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D514" w14:textId="5A51D651" w:rsidR="00672C70" w:rsidRPr="007B4467" w:rsidRDefault="00672C70" w:rsidP="00672C70">
      <w:pPr>
        <w:pStyle w:val="ZA"/>
        <w:framePr w:wrap="notBeside"/>
        <w:rPr>
          <w:noProof w:val="0"/>
        </w:rPr>
      </w:pPr>
      <w:bookmarkStart w:id="0" w:name="page1"/>
      <w:bookmarkStart w:id="1" w:name="historyclause"/>
      <w:r w:rsidRPr="007B4467">
        <w:rPr>
          <w:noProof w:val="0"/>
          <w:sz w:val="64"/>
        </w:rPr>
        <w:t xml:space="preserve">3GPP TS 38.508-2 </w:t>
      </w:r>
      <w:r w:rsidRPr="007B4467">
        <w:rPr>
          <w:noProof w:val="0"/>
        </w:rPr>
        <w:t>V1</w:t>
      </w:r>
      <w:r w:rsidR="00812B3E" w:rsidRPr="007B4467">
        <w:rPr>
          <w:noProof w:val="0"/>
        </w:rPr>
        <w:t>8</w:t>
      </w:r>
      <w:r w:rsidR="003A0F41" w:rsidRPr="007B4467">
        <w:rPr>
          <w:noProof w:val="0"/>
        </w:rPr>
        <w:t>.</w:t>
      </w:r>
      <w:r w:rsidR="00D13667" w:rsidRPr="007B4467">
        <w:rPr>
          <w:noProof w:val="0"/>
        </w:rPr>
        <w:t>6</w:t>
      </w:r>
      <w:r w:rsidRPr="007B4467">
        <w:rPr>
          <w:noProof w:val="0"/>
        </w:rPr>
        <w:t>.</w:t>
      </w:r>
      <w:r w:rsidR="00DE2532" w:rsidRPr="007B4467">
        <w:rPr>
          <w:noProof w:val="0"/>
        </w:rPr>
        <w:t>0</w:t>
      </w:r>
      <w:r w:rsidRPr="007B4467">
        <w:rPr>
          <w:noProof w:val="0"/>
        </w:rPr>
        <w:t xml:space="preserve"> </w:t>
      </w:r>
      <w:r w:rsidR="00616752" w:rsidRPr="007B4467">
        <w:rPr>
          <w:noProof w:val="0"/>
          <w:sz w:val="32"/>
        </w:rPr>
        <w:t>(20</w:t>
      </w:r>
      <w:r w:rsidR="00D95EA8" w:rsidRPr="007B4467">
        <w:rPr>
          <w:noProof w:val="0"/>
          <w:sz w:val="32"/>
        </w:rPr>
        <w:t>2</w:t>
      </w:r>
      <w:r w:rsidR="00D13667" w:rsidRPr="007B4467">
        <w:rPr>
          <w:noProof w:val="0"/>
          <w:sz w:val="32"/>
        </w:rPr>
        <w:t>5</w:t>
      </w:r>
      <w:r w:rsidR="00616752" w:rsidRPr="007B4467">
        <w:rPr>
          <w:noProof w:val="0"/>
          <w:sz w:val="32"/>
        </w:rPr>
        <w:t>-</w:t>
      </w:r>
      <w:r w:rsidR="00D13667" w:rsidRPr="007B4467">
        <w:rPr>
          <w:noProof w:val="0"/>
          <w:sz w:val="32"/>
        </w:rPr>
        <w:t>03</w:t>
      </w:r>
      <w:r w:rsidRPr="007B4467">
        <w:rPr>
          <w:noProof w:val="0"/>
          <w:sz w:val="32"/>
        </w:rPr>
        <w:t>)</w:t>
      </w:r>
    </w:p>
    <w:p w14:paraId="1D5243FF" w14:textId="77777777" w:rsidR="00672C70" w:rsidRPr="007B4467" w:rsidRDefault="00672C70" w:rsidP="00672C70">
      <w:pPr>
        <w:pStyle w:val="ZB"/>
        <w:framePr w:wrap="notBeside"/>
        <w:rPr>
          <w:noProof w:val="0"/>
        </w:rPr>
      </w:pPr>
      <w:r w:rsidRPr="007B4467">
        <w:rPr>
          <w:noProof w:val="0"/>
        </w:rPr>
        <w:t>Technical Specification</w:t>
      </w:r>
    </w:p>
    <w:p w14:paraId="78075E68" w14:textId="77777777" w:rsidR="00672C70" w:rsidRPr="007B4467" w:rsidRDefault="00672C70" w:rsidP="00672C70">
      <w:pPr>
        <w:pStyle w:val="ZT"/>
        <w:framePr w:wrap="notBeside"/>
      </w:pPr>
      <w:r w:rsidRPr="007B4467">
        <w:t>3rd Generation Partnership Project;</w:t>
      </w:r>
    </w:p>
    <w:p w14:paraId="4DBDB4A4" w14:textId="77777777" w:rsidR="00672C70" w:rsidRPr="007B4467" w:rsidRDefault="00672C70" w:rsidP="00672C70">
      <w:pPr>
        <w:pStyle w:val="ZT"/>
        <w:framePr w:wrap="notBeside"/>
      </w:pPr>
      <w:r w:rsidRPr="007B4467">
        <w:t>Technical Specification Group Radio Access Network;</w:t>
      </w:r>
    </w:p>
    <w:p w14:paraId="01C7D0F9" w14:textId="77777777" w:rsidR="00672C70" w:rsidRPr="007B4467" w:rsidRDefault="00672C70" w:rsidP="00672C70">
      <w:pPr>
        <w:pStyle w:val="ZT"/>
        <w:framePr w:wrap="notBeside"/>
      </w:pPr>
      <w:r w:rsidRPr="007B4467">
        <w:t>5GS;</w:t>
      </w:r>
    </w:p>
    <w:p w14:paraId="69A88851" w14:textId="77777777" w:rsidR="00672C70" w:rsidRPr="007B4467" w:rsidRDefault="00672C70" w:rsidP="00672C70">
      <w:pPr>
        <w:pStyle w:val="ZT"/>
        <w:framePr w:wrap="notBeside"/>
      </w:pPr>
      <w:r w:rsidRPr="007B4467">
        <w:t>User Equipment (UE) conformance specification;</w:t>
      </w:r>
    </w:p>
    <w:p w14:paraId="01827D8C" w14:textId="065F1B2E" w:rsidR="00672C70" w:rsidRPr="007B4467" w:rsidRDefault="00672C70" w:rsidP="00672C70">
      <w:pPr>
        <w:pStyle w:val="ZT"/>
        <w:framePr w:wrap="notBeside"/>
        <w:rPr>
          <w:i/>
          <w:sz w:val="28"/>
        </w:rPr>
      </w:pPr>
      <w:r w:rsidRPr="007B4467">
        <w:t>Part 2: Common Implementation Conformance Statement (ICS) proforma (</w:t>
      </w:r>
      <w:r w:rsidRPr="007B4467">
        <w:rPr>
          <w:rStyle w:val="ZGSM"/>
        </w:rPr>
        <w:t>Release 1</w:t>
      </w:r>
      <w:r w:rsidR="00812B3E" w:rsidRPr="007B4467">
        <w:rPr>
          <w:rStyle w:val="ZGSM"/>
        </w:rPr>
        <w:t>8</w:t>
      </w:r>
      <w:r w:rsidRPr="007B4467">
        <w:t>)</w:t>
      </w:r>
    </w:p>
    <w:p w14:paraId="0617207B" w14:textId="2D0DB5B0" w:rsidR="00672C70" w:rsidRPr="007B4467" w:rsidRDefault="009536E8" w:rsidP="00672C70">
      <w:pPr>
        <w:pStyle w:val="ZU"/>
        <w:framePr w:h="4929" w:hRule="exact" w:wrap="notBeside"/>
        <w:tabs>
          <w:tab w:val="right" w:pos="10206"/>
        </w:tabs>
        <w:jc w:val="left"/>
        <w:rPr>
          <w:noProof w:val="0"/>
        </w:rPr>
      </w:pPr>
      <w:r w:rsidRPr="007B4467">
        <w:rPr>
          <w:rFonts w:ascii="Times New Roman" w:hAnsi="Times New Roman"/>
          <w:noProof w:val="0"/>
          <w:lang w:eastAsia="en-US"/>
        </w:rPr>
        <w:object w:dxaOrig="2055" w:dyaOrig="1260" w14:anchorId="05C85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5125785" r:id="rId10"/>
        </w:object>
      </w:r>
      <w:r w:rsidR="00672C70" w:rsidRPr="007B4467">
        <w:rPr>
          <w:noProof w:val="0"/>
          <w:color w:val="0000FF"/>
        </w:rPr>
        <w:tab/>
      </w:r>
      <w:r w:rsidR="00B43043" w:rsidRPr="007B4467">
        <w:rPr>
          <w:noProof w:val="0"/>
        </w:rPr>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7B4467" w:rsidRDefault="00672C70" w:rsidP="00672C70">
      <w:pPr>
        <w:pStyle w:val="ZU"/>
        <w:framePr w:h="4929" w:hRule="exact" w:wrap="notBeside"/>
        <w:tabs>
          <w:tab w:val="right" w:pos="10206"/>
        </w:tabs>
        <w:jc w:val="left"/>
        <w:rPr>
          <w:noProof w:val="0"/>
        </w:rPr>
      </w:pPr>
    </w:p>
    <w:p w14:paraId="4EE8DF8E" w14:textId="77777777" w:rsidR="00672C70" w:rsidRPr="007B4467" w:rsidRDefault="00672C70" w:rsidP="00672C70">
      <w:pPr>
        <w:framePr w:h="1377" w:hRule="exact" w:wrap="notBeside" w:vAnchor="page" w:hAnchor="margin" w:y="15305"/>
        <w:rPr>
          <w:sz w:val="16"/>
        </w:rPr>
      </w:pPr>
      <w:r w:rsidRPr="007B4467">
        <w:rPr>
          <w:sz w:val="16"/>
        </w:rPr>
        <w:t>The present document has been developed within the 3rd Generation Partnership Project (3GPP</w:t>
      </w:r>
      <w:r w:rsidRPr="007B4467">
        <w:rPr>
          <w:sz w:val="16"/>
          <w:vertAlign w:val="superscript"/>
        </w:rPr>
        <w:t xml:space="preserve"> TM</w:t>
      </w:r>
      <w:r w:rsidRPr="007B4467">
        <w:rPr>
          <w:sz w:val="16"/>
        </w:rPr>
        <w:t>) and may be further elaborated for the purposes of 3GPP..</w:t>
      </w:r>
      <w:r w:rsidRPr="007B4467">
        <w:rPr>
          <w:sz w:val="16"/>
        </w:rPr>
        <w:br/>
        <w:t>The present document has not been subject to any approval process by the 3GPP</w:t>
      </w:r>
      <w:r w:rsidRPr="007B4467">
        <w:rPr>
          <w:sz w:val="16"/>
          <w:vertAlign w:val="superscript"/>
        </w:rPr>
        <w:t xml:space="preserve"> </w:t>
      </w:r>
      <w:r w:rsidRPr="007B4467">
        <w:rPr>
          <w:sz w:val="16"/>
        </w:rPr>
        <w:t>Organizational Partners and shall not be implemented.</w:t>
      </w:r>
      <w:r w:rsidRPr="007B4467">
        <w:rPr>
          <w:sz w:val="16"/>
        </w:rPr>
        <w:br/>
        <w:t>This Specification is provided for future development work within 3GPP</w:t>
      </w:r>
      <w:r w:rsidRPr="007B4467">
        <w:rPr>
          <w:sz w:val="16"/>
          <w:vertAlign w:val="superscript"/>
        </w:rPr>
        <w:t xml:space="preserve"> </w:t>
      </w:r>
      <w:r w:rsidRPr="007B4467">
        <w:rPr>
          <w:sz w:val="16"/>
        </w:rPr>
        <w:t>only. The Organizational Partners accept no liability for any use of this Specification.</w:t>
      </w:r>
      <w:r w:rsidRPr="007B4467">
        <w:rPr>
          <w:sz w:val="16"/>
        </w:rPr>
        <w:br/>
        <w:t>Specifications and Reports for implementation of the 3GPP</w:t>
      </w:r>
      <w:r w:rsidRPr="007B4467">
        <w:rPr>
          <w:sz w:val="16"/>
          <w:vertAlign w:val="superscript"/>
        </w:rPr>
        <w:t xml:space="preserve"> TM</w:t>
      </w:r>
      <w:r w:rsidRPr="007B4467">
        <w:rPr>
          <w:sz w:val="16"/>
        </w:rPr>
        <w:t xml:space="preserve"> system should be obtained via the 3GPP Organizational Partners' Publications Offices.</w:t>
      </w:r>
    </w:p>
    <w:p w14:paraId="56D52732" w14:textId="77777777" w:rsidR="00672C70" w:rsidRPr="007B4467" w:rsidRDefault="00672C70" w:rsidP="00672C70">
      <w:pPr>
        <w:pStyle w:val="ZV"/>
        <w:framePr w:wrap="notBeside"/>
        <w:rPr>
          <w:noProof w:val="0"/>
        </w:rPr>
      </w:pPr>
    </w:p>
    <w:p w14:paraId="4A4D967C" w14:textId="77777777" w:rsidR="00672C70" w:rsidRPr="007B4467" w:rsidRDefault="00672C70" w:rsidP="00672C70"/>
    <w:bookmarkEnd w:id="0"/>
    <w:p w14:paraId="1D92ED6A" w14:textId="77777777" w:rsidR="00672C70" w:rsidRPr="007B4467" w:rsidRDefault="00672C70" w:rsidP="00672C70">
      <w:pPr>
        <w:sectPr w:rsidR="00672C70" w:rsidRPr="007B4467" w:rsidSect="001D1B69">
          <w:footnotePr>
            <w:numRestart w:val="eachSect"/>
          </w:footnotePr>
          <w:pgSz w:w="11907" w:h="16840"/>
          <w:pgMar w:top="2268" w:right="851" w:bottom="10773" w:left="851" w:header="0" w:footer="0" w:gutter="0"/>
          <w:cols w:space="720"/>
        </w:sectPr>
      </w:pPr>
    </w:p>
    <w:p w14:paraId="28AAB13C" w14:textId="77777777" w:rsidR="00672C70" w:rsidRPr="007B4467" w:rsidRDefault="00672C70" w:rsidP="00672C70">
      <w:bookmarkStart w:id="2" w:name="page2"/>
    </w:p>
    <w:p w14:paraId="375E0757" w14:textId="77777777" w:rsidR="00672C70" w:rsidRPr="007B4467" w:rsidRDefault="00672C70" w:rsidP="00672C70">
      <w:pPr>
        <w:pStyle w:val="FP"/>
        <w:framePr w:wrap="notBeside" w:hAnchor="margin" w:y="1419"/>
        <w:pBdr>
          <w:bottom w:val="single" w:sz="6" w:space="1" w:color="auto"/>
        </w:pBdr>
        <w:spacing w:before="240"/>
        <w:ind w:left="2835" w:right="2835"/>
        <w:jc w:val="center"/>
      </w:pPr>
      <w:r w:rsidRPr="007B4467">
        <w:t>Keywords</w:t>
      </w:r>
    </w:p>
    <w:p w14:paraId="2D4C6574" w14:textId="77777777" w:rsidR="00672C70" w:rsidRPr="007B4467" w:rsidRDefault="004A5E57" w:rsidP="00672C70">
      <w:pPr>
        <w:pStyle w:val="FP"/>
        <w:framePr w:wrap="notBeside" w:hAnchor="margin" w:y="1419"/>
        <w:ind w:left="2835" w:right="2835"/>
        <w:jc w:val="center"/>
        <w:rPr>
          <w:rFonts w:ascii="Arial" w:hAnsi="Arial"/>
          <w:sz w:val="18"/>
        </w:rPr>
      </w:pPr>
      <w:r w:rsidRPr="007B4467">
        <w:rPr>
          <w:rFonts w:ascii="Arial" w:hAnsi="Arial"/>
          <w:sz w:val="18"/>
        </w:rPr>
        <w:t>5GS, UE, terminal, testing</w:t>
      </w:r>
    </w:p>
    <w:p w14:paraId="66DCEC9A" w14:textId="77777777" w:rsidR="00672C70" w:rsidRPr="007B4467" w:rsidRDefault="00672C70" w:rsidP="00672C70"/>
    <w:p w14:paraId="446DCB81" w14:textId="77777777" w:rsidR="00672C70" w:rsidRPr="007B4467" w:rsidRDefault="00672C70" w:rsidP="00672C70">
      <w:pPr>
        <w:pStyle w:val="FP"/>
        <w:framePr w:wrap="notBeside" w:hAnchor="margin" w:yAlign="center"/>
        <w:spacing w:after="240"/>
        <w:ind w:left="2835" w:right="2835"/>
        <w:jc w:val="center"/>
        <w:rPr>
          <w:rFonts w:ascii="Arial" w:hAnsi="Arial"/>
          <w:b/>
          <w:i/>
        </w:rPr>
      </w:pPr>
      <w:r w:rsidRPr="007B4467">
        <w:rPr>
          <w:rFonts w:ascii="Arial" w:hAnsi="Arial"/>
          <w:b/>
          <w:i/>
        </w:rPr>
        <w:t>3GPP</w:t>
      </w:r>
    </w:p>
    <w:p w14:paraId="4324DB7F" w14:textId="77777777" w:rsidR="00672C70" w:rsidRPr="007B4467" w:rsidRDefault="00672C70" w:rsidP="00672C70">
      <w:pPr>
        <w:pStyle w:val="FP"/>
        <w:framePr w:wrap="notBeside" w:hAnchor="margin" w:yAlign="center"/>
        <w:pBdr>
          <w:bottom w:val="single" w:sz="6" w:space="1" w:color="auto"/>
        </w:pBdr>
        <w:ind w:left="2835" w:right="2835"/>
        <w:jc w:val="center"/>
      </w:pPr>
      <w:r w:rsidRPr="007B4467">
        <w:t>Postal address</w:t>
      </w:r>
    </w:p>
    <w:p w14:paraId="7805637C" w14:textId="77777777" w:rsidR="00672C70" w:rsidRPr="007B4467" w:rsidRDefault="00672C70" w:rsidP="00672C70">
      <w:pPr>
        <w:pStyle w:val="FP"/>
        <w:framePr w:wrap="notBeside" w:hAnchor="margin" w:yAlign="center"/>
        <w:ind w:left="2835" w:right="2835"/>
        <w:jc w:val="center"/>
        <w:rPr>
          <w:rFonts w:ascii="Arial" w:hAnsi="Arial"/>
          <w:sz w:val="18"/>
        </w:rPr>
      </w:pPr>
    </w:p>
    <w:p w14:paraId="01C68FC6" w14:textId="77777777" w:rsidR="00672C70" w:rsidRPr="007B4467" w:rsidRDefault="00672C70" w:rsidP="00672C70">
      <w:pPr>
        <w:pStyle w:val="FP"/>
        <w:framePr w:wrap="notBeside" w:hAnchor="margin" w:yAlign="center"/>
        <w:pBdr>
          <w:bottom w:val="single" w:sz="6" w:space="1" w:color="auto"/>
        </w:pBdr>
        <w:spacing w:before="240"/>
        <w:ind w:left="2835" w:right="2835"/>
        <w:jc w:val="center"/>
      </w:pPr>
      <w:r w:rsidRPr="007B4467">
        <w:t>3GPP support office address</w:t>
      </w:r>
    </w:p>
    <w:p w14:paraId="39865EFE"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650 Route des Lucioles - Sophia Antipolis</w:t>
      </w:r>
    </w:p>
    <w:p w14:paraId="72F71BBA"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Valbonne - FRANCE</w:t>
      </w:r>
    </w:p>
    <w:p w14:paraId="0CEF9D2B" w14:textId="77777777" w:rsidR="00672C70" w:rsidRPr="007B4467" w:rsidRDefault="00672C70" w:rsidP="00672C70">
      <w:pPr>
        <w:pStyle w:val="FP"/>
        <w:framePr w:wrap="notBeside" w:hAnchor="margin" w:yAlign="center"/>
        <w:spacing w:after="20"/>
        <w:ind w:left="2835" w:right="2835"/>
        <w:jc w:val="center"/>
        <w:rPr>
          <w:rFonts w:ascii="Arial" w:hAnsi="Arial"/>
          <w:sz w:val="18"/>
        </w:rPr>
      </w:pPr>
      <w:r w:rsidRPr="007B4467">
        <w:rPr>
          <w:rFonts w:ascii="Arial" w:hAnsi="Arial"/>
          <w:sz w:val="18"/>
        </w:rPr>
        <w:t>Tel.: +33 4 92 94 42 00 Fax: +33 4 93 65 47 16</w:t>
      </w:r>
    </w:p>
    <w:p w14:paraId="5F6D31FE" w14:textId="77777777" w:rsidR="00672C70" w:rsidRPr="007B4467" w:rsidRDefault="00672C70" w:rsidP="00672C70">
      <w:pPr>
        <w:pStyle w:val="FP"/>
        <w:framePr w:wrap="notBeside" w:hAnchor="margin" w:yAlign="center"/>
        <w:pBdr>
          <w:bottom w:val="single" w:sz="6" w:space="1" w:color="auto"/>
        </w:pBdr>
        <w:spacing w:before="240"/>
        <w:ind w:left="2835" w:right="2835"/>
        <w:jc w:val="center"/>
      </w:pPr>
      <w:r w:rsidRPr="007B4467">
        <w:t>Internet</w:t>
      </w:r>
    </w:p>
    <w:p w14:paraId="7B23C007"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http://www.3gpp.org</w:t>
      </w:r>
    </w:p>
    <w:p w14:paraId="258AB5D2" w14:textId="77777777" w:rsidR="00672C70" w:rsidRPr="007B4467" w:rsidRDefault="00672C70" w:rsidP="00672C70"/>
    <w:p w14:paraId="556DF4B5" w14:textId="77777777" w:rsidR="00672C70" w:rsidRPr="007B446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7B4467">
        <w:rPr>
          <w:rFonts w:ascii="Arial" w:hAnsi="Arial"/>
          <w:b/>
          <w:i/>
        </w:rPr>
        <w:t>Copyright Notification</w:t>
      </w:r>
    </w:p>
    <w:p w14:paraId="76519F2A" w14:textId="77777777" w:rsidR="00672C70" w:rsidRPr="007B4467" w:rsidRDefault="00672C70" w:rsidP="00672C70">
      <w:pPr>
        <w:pStyle w:val="FP"/>
        <w:framePr w:h="3057" w:hRule="exact" w:wrap="notBeside" w:vAnchor="page" w:hAnchor="margin" w:y="12605"/>
        <w:jc w:val="center"/>
      </w:pPr>
      <w:r w:rsidRPr="007B4467">
        <w:t>No part may be reproduced except as authorized by written permission.</w:t>
      </w:r>
      <w:r w:rsidRPr="007B4467">
        <w:br/>
        <w:t>The copyright and the foregoing restriction extend to reproduction in all media.</w:t>
      </w:r>
    </w:p>
    <w:p w14:paraId="3453FF2D" w14:textId="77777777" w:rsidR="00672C70" w:rsidRPr="007B4467" w:rsidRDefault="00672C70" w:rsidP="00672C70">
      <w:pPr>
        <w:pStyle w:val="FP"/>
        <w:framePr w:h="3057" w:hRule="exact" w:wrap="notBeside" w:vAnchor="page" w:hAnchor="margin" w:y="12605"/>
        <w:jc w:val="center"/>
      </w:pPr>
    </w:p>
    <w:p w14:paraId="15713100" w14:textId="658A361A" w:rsidR="00672C70" w:rsidRPr="007B4467" w:rsidRDefault="00672C70" w:rsidP="00672C70">
      <w:pPr>
        <w:pStyle w:val="FP"/>
        <w:framePr w:h="3057" w:hRule="exact" w:wrap="notBeside" w:vAnchor="page" w:hAnchor="margin" w:y="12605"/>
        <w:jc w:val="center"/>
        <w:rPr>
          <w:sz w:val="18"/>
        </w:rPr>
      </w:pPr>
      <w:r w:rsidRPr="007B4467">
        <w:rPr>
          <w:sz w:val="18"/>
        </w:rPr>
        <w:t xml:space="preserve">© </w:t>
      </w:r>
      <w:r w:rsidR="00CA3C22" w:rsidRPr="007B4467">
        <w:rPr>
          <w:sz w:val="18"/>
        </w:rPr>
        <w:t>2</w:t>
      </w:r>
      <w:r w:rsidR="007D29DA" w:rsidRPr="007B4467">
        <w:rPr>
          <w:sz w:val="18"/>
        </w:rPr>
        <w:t>0</w:t>
      </w:r>
      <w:r w:rsidR="00D95EA8" w:rsidRPr="007B4467">
        <w:rPr>
          <w:sz w:val="18"/>
        </w:rPr>
        <w:t>2</w:t>
      </w:r>
      <w:r w:rsidR="00D13667" w:rsidRPr="007B4467">
        <w:rPr>
          <w:sz w:val="18"/>
        </w:rPr>
        <w:t>5</w:t>
      </w:r>
      <w:r w:rsidRPr="007B4467">
        <w:rPr>
          <w:sz w:val="18"/>
        </w:rPr>
        <w:t>, 3GPP Organizational Partners (ARIB, ATIS, CCSA, ETSI, TSDSI, TTA, TTC).</w:t>
      </w:r>
      <w:bookmarkStart w:id="3" w:name="copyrightaddon"/>
      <w:bookmarkEnd w:id="3"/>
    </w:p>
    <w:p w14:paraId="327183B3" w14:textId="77777777" w:rsidR="00672C70" w:rsidRPr="007B4467" w:rsidRDefault="00672C70" w:rsidP="00672C70">
      <w:pPr>
        <w:pStyle w:val="FP"/>
        <w:framePr w:h="3057" w:hRule="exact" w:wrap="notBeside" w:vAnchor="page" w:hAnchor="margin" w:y="12605"/>
        <w:jc w:val="center"/>
        <w:rPr>
          <w:sz w:val="18"/>
        </w:rPr>
      </w:pPr>
      <w:r w:rsidRPr="007B4467">
        <w:rPr>
          <w:sz w:val="18"/>
        </w:rPr>
        <w:t>All rights reserved.</w:t>
      </w:r>
    </w:p>
    <w:p w14:paraId="47D6346E" w14:textId="77777777" w:rsidR="00672C70" w:rsidRPr="007B4467" w:rsidRDefault="00672C70" w:rsidP="00672C70">
      <w:pPr>
        <w:pStyle w:val="FP"/>
        <w:framePr w:h="3057" w:hRule="exact" w:wrap="notBeside" w:vAnchor="page" w:hAnchor="margin" w:y="12605"/>
        <w:rPr>
          <w:sz w:val="18"/>
        </w:rPr>
      </w:pPr>
    </w:p>
    <w:p w14:paraId="7FA647F5" w14:textId="77777777" w:rsidR="00672C70" w:rsidRPr="007B4467" w:rsidRDefault="00672C70" w:rsidP="00672C70">
      <w:pPr>
        <w:pStyle w:val="FP"/>
        <w:framePr w:h="3057" w:hRule="exact" w:wrap="notBeside" w:vAnchor="page" w:hAnchor="margin" w:y="12605"/>
        <w:rPr>
          <w:sz w:val="18"/>
        </w:rPr>
      </w:pPr>
      <w:r w:rsidRPr="007B4467">
        <w:rPr>
          <w:sz w:val="18"/>
        </w:rPr>
        <w:t>UMTS™ is a Trade Mark of ETSI registered for the benefit of its members</w:t>
      </w:r>
    </w:p>
    <w:p w14:paraId="292386B4" w14:textId="77777777" w:rsidR="00672C70" w:rsidRPr="007B4467" w:rsidRDefault="00672C70" w:rsidP="00672C70">
      <w:pPr>
        <w:pStyle w:val="FP"/>
        <w:framePr w:h="3057" w:hRule="exact" w:wrap="notBeside" w:vAnchor="page" w:hAnchor="margin" w:y="12605"/>
        <w:rPr>
          <w:sz w:val="18"/>
        </w:rPr>
      </w:pPr>
      <w:r w:rsidRPr="007B4467">
        <w:rPr>
          <w:sz w:val="18"/>
        </w:rPr>
        <w:t>3GPP™ is a Trade Mark of ETSI registered for the benefit of its Members and of the 3GPP Organizational Partners</w:t>
      </w:r>
      <w:r w:rsidRPr="007B4467">
        <w:rPr>
          <w:sz w:val="18"/>
        </w:rPr>
        <w:br/>
        <w:t>LTE™ is a Trade Mark of ETSI registered for the benefit of its Members and of the 3GPP Organizational Partners</w:t>
      </w:r>
    </w:p>
    <w:p w14:paraId="52F3753E" w14:textId="77777777" w:rsidR="00672C70" w:rsidRPr="007B4467" w:rsidRDefault="00672C70" w:rsidP="00672C70">
      <w:pPr>
        <w:pStyle w:val="FP"/>
        <w:framePr w:h="3057" w:hRule="exact" w:wrap="notBeside" w:vAnchor="page" w:hAnchor="margin" w:y="12605"/>
        <w:rPr>
          <w:sz w:val="18"/>
        </w:rPr>
      </w:pPr>
      <w:r w:rsidRPr="007B4467">
        <w:rPr>
          <w:sz w:val="18"/>
        </w:rPr>
        <w:t>GSM® and the GSM logo are registered and owned by the GSM Association</w:t>
      </w:r>
    </w:p>
    <w:bookmarkEnd w:id="2"/>
    <w:p w14:paraId="60E59ACC" w14:textId="77777777" w:rsidR="00672C70" w:rsidRPr="007B4467" w:rsidRDefault="00672C70" w:rsidP="00672C70">
      <w:pPr>
        <w:pStyle w:val="TT"/>
      </w:pPr>
      <w:r w:rsidRPr="007B4467">
        <w:br w:type="page"/>
      </w:r>
      <w:r w:rsidRPr="007B4467">
        <w:lastRenderedPageBreak/>
        <w:t>Contents</w:t>
      </w:r>
    </w:p>
    <w:p w14:paraId="2B17EFF9" w14:textId="04A9E0F7" w:rsidR="0055520F" w:rsidRDefault="007F715C">
      <w:pPr>
        <w:pStyle w:val="TOC1"/>
        <w:rPr>
          <w:rFonts w:asciiTheme="minorHAnsi" w:eastAsiaTheme="minorEastAsia" w:hAnsiTheme="minorHAnsi" w:cstheme="minorBidi"/>
          <w:kern w:val="2"/>
          <w:sz w:val="24"/>
          <w:szCs w:val="24"/>
          <w14:ligatures w14:val="standardContextual"/>
        </w:rPr>
      </w:pPr>
      <w:r w:rsidRPr="007B4467">
        <w:rPr>
          <w:noProof w:val="0"/>
        </w:rPr>
        <w:fldChar w:fldCharType="begin" w:fldLock="1"/>
      </w:r>
      <w:r w:rsidRPr="007B4467">
        <w:rPr>
          <w:noProof w:val="0"/>
        </w:rPr>
        <w:instrText xml:space="preserve"> TOC \o "1-9" </w:instrText>
      </w:r>
      <w:r w:rsidRPr="007B4467">
        <w:rPr>
          <w:noProof w:val="0"/>
        </w:rPr>
        <w:fldChar w:fldCharType="separate"/>
      </w:r>
      <w:r w:rsidR="0055520F">
        <w:t>Foreword</w:t>
      </w:r>
      <w:r w:rsidR="0055520F">
        <w:tab/>
      </w:r>
      <w:r w:rsidR="0055520F">
        <w:fldChar w:fldCharType="begin" w:fldLock="1"/>
      </w:r>
      <w:r w:rsidR="0055520F">
        <w:instrText xml:space="preserve"> PAGEREF _Toc194512895 \h </w:instrText>
      </w:r>
      <w:r w:rsidR="0055520F">
        <w:fldChar w:fldCharType="separate"/>
      </w:r>
      <w:r w:rsidR="0055520F">
        <w:t>5</w:t>
      </w:r>
      <w:r w:rsidR="0055520F">
        <w:fldChar w:fldCharType="end"/>
      </w:r>
    </w:p>
    <w:p w14:paraId="505DEA90" w14:textId="68699D29" w:rsidR="0055520F" w:rsidRDefault="0055520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_Toc194512896 \h </w:instrText>
      </w:r>
      <w:r>
        <w:fldChar w:fldCharType="separate"/>
      </w:r>
      <w:r>
        <w:t>6</w:t>
      </w:r>
      <w:r>
        <w:fldChar w:fldCharType="end"/>
      </w:r>
    </w:p>
    <w:p w14:paraId="3DFC7E9D" w14:textId="554DDFCD" w:rsidR="0055520F" w:rsidRDefault="0055520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_Toc194512897 \h </w:instrText>
      </w:r>
      <w:r>
        <w:fldChar w:fldCharType="separate"/>
      </w:r>
      <w:r>
        <w:t>6</w:t>
      </w:r>
      <w:r>
        <w:fldChar w:fldCharType="end"/>
      </w:r>
    </w:p>
    <w:p w14:paraId="1A9220E2" w14:textId="3B933936" w:rsidR="0055520F" w:rsidRDefault="0055520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_Toc194512898 \h </w:instrText>
      </w:r>
      <w:r>
        <w:fldChar w:fldCharType="separate"/>
      </w:r>
      <w:r>
        <w:t>8</w:t>
      </w:r>
      <w:r>
        <w:fldChar w:fldCharType="end"/>
      </w:r>
    </w:p>
    <w:p w14:paraId="73043B64" w14:textId="2062D545" w:rsidR="0055520F" w:rsidRDefault="0055520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_Toc194512899 \h </w:instrText>
      </w:r>
      <w:r>
        <w:fldChar w:fldCharType="separate"/>
      </w:r>
      <w:r>
        <w:t>8</w:t>
      </w:r>
      <w:r>
        <w:fldChar w:fldCharType="end"/>
      </w:r>
    </w:p>
    <w:p w14:paraId="04675B80" w14:textId="3AB052A2" w:rsidR="0055520F" w:rsidRDefault="0055520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_Toc194512900 \h </w:instrText>
      </w:r>
      <w:r>
        <w:fldChar w:fldCharType="separate"/>
      </w:r>
      <w:r>
        <w:t>8</w:t>
      </w:r>
      <w:r>
        <w:fldChar w:fldCharType="end"/>
      </w:r>
    </w:p>
    <w:p w14:paraId="0C2DEDD5" w14:textId="1D449AD7" w:rsidR="0055520F" w:rsidRDefault="0055520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_Toc194512901 \h </w:instrText>
      </w:r>
      <w:r>
        <w:fldChar w:fldCharType="separate"/>
      </w:r>
      <w:r>
        <w:t>8</w:t>
      </w:r>
      <w:r>
        <w:fldChar w:fldCharType="end"/>
      </w:r>
    </w:p>
    <w:p w14:paraId="5909BDEC" w14:textId="1DA04EE5"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A (normative):ICS proforma for NR/5GS Generation User Equipment</w:t>
      </w:r>
      <w:r>
        <w:tab/>
      </w:r>
      <w:r>
        <w:fldChar w:fldCharType="begin" w:fldLock="1"/>
      </w:r>
      <w:r>
        <w:instrText xml:space="preserve"> PAGEREF _Toc194512902 \h </w:instrText>
      </w:r>
      <w:r>
        <w:fldChar w:fldCharType="separate"/>
      </w:r>
      <w:r>
        <w:t>9</w:t>
      </w:r>
      <w:r>
        <w:fldChar w:fldCharType="end"/>
      </w:r>
    </w:p>
    <w:p w14:paraId="65C7F3C1" w14:textId="25B139B4" w:rsidR="0055520F" w:rsidRDefault="0055520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Guidance for completing the ICS proforma</w:t>
      </w:r>
      <w:r>
        <w:tab/>
      </w:r>
      <w:r>
        <w:fldChar w:fldCharType="begin" w:fldLock="1"/>
      </w:r>
      <w:r>
        <w:instrText xml:space="preserve"> PAGEREF _Toc194512903 \h </w:instrText>
      </w:r>
      <w:r>
        <w:fldChar w:fldCharType="separate"/>
      </w:r>
      <w:r>
        <w:t>9</w:t>
      </w:r>
      <w:r>
        <w:fldChar w:fldCharType="end"/>
      </w:r>
    </w:p>
    <w:p w14:paraId="42DF17F8" w14:textId="198840DF" w:rsidR="0055520F" w:rsidRDefault="0055520F">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Purposes and structure</w:t>
      </w:r>
      <w:r>
        <w:tab/>
      </w:r>
      <w:r>
        <w:fldChar w:fldCharType="begin" w:fldLock="1"/>
      </w:r>
      <w:r>
        <w:instrText xml:space="preserve"> PAGEREF _Toc194512904 \h </w:instrText>
      </w:r>
      <w:r>
        <w:fldChar w:fldCharType="separate"/>
      </w:r>
      <w:r>
        <w:t>9</w:t>
      </w:r>
      <w:r>
        <w:fldChar w:fldCharType="end"/>
      </w:r>
    </w:p>
    <w:p w14:paraId="03A74B4E" w14:textId="2F57BA68" w:rsidR="0055520F" w:rsidRDefault="0055520F">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Abbreviations and conventions</w:t>
      </w:r>
      <w:r>
        <w:tab/>
      </w:r>
      <w:r>
        <w:fldChar w:fldCharType="begin" w:fldLock="1"/>
      </w:r>
      <w:r>
        <w:instrText xml:space="preserve"> PAGEREF _Toc194512905 \h </w:instrText>
      </w:r>
      <w:r>
        <w:fldChar w:fldCharType="separate"/>
      </w:r>
      <w:r>
        <w:t>9</w:t>
      </w:r>
      <w:r>
        <w:fldChar w:fldCharType="end"/>
      </w:r>
    </w:p>
    <w:p w14:paraId="4400AA61" w14:textId="6FC3669D" w:rsidR="0055520F" w:rsidRDefault="0055520F">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Instructions for completing the ICS proforma</w:t>
      </w:r>
      <w:r>
        <w:tab/>
      </w:r>
      <w:r>
        <w:fldChar w:fldCharType="begin" w:fldLock="1"/>
      </w:r>
      <w:r>
        <w:instrText xml:space="preserve"> PAGEREF _Toc194512906 \h </w:instrText>
      </w:r>
      <w:r>
        <w:fldChar w:fldCharType="separate"/>
      </w:r>
      <w:r>
        <w:t>10</w:t>
      </w:r>
      <w:r>
        <w:fldChar w:fldCharType="end"/>
      </w:r>
    </w:p>
    <w:p w14:paraId="68952A2C" w14:textId="3F4E21FC" w:rsidR="0055520F" w:rsidRDefault="0055520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Identification of the User Equipment</w:t>
      </w:r>
      <w:r>
        <w:tab/>
      </w:r>
      <w:r>
        <w:fldChar w:fldCharType="begin" w:fldLock="1"/>
      </w:r>
      <w:r>
        <w:instrText xml:space="preserve"> PAGEREF _Toc194512907 \h </w:instrText>
      </w:r>
      <w:r>
        <w:fldChar w:fldCharType="separate"/>
      </w:r>
      <w:r>
        <w:t>10</w:t>
      </w:r>
      <w:r>
        <w:fldChar w:fldCharType="end"/>
      </w:r>
    </w:p>
    <w:p w14:paraId="3D7FB925" w14:textId="69A487CB" w:rsidR="0055520F" w:rsidRDefault="0055520F">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Date of the statement</w:t>
      </w:r>
      <w:r>
        <w:tab/>
      </w:r>
      <w:r>
        <w:fldChar w:fldCharType="begin" w:fldLock="1"/>
      </w:r>
      <w:r>
        <w:instrText xml:space="preserve"> PAGEREF _Toc194512908 \h </w:instrText>
      </w:r>
      <w:r>
        <w:fldChar w:fldCharType="separate"/>
      </w:r>
      <w:r>
        <w:t>10</w:t>
      </w:r>
      <w:r>
        <w:fldChar w:fldCharType="end"/>
      </w:r>
    </w:p>
    <w:p w14:paraId="67EE8E24" w14:textId="301E48DA" w:rsidR="0055520F" w:rsidRDefault="0055520F">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User Equipment Under Test (UEUT) identification</w:t>
      </w:r>
      <w:r>
        <w:tab/>
      </w:r>
      <w:r>
        <w:fldChar w:fldCharType="begin" w:fldLock="1"/>
      </w:r>
      <w:r>
        <w:instrText xml:space="preserve"> PAGEREF _Toc194512909 \h </w:instrText>
      </w:r>
      <w:r>
        <w:fldChar w:fldCharType="separate"/>
      </w:r>
      <w:r>
        <w:t>10</w:t>
      </w:r>
      <w:r>
        <w:fldChar w:fldCharType="end"/>
      </w:r>
    </w:p>
    <w:p w14:paraId="45CFE2C7" w14:textId="23E79D23" w:rsidR="0055520F" w:rsidRDefault="0055520F">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Product supplier</w:t>
      </w:r>
      <w:r>
        <w:tab/>
      </w:r>
      <w:r>
        <w:fldChar w:fldCharType="begin" w:fldLock="1"/>
      </w:r>
      <w:r>
        <w:instrText xml:space="preserve"> PAGEREF _Toc194512910 \h </w:instrText>
      </w:r>
      <w:r>
        <w:fldChar w:fldCharType="separate"/>
      </w:r>
      <w:r>
        <w:t>11</w:t>
      </w:r>
      <w:r>
        <w:fldChar w:fldCharType="end"/>
      </w:r>
    </w:p>
    <w:p w14:paraId="533BD51E" w14:textId="5C1DFA51" w:rsidR="0055520F" w:rsidRDefault="0055520F">
      <w:pPr>
        <w:pStyle w:val="TOC2"/>
        <w:rPr>
          <w:rFonts w:asciiTheme="minorHAnsi" w:eastAsiaTheme="minorEastAsia" w:hAnsiTheme="minorHAnsi" w:cstheme="minorBidi"/>
          <w:kern w:val="2"/>
          <w:sz w:val="24"/>
          <w:szCs w:val="24"/>
          <w14:ligatures w14:val="standardContextual"/>
        </w:rPr>
      </w:pPr>
      <w:r>
        <w:t>A.2.4</w:t>
      </w:r>
      <w:r>
        <w:rPr>
          <w:rFonts w:asciiTheme="minorHAnsi" w:eastAsiaTheme="minorEastAsia" w:hAnsiTheme="minorHAnsi" w:cstheme="minorBidi"/>
          <w:kern w:val="2"/>
          <w:sz w:val="24"/>
          <w:szCs w:val="24"/>
          <w14:ligatures w14:val="standardContextual"/>
        </w:rPr>
        <w:tab/>
      </w:r>
      <w:r>
        <w:t>Client</w:t>
      </w:r>
      <w:r>
        <w:tab/>
      </w:r>
      <w:r>
        <w:fldChar w:fldCharType="begin" w:fldLock="1"/>
      </w:r>
      <w:r>
        <w:instrText xml:space="preserve"> PAGEREF _Toc194512911 \h </w:instrText>
      </w:r>
      <w:r>
        <w:fldChar w:fldCharType="separate"/>
      </w:r>
      <w:r>
        <w:t>11</w:t>
      </w:r>
      <w:r>
        <w:fldChar w:fldCharType="end"/>
      </w:r>
    </w:p>
    <w:p w14:paraId="396BBE29" w14:textId="5BF7ECF4" w:rsidR="0055520F" w:rsidRDefault="0055520F">
      <w:pPr>
        <w:pStyle w:val="TOC2"/>
        <w:rPr>
          <w:rFonts w:asciiTheme="minorHAnsi" w:eastAsiaTheme="minorEastAsia" w:hAnsiTheme="minorHAnsi" w:cstheme="minorBidi"/>
          <w:kern w:val="2"/>
          <w:sz w:val="24"/>
          <w:szCs w:val="24"/>
          <w14:ligatures w14:val="standardContextual"/>
        </w:rPr>
      </w:pPr>
      <w:r>
        <w:t>A.2.5</w:t>
      </w:r>
      <w:r>
        <w:rPr>
          <w:rFonts w:asciiTheme="minorHAnsi" w:eastAsiaTheme="minorEastAsia" w:hAnsiTheme="minorHAnsi" w:cstheme="minorBidi"/>
          <w:kern w:val="2"/>
          <w:sz w:val="24"/>
          <w:szCs w:val="24"/>
          <w14:ligatures w14:val="standardContextual"/>
        </w:rPr>
        <w:tab/>
      </w:r>
      <w:r>
        <w:t>ICS contact person</w:t>
      </w:r>
      <w:r>
        <w:tab/>
      </w:r>
      <w:r>
        <w:fldChar w:fldCharType="begin" w:fldLock="1"/>
      </w:r>
      <w:r>
        <w:instrText xml:space="preserve"> PAGEREF _Toc194512912 \h </w:instrText>
      </w:r>
      <w:r>
        <w:fldChar w:fldCharType="separate"/>
      </w:r>
      <w:r>
        <w:t>12</w:t>
      </w:r>
      <w:r>
        <w:fldChar w:fldCharType="end"/>
      </w:r>
    </w:p>
    <w:p w14:paraId="756AF1B3" w14:textId="701DA3D8" w:rsidR="0055520F" w:rsidRDefault="0055520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Identification of the protocol</w:t>
      </w:r>
      <w:r>
        <w:tab/>
      </w:r>
      <w:r>
        <w:fldChar w:fldCharType="begin" w:fldLock="1"/>
      </w:r>
      <w:r>
        <w:instrText xml:space="preserve"> PAGEREF _Toc194512913 \h </w:instrText>
      </w:r>
      <w:r>
        <w:fldChar w:fldCharType="separate"/>
      </w:r>
      <w:r>
        <w:t>12</w:t>
      </w:r>
      <w:r>
        <w:fldChar w:fldCharType="end"/>
      </w:r>
    </w:p>
    <w:p w14:paraId="22C752D2" w14:textId="17C196B3" w:rsidR="0055520F" w:rsidRDefault="0055520F">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ICS proforma tables</w:t>
      </w:r>
      <w:r>
        <w:tab/>
      </w:r>
      <w:r>
        <w:fldChar w:fldCharType="begin" w:fldLock="1"/>
      </w:r>
      <w:r>
        <w:instrText xml:space="preserve"> PAGEREF _Toc194512914 \h </w:instrText>
      </w:r>
      <w:r>
        <w:fldChar w:fldCharType="separate"/>
      </w:r>
      <w:r>
        <w:t>12</w:t>
      </w:r>
      <w:r>
        <w:fldChar w:fldCharType="end"/>
      </w:r>
    </w:p>
    <w:p w14:paraId="53C10041" w14:textId="542E8FCF" w:rsidR="0055520F" w:rsidRDefault="0055520F">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UE Implementation Types</w:t>
      </w:r>
      <w:r>
        <w:tab/>
      </w:r>
      <w:r>
        <w:fldChar w:fldCharType="begin" w:fldLock="1"/>
      </w:r>
      <w:r>
        <w:instrText xml:space="preserve"> PAGEREF _Toc194512915 \h </w:instrText>
      </w:r>
      <w:r>
        <w:fldChar w:fldCharType="separate"/>
      </w:r>
      <w:r>
        <w:t>12</w:t>
      </w:r>
      <w:r>
        <w:fldChar w:fldCharType="end"/>
      </w:r>
    </w:p>
    <w:p w14:paraId="2E339FC5" w14:textId="5190D9D7" w:rsidR="0055520F" w:rsidRDefault="0055520F">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UE Service Capabilities</w:t>
      </w:r>
      <w:r>
        <w:tab/>
      </w:r>
      <w:r>
        <w:fldChar w:fldCharType="begin" w:fldLock="1"/>
      </w:r>
      <w:r>
        <w:instrText xml:space="preserve"> PAGEREF _Toc194512916 \h </w:instrText>
      </w:r>
      <w:r>
        <w:fldChar w:fldCharType="separate"/>
      </w:r>
      <w:r>
        <w:t>14</w:t>
      </w:r>
      <w:r>
        <w:fldChar w:fldCharType="end"/>
      </w:r>
    </w:p>
    <w:p w14:paraId="0D852076" w14:textId="3B98AB65" w:rsidR="0055520F" w:rsidRDefault="0055520F">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3GPP Standardised UE Service Capabilities</w:t>
      </w:r>
      <w:r>
        <w:tab/>
      </w:r>
      <w:r>
        <w:fldChar w:fldCharType="begin" w:fldLock="1"/>
      </w:r>
      <w:r>
        <w:instrText xml:space="preserve"> PAGEREF _Toc194512917 \h </w:instrText>
      </w:r>
      <w:r>
        <w:fldChar w:fldCharType="separate"/>
      </w:r>
      <w:r>
        <w:t>14</w:t>
      </w:r>
      <w:r>
        <w:fldChar w:fldCharType="end"/>
      </w:r>
    </w:p>
    <w:p w14:paraId="473B04D1" w14:textId="1B3FC02D" w:rsidR="0055520F" w:rsidRDefault="0055520F">
      <w:pPr>
        <w:pStyle w:val="TOC4"/>
        <w:rPr>
          <w:rFonts w:asciiTheme="minorHAnsi" w:eastAsiaTheme="minorEastAsia" w:hAnsiTheme="minorHAnsi" w:cstheme="minorBidi"/>
          <w:kern w:val="2"/>
          <w:sz w:val="24"/>
          <w:szCs w:val="24"/>
          <w14:ligatures w14:val="standardContextual"/>
        </w:rPr>
      </w:pPr>
      <w:r w:rsidRPr="008D1383">
        <w:rPr>
          <w:rFonts w:eastAsia="MS Mincho"/>
        </w:rPr>
        <w:t>A.4.2.1.1</w:t>
      </w:r>
      <w:r>
        <w:rPr>
          <w:rFonts w:asciiTheme="minorHAnsi" w:eastAsiaTheme="minorEastAsia" w:hAnsiTheme="minorHAnsi" w:cstheme="minorBidi"/>
          <w:kern w:val="2"/>
          <w:sz w:val="24"/>
          <w:szCs w:val="24"/>
          <w14:ligatures w14:val="standardContextual"/>
        </w:rPr>
        <w:tab/>
      </w:r>
      <w:r w:rsidRPr="008D1383">
        <w:rPr>
          <w:rFonts w:eastAsia="MS Mincho"/>
        </w:rPr>
        <w:t>Bearer Services</w:t>
      </w:r>
      <w:r>
        <w:tab/>
      </w:r>
      <w:r>
        <w:fldChar w:fldCharType="begin" w:fldLock="1"/>
      </w:r>
      <w:r>
        <w:instrText xml:space="preserve"> PAGEREF _Toc194512918 \h </w:instrText>
      </w:r>
      <w:r>
        <w:fldChar w:fldCharType="separate"/>
      </w:r>
      <w:r>
        <w:t>14</w:t>
      </w:r>
      <w:r>
        <w:fldChar w:fldCharType="end"/>
      </w:r>
    </w:p>
    <w:p w14:paraId="3E349760" w14:textId="6B0A08AB" w:rsidR="0055520F" w:rsidRDefault="0055520F">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Baseline Implementation Capabilities</w:t>
      </w:r>
      <w:r>
        <w:tab/>
      </w:r>
      <w:r>
        <w:fldChar w:fldCharType="begin" w:fldLock="1"/>
      </w:r>
      <w:r>
        <w:instrText xml:space="preserve"> PAGEREF _Toc194512919 \h </w:instrText>
      </w:r>
      <w:r>
        <w:fldChar w:fldCharType="separate"/>
      </w:r>
      <w:r>
        <w:t>15</w:t>
      </w:r>
      <w:r>
        <w:fldChar w:fldCharType="end"/>
      </w:r>
    </w:p>
    <w:p w14:paraId="02A0025D" w14:textId="4E5E9622" w:rsidR="0055520F" w:rsidRDefault="0055520F">
      <w:pPr>
        <w:pStyle w:val="TOC3"/>
        <w:rPr>
          <w:rFonts w:asciiTheme="minorHAnsi" w:eastAsiaTheme="minorEastAsia" w:hAnsiTheme="minorHAnsi" w:cstheme="minorBidi"/>
          <w:kern w:val="2"/>
          <w:sz w:val="24"/>
          <w:szCs w:val="24"/>
          <w14:ligatures w14:val="standardContextual"/>
        </w:rPr>
      </w:pPr>
      <w:r>
        <w:t>A.4.3.1</w:t>
      </w:r>
      <w:r>
        <w:rPr>
          <w:rFonts w:asciiTheme="minorHAnsi" w:eastAsiaTheme="minorEastAsia" w:hAnsiTheme="minorHAnsi" w:cstheme="minorBidi"/>
          <w:kern w:val="2"/>
          <w:sz w:val="24"/>
          <w:szCs w:val="24"/>
          <w14:ligatures w14:val="standardContextual"/>
        </w:rPr>
        <w:tab/>
      </w:r>
      <w:r>
        <w:t>RF Baseline Implementation Capabilities</w:t>
      </w:r>
      <w:r>
        <w:tab/>
      </w:r>
      <w:r>
        <w:fldChar w:fldCharType="begin" w:fldLock="1"/>
      </w:r>
      <w:r>
        <w:instrText xml:space="preserve"> PAGEREF _Toc194512920 \h </w:instrText>
      </w:r>
      <w:r>
        <w:fldChar w:fldCharType="separate"/>
      </w:r>
      <w:r>
        <w:t>15</w:t>
      </w:r>
      <w:r>
        <w:fldChar w:fldCharType="end"/>
      </w:r>
    </w:p>
    <w:p w14:paraId="4F875E02" w14:textId="3AA4C835" w:rsidR="0055520F" w:rsidRDefault="0055520F">
      <w:pPr>
        <w:pStyle w:val="TOC3"/>
        <w:rPr>
          <w:rFonts w:asciiTheme="minorHAnsi" w:eastAsiaTheme="minorEastAsia" w:hAnsiTheme="minorHAnsi" w:cstheme="minorBidi"/>
          <w:kern w:val="2"/>
          <w:sz w:val="24"/>
          <w:szCs w:val="24"/>
          <w14:ligatures w14:val="standardContextual"/>
        </w:rPr>
      </w:pPr>
      <w:r>
        <w:t>A.4.3.2</w:t>
      </w:r>
      <w:r>
        <w:rPr>
          <w:rFonts w:asciiTheme="minorHAnsi" w:eastAsiaTheme="minorEastAsia" w:hAnsiTheme="minorHAnsi" w:cstheme="minorBidi"/>
          <w:kern w:val="2"/>
          <w:sz w:val="24"/>
          <w:szCs w:val="24"/>
          <w14:ligatures w14:val="standardContextual"/>
        </w:rPr>
        <w:tab/>
      </w:r>
      <w:r>
        <w:t>Physical Layer Baseline Implementation Capabilities</w:t>
      </w:r>
      <w:r>
        <w:tab/>
      </w:r>
      <w:r>
        <w:fldChar w:fldCharType="begin" w:fldLock="1"/>
      </w:r>
      <w:r>
        <w:instrText xml:space="preserve"> PAGEREF _Toc194512921 \h </w:instrText>
      </w:r>
      <w:r>
        <w:fldChar w:fldCharType="separate"/>
      </w:r>
      <w:r>
        <w:t>30</w:t>
      </w:r>
      <w:r>
        <w:fldChar w:fldCharType="end"/>
      </w:r>
    </w:p>
    <w:p w14:paraId="172E63B9" w14:textId="49755CF5" w:rsidR="0055520F" w:rsidRDefault="0055520F">
      <w:pPr>
        <w:pStyle w:val="TOC3"/>
        <w:rPr>
          <w:rFonts w:asciiTheme="minorHAnsi" w:eastAsiaTheme="minorEastAsia" w:hAnsiTheme="minorHAnsi" w:cstheme="minorBidi"/>
          <w:kern w:val="2"/>
          <w:sz w:val="24"/>
          <w:szCs w:val="24"/>
          <w14:ligatures w14:val="standardContextual"/>
        </w:rPr>
      </w:pPr>
      <w:r>
        <w:t>A.4.3.2A</w:t>
      </w:r>
      <w:r>
        <w:rPr>
          <w:rFonts w:asciiTheme="minorHAnsi" w:eastAsiaTheme="minorEastAsia" w:hAnsiTheme="minorHAnsi" w:cstheme="minorBidi"/>
          <w:kern w:val="2"/>
          <w:sz w:val="24"/>
          <w:szCs w:val="24"/>
          <w14:ligatures w14:val="standardContextual"/>
        </w:rPr>
        <w:tab/>
      </w:r>
      <w:r>
        <w:t>NR CA Physical Layer Baseline Implementation Capabilities</w:t>
      </w:r>
      <w:r>
        <w:tab/>
      </w:r>
      <w:r>
        <w:fldChar w:fldCharType="begin" w:fldLock="1"/>
      </w:r>
      <w:r>
        <w:instrText xml:space="preserve"> PAGEREF _Toc194512922 \h </w:instrText>
      </w:r>
      <w:r>
        <w:fldChar w:fldCharType="separate"/>
      </w:r>
      <w:r>
        <w:t>63</w:t>
      </w:r>
      <w:r>
        <w:fldChar w:fldCharType="end"/>
      </w:r>
    </w:p>
    <w:p w14:paraId="69B47763" w14:textId="6A10D291" w:rsidR="0055520F" w:rsidRDefault="0055520F">
      <w:pPr>
        <w:pStyle w:val="TOC4"/>
        <w:rPr>
          <w:rFonts w:asciiTheme="minorHAnsi" w:eastAsiaTheme="minorEastAsia" w:hAnsiTheme="minorHAnsi" w:cstheme="minorBidi"/>
          <w:kern w:val="2"/>
          <w:sz w:val="24"/>
          <w:szCs w:val="24"/>
          <w14:ligatures w14:val="standardContextual"/>
        </w:rPr>
      </w:pPr>
      <w:r>
        <w:t>A.4.3.2A.1</w:t>
      </w:r>
      <w:r>
        <w:rPr>
          <w:rFonts w:asciiTheme="minorHAnsi" w:eastAsiaTheme="minorEastAsia" w:hAnsiTheme="minorHAnsi" w:cstheme="minorBidi"/>
          <w:kern w:val="2"/>
          <w:sz w:val="24"/>
          <w:szCs w:val="24"/>
          <w14:ligatures w14:val="standardContextual"/>
        </w:rPr>
        <w:tab/>
      </w:r>
      <w:r>
        <w:t>General NR CA capabilities</w:t>
      </w:r>
      <w:r>
        <w:tab/>
      </w:r>
      <w:r>
        <w:fldChar w:fldCharType="begin" w:fldLock="1"/>
      </w:r>
      <w:r>
        <w:instrText xml:space="preserve"> PAGEREF _Toc194512923 \h </w:instrText>
      </w:r>
      <w:r>
        <w:fldChar w:fldCharType="separate"/>
      </w:r>
      <w:r>
        <w:t>63</w:t>
      </w:r>
      <w:r>
        <w:fldChar w:fldCharType="end"/>
      </w:r>
    </w:p>
    <w:p w14:paraId="4B55003C" w14:textId="075739F3" w:rsidR="0055520F" w:rsidRDefault="0055520F">
      <w:pPr>
        <w:pStyle w:val="TOC4"/>
        <w:rPr>
          <w:rFonts w:asciiTheme="minorHAnsi" w:eastAsiaTheme="minorEastAsia" w:hAnsiTheme="minorHAnsi" w:cstheme="minorBidi"/>
          <w:kern w:val="2"/>
          <w:sz w:val="24"/>
          <w:szCs w:val="24"/>
          <w14:ligatures w14:val="standardContextual"/>
        </w:rPr>
      </w:pPr>
      <w:r>
        <w:t>A.4.3.2A.2</w:t>
      </w:r>
      <w:r>
        <w:rPr>
          <w:rFonts w:asciiTheme="minorHAnsi" w:eastAsiaTheme="minorEastAsia" w:hAnsiTheme="minorHAnsi" w:cstheme="minorBidi"/>
          <w:kern w:val="2"/>
          <w:sz w:val="24"/>
          <w:szCs w:val="24"/>
          <w14:ligatures w14:val="standardContextual"/>
        </w:rPr>
        <w:tab/>
      </w:r>
      <w:r>
        <w:t>NR Intra-band contiguous CA</w:t>
      </w:r>
      <w:r>
        <w:tab/>
      </w:r>
      <w:r>
        <w:fldChar w:fldCharType="begin" w:fldLock="1"/>
      </w:r>
      <w:r>
        <w:instrText xml:space="preserve"> PAGEREF _Toc194512924 \h </w:instrText>
      </w:r>
      <w:r>
        <w:fldChar w:fldCharType="separate"/>
      </w:r>
      <w:r>
        <w:t>64</w:t>
      </w:r>
      <w:r>
        <w:fldChar w:fldCharType="end"/>
      </w:r>
    </w:p>
    <w:p w14:paraId="16F6CD86" w14:textId="307E6779" w:rsidR="0055520F" w:rsidRDefault="0055520F">
      <w:pPr>
        <w:pStyle w:val="TOC5"/>
        <w:rPr>
          <w:rFonts w:asciiTheme="minorHAnsi" w:eastAsiaTheme="minorEastAsia" w:hAnsiTheme="minorHAnsi" w:cstheme="minorBidi"/>
          <w:kern w:val="2"/>
          <w:sz w:val="24"/>
          <w:szCs w:val="24"/>
          <w14:ligatures w14:val="standardContextual"/>
        </w:rPr>
      </w:pPr>
      <w:r>
        <w:t>A.4.3.2A.2.1</w:t>
      </w:r>
      <w:r>
        <w:rPr>
          <w:rFonts w:asciiTheme="minorHAnsi" w:eastAsiaTheme="minorEastAsia" w:hAnsiTheme="minorHAnsi" w:cstheme="minorBidi"/>
          <w:kern w:val="2"/>
          <w:sz w:val="24"/>
          <w:szCs w:val="24"/>
          <w14:ligatures w14:val="standardContextual"/>
        </w:rPr>
        <w:tab/>
      </w:r>
      <w:r>
        <w:t>NR Intra-band contiguous CA within FR1</w:t>
      </w:r>
      <w:r>
        <w:tab/>
      </w:r>
      <w:r>
        <w:fldChar w:fldCharType="begin" w:fldLock="1"/>
      </w:r>
      <w:r>
        <w:instrText xml:space="preserve"> PAGEREF _Toc194512925 \h </w:instrText>
      </w:r>
      <w:r>
        <w:fldChar w:fldCharType="separate"/>
      </w:r>
      <w:r>
        <w:t>64</w:t>
      </w:r>
      <w:r>
        <w:fldChar w:fldCharType="end"/>
      </w:r>
    </w:p>
    <w:p w14:paraId="15374B59" w14:textId="2558A034" w:rsidR="0055520F" w:rsidRDefault="0055520F">
      <w:pPr>
        <w:pStyle w:val="TOC5"/>
        <w:rPr>
          <w:rFonts w:asciiTheme="minorHAnsi" w:eastAsiaTheme="minorEastAsia" w:hAnsiTheme="minorHAnsi" w:cstheme="minorBidi"/>
          <w:kern w:val="2"/>
          <w:sz w:val="24"/>
          <w:szCs w:val="24"/>
          <w14:ligatures w14:val="standardContextual"/>
        </w:rPr>
      </w:pPr>
      <w:r>
        <w:t>A.4.3.2A.2.2</w:t>
      </w:r>
      <w:r>
        <w:rPr>
          <w:rFonts w:asciiTheme="minorHAnsi" w:eastAsiaTheme="minorEastAsia" w:hAnsiTheme="minorHAnsi" w:cstheme="minorBidi"/>
          <w:kern w:val="2"/>
          <w:sz w:val="24"/>
          <w:szCs w:val="24"/>
          <w14:ligatures w14:val="standardContextual"/>
        </w:rPr>
        <w:tab/>
      </w:r>
      <w:r>
        <w:t>NR Intra-band contiguous CA within FR2</w:t>
      </w:r>
      <w:r>
        <w:tab/>
      </w:r>
      <w:r>
        <w:fldChar w:fldCharType="begin" w:fldLock="1"/>
      </w:r>
      <w:r>
        <w:instrText xml:space="preserve"> PAGEREF _Toc194512926 \h </w:instrText>
      </w:r>
      <w:r>
        <w:fldChar w:fldCharType="separate"/>
      </w:r>
      <w:r>
        <w:t>67</w:t>
      </w:r>
      <w:r>
        <w:fldChar w:fldCharType="end"/>
      </w:r>
    </w:p>
    <w:p w14:paraId="05525B9E" w14:textId="7807BB6E" w:rsidR="0055520F" w:rsidRDefault="0055520F">
      <w:pPr>
        <w:pStyle w:val="TOC4"/>
        <w:rPr>
          <w:rFonts w:asciiTheme="minorHAnsi" w:eastAsiaTheme="minorEastAsia" w:hAnsiTheme="minorHAnsi" w:cstheme="minorBidi"/>
          <w:kern w:val="2"/>
          <w:sz w:val="24"/>
          <w:szCs w:val="24"/>
          <w14:ligatures w14:val="standardContextual"/>
        </w:rPr>
      </w:pPr>
      <w:r>
        <w:t>A.4.3.2A.3</w:t>
      </w:r>
      <w:r>
        <w:rPr>
          <w:rFonts w:asciiTheme="minorHAnsi" w:eastAsiaTheme="minorEastAsia" w:hAnsiTheme="minorHAnsi" w:cstheme="minorBidi"/>
          <w:kern w:val="2"/>
          <w:sz w:val="24"/>
          <w:szCs w:val="24"/>
          <w14:ligatures w14:val="standardContextual"/>
        </w:rPr>
        <w:tab/>
      </w:r>
      <w:r>
        <w:t>NR Intra-band non-contiguous CA</w:t>
      </w:r>
      <w:r>
        <w:tab/>
      </w:r>
      <w:r>
        <w:fldChar w:fldCharType="begin" w:fldLock="1"/>
      </w:r>
      <w:r>
        <w:instrText xml:space="preserve"> PAGEREF _Toc194512927 \h </w:instrText>
      </w:r>
      <w:r>
        <w:fldChar w:fldCharType="separate"/>
      </w:r>
      <w:r>
        <w:t>75</w:t>
      </w:r>
      <w:r>
        <w:fldChar w:fldCharType="end"/>
      </w:r>
    </w:p>
    <w:p w14:paraId="43917E69" w14:textId="4039C156" w:rsidR="0055520F" w:rsidRDefault="0055520F">
      <w:pPr>
        <w:pStyle w:val="TOC5"/>
        <w:rPr>
          <w:rFonts w:asciiTheme="minorHAnsi" w:eastAsiaTheme="minorEastAsia" w:hAnsiTheme="minorHAnsi" w:cstheme="minorBidi"/>
          <w:kern w:val="2"/>
          <w:sz w:val="24"/>
          <w:szCs w:val="24"/>
          <w14:ligatures w14:val="standardContextual"/>
        </w:rPr>
      </w:pPr>
      <w:r>
        <w:t>A.4.3.2A.3.1</w:t>
      </w:r>
      <w:r>
        <w:rPr>
          <w:rFonts w:asciiTheme="minorHAnsi" w:eastAsiaTheme="minorEastAsia" w:hAnsiTheme="minorHAnsi" w:cstheme="minorBidi"/>
          <w:kern w:val="2"/>
          <w:sz w:val="24"/>
          <w:szCs w:val="24"/>
          <w14:ligatures w14:val="standardContextual"/>
        </w:rPr>
        <w:tab/>
      </w:r>
      <w:r>
        <w:t>NR Intra-band non-contiguous CA within FR1</w:t>
      </w:r>
      <w:r>
        <w:tab/>
      </w:r>
      <w:r>
        <w:fldChar w:fldCharType="begin" w:fldLock="1"/>
      </w:r>
      <w:r>
        <w:instrText xml:space="preserve"> PAGEREF _Toc194512928 \h </w:instrText>
      </w:r>
      <w:r>
        <w:fldChar w:fldCharType="separate"/>
      </w:r>
      <w:r>
        <w:t>75</w:t>
      </w:r>
      <w:r>
        <w:fldChar w:fldCharType="end"/>
      </w:r>
    </w:p>
    <w:p w14:paraId="3FAB5CF5" w14:textId="2BDBAC75" w:rsidR="0055520F" w:rsidRDefault="0055520F">
      <w:pPr>
        <w:pStyle w:val="TOC5"/>
        <w:rPr>
          <w:rFonts w:asciiTheme="minorHAnsi" w:eastAsiaTheme="minorEastAsia" w:hAnsiTheme="minorHAnsi" w:cstheme="minorBidi"/>
          <w:kern w:val="2"/>
          <w:sz w:val="24"/>
          <w:szCs w:val="24"/>
          <w14:ligatures w14:val="standardContextual"/>
        </w:rPr>
      </w:pPr>
      <w:r>
        <w:t>A.4.3.2A.3.2</w:t>
      </w:r>
      <w:r>
        <w:rPr>
          <w:rFonts w:asciiTheme="minorHAnsi" w:eastAsiaTheme="minorEastAsia" w:hAnsiTheme="minorHAnsi" w:cstheme="minorBidi"/>
          <w:kern w:val="2"/>
          <w:sz w:val="24"/>
          <w:szCs w:val="24"/>
          <w14:ligatures w14:val="standardContextual"/>
        </w:rPr>
        <w:tab/>
      </w:r>
      <w:r>
        <w:t>NR Intra-band non-contiguous CA within FR2</w:t>
      </w:r>
      <w:r>
        <w:tab/>
      </w:r>
      <w:r>
        <w:fldChar w:fldCharType="begin" w:fldLock="1"/>
      </w:r>
      <w:r>
        <w:instrText xml:space="preserve"> PAGEREF _Toc194512929 \h </w:instrText>
      </w:r>
      <w:r>
        <w:fldChar w:fldCharType="separate"/>
      </w:r>
      <w:r>
        <w:t>77</w:t>
      </w:r>
      <w:r>
        <w:fldChar w:fldCharType="end"/>
      </w:r>
    </w:p>
    <w:p w14:paraId="2C1A028A" w14:textId="7CA6EBCD" w:rsidR="0055520F" w:rsidRDefault="0055520F">
      <w:pPr>
        <w:pStyle w:val="TOC4"/>
        <w:rPr>
          <w:rFonts w:asciiTheme="minorHAnsi" w:eastAsiaTheme="minorEastAsia" w:hAnsiTheme="minorHAnsi" w:cstheme="minorBidi"/>
          <w:kern w:val="2"/>
          <w:sz w:val="24"/>
          <w:szCs w:val="24"/>
          <w14:ligatures w14:val="standardContextual"/>
        </w:rPr>
      </w:pPr>
      <w:r>
        <w:t>A.4.3.2A.4</w:t>
      </w:r>
      <w:r>
        <w:rPr>
          <w:rFonts w:asciiTheme="minorHAnsi" w:eastAsiaTheme="minorEastAsia" w:hAnsiTheme="minorHAnsi" w:cstheme="minorBidi"/>
          <w:kern w:val="2"/>
          <w:sz w:val="24"/>
          <w:szCs w:val="24"/>
          <w14:ligatures w14:val="standardContextual"/>
        </w:rPr>
        <w:tab/>
      </w:r>
      <w:r>
        <w:t>NR Inter-band CA within FR1</w:t>
      </w:r>
      <w:r>
        <w:tab/>
      </w:r>
      <w:r>
        <w:fldChar w:fldCharType="begin" w:fldLock="1"/>
      </w:r>
      <w:r>
        <w:instrText xml:space="preserve"> PAGEREF _Toc194512930 \h </w:instrText>
      </w:r>
      <w:r>
        <w:fldChar w:fldCharType="separate"/>
      </w:r>
      <w:r>
        <w:t>91</w:t>
      </w:r>
      <w:r>
        <w:fldChar w:fldCharType="end"/>
      </w:r>
    </w:p>
    <w:p w14:paraId="7CE0324F" w14:textId="71AA329C" w:rsidR="0055520F" w:rsidRDefault="0055520F">
      <w:pPr>
        <w:pStyle w:val="TOC5"/>
        <w:rPr>
          <w:rFonts w:asciiTheme="minorHAnsi" w:eastAsiaTheme="minorEastAsia" w:hAnsiTheme="minorHAnsi" w:cstheme="minorBidi"/>
          <w:kern w:val="2"/>
          <w:sz w:val="24"/>
          <w:szCs w:val="24"/>
          <w14:ligatures w14:val="standardContextual"/>
        </w:rPr>
      </w:pPr>
      <w:r>
        <w:t>A.4.3.2A.4.1</w:t>
      </w:r>
      <w:r>
        <w:rPr>
          <w:rFonts w:asciiTheme="minorHAnsi" w:eastAsiaTheme="minorEastAsia" w:hAnsiTheme="minorHAnsi" w:cstheme="minorBidi"/>
          <w:kern w:val="2"/>
          <w:sz w:val="24"/>
          <w:szCs w:val="24"/>
          <w14:ligatures w14:val="standardContextual"/>
        </w:rPr>
        <w:tab/>
      </w:r>
      <w:r>
        <w:t>NR Inter-band CA within FR1 (two bands)</w:t>
      </w:r>
      <w:r>
        <w:tab/>
      </w:r>
      <w:r>
        <w:fldChar w:fldCharType="begin" w:fldLock="1"/>
      </w:r>
      <w:r>
        <w:instrText xml:space="preserve"> PAGEREF _Toc194512931 \h </w:instrText>
      </w:r>
      <w:r>
        <w:fldChar w:fldCharType="separate"/>
      </w:r>
      <w:r>
        <w:t>91</w:t>
      </w:r>
      <w:r>
        <w:fldChar w:fldCharType="end"/>
      </w:r>
    </w:p>
    <w:p w14:paraId="3FF6FA29" w14:textId="0244B874" w:rsidR="0055520F" w:rsidRDefault="0055520F">
      <w:pPr>
        <w:pStyle w:val="TOC5"/>
        <w:rPr>
          <w:rFonts w:asciiTheme="minorHAnsi" w:eastAsiaTheme="minorEastAsia" w:hAnsiTheme="minorHAnsi" w:cstheme="minorBidi"/>
          <w:kern w:val="2"/>
          <w:sz w:val="24"/>
          <w:szCs w:val="24"/>
          <w14:ligatures w14:val="standardContextual"/>
        </w:rPr>
      </w:pPr>
      <w:r>
        <w:t>A.4.3.2A.4.2</w:t>
      </w:r>
      <w:r>
        <w:rPr>
          <w:rFonts w:asciiTheme="minorHAnsi" w:eastAsiaTheme="minorEastAsia" w:hAnsiTheme="minorHAnsi" w:cstheme="minorBidi"/>
          <w:kern w:val="2"/>
          <w:sz w:val="24"/>
          <w:szCs w:val="24"/>
          <w14:ligatures w14:val="standardContextual"/>
        </w:rPr>
        <w:tab/>
      </w:r>
      <w:r>
        <w:t>NR Inter-band CA within FR1 (three bands)</w:t>
      </w:r>
      <w:r>
        <w:tab/>
      </w:r>
      <w:r>
        <w:fldChar w:fldCharType="begin" w:fldLock="1"/>
      </w:r>
      <w:r>
        <w:instrText xml:space="preserve"> PAGEREF _Toc194512932 \h </w:instrText>
      </w:r>
      <w:r>
        <w:fldChar w:fldCharType="separate"/>
      </w:r>
      <w:r>
        <w:t>103</w:t>
      </w:r>
      <w:r>
        <w:fldChar w:fldCharType="end"/>
      </w:r>
    </w:p>
    <w:p w14:paraId="00E7BB4F" w14:textId="7617871F" w:rsidR="0055520F" w:rsidRDefault="0055520F">
      <w:pPr>
        <w:pStyle w:val="TOC5"/>
        <w:rPr>
          <w:rFonts w:asciiTheme="minorHAnsi" w:eastAsiaTheme="minorEastAsia" w:hAnsiTheme="minorHAnsi" w:cstheme="minorBidi"/>
          <w:kern w:val="2"/>
          <w:sz w:val="24"/>
          <w:szCs w:val="24"/>
          <w14:ligatures w14:val="standardContextual"/>
        </w:rPr>
      </w:pPr>
      <w:r>
        <w:t>A.4.3.2A.4.3</w:t>
      </w:r>
      <w:r>
        <w:rPr>
          <w:rFonts w:asciiTheme="minorHAnsi" w:eastAsiaTheme="minorEastAsia" w:hAnsiTheme="minorHAnsi" w:cstheme="minorBidi"/>
          <w:kern w:val="2"/>
          <w:sz w:val="24"/>
          <w:szCs w:val="24"/>
          <w14:ligatures w14:val="standardContextual"/>
        </w:rPr>
        <w:tab/>
      </w:r>
      <w:r>
        <w:t>NR Inter-band CA within FR1 (four bands)</w:t>
      </w:r>
      <w:r>
        <w:tab/>
      </w:r>
      <w:r>
        <w:fldChar w:fldCharType="begin" w:fldLock="1"/>
      </w:r>
      <w:r>
        <w:instrText xml:space="preserve"> PAGEREF _Toc194512933 \h </w:instrText>
      </w:r>
      <w:r>
        <w:fldChar w:fldCharType="separate"/>
      </w:r>
      <w:r>
        <w:t>110</w:t>
      </w:r>
      <w:r>
        <w:fldChar w:fldCharType="end"/>
      </w:r>
    </w:p>
    <w:p w14:paraId="550972F4" w14:textId="055B405F" w:rsidR="0055520F" w:rsidRDefault="0055520F">
      <w:pPr>
        <w:pStyle w:val="TOC4"/>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5</w:t>
      </w:r>
      <w:r>
        <w:rPr>
          <w:rFonts w:asciiTheme="minorHAnsi" w:eastAsiaTheme="minorEastAsia" w:hAnsiTheme="minorHAnsi" w:cstheme="minorBidi"/>
          <w:kern w:val="2"/>
          <w:sz w:val="24"/>
          <w:szCs w:val="24"/>
          <w14:ligatures w14:val="standardContextual"/>
        </w:rPr>
        <w:tab/>
      </w:r>
      <w:r>
        <w:t>NR Inter-band CA within FR</w:t>
      </w:r>
      <w:r w:rsidRPr="008D1383">
        <w:rPr>
          <w:rFonts w:eastAsia="SimSun"/>
          <w:lang w:eastAsia="zh-CN"/>
        </w:rPr>
        <w:t>2</w:t>
      </w:r>
      <w:r>
        <w:tab/>
      </w:r>
      <w:r>
        <w:fldChar w:fldCharType="begin" w:fldLock="1"/>
      </w:r>
      <w:r>
        <w:instrText xml:space="preserve"> PAGEREF _Toc194512934 \h </w:instrText>
      </w:r>
      <w:r>
        <w:fldChar w:fldCharType="separate"/>
      </w:r>
      <w:r>
        <w:t>113</w:t>
      </w:r>
      <w:r>
        <w:fldChar w:fldCharType="end"/>
      </w:r>
    </w:p>
    <w:p w14:paraId="668BEFC1" w14:textId="3FF00DF3"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5</w:t>
      </w:r>
      <w:r>
        <w:t>.1</w:t>
      </w:r>
      <w:r>
        <w:rPr>
          <w:rFonts w:asciiTheme="minorHAnsi" w:eastAsiaTheme="minorEastAsia" w:hAnsiTheme="minorHAnsi" w:cstheme="minorBidi"/>
          <w:kern w:val="2"/>
          <w:sz w:val="24"/>
          <w:szCs w:val="24"/>
          <w14:ligatures w14:val="standardContextual"/>
        </w:rPr>
        <w:tab/>
      </w:r>
      <w:r>
        <w:t>NR Inter-band CA within FR</w:t>
      </w:r>
      <w:r w:rsidRPr="008D1383">
        <w:rPr>
          <w:rFonts w:eastAsia="SimSun"/>
          <w:lang w:eastAsia="zh-CN"/>
        </w:rPr>
        <w:t>2</w:t>
      </w:r>
      <w:r>
        <w:t xml:space="preserve"> (two bands)</w:t>
      </w:r>
      <w:r>
        <w:tab/>
      </w:r>
      <w:r>
        <w:fldChar w:fldCharType="begin" w:fldLock="1"/>
      </w:r>
      <w:r>
        <w:instrText xml:space="preserve"> PAGEREF _Toc194512935 \h </w:instrText>
      </w:r>
      <w:r>
        <w:fldChar w:fldCharType="separate"/>
      </w:r>
      <w:r>
        <w:t>113</w:t>
      </w:r>
      <w:r>
        <w:fldChar w:fldCharType="end"/>
      </w:r>
    </w:p>
    <w:p w14:paraId="2179A0BF" w14:textId="21E9F6A2" w:rsidR="0055520F" w:rsidRDefault="0055520F">
      <w:pPr>
        <w:pStyle w:val="TOC4"/>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ab/>
      </w:r>
      <w:r>
        <w:fldChar w:fldCharType="begin" w:fldLock="1"/>
      </w:r>
      <w:r>
        <w:instrText xml:space="preserve"> PAGEREF _Toc194512936 \h </w:instrText>
      </w:r>
      <w:r>
        <w:fldChar w:fldCharType="separate"/>
      </w:r>
      <w:r>
        <w:t>114</w:t>
      </w:r>
      <w:r>
        <w:fldChar w:fldCharType="end"/>
      </w:r>
    </w:p>
    <w:p w14:paraId="52188CDD" w14:textId="6189B8C1"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.1</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(two bands)</w:t>
      </w:r>
      <w:r>
        <w:tab/>
      </w:r>
      <w:r>
        <w:fldChar w:fldCharType="begin" w:fldLock="1"/>
      </w:r>
      <w:r>
        <w:instrText xml:space="preserve"> PAGEREF _Toc194512937 \h </w:instrText>
      </w:r>
      <w:r>
        <w:fldChar w:fldCharType="separate"/>
      </w:r>
      <w:r>
        <w:t>114</w:t>
      </w:r>
      <w:r>
        <w:fldChar w:fldCharType="end"/>
      </w:r>
    </w:p>
    <w:p w14:paraId="12E0CD16" w14:textId="67F6D62A"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w:t>
      </w:r>
      <w:r w:rsidRPr="008D1383">
        <w:rPr>
          <w:rFonts w:eastAsia="SimSun"/>
          <w:lang w:eastAsia="zh-CN"/>
        </w:rPr>
        <w:t>2</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(t</w:t>
      </w:r>
      <w:r w:rsidRPr="008D1383">
        <w:rPr>
          <w:rFonts w:eastAsia="SimSun"/>
          <w:lang w:eastAsia="zh-CN"/>
        </w:rPr>
        <w:t>hree</w:t>
      </w:r>
      <w:r>
        <w:t xml:space="preserve"> bands)</w:t>
      </w:r>
      <w:r>
        <w:tab/>
      </w:r>
      <w:r>
        <w:fldChar w:fldCharType="begin" w:fldLock="1"/>
      </w:r>
      <w:r>
        <w:instrText xml:space="preserve"> PAGEREF _Toc194512938 \h </w:instrText>
      </w:r>
      <w:r>
        <w:fldChar w:fldCharType="separate"/>
      </w:r>
      <w:r>
        <w:t>118</w:t>
      </w:r>
      <w:r>
        <w:fldChar w:fldCharType="end"/>
      </w:r>
    </w:p>
    <w:p w14:paraId="55286D74" w14:textId="75F4C5F0" w:rsidR="0055520F" w:rsidRDefault="0055520F">
      <w:pPr>
        <w:pStyle w:val="TOC5"/>
        <w:rPr>
          <w:rFonts w:asciiTheme="minorHAnsi" w:eastAsiaTheme="minorEastAsia" w:hAnsiTheme="minorHAnsi" w:cstheme="minorBidi"/>
          <w:kern w:val="2"/>
          <w:sz w:val="24"/>
          <w:szCs w:val="24"/>
          <w14:ligatures w14:val="standardContextual"/>
        </w:rPr>
      </w:pPr>
      <w:r>
        <w:t>A.4.3.2A.</w:t>
      </w:r>
      <w:r w:rsidRPr="008D1383">
        <w:rPr>
          <w:rFonts w:eastAsia="SimSun"/>
          <w:lang w:eastAsia="zh-CN"/>
        </w:rPr>
        <w:t>6</w:t>
      </w:r>
      <w:r>
        <w:t>.</w:t>
      </w:r>
      <w:r w:rsidRPr="008D1383">
        <w:rPr>
          <w:rFonts w:eastAsia="SimSun"/>
          <w:lang w:eastAsia="zh-CN"/>
        </w:rPr>
        <w:t>3</w:t>
      </w:r>
      <w:r>
        <w:rPr>
          <w:rFonts w:asciiTheme="minorHAnsi" w:eastAsiaTheme="minorEastAsia" w:hAnsiTheme="minorHAnsi" w:cstheme="minorBidi"/>
          <w:kern w:val="2"/>
          <w:sz w:val="24"/>
          <w:szCs w:val="24"/>
          <w14:ligatures w14:val="standardContextual"/>
        </w:rPr>
        <w:tab/>
      </w:r>
      <w:r>
        <w:t xml:space="preserve">NR Inter-band CA </w:t>
      </w:r>
      <w:r w:rsidRPr="008D1383">
        <w:rPr>
          <w:rFonts w:eastAsia="SimSun"/>
          <w:lang w:eastAsia="zh-CN"/>
        </w:rPr>
        <w:t>between FR1 and</w:t>
      </w:r>
      <w:r>
        <w:t xml:space="preserve"> FR</w:t>
      </w:r>
      <w:r w:rsidRPr="008D1383">
        <w:rPr>
          <w:rFonts w:eastAsia="SimSun"/>
          <w:lang w:eastAsia="zh-CN"/>
        </w:rPr>
        <w:t>2</w:t>
      </w:r>
      <w:r>
        <w:t xml:space="preserve"> (</w:t>
      </w:r>
      <w:r w:rsidRPr="008D1383">
        <w:rPr>
          <w:rFonts w:eastAsia="SimSun"/>
          <w:lang w:eastAsia="zh-CN"/>
        </w:rPr>
        <w:t>four</w:t>
      </w:r>
      <w:r>
        <w:t xml:space="preserve"> bands)</w:t>
      </w:r>
      <w:r>
        <w:tab/>
      </w:r>
      <w:r>
        <w:fldChar w:fldCharType="begin" w:fldLock="1"/>
      </w:r>
      <w:r>
        <w:instrText xml:space="preserve"> PAGEREF _Toc194512939 \h </w:instrText>
      </w:r>
      <w:r>
        <w:fldChar w:fldCharType="separate"/>
      </w:r>
      <w:r>
        <w:t>119</w:t>
      </w:r>
      <w:r>
        <w:fldChar w:fldCharType="end"/>
      </w:r>
    </w:p>
    <w:p w14:paraId="0AFBD848" w14:textId="5C82654F" w:rsidR="0055520F" w:rsidRDefault="0055520F">
      <w:pPr>
        <w:pStyle w:val="TOC3"/>
        <w:rPr>
          <w:rFonts w:asciiTheme="minorHAnsi" w:eastAsiaTheme="minorEastAsia" w:hAnsiTheme="minorHAnsi" w:cstheme="minorBidi"/>
          <w:kern w:val="2"/>
          <w:sz w:val="24"/>
          <w:szCs w:val="24"/>
          <w14:ligatures w14:val="standardContextual"/>
        </w:rPr>
      </w:pPr>
      <w:r>
        <w:t>A.4.3.2B</w:t>
      </w:r>
      <w:r>
        <w:rPr>
          <w:rFonts w:asciiTheme="minorHAnsi" w:eastAsiaTheme="minorEastAsia" w:hAnsiTheme="minorHAnsi" w:cstheme="minorBidi"/>
          <w:kern w:val="2"/>
          <w:sz w:val="24"/>
          <w:szCs w:val="24"/>
          <w14:ligatures w14:val="standardContextual"/>
        </w:rPr>
        <w:tab/>
      </w:r>
      <w:r>
        <w:t>NR-DC, EN-DC and NE-DC Physical Layer Baseline Implementation Capabilities</w:t>
      </w:r>
      <w:r>
        <w:tab/>
      </w:r>
      <w:r>
        <w:fldChar w:fldCharType="begin" w:fldLock="1"/>
      </w:r>
      <w:r>
        <w:instrText xml:space="preserve"> PAGEREF _Toc194512940 \h </w:instrText>
      </w:r>
      <w:r>
        <w:fldChar w:fldCharType="separate"/>
      </w:r>
      <w:r>
        <w:t>120</w:t>
      </w:r>
      <w:r>
        <w:fldChar w:fldCharType="end"/>
      </w:r>
    </w:p>
    <w:p w14:paraId="7AA4ED29" w14:textId="62EB8D82" w:rsidR="0055520F" w:rsidRDefault="0055520F">
      <w:pPr>
        <w:pStyle w:val="TOC4"/>
        <w:rPr>
          <w:rFonts w:asciiTheme="minorHAnsi" w:eastAsiaTheme="minorEastAsia" w:hAnsiTheme="minorHAnsi" w:cstheme="minorBidi"/>
          <w:kern w:val="2"/>
          <w:sz w:val="24"/>
          <w:szCs w:val="24"/>
          <w14:ligatures w14:val="standardContextual"/>
        </w:rPr>
      </w:pPr>
      <w:r>
        <w:t>A.4.3.2B.1</w:t>
      </w:r>
      <w:r>
        <w:rPr>
          <w:rFonts w:asciiTheme="minorHAnsi" w:eastAsiaTheme="minorEastAsia" w:hAnsiTheme="minorHAnsi" w:cstheme="minorBidi"/>
          <w:kern w:val="2"/>
          <w:sz w:val="24"/>
          <w:szCs w:val="24"/>
          <w14:ligatures w14:val="standardContextual"/>
        </w:rPr>
        <w:tab/>
      </w:r>
      <w:r>
        <w:t>NR-DC Physical Layer Baseline Implementation Capabilities</w:t>
      </w:r>
      <w:r>
        <w:tab/>
      </w:r>
      <w:r>
        <w:fldChar w:fldCharType="begin" w:fldLock="1"/>
      </w:r>
      <w:r>
        <w:instrText xml:space="preserve"> PAGEREF _Toc194512941 \h </w:instrText>
      </w:r>
      <w:r>
        <w:fldChar w:fldCharType="separate"/>
      </w:r>
      <w:r>
        <w:t>120</w:t>
      </w:r>
      <w:r>
        <w:fldChar w:fldCharType="end"/>
      </w:r>
    </w:p>
    <w:p w14:paraId="242B4824" w14:textId="479A3698" w:rsidR="0055520F" w:rsidRDefault="0055520F">
      <w:pPr>
        <w:pStyle w:val="TOC4"/>
        <w:rPr>
          <w:rFonts w:asciiTheme="minorHAnsi" w:eastAsiaTheme="minorEastAsia" w:hAnsiTheme="minorHAnsi" w:cstheme="minorBidi"/>
          <w:kern w:val="2"/>
          <w:sz w:val="24"/>
          <w:szCs w:val="24"/>
          <w14:ligatures w14:val="standardContextual"/>
        </w:rPr>
      </w:pPr>
      <w:r>
        <w:t>A.4.3.2B.1.0</w:t>
      </w:r>
      <w:r>
        <w:rPr>
          <w:rFonts w:asciiTheme="minorHAnsi" w:eastAsiaTheme="minorEastAsia" w:hAnsiTheme="minorHAnsi" w:cstheme="minorBidi"/>
          <w:kern w:val="2"/>
          <w:sz w:val="24"/>
          <w:szCs w:val="24"/>
          <w14:ligatures w14:val="standardContextual"/>
        </w:rPr>
        <w:tab/>
      </w:r>
      <w:r>
        <w:t>General NR-DC capabilities</w:t>
      </w:r>
      <w:r>
        <w:tab/>
      </w:r>
      <w:r>
        <w:fldChar w:fldCharType="begin" w:fldLock="1"/>
      </w:r>
      <w:r>
        <w:instrText xml:space="preserve"> PAGEREF _Toc194512942 \h </w:instrText>
      </w:r>
      <w:r>
        <w:fldChar w:fldCharType="separate"/>
      </w:r>
      <w:r>
        <w:t>120</w:t>
      </w:r>
      <w:r>
        <w:fldChar w:fldCharType="end"/>
      </w:r>
    </w:p>
    <w:p w14:paraId="2B7B4580" w14:textId="04ED728F" w:rsidR="0055520F" w:rsidRDefault="0055520F">
      <w:pPr>
        <w:pStyle w:val="TOC4"/>
        <w:rPr>
          <w:rFonts w:asciiTheme="minorHAnsi" w:eastAsiaTheme="minorEastAsia" w:hAnsiTheme="minorHAnsi" w:cstheme="minorBidi"/>
          <w:kern w:val="2"/>
          <w:sz w:val="24"/>
          <w:szCs w:val="24"/>
          <w14:ligatures w14:val="standardContextual"/>
        </w:rPr>
      </w:pPr>
      <w:r>
        <w:t>A.4.3.2B.1.</w:t>
      </w:r>
      <w:r w:rsidRPr="008D1383">
        <w:rPr>
          <w:rFonts w:eastAsia="SimSun"/>
          <w:lang w:eastAsia="zh-CN"/>
        </w:rPr>
        <w:t>0a</w:t>
      </w:r>
      <w:r>
        <w:rPr>
          <w:rFonts w:asciiTheme="minorHAnsi" w:eastAsiaTheme="minorEastAsia" w:hAnsiTheme="minorHAnsi" w:cstheme="minorBidi"/>
          <w:kern w:val="2"/>
          <w:sz w:val="24"/>
          <w:szCs w:val="24"/>
          <w14:ligatures w14:val="standardContextual"/>
        </w:rPr>
        <w:tab/>
      </w:r>
      <w:r>
        <w:t xml:space="preserve">NR-DC </w:t>
      </w:r>
      <w:r w:rsidRPr="008D1383">
        <w:rPr>
          <w:rFonts w:eastAsia="SimSun"/>
          <w:lang w:eastAsia="zh-CN"/>
        </w:rPr>
        <w:t>within</w:t>
      </w:r>
      <w:r>
        <w:t xml:space="preserve"> FR1</w:t>
      </w:r>
      <w:r>
        <w:tab/>
      </w:r>
      <w:r>
        <w:fldChar w:fldCharType="begin" w:fldLock="1"/>
      </w:r>
      <w:r>
        <w:instrText xml:space="preserve"> PAGEREF _Toc194512943 \h </w:instrText>
      </w:r>
      <w:r>
        <w:fldChar w:fldCharType="separate"/>
      </w:r>
      <w:r>
        <w:t>120</w:t>
      </w:r>
      <w:r>
        <w:fldChar w:fldCharType="end"/>
      </w:r>
    </w:p>
    <w:p w14:paraId="332610B9" w14:textId="6B6EB1A5" w:rsidR="0055520F" w:rsidRDefault="0055520F">
      <w:pPr>
        <w:pStyle w:val="TOC5"/>
        <w:rPr>
          <w:rFonts w:asciiTheme="minorHAnsi" w:eastAsiaTheme="minorEastAsia" w:hAnsiTheme="minorHAnsi" w:cstheme="minorBidi"/>
          <w:kern w:val="2"/>
          <w:sz w:val="24"/>
          <w:szCs w:val="24"/>
          <w14:ligatures w14:val="standardContextual"/>
        </w:rPr>
      </w:pPr>
      <w:r>
        <w:t>A.4.3.2B.1.</w:t>
      </w:r>
      <w:r>
        <w:rPr>
          <w:lang w:eastAsia="en-US"/>
        </w:rPr>
        <w:t>0a.1</w:t>
      </w:r>
      <w:r>
        <w:rPr>
          <w:rFonts w:asciiTheme="minorHAnsi" w:eastAsiaTheme="minorEastAsia" w:hAnsiTheme="minorHAnsi" w:cstheme="minorBidi"/>
          <w:kern w:val="2"/>
          <w:sz w:val="24"/>
          <w:szCs w:val="24"/>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_Toc194512944 \h </w:instrText>
      </w:r>
      <w:r>
        <w:fldChar w:fldCharType="separate"/>
      </w:r>
      <w:r>
        <w:t>120</w:t>
      </w:r>
      <w:r>
        <w:fldChar w:fldCharType="end"/>
      </w:r>
    </w:p>
    <w:p w14:paraId="565C5F26" w14:textId="04FA94CD" w:rsidR="0055520F" w:rsidRDefault="0055520F">
      <w:pPr>
        <w:pStyle w:val="TOC4"/>
        <w:rPr>
          <w:rFonts w:asciiTheme="minorHAnsi" w:eastAsiaTheme="minorEastAsia" w:hAnsiTheme="minorHAnsi" w:cstheme="minorBidi"/>
          <w:kern w:val="2"/>
          <w:sz w:val="24"/>
          <w:szCs w:val="24"/>
          <w14:ligatures w14:val="standardContextual"/>
        </w:rPr>
      </w:pPr>
      <w:r>
        <w:t>A.4.3.2B.1.</w:t>
      </w:r>
      <w:r w:rsidRPr="008D1383">
        <w:rPr>
          <w:rFonts w:eastAsia="SimSun"/>
          <w:lang w:eastAsia="zh-CN"/>
        </w:rPr>
        <w:t>0b</w:t>
      </w:r>
      <w:r>
        <w:rPr>
          <w:rFonts w:asciiTheme="minorHAnsi" w:eastAsiaTheme="minorEastAsia" w:hAnsiTheme="minorHAnsi" w:cstheme="minorBidi"/>
          <w:kern w:val="2"/>
          <w:sz w:val="24"/>
          <w:szCs w:val="24"/>
          <w14:ligatures w14:val="standardContextual"/>
        </w:rPr>
        <w:tab/>
      </w:r>
      <w:r>
        <w:t xml:space="preserve">NR-DC </w:t>
      </w:r>
      <w:r w:rsidRPr="008D1383">
        <w:rPr>
          <w:rFonts w:eastAsia="SimSun"/>
          <w:lang w:eastAsia="zh-CN"/>
        </w:rPr>
        <w:t>within</w:t>
      </w:r>
      <w:r>
        <w:t xml:space="preserve"> FR</w:t>
      </w:r>
      <w:r w:rsidRPr="008D1383">
        <w:rPr>
          <w:rFonts w:eastAsia="SimSun"/>
          <w:lang w:eastAsia="zh-CN"/>
        </w:rPr>
        <w:t>2</w:t>
      </w:r>
      <w:r>
        <w:tab/>
      </w:r>
      <w:r>
        <w:fldChar w:fldCharType="begin" w:fldLock="1"/>
      </w:r>
      <w:r>
        <w:instrText xml:space="preserve"> PAGEREF _Toc194512945 \h </w:instrText>
      </w:r>
      <w:r>
        <w:fldChar w:fldCharType="separate"/>
      </w:r>
      <w:r>
        <w:t>121</w:t>
      </w:r>
      <w:r>
        <w:fldChar w:fldCharType="end"/>
      </w:r>
    </w:p>
    <w:p w14:paraId="30BB1BC2" w14:textId="1632EB15" w:rsidR="0055520F" w:rsidRDefault="0055520F">
      <w:pPr>
        <w:pStyle w:val="TOC4"/>
        <w:rPr>
          <w:rFonts w:asciiTheme="minorHAnsi" w:eastAsiaTheme="minorEastAsia" w:hAnsiTheme="minorHAnsi" w:cstheme="minorBidi"/>
          <w:kern w:val="2"/>
          <w:sz w:val="24"/>
          <w:szCs w:val="24"/>
          <w14:ligatures w14:val="standardContextual"/>
        </w:rPr>
      </w:pPr>
      <w:r>
        <w:t>A.4.3.2B.1.1</w:t>
      </w:r>
      <w:r>
        <w:rPr>
          <w:rFonts w:asciiTheme="minorHAnsi" w:eastAsiaTheme="minorEastAsia" w:hAnsiTheme="minorHAnsi" w:cstheme="minorBidi"/>
          <w:kern w:val="2"/>
          <w:sz w:val="24"/>
          <w:szCs w:val="24"/>
          <w14:ligatures w14:val="standardContextual"/>
        </w:rPr>
        <w:tab/>
      </w:r>
      <w:r>
        <w:t>NR-DC between FR1 and FR2</w:t>
      </w:r>
      <w:r>
        <w:tab/>
      </w:r>
      <w:r>
        <w:fldChar w:fldCharType="begin" w:fldLock="1"/>
      </w:r>
      <w:r>
        <w:instrText xml:space="preserve"> PAGEREF _Toc194512946 \h </w:instrText>
      </w:r>
      <w:r>
        <w:fldChar w:fldCharType="separate"/>
      </w:r>
      <w:r>
        <w:t>122</w:t>
      </w:r>
      <w:r>
        <w:fldChar w:fldCharType="end"/>
      </w:r>
    </w:p>
    <w:p w14:paraId="1524AAFC" w14:textId="06A03B11" w:rsidR="0055520F" w:rsidRDefault="0055520F">
      <w:pPr>
        <w:pStyle w:val="TOC6"/>
        <w:rPr>
          <w:rFonts w:asciiTheme="minorHAnsi" w:eastAsiaTheme="minorEastAsia" w:hAnsiTheme="minorHAnsi" w:cstheme="minorBidi"/>
          <w:kern w:val="2"/>
          <w:sz w:val="24"/>
          <w:szCs w:val="24"/>
          <w14:ligatures w14:val="standardContextual"/>
        </w:rPr>
      </w:pPr>
      <w:r>
        <w:t>A.4.3.2B.1.1.1</w:t>
      </w:r>
      <w:r>
        <w:rPr>
          <w:rFonts w:asciiTheme="minorHAnsi" w:eastAsiaTheme="minorEastAsia" w:hAnsiTheme="minorHAnsi" w:cstheme="minorBidi"/>
          <w:kern w:val="2"/>
          <w:sz w:val="24"/>
          <w:szCs w:val="24"/>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_Toc194512947 \h </w:instrText>
      </w:r>
      <w:r>
        <w:fldChar w:fldCharType="separate"/>
      </w:r>
      <w:r>
        <w:t>122</w:t>
      </w:r>
      <w:r>
        <w:fldChar w:fldCharType="end"/>
      </w:r>
    </w:p>
    <w:p w14:paraId="3AC0404B" w14:textId="5BD48DE1" w:rsidR="0055520F" w:rsidRDefault="0055520F">
      <w:pPr>
        <w:pStyle w:val="TOC4"/>
        <w:rPr>
          <w:rFonts w:asciiTheme="minorHAnsi" w:eastAsiaTheme="minorEastAsia" w:hAnsiTheme="minorHAnsi" w:cstheme="minorBidi"/>
          <w:kern w:val="2"/>
          <w:sz w:val="24"/>
          <w:szCs w:val="24"/>
          <w14:ligatures w14:val="standardContextual"/>
        </w:rPr>
      </w:pPr>
      <w:r>
        <w:t>A.4.3.2B.2</w:t>
      </w:r>
      <w:r>
        <w:rPr>
          <w:rFonts w:asciiTheme="minorHAnsi" w:eastAsiaTheme="minorEastAsia" w:hAnsiTheme="minorHAnsi" w:cstheme="minorBidi"/>
          <w:kern w:val="2"/>
          <w:sz w:val="24"/>
          <w:szCs w:val="24"/>
          <w14:ligatures w14:val="standardContextual"/>
        </w:rPr>
        <w:tab/>
      </w:r>
      <w:r>
        <w:t>EN-DC Physical Layer Baseline Implementation Capabilities</w:t>
      </w:r>
      <w:r>
        <w:tab/>
      </w:r>
      <w:r>
        <w:fldChar w:fldCharType="begin" w:fldLock="1"/>
      </w:r>
      <w:r>
        <w:instrText xml:space="preserve"> PAGEREF _Toc194512948 \h </w:instrText>
      </w:r>
      <w:r>
        <w:fldChar w:fldCharType="separate"/>
      </w:r>
      <w:r>
        <w:t>125</w:t>
      </w:r>
      <w:r>
        <w:fldChar w:fldCharType="end"/>
      </w:r>
    </w:p>
    <w:p w14:paraId="7C6F404E" w14:textId="67611A68" w:rsidR="0055520F" w:rsidRDefault="0055520F">
      <w:pPr>
        <w:pStyle w:val="TOC5"/>
        <w:rPr>
          <w:rFonts w:asciiTheme="minorHAnsi" w:eastAsiaTheme="minorEastAsia" w:hAnsiTheme="minorHAnsi" w:cstheme="minorBidi"/>
          <w:kern w:val="2"/>
          <w:sz w:val="24"/>
          <w:szCs w:val="24"/>
          <w14:ligatures w14:val="standardContextual"/>
        </w:rPr>
      </w:pPr>
      <w:r>
        <w:t>A.4.3.2B</w:t>
      </w:r>
      <w:r w:rsidRPr="008D1383">
        <w:rPr>
          <w:rFonts w:eastAsia="SimSun"/>
          <w:lang w:eastAsia="zh-CN"/>
        </w:rPr>
        <w:t>.2.</w:t>
      </w:r>
      <w:r>
        <w:t>0</w:t>
      </w:r>
      <w:r>
        <w:rPr>
          <w:rFonts w:asciiTheme="minorHAnsi" w:eastAsiaTheme="minorEastAsia" w:hAnsiTheme="minorHAnsi" w:cstheme="minorBidi"/>
          <w:kern w:val="2"/>
          <w:sz w:val="24"/>
          <w:szCs w:val="24"/>
          <w14:ligatures w14:val="standardContextual"/>
        </w:rPr>
        <w:tab/>
      </w:r>
      <w:r>
        <w:t xml:space="preserve">General </w:t>
      </w:r>
      <w:r w:rsidRPr="008D1383">
        <w:rPr>
          <w:rFonts w:eastAsia="SimSun"/>
          <w:lang w:eastAsia="zh-CN"/>
        </w:rPr>
        <w:t>EN-DC</w:t>
      </w:r>
      <w:r>
        <w:t xml:space="preserve"> capabilities</w:t>
      </w:r>
      <w:r>
        <w:tab/>
      </w:r>
      <w:r>
        <w:fldChar w:fldCharType="begin" w:fldLock="1"/>
      </w:r>
      <w:r>
        <w:instrText xml:space="preserve"> PAGEREF _Toc194512949 \h </w:instrText>
      </w:r>
      <w:r>
        <w:fldChar w:fldCharType="separate"/>
      </w:r>
      <w:r>
        <w:t>125</w:t>
      </w:r>
      <w:r>
        <w:fldChar w:fldCharType="end"/>
      </w:r>
    </w:p>
    <w:p w14:paraId="5302DFFA" w14:textId="6CA92150" w:rsidR="0055520F" w:rsidRDefault="0055520F">
      <w:pPr>
        <w:pStyle w:val="TOC5"/>
        <w:rPr>
          <w:rFonts w:asciiTheme="minorHAnsi" w:eastAsiaTheme="minorEastAsia" w:hAnsiTheme="minorHAnsi" w:cstheme="minorBidi"/>
          <w:kern w:val="2"/>
          <w:sz w:val="24"/>
          <w:szCs w:val="24"/>
          <w14:ligatures w14:val="standardContextual"/>
        </w:rPr>
      </w:pPr>
      <w:r>
        <w:t>A.4.3.2B.2.1</w:t>
      </w:r>
      <w:r>
        <w:rPr>
          <w:rFonts w:asciiTheme="minorHAnsi" w:eastAsiaTheme="minorEastAsia" w:hAnsiTheme="minorHAnsi" w:cstheme="minorBidi"/>
          <w:kern w:val="2"/>
          <w:sz w:val="24"/>
          <w:szCs w:val="24"/>
          <w14:ligatures w14:val="standardContextual"/>
        </w:rPr>
        <w:tab/>
      </w:r>
      <w:r>
        <w:t>Intra-band contiguous EN-DC</w:t>
      </w:r>
      <w:r>
        <w:tab/>
      </w:r>
      <w:r>
        <w:fldChar w:fldCharType="begin" w:fldLock="1"/>
      </w:r>
      <w:r>
        <w:instrText xml:space="preserve"> PAGEREF _Toc194512950 \h </w:instrText>
      </w:r>
      <w:r>
        <w:fldChar w:fldCharType="separate"/>
      </w:r>
      <w:r>
        <w:t>127</w:t>
      </w:r>
      <w:r>
        <w:fldChar w:fldCharType="end"/>
      </w:r>
    </w:p>
    <w:p w14:paraId="30576C89" w14:textId="6F8A16EE" w:rsidR="0055520F" w:rsidRDefault="0055520F">
      <w:pPr>
        <w:pStyle w:val="TOC5"/>
        <w:rPr>
          <w:rFonts w:asciiTheme="minorHAnsi" w:eastAsiaTheme="minorEastAsia" w:hAnsiTheme="minorHAnsi" w:cstheme="minorBidi"/>
          <w:kern w:val="2"/>
          <w:sz w:val="24"/>
          <w:szCs w:val="24"/>
          <w14:ligatures w14:val="standardContextual"/>
        </w:rPr>
      </w:pPr>
      <w:r>
        <w:t>A.4.3.2B.2.2</w:t>
      </w:r>
      <w:r>
        <w:rPr>
          <w:rFonts w:asciiTheme="minorHAnsi" w:eastAsiaTheme="minorEastAsia" w:hAnsiTheme="minorHAnsi" w:cstheme="minorBidi"/>
          <w:kern w:val="2"/>
          <w:sz w:val="24"/>
          <w:szCs w:val="24"/>
          <w14:ligatures w14:val="standardContextual"/>
        </w:rPr>
        <w:tab/>
      </w:r>
      <w:r>
        <w:t>Intra-band non-contiguous EN-DC</w:t>
      </w:r>
      <w:r>
        <w:tab/>
      </w:r>
      <w:r>
        <w:fldChar w:fldCharType="begin" w:fldLock="1"/>
      </w:r>
      <w:r>
        <w:instrText xml:space="preserve"> PAGEREF _Toc194512951 \h </w:instrText>
      </w:r>
      <w:r>
        <w:fldChar w:fldCharType="separate"/>
      </w:r>
      <w:r>
        <w:t>128</w:t>
      </w:r>
      <w:r>
        <w:fldChar w:fldCharType="end"/>
      </w:r>
    </w:p>
    <w:p w14:paraId="24EBA122" w14:textId="3A414506" w:rsidR="0055520F" w:rsidRDefault="0055520F">
      <w:pPr>
        <w:pStyle w:val="TOC5"/>
        <w:rPr>
          <w:rFonts w:asciiTheme="minorHAnsi" w:eastAsiaTheme="minorEastAsia" w:hAnsiTheme="minorHAnsi" w:cstheme="minorBidi"/>
          <w:kern w:val="2"/>
          <w:sz w:val="24"/>
          <w:szCs w:val="24"/>
          <w14:ligatures w14:val="standardContextual"/>
        </w:rPr>
      </w:pPr>
      <w:r>
        <w:t>A.4.3.2B.2.3</w:t>
      </w:r>
      <w:r>
        <w:rPr>
          <w:rFonts w:asciiTheme="minorHAnsi" w:eastAsiaTheme="minorEastAsia" w:hAnsiTheme="minorHAnsi" w:cstheme="minorBidi"/>
          <w:kern w:val="2"/>
          <w:sz w:val="24"/>
          <w:szCs w:val="24"/>
          <w14:ligatures w14:val="standardContextual"/>
        </w:rPr>
        <w:tab/>
      </w:r>
      <w:r>
        <w:t>Inter-band EN-DC</w:t>
      </w:r>
      <w:r>
        <w:tab/>
      </w:r>
      <w:r>
        <w:fldChar w:fldCharType="begin" w:fldLock="1"/>
      </w:r>
      <w:r>
        <w:instrText xml:space="preserve"> PAGEREF _Toc194512952 \h </w:instrText>
      </w:r>
      <w:r>
        <w:fldChar w:fldCharType="separate"/>
      </w:r>
      <w:r>
        <w:t>130</w:t>
      </w:r>
      <w:r>
        <w:fldChar w:fldCharType="end"/>
      </w:r>
    </w:p>
    <w:p w14:paraId="7E915543" w14:textId="237161D4" w:rsidR="0055520F" w:rsidRDefault="0055520F">
      <w:pPr>
        <w:pStyle w:val="TOC6"/>
        <w:rPr>
          <w:rFonts w:asciiTheme="minorHAnsi" w:eastAsiaTheme="minorEastAsia" w:hAnsiTheme="minorHAnsi" w:cstheme="minorBidi"/>
          <w:kern w:val="2"/>
          <w:sz w:val="24"/>
          <w:szCs w:val="24"/>
          <w14:ligatures w14:val="standardContextual"/>
        </w:rPr>
      </w:pPr>
      <w:r>
        <w:t>A.4.3.2B.2.3.1</w:t>
      </w:r>
      <w:r>
        <w:rPr>
          <w:rFonts w:asciiTheme="minorHAnsi" w:eastAsiaTheme="minorEastAsia" w:hAnsiTheme="minorHAnsi" w:cstheme="minorBidi"/>
          <w:kern w:val="2"/>
          <w:sz w:val="24"/>
          <w:szCs w:val="24"/>
          <w14:ligatures w14:val="standardContextual"/>
        </w:rPr>
        <w:tab/>
      </w:r>
      <w:r>
        <w:t>Inter-band EN-DC within FR1 (two bands)</w:t>
      </w:r>
      <w:r>
        <w:tab/>
      </w:r>
      <w:r>
        <w:fldChar w:fldCharType="begin" w:fldLock="1"/>
      </w:r>
      <w:r>
        <w:instrText xml:space="preserve"> PAGEREF _Toc194512953 \h </w:instrText>
      </w:r>
      <w:r>
        <w:fldChar w:fldCharType="separate"/>
      </w:r>
      <w:r>
        <w:t>130</w:t>
      </w:r>
      <w:r>
        <w:fldChar w:fldCharType="end"/>
      </w:r>
    </w:p>
    <w:p w14:paraId="2880E939" w14:textId="266EA8EA" w:rsidR="0055520F" w:rsidRDefault="0055520F">
      <w:pPr>
        <w:pStyle w:val="TOC6"/>
        <w:rPr>
          <w:rFonts w:asciiTheme="minorHAnsi" w:eastAsiaTheme="minorEastAsia" w:hAnsiTheme="minorHAnsi" w:cstheme="minorBidi"/>
          <w:kern w:val="2"/>
          <w:sz w:val="24"/>
          <w:szCs w:val="24"/>
          <w14:ligatures w14:val="standardContextual"/>
        </w:rPr>
      </w:pPr>
      <w:r>
        <w:t>A.4.3.2B.2.3.2</w:t>
      </w:r>
      <w:r>
        <w:rPr>
          <w:rFonts w:asciiTheme="minorHAnsi" w:eastAsiaTheme="minorEastAsia" w:hAnsiTheme="minorHAnsi" w:cstheme="minorBidi"/>
          <w:kern w:val="2"/>
          <w:sz w:val="24"/>
          <w:szCs w:val="24"/>
          <w14:ligatures w14:val="standardContextual"/>
        </w:rPr>
        <w:tab/>
      </w:r>
      <w:r>
        <w:t>Inter-band EN-DC within FR1 (three bands)</w:t>
      </w:r>
      <w:r>
        <w:tab/>
      </w:r>
      <w:r>
        <w:fldChar w:fldCharType="begin" w:fldLock="1"/>
      </w:r>
      <w:r>
        <w:instrText xml:space="preserve"> PAGEREF _Toc194512954 \h </w:instrText>
      </w:r>
      <w:r>
        <w:fldChar w:fldCharType="separate"/>
      </w:r>
      <w:r>
        <w:t>143</w:t>
      </w:r>
      <w:r>
        <w:fldChar w:fldCharType="end"/>
      </w:r>
    </w:p>
    <w:p w14:paraId="747FE92D" w14:textId="43243FE6" w:rsidR="0055520F" w:rsidRDefault="0055520F">
      <w:pPr>
        <w:pStyle w:val="TOC6"/>
        <w:rPr>
          <w:rFonts w:asciiTheme="minorHAnsi" w:eastAsiaTheme="minorEastAsia" w:hAnsiTheme="minorHAnsi" w:cstheme="minorBidi"/>
          <w:kern w:val="2"/>
          <w:sz w:val="24"/>
          <w:szCs w:val="24"/>
          <w14:ligatures w14:val="standardContextual"/>
        </w:rPr>
      </w:pPr>
      <w:r>
        <w:t>A.4.3.2B.2.3.3</w:t>
      </w:r>
      <w:r>
        <w:rPr>
          <w:rFonts w:asciiTheme="minorHAnsi" w:eastAsiaTheme="minorEastAsia" w:hAnsiTheme="minorHAnsi" w:cstheme="minorBidi"/>
          <w:kern w:val="2"/>
          <w:sz w:val="24"/>
          <w:szCs w:val="24"/>
          <w14:ligatures w14:val="standardContextual"/>
        </w:rPr>
        <w:tab/>
      </w:r>
      <w:r>
        <w:t>Inter-band EN-DC within FR1 (four bands)</w:t>
      </w:r>
      <w:r>
        <w:tab/>
      </w:r>
      <w:r>
        <w:fldChar w:fldCharType="begin" w:fldLock="1"/>
      </w:r>
      <w:r>
        <w:instrText xml:space="preserve"> PAGEREF _Toc194512955 \h </w:instrText>
      </w:r>
      <w:r>
        <w:fldChar w:fldCharType="separate"/>
      </w:r>
      <w:r>
        <w:t>154</w:t>
      </w:r>
      <w:r>
        <w:fldChar w:fldCharType="end"/>
      </w:r>
    </w:p>
    <w:p w14:paraId="6A214966" w14:textId="29AAF347" w:rsidR="0055520F" w:rsidRDefault="0055520F">
      <w:pPr>
        <w:pStyle w:val="TOC6"/>
        <w:rPr>
          <w:rFonts w:asciiTheme="minorHAnsi" w:eastAsiaTheme="minorEastAsia" w:hAnsiTheme="minorHAnsi" w:cstheme="minorBidi"/>
          <w:kern w:val="2"/>
          <w:sz w:val="24"/>
          <w:szCs w:val="24"/>
          <w14:ligatures w14:val="standardContextual"/>
        </w:rPr>
      </w:pPr>
      <w:r>
        <w:t>A.4.3.2B.2.3.4</w:t>
      </w:r>
      <w:r>
        <w:rPr>
          <w:rFonts w:asciiTheme="minorHAnsi" w:eastAsiaTheme="minorEastAsia" w:hAnsiTheme="minorHAnsi" w:cstheme="minorBidi"/>
          <w:kern w:val="2"/>
          <w:sz w:val="24"/>
          <w:szCs w:val="24"/>
          <w14:ligatures w14:val="standardContextual"/>
        </w:rPr>
        <w:tab/>
      </w:r>
      <w:r>
        <w:t>Inter-band EN-DC within FR1 (five bands)</w:t>
      </w:r>
      <w:r>
        <w:tab/>
      </w:r>
      <w:r>
        <w:fldChar w:fldCharType="begin" w:fldLock="1"/>
      </w:r>
      <w:r>
        <w:instrText xml:space="preserve"> PAGEREF _Toc194512956 \h </w:instrText>
      </w:r>
      <w:r>
        <w:fldChar w:fldCharType="separate"/>
      </w:r>
      <w:r>
        <w:t>158</w:t>
      </w:r>
      <w:r>
        <w:fldChar w:fldCharType="end"/>
      </w:r>
    </w:p>
    <w:p w14:paraId="1A09B72F" w14:textId="4DA7778E" w:rsidR="0055520F" w:rsidRDefault="0055520F">
      <w:pPr>
        <w:pStyle w:val="TOC6"/>
        <w:rPr>
          <w:rFonts w:asciiTheme="minorHAnsi" w:eastAsiaTheme="minorEastAsia" w:hAnsiTheme="minorHAnsi" w:cstheme="minorBidi"/>
          <w:kern w:val="2"/>
          <w:sz w:val="24"/>
          <w:szCs w:val="24"/>
          <w14:ligatures w14:val="standardContextual"/>
        </w:rPr>
      </w:pPr>
      <w:r>
        <w:t>A.4.3.2B.2.3.5</w:t>
      </w:r>
      <w:r>
        <w:rPr>
          <w:rFonts w:asciiTheme="minorHAnsi" w:eastAsiaTheme="minorEastAsia" w:hAnsiTheme="minorHAnsi" w:cstheme="minorBidi"/>
          <w:kern w:val="2"/>
          <w:sz w:val="24"/>
          <w:szCs w:val="24"/>
          <w14:ligatures w14:val="standardContextual"/>
        </w:rPr>
        <w:tab/>
      </w:r>
      <w:r>
        <w:t>Inter-band EN-DC within FR1 (six bands)</w:t>
      </w:r>
      <w:r>
        <w:tab/>
      </w:r>
      <w:r>
        <w:fldChar w:fldCharType="begin" w:fldLock="1"/>
      </w:r>
      <w:r>
        <w:instrText xml:space="preserve"> PAGEREF _Toc194512957 \h </w:instrText>
      </w:r>
      <w:r>
        <w:fldChar w:fldCharType="separate"/>
      </w:r>
      <w:r>
        <w:t>160</w:t>
      </w:r>
      <w:r>
        <w:fldChar w:fldCharType="end"/>
      </w:r>
    </w:p>
    <w:p w14:paraId="01C5337C" w14:textId="486F3DE7" w:rsidR="0055520F" w:rsidRDefault="0055520F">
      <w:pPr>
        <w:pStyle w:val="TOC6"/>
        <w:rPr>
          <w:rFonts w:asciiTheme="minorHAnsi" w:eastAsiaTheme="minorEastAsia" w:hAnsiTheme="minorHAnsi" w:cstheme="minorBidi"/>
          <w:kern w:val="2"/>
          <w:sz w:val="24"/>
          <w:szCs w:val="24"/>
          <w14:ligatures w14:val="standardContextual"/>
        </w:rPr>
      </w:pPr>
      <w:r>
        <w:t>A.4.3.2B.2.3.6</w:t>
      </w:r>
      <w:r>
        <w:rPr>
          <w:rFonts w:asciiTheme="minorHAnsi" w:eastAsiaTheme="minorEastAsia" w:hAnsiTheme="minorHAnsi" w:cstheme="minorBidi"/>
          <w:kern w:val="2"/>
          <w:sz w:val="24"/>
          <w:szCs w:val="24"/>
          <w14:ligatures w14:val="standardContextual"/>
        </w:rPr>
        <w:tab/>
      </w:r>
      <w:r>
        <w:t>Inter-band EN-DC including FR2 (two bands)</w:t>
      </w:r>
      <w:r>
        <w:tab/>
      </w:r>
      <w:r>
        <w:fldChar w:fldCharType="begin" w:fldLock="1"/>
      </w:r>
      <w:r>
        <w:instrText xml:space="preserve"> PAGEREF _Toc194512958 \h </w:instrText>
      </w:r>
      <w:r>
        <w:fldChar w:fldCharType="separate"/>
      </w:r>
      <w:r>
        <w:t>161</w:t>
      </w:r>
      <w:r>
        <w:fldChar w:fldCharType="end"/>
      </w:r>
    </w:p>
    <w:p w14:paraId="0554D260" w14:textId="07EEB26A" w:rsidR="0055520F" w:rsidRDefault="0055520F">
      <w:pPr>
        <w:pStyle w:val="TOC6"/>
        <w:rPr>
          <w:rFonts w:asciiTheme="minorHAnsi" w:eastAsiaTheme="minorEastAsia" w:hAnsiTheme="minorHAnsi" w:cstheme="minorBidi"/>
          <w:kern w:val="2"/>
          <w:sz w:val="24"/>
          <w:szCs w:val="24"/>
          <w14:ligatures w14:val="standardContextual"/>
        </w:rPr>
      </w:pPr>
      <w:r>
        <w:t>A.4.3.2B.2.3.7</w:t>
      </w:r>
      <w:r>
        <w:rPr>
          <w:rFonts w:asciiTheme="minorHAnsi" w:eastAsiaTheme="minorEastAsia" w:hAnsiTheme="minorHAnsi" w:cstheme="minorBidi"/>
          <w:kern w:val="2"/>
          <w:sz w:val="24"/>
          <w:szCs w:val="24"/>
          <w14:ligatures w14:val="standardContextual"/>
        </w:rPr>
        <w:tab/>
      </w:r>
      <w:r>
        <w:t>Inter-band EN-DC including FR2 (three bands)</w:t>
      </w:r>
      <w:r>
        <w:tab/>
      </w:r>
      <w:r>
        <w:fldChar w:fldCharType="begin" w:fldLock="1"/>
      </w:r>
      <w:r>
        <w:instrText xml:space="preserve"> PAGEREF _Toc194512959 \h </w:instrText>
      </w:r>
      <w:r>
        <w:fldChar w:fldCharType="separate"/>
      </w:r>
      <w:r>
        <w:t>166</w:t>
      </w:r>
      <w:r>
        <w:fldChar w:fldCharType="end"/>
      </w:r>
    </w:p>
    <w:p w14:paraId="22175471" w14:textId="072C00DC" w:rsidR="0055520F" w:rsidRDefault="0055520F">
      <w:pPr>
        <w:pStyle w:val="TOC6"/>
        <w:rPr>
          <w:rFonts w:asciiTheme="minorHAnsi" w:eastAsiaTheme="minorEastAsia" w:hAnsiTheme="minorHAnsi" w:cstheme="minorBidi"/>
          <w:kern w:val="2"/>
          <w:sz w:val="24"/>
          <w:szCs w:val="24"/>
          <w14:ligatures w14:val="standardContextual"/>
        </w:rPr>
      </w:pPr>
      <w:r>
        <w:t>A.4.3.2B.2.3.8</w:t>
      </w:r>
      <w:r>
        <w:rPr>
          <w:rFonts w:asciiTheme="minorHAnsi" w:eastAsiaTheme="minorEastAsia" w:hAnsiTheme="minorHAnsi" w:cstheme="minorBidi"/>
          <w:kern w:val="2"/>
          <w:sz w:val="24"/>
          <w:szCs w:val="24"/>
          <w14:ligatures w14:val="standardContextual"/>
        </w:rPr>
        <w:tab/>
      </w:r>
      <w:r>
        <w:t>Inter-band EN-DC including FR2 (four bands)</w:t>
      </w:r>
      <w:r>
        <w:tab/>
      </w:r>
      <w:r>
        <w:fldChar w:fldCharType="begin" w:fldLock="1"/>
      </w:r>
      <w:r>
        <w:instrText xml:space="preserve"> PAGEREF _Toc194512960 \h </w:instrText>
      </w:r>
      <w:r>
        <w:fldChar w:fldCharType="separate"/>
      </w:r>
      <w:r>
        <w:t>172</w:t>
      </w:r>
      <w:r>
        <w:fldChar w:fldCharType="end"/>
      </w:r>
    </w:p>
    <w:p w14:paraId="740F39EC" w14:textId="278B09DF" w:rsidR="0055520F" w:rsidRDefault="0055520F">
      <w:pPr>
        <w:pStyle w:val="TOC6"/>
        <w:rPr>
          <w:rFonts w:asciiTheme="minorHAnsi" w:eastAsiaTheme="minorEastAsia" w:hAnsiTheme="minorHAnsi" w:cstheme="minorBidi"/>
          <w:kern w:val="2"/>
          <w:sz w:val="24"/>
          <w:szCs w:val="24"/>
          <w14:ligatures w14:val="standardContextual"/>
        </w:rPr>
      </w:pPr>
      <w:r>
        <w:t>A.4.3.2B.2.3.9</w:t>
      </w:r>
      <w:r>
        <w:rPr>
          <w:rFonts w:asciiTheme="minorHAnsi" w:eastAsiaTheme="minorEastAsia" w:hAnsiTheme="minorHAnsi" w:cstheme="minorBidi"/>
          <w:kern w:val="2"/>
          <w:sz w:val="24"/>
          <w:szCs w:val="24"/>
          <w14:ligatures w14:val="standardContextual"/>
        </w:rPr>
        <w:tab/>
      </w:r>
      <w:r>
        <w:t>Inter-band EN-DC including FR2 (five bands)</w:t>
      </w:r>
      <w:r>
        <w:tab/>
      </w:r>
      <w:r>
        <w:fldChar w:fldCharType="begin" w:fldLock="1"/>
      </w:r>
      <w:r>
        <w:instrText xml:space="preserve"> PAGEREF _Toc194512961 \h </w:instrText>
      </w:r>
      <w:r>
        <w:fldChar w:fldCharType="separate"/>
      </w:r>
      <w:r>
        <w:t>178</w:t>
      </w:r>
      <w:r>
        <w:fldChar w:fldCharType="end"/>
      </w:r>
    </w:p>
    <w:p w14:paraId="072DFD40" w14:textId="56B1E183" w:rsidR="0055520F" w:rsidRDefault="0055520F">
      <w:pPr>
        <w:pStyle w:val="TOC6"/>
        <w:rPr>
          <w:rFonts w:asciiTheme="minorHAnsi" w:eastAsiaTheme="minorEastAsia" w:hAnsiTheme="minorHAnsi" w:cstheme="minorBidi"/>
          <w:kern w:val="2"/>
          <w:sz w:val="24"/>
          <w:szCs w:val="24"/>
          <w14:ligatures w14:val="standardContextual"/>
        </w:rPr>
      </w:pPr>
      <w:r>
        <w:t>A.4.3.2B.2.3.10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_Toc194512962 \h </w:instrText>
      </w:r>
      <w:r>
        <w:fldChar w:fldCharType="separate"/>
      </w:r>
      <w:r>
        <w:t>180</w:t>
      </w:r>
      <w:r>
        <w:fldChar w:fldCharType="end"/>
      </w:r>
    </w:p>
    <w:p w14:paraId="0A592857" w14:textId="2A2E0C9D" w:rsidR="0055520F" w:rsidRDefault="0055520F">
      <w:pPr>
        <w:pStyle w:val="TOC6"/>
        <w:rPr>
          <w:rFonts w:asciiTheme="minorHAnsi" w:eastAsiaTheme="minorEastAsia" w:hAnsiTheme="minorHAnsi" w:cstheme="minorBidi"/>
          <w:kern w:val="2"/>
          <w:sz w:val="24"/>
          <w:szCs w:val="24"/>
          <w14:ligatures w14:val="standardContextual"/>
        </w:rPr>
      </w:pPr>
      <w:r>
        <w:t>A.4.3.2B.2.3.11</w:t>
      </w:r>
      <w:r>
        <w:rPr>
          <w:rFonts w:asciiTheme="minorHAnsi" w:eastAsiaTheme="minorEastAsia" w:hAnsiTheme="minorHAnsi" w:cstheme="minorBidi"/>
          <w:kern w:val="2"/>
          <w:sz w:val="24"/>
          <w:szCs w:val="24"/>
          <w14:ligatures w14:val="standardContextual"/>
        </w:rPr>
        <w:tab/>
      </w:r>
      <w:r>
        <w:t>Inter-band EN-DC including FR1 and FR2 (three bands)</w:t>
      </w:r>
      <w:r>
        <w:tab/>
      </w:r>
      <w:r>
        <w:fldChar w:fldCharType="begin" w:fldLock="1"/>
      </w:r>
      <w:r>
        <w:instrText xml:space="preserve"> PAGEREF _Toc194512963 \h </w:instrText>
      </w:r>
      <w:r>
        <w:fldChar w:fldCharType="separate"/>
      </w:r>
      <w:r>
        <w:t>180</w:t>
      </w:r>
      <w:r>
        <w:fldChar w:fldCharType="end"/>
      </w:r>
    </w:p>
    <w:p w14:paraId="196D4BE7" w14:textId="40B34AD3" w:rsidR="0055520F" w:rsidRDefault="0055520F">
      <w:pPr>
        <w:pStyle w:val="TOC6"/>
        <w:rPr>
          <w:rFonts w:asciiTheme="minorHAnsi" w:eastAsiaTheme="minorEastAsia" w:hAnsiTheme="minorHAnsi" w:cstheme="minorBidi"/>
          <w:kern w:val="2"/>
          <w:sz w:val="24"/>
          <w:szCs w:val="24"/>
          <w14:ligatures w14:val="standardContextual"/>
        </w:rPr>
      </w:pPr>
      <w:r>
        <w:t>A.4.3.2B.2.3.12</w:t>
      </w:r>
      <w:r>
        <w:rPr>
          <w:rFonts w:asciiTheme="minorHAnsi" w:eastAsiaTheme="minorEastAsia" w:hAnsiTheme="minorHAnsi" w:cstheme="minorBidi"/>
          <w:kern w:val="2"/>
          <w:sz w:val="24"/>
          <w:szCs w:val="24"/>
          <w14:ligatures w14:val="standardContextual"/>
        </w:rPr>
        <w:tab/>
      </w:r>
      <w:r>
        <w:t>Inter-band EN-DC including FR1 and FR2 (four bands)</w:t>
      </w:r>
      <w:r>
        <w:tab/>
      </w:r>
      <w:r>
        <w:fldChar w:fldCharType="begin" w:fldLock="1"/>
      </w:r>
      <w:r>
        <w:instrText xml:space="preserve"> PAGEREF _Toc194512964 \h </w:instrText>
      </w:r>
      <w:r>
        <w:fldChar w:fldCharType="separate"/>
      </w:r>
      <w:r>
        <w:t>181</w:t>
      </w:r>
      <w:r>
        <w:fldChar w:fldCharType="end"/>
      </w:r>
    </w:p>
    <w:p w14:paraId="11059C89" w14:textId="4387FCDF" w:rsidR="0055520F" w:rsidRDefault="0055520F">
      <w:pPr>
        <w:pStyle w:val="TOC6"/>
        <w:rPr>
          <w:rFonts w:asciiTheme="minorHAnsi" w:eastAsiaTheme="minorEastAsia" w:hAnsiTheme="minorHAnsi" w:cstheme="minorBidi"/>
          <w:kern w:val="2"/>
          <w:sz w:val="24"/>
          <w:szCs w:val="24"/>
          <w14:ligatures w14:val="standardContextual"/>
        </w:rPr>
      </w:pPr>
      <w:r>
        <w:t>A.4.3.2B.2.3.13</w:t>
      </w:r>
      <w:r>
        <w:rPr>
          <w:rFonts w:asciiTheme="minorHAnsi" w:eastAsiaTheme="minorEastAsia" w:hAnsiTheme="minorHAnsi" w:cstheme="minorBidi"/>
          <w:kern w:val="2"/>
          <w:sz w:val="24"/>
          <w:szCs w:val="24"/>
          <w14:ligatures w14:val="standardContextual"/>
        </w:rPr>
        <w:tab/>
      </w:r>
      <w:r>
        <w:t>Inter-band EN-DC including FR1 and FR2 (five bands)</w:t>
      </w:r>
      <w:r>
        <w:tab/>
      </w:r>
      <w:r>
        <w:fldChar w:fldCharType="begin" w:fldLock="1"/>
      </w:r>
      <w:r>
        <w:instrText xml:space="preserve"> PAGEREF _Toc194512965 \h </w:instrText>
      </w:r>
      <w:r>
        <w:fldChar w:fldCharType="separate"/>
      </w:r>
      <w:r>
        <w:t>183</w:t>
      </w:r>
      <w:r>
        <w:fldChar w:fldCharType="end"/>
      </w:r>
    </w:p>
    <w:p w14:paraId="1F52EF6A" w14:textId="3782D030" w:rsidR="0055520F" w:rsidRDefault="0055520F">
      <w:pPr>
        <w:pStyle w:val="TOC6"/>
        <w:rPr>
          <w:rFonts w:asciiTheme="minorHAnsi" w:eastAsiaTheme="minorEastAsia" w:hAnsiTheme="minorHAnsi" w:cstheme="minorBidi"/>
          <w:kern w:val="2"/>
          <w:sz w:val="24"/>
          <w:szCs w:val="24"/>
          <w14:ligatures w14:val="standardContextual"/>
        </w:rPr>
      </w:pPr>
      <w:r>
        <w:t>A.4.3.2B.2.3.14</w:t>
      </w:r>
      <w:r>
        <w:rPr>
          <w:rFonts w:asciiTheme="minorHAnsi" w:eastAsiaTheme="minorEastAsia" w:hAnsiTheme="minorHAnsi" w:cstheme="minorBidi"/>
          <w:kern w:val="2"/>
          <w:sz w:val="24"/>
          <w:szCs w:val="24"/>
          <w14:ligatures w14:val="standardContextual"/>
        </w:rPr>
        <w:tab/>
      </w:r>
      <w:r>
        <w:t>Inter-band EN-DC including FR1 and FR2 (six bands)</w:t>
      </w:r>
      <w:r>
        <w:tab/>
      </w:r>
      <w:r>
        <w:fldChar w:fldCharType="begin" w:fldLock="1"/>
      </w:r>
      <w:r>
        <w:instrText xml:space="preserve"> PAGEREF _Toc194512966 \h </w:instrText>
      </w:r>
      <w:r>
        <w:fldChar w:fldCharType="separate"/>
      </w:r>
      <w:r>
        <w:t>183</w:t>
      </w:r>
      <w:r>
        <w:fldChar w:fldCharType="end"/>
      </w:r>
    </w:p>
    <w:p w14:paraId="4BB77F76" w14:textId="36A6045B" w:rsidR="0055520F" w:rsidRDefault="0055520F">
      <w:pPr>
        <w:pStyle w:val="TOC4"/>
        <w:rPr>
          <w:rFonts w:asciiTheme="minorHAnsi" w:eastAsiaTheme="minorEastAsia" w:hAnsiTheme="minorHAnsi" w:cstheme="minorBidi"/>
          <w:kern w:val="2"/>
          <w:sz w:val="24"/>
          <w:szCs w:val="24"/>
          <w14:ligatures w14:val="standardContextual"/>
        </w:rPr>
      </w:pPr>
      <w:r>
        <w:t>A.4.3.2B.3</w:t>
      </w:r>
      <w:r>
        <w:rPr>
          <w:rFonts w:asciiTheme="minorHAnsi" w:eastAsiaTheme="minorEastAsia" w:hAnsiTheme="minorHAnsi" w:cstheme="minorBidi"/>
          <w:kern w:val="2"/>
          <w:sz w:val="24"/>
          <w:szCs w:val="24"/>
          <w14:ligatures w14:val="standardContextual"/>
        </w:rPr>
        <w:tab/>
      </w:r>
      <w:r>
        <w:t>NE-DC Physical Layer Baseline Implementation Capabilities</w:t>
      </w:r>
      <w:r>
        <w:tab/>
      </w:r>
      <w:r>
        <w:fldChar w:fldCharType="begin" w:fldLock="1"/>
      </w:r>
      <w:r>
        <w:instrText xml:space="preserve"> PAGEREF _Toc194512967 \h </w:instrText>
      </w:r>
      <w:r>
        <w:fldChar w:fldCharType="separate"/>
      </w:r>
      <w:r>
        <w:t>184</w:t>
      </w:r>
      <w:r>
        <w:fldChar w:fldCharType="end"/>
      </w:r>
    </w:p>
    <w:p w14:paraId="59A1B66B" w14:textId="24CF0B17" w:rsidR="0055520F" w:rsidRDefault="0055520F">
      <w:pPr>
        <w:pStyle w:val="TOC5"/>
        <w:rPr>
          <w:rFonts w:asciiTheme="minorHAnsi" w:eastAsiaTheme="minorEastAsia" w:hAnsiTheme="minorHAnsi" w:cstheme="minorBidi"/>
          <w:kern w:val="2"/>
          <w:sz w:val="24"/>
          <w:szCs w:val="24"/>
          <w14:ligatures w14:val="standardContextual"/>
        </w:rPr>
      </w:pPr>
      <w:r>
        <w:t>A.4.3.2B</w:t>
      </w:r>
      <w:r w:rsidRPr="008D1383">
        <w:rPr>
          <w:rFonts w:eastAsia="SimSun"/>
          <w:lang w:eastAsia="zh-CN"/>
        </w:rPr>
        <w:t>.3.</w:t>
      </w:r>
      <w:r>
        <w:t>0</w:t>
      </w:r>
      <w:r>
        <w:rPr>
          <w:rFonts w:asciiTheme="minorHAnsi" w:eastAsiaTheme="minorEastAsia" w:hAnsiTheme="minorHAnsi" w:cstheme="minorBidi"/>
          <w:kern w:val="2"/>
          <w:sz w:val="24"/>
          <w:szCs w:val="24"/>
          <w14:ligatures w14:val="standardContextual"/>
        </w:rPr>
        <w:tab/>
      </w:r>
      <w:r>
        <w:t xml:space="preserve">General </w:t>
      </w:r>
      <w:r w:rsidRPr="008D1383">
        <w:rPr>
          <w:rFonts w:eastAsia="SimSun"/>
          <w:lang w:eastAsia="zh-CN"/>
        </w:rPr>
        <w:t>NE-DC</w:t>
      </w:r>
      <w:r>
        <w:t xml:space="preserve"> capabilities</w:t>
      </w:r>
      <w:r>
        <w:tab/>
      </w:r>
      <w:r>
        <w:fldChar w:fldCharType="begin" w:fldLock="1"/>
      </w:r>
      <w:r>
        <w:instrText xml:space="preserve"> PAGEREF _Toc194512968 \h </w:instrText>
      </w:r>
      <w:r>
        <w:fldChar w:fldCharType="separate"/>
      </w:r>
      <w:r>
        <w:t>184</w:t>
      </w:r>
      <w:r>
        <w:fldChar w:fldCharType="end"/>
      </w:r>
    </w:p>
    <w:p w14:paraId="2BE01DEF" w14:textId="505F5631" w:rsidR="0055520F" w:rsidRDefault="0055520F">
      <w:pPr>
        <w:pStyle w:val="TOC5"/>
        <w:rPr>
          <w:rFonts w:asciiTheme="minorHAnsi" w:eastAsiaTheme="minorEastAsia" w:hAnsiTheme="minorHAnsi" w:cstheme="minorBidi"/>
          <w:kern w:val="2"/>
          <w:sz w:val="24"/>
          <w:szCs w:val="24"/>
          <w14:ligatures w14:val="standardContextual"/>
        </w:rPr>
      </w:pPr>
      <w:r>
        <w:t>A.4.3.2B.3.1</w:t>
      </w:r>
      <w:r>
        <w:rPr>
          <w:rFonts w:asciiTheme="minorHAnsi" w:eastAsiaTheme="minorEastAsia" w:hAnsiTheme="minorHAnsi" w:cstheme="minorBidi"/>
          <w:kern w:val="2"/>
          <w:sz w:val="24"/>
          <w:szCs w:val="24"/>
          <w14:ligatures w14:val="standardContextual"/>
        </w:rPr>
        <w:tab/>
      </w:r>
      <w:r>
        <w:t>Inter-band NE-DC within FR1</w:t>
      </w:r>
      <w:r>
        <w:tab/>
      </w:r>
      <w:r>
        <w:fldChar w:fldCharType="begin" w:fldLock="1"/>
      </w:r>
      <w:r>
        <w:instrText xml:space="preserve"> PAGEREF _Toc194512969 \h </w:instrText>
      </w:r>
      <w:r>
        <w:fldChar w:fldCharType="separate"/>
      </w:r>
      <w:r>
        <w:t>184</w:t>
      </w:r>
      <w:r>
        <w:fldChar w:fldCharType="end"/>
      </w:r>
    </w:p>
    <w:p w14:paraId="4FE9255A" w14:textId="54FF3CFC" w:rsidR="0055520F" w:rsidRDefault="0055520F">
      <w:pPr>
        <w:pStyle w:val="TOC6"/>
        <w:rPr>
          <w:rFonts w:asciiTheme="minorHAnsi" w:eastAsiaTheme="minorEastAsia" w:hAnsiTheme="minorHAnsi" w:cstheme="minorBidi"/>
          <w:kern w:val="2"/>
          <w:sz w:val="24"/>
          <w:szCs w:val="24"/>
          <w14:ligatures w14:val="standardContextual"/>
        </w:rPr>
      </w:pPr>
      <w:r>
        <w:t>A.4.3.2B.3.1.1</w:t>
      </w:r>
      <w:r>
        <w:rPr>
          <w:rFonts w:asciiTheme="minorHAnsi" w:eastAsiaTheme="minorEastAsia" w:hAnsiTheme="minorHAnsi" w:cstheme="minorBidi"/>
          <w:kern w:val="2"/>
          <w:sz w:val="24"/>
          <w:szCs w:val="24"/>
          <w14:ligatures w14:val="standardContextual"/>
        </w:rPr>
        <w:tab/>
      </w:r>
      <w:r>
        <w:t>Inter-band NE-DC within FR1 (two bands)</w:t>
      </w:r>
      <w:r>
        <w:tab/>
      </w:r>
      <w:r>
        <w:fldChar w:fldCharType="begin" w:fldLock="1"/>
      </w:r>
      <w:r>
        <w:instrText xml:space="preserve"> PAGEREF _Toc194512970 \h </w:instrText>
      </w:r>
      <w:r>
        <w:fldChar w:fldCharType="separate"/>
      </w:r>
      <w:r>
        <w:t>184</w:t>
      </w:r>
      <w:r>
        <w:fldChar w:fldCharType="end"/>
      </w:r>
    </w:p>
    <w:p w14:paraId="3E4ACB22" w14:textId="6E200B48" w:rsidR="0055520F" w:rsidRDefault="0055520F">
      <w:pPr>
        <w:pStyle w:val="TOC3"/>
        <w:rPr>
          <w:rFonts w:asciiTheme="minorHAnsi" w:eastAsiaTheme="minorEastAsia" w:hAnsiTheme="minorHAnsi" w:cstheme="minorBidi"/>
          <w:kern w:val="2"/>
          <w:sz w:val="24"/>
          <w:szCs w:val="24"/>
          <w14:ligatures w14:val="standardContextual"/>
        </w:rPr>
      </w:pPr>
      <w:r>
        <w:t>A.4.3.2C</w:t>
      </w:r>
      <w:r>
        <w:rPr>
          <w:rFonts w:asciiTheme="minorHAnsi" w:eastAsiaTheme="minorEastAsia" w:hAnsiTheme="minorHAnsi" w:cstheme="minorBidi"/>
          <w:kern w:val="2"/>
          <w:sz w:val="24"/>
          <w:szCs w:val="24"/>
          <w14:ligatures w14:val="standardContextual"/>
        </w:rPr>
        <w:tab/>
      </w:r>
      <w:r>
        <w:t>NR SUL Physical Layer Baseline Implementation Capabilities</w:t>
      </w:r>
      <w:r>
        <w:tab/>
      </w:r>
      <w:r>
        <w:fldChar w:fldCharType="begin" w:fldLock="1"/>
      </w:r>
      <w:r>
        <w:instrText xml:space="preserve"> PAGEREF _Toc194512971 \h </w:instrText>
      </w:r>
      <w:r>
        <w:fldChar w:fldCharType="separate"/>
      </w:r>
      <w:r>
        <w:t>186</w:t>
      </w:r>
      <w:r>
        <w:fldChar w:fldCharType="end"/>
      </w:r>
    </w:p>
    <w:p w14:paraId="565F9E3C" w14:textId="52AB1048" w:rsidR="0055520F" w:rsidRDefault="0055520F">
      <w:pPr>
        <w:pStyle w:val="TOC4"/>
        <w:rPr>
          <w:rFonts w:asciiTheme="minorHAnsi" w:eastAsiaTheme="minorEastAsia" w:hAnsiTheme="minorHAnsi" w:cstheme="minorBidi"/>
          <w:kern w:val="2"/>
          <w:sz w:val="24"/>
          <w:szCs w:val="24"/>
          <w14:ligatures w14:val="standardContextual"/>
        </w:rPr>
      </w:pPr>
      <w:r>
        <w:t>A.4.3.2C.1</w:t>
      </w:r>
      <w:r>
        <w:rPr>
          <w:rFonts w:asciiTheme="minorHAnsi" w:eastAsiaTheme="minorEastAsia" w:hAnsiTheme="minorHAnsi" w:cstheme="minorBidi"/>
          <w:kern w:val="2"/>
          <w:sz w:val="24"/>
          <w:szCs w:val="24"/>
          <w14:ligatures w14:val="standardContextual"/>
        </w:rPr>
        <w:tab/>
      </w:r>
      <w:r>
        <w:t>General NR SUL capabilities</w:t>
      </w:r>
      <w:r>
        <w:tab/>
      </w:r>
      <w:r>
        <w:fldChar w:fldCharType="begin" w:fldLock="1"/>
      </w:r>
      <w:r>
        <w:instrText xml:space="preserve"> PAGEREF _Toc194512972 \h </w:instrText>
      </w:r>
      <w:r>
        <w:fldChar w:fldCharType="separate"/>
      </w:r>
      <w:r>
        <w:t>186</w:t>
      </w:r>
      <w:r>
        <w:fldChar w:fldCharType="end"/>
      </w:r>
    </w:p>
    <w:p w14:paraId="2D463732" w14:textId="27BA75A2" w:rsidR="0055520F" w:rsidRDefault="0055520F">
      <w:pPr>
        <w:pStyle w:val="TOC4"/>
        <w:rPr>
          <w:rFonts w:asciiTheme="minorHAnsi" w:eastAsiaTheme="minorEastAsia" w:hAnsiTheme="minorHAnsi" w:cstheme="minorBidi"/>
          <w:kern w:val="2"/>
          <w:sz w:val="24"/>
          <w:szCs w:val="24"/>
          <w14:ligatures w14:val="standardContextual"/>
        </w:rPr>
      </w:pPr>
      <w:r>
        <w:t>A.4.3.2C.2</w:t>
      </w:r>
      <w:r>
        <w:rPr>
          <w:rFonts w:asciiTheme="minorHAnsi" w:eastAsiaTheme="minorEastAsia" w:hAnsiTheme="minorHAnsi" w:cstheme="minorBidi"/>
          <w:kern w:val="2"/>
          <w:sz w:val="24"/>
          <w:szCs w:val="24"/>
          <w14:ligatures w14:val="standardContextual"/>
        </w:rPr>
        <w:tab/>
      </w:r>
      <w:r>
        <w:t>SUL band combinations without CA</w:t>
      </w:r>
      <w:r>
        <w:tab/>
      </w:r>
      <w:r>
        <w:fldChar w:fldCharType="begin" w:fldLock="1"/>
      </w:r>
      <w:r>
        <w:instrText xml:space="preserve"> PAGEREF _Toc194512973 \h </w:instrText>
      </w:r>
      <w:r>
        <w:fldChar w:fldCharType="separate"/>
      </w:r>
      <w:r>
        <w:t>186</w:t>
      </w:r>
      <w:r>
        <w:fldChar w:fldCharType="end"/>
      </w:r>
    </w:p>
    <w:p w14:paraId="79C03301" w14:textId="6EF09572" w:rsidR="0055520F" w:rsidRDefault="0055520F">
      <w:pPr>
        <w:pStyle w:val="TOC4"/>
        <w:rPr>
          <w:rFonts w:asciiTheme="minorHAnsi" w:eastAsiaTheme="minorEastAsia" w:hAnsiTheme="minorHAnsi" w:cstheme="minorBidi"/>
          <w:kern w:val="2"/>
          <w:sz w:val="24"/>
          <w:szCs w:val="24"/>
          <w14:ligatures w14:val="standardContextual"/>
        </w:rPr>
      </w:pPr>
      <w:r>
        <w:t>A.4.3.2C.3</w:t>
      </w:r>
      <w:r>
        <w:rPr>
          <w:rFonts w:asciiTheme="minorHAnsi" w:eastAsiaTheme="minorEastAsia" w:hAnsiTheme="minorHAnsi" w:cstheme="minorBidi"/>
          <w:kern w:val="2"/>
          <w:sz w:val="24"/>
          <w:szCs w:val="24"/>
          <w14:ligatures w14:val="standardContextual"/>
        </w:rPr>
        <w:tab/>
      </w:r>
      <w:r>
        <w:t>SUL band combinations with CA</w:t>
      </w:r>
      <w:r>
        <w:tab/>
      </w:r>
      <w:r>
        <w:fldChar w:fldCharType="begin" w:fldLock="1"/>
      </w:r>
      <w:r>
        <w:instrText xml:space="preserve"> PAGEREF _Toc194512974 \h </w:instrText>
      </w:r>
      <w:r>
        <w:fldChar w:fldCharType="separate"/>
      </w:r>
      <w:r>
        <w:t>187</w:t>
      </w:r>
      <w:r>
        <w:fldChar w:fldCharType="end"/>
      </w:r>
    </w:p>
    <w:p w14:paraId="5D71B641" w14:textId="0D036DCE" w:rsidR="0055520F" w:rsidRDefault="0055520F">
      <w:pPr>
        <w:pStyle w:val="TOC3"/>
        <w:rPr>
          <w:rFonts w:asciiTheme="minorHAnsi" w:eastAsiaTheme="minorEastAsia" w:hAnsiTheme="minorHAnsi" w:cstheme="minorBidi"/>
          <w:kern w:val="2"/>
          <w:sz w:val="24"/>
          <w:szCs w:val="24"/>
          <w14:ligatures w14:val="standardContextual"/>
        </w:rPr>
      </w:pPr>
      <w:r>
        <w:t>A.4.3.3</w:t>
      </w:r>
      <w:r>
        <w:rPr>
          <w:rFonts w:asciiTheme="minorHAnsi" w:eastAsiaTheme="minorEastAsia" w:hAnsiTheme="minorHAnsi" w:cstheme="minorBidi"/>
          <w:kern w:val="2"/>
          <w:sz w:val="24"/>
          <w:szCs w:val="24"/>
          <w14:ligatures w14:val="standardContextual"/>
        </w:rPr>
        <w:tab/>
      </w:r>
      <w:r>
        <w:t>PDCP Implementation Capabilities</w:t>
      </w:r>
      <w:r>
        <w:tab/>
      </w:r>
      <w:r>
        <w:fldChar w:fldCharType="begin" w:fldLock="1"/>
      </w:r>
      <w:r>
        <w:instrText xml:space="preserve"> PAGEREF _Toc194512975 \h </w:instrText>
      </w:r>
      <w:r>
        <w:fldChar w:fldCharType="separate"/>
      </w:r>
      <w:r>
        <w:t>189</w:t>
      </w:r>
      <w:r>
        <w:fldChar w:fldCharType="end"/>
      </w:r>
    </w:p>
    <w:p w14:paraId="6E69D66B" w14:textId="373A1EA9" w:rsidR="0055520F" w:rsidRDefault="0055520F">
      <w:pPr>
        <w:pStyle w:val="TOC3"/>
        <w:rPr>
          <w:rFonts w:asciiTheme="minorHAnsi" w:eastAsiaTheme="minorEastAsia" w:hAnsiTheme="minorHAnsi" w:cstheme="minorBidi"/>
          <w:kern w:val="2"/>
          <w:sz w:val="24"/>
          <w:szCs w:val="24"/>
          <w14:ligatures w14:val="standardContextual"/>
        </w:rPr>
      </w:pPr>
      <w:r>
        <w:t>A.4.3.4</w:t>
      </w:r>
      <w:r>
        <w:rPr>
          <w:rFonts w:asciiTheme="minorHAnsi" w:eastAsiaTheme="minorEastAsia" w:hAnsiTheme="minorHAnsi" w:cstheme="minorBidi"/>
          <w:kern w:val="2"/>
          <w:sz w:val="24"/>
          <w:szCs w:val="24"/>
          <w14:ligatures w14:val="standardContextual"/>
        </w:rPr>
        <w:tab/>
      </w:r>
      <w:r>
        <w:t>RLC Implementation Capabilities</w:t>
      </w:r>
      <w:r>
        <w:tab/>
      </w:r>
      <w:r>
        <w:fldChar w:fldCharType="begin" w:fldLock="1"/>
      </w:r>
      <w:r>
        <w:instrText xml:space="preserve"> PAGEREF _Toc194512976 \h </w:instrText>
      </w:r>
      <w:r>
        <w:fldChar w:fldCharType="separate"/>
      </w:r>
      <w:r>
        <w:t>191</w:t>
      </w:r>
      <w:r>
        <w:fldChar w:fldCharType="end"/>
      </w:r>
    </w:p>
    <w:p w14:paraId="6D53BBE8" w14:textId="115B8DC7" w:rsidR="0055520F" w:rsidRDefault="0055520F">
      <w:pPr>
        <w:pStyle w:val="TOC3"/>
        <w:rPr>
          <w:rFonts w:asciiTheme="minorHAnsi" w:eastAsiaTheme="minorEastAsia" w:hAnsiTheme="minorHAnsi" w:cstheme="minorBidi"/>
          <w:kern w:val="2"/>
          <w:sz w:val="24"/>
          <w:szCs w:val="24"/>
          <w14:ligatures w14:val="standardContextual"/>
        </w:rPr>
      </w:pPr>
      <w:r>
        <w:t>A.4.3.5</w:t>
      </w:r>
      <w:r>
        <w:rPr>
          <w:rFonts w:asciiTheme="minorHAnsi" w:eastAsiaTheme="minorEastAsia" w:hAnsiTheme="minorHAnsi" w:cstheme="minorBidi"/>
          <w:kern w:val="2"/>
          <w:sz w:val="24"/>
          <w:szCs w:val="24"/>
          <w14:ligatures w14:val="standardContextual"/>
        </w:rPr>
        <w:tab/>
      </w:r>
      <w:r>
        <w:t>MAC Implementation Capabilities</w:t>
      </w:r>
      <w:r>
        <w:tab/>
      </w:r>
      <w:r>
        <w:fldChar w:fldCharType="begin" w:fldLock="1"/>
      </w:r>
      <w:r>
        <w:instrText xml:space="preserve"> PAGEREF _Toc194512977 \h </w:instrText>
      </w:r>
      <w:r>
        <w:fldChar w:fldCharType="separate"/>
      </w:r>
      <w:r>
        <w:t>192</w:t>
      </w:r>
      <w:r>
        <w:fldChar w:fldCharType="end"/>
      </w:r>
    </w:p>
    <w:p w14:paraId="405CA8FE" w14:textId="20043F80" w:rsidR="0055520F" w:rsidRDefault="0055520F">
      <w:pPr>
        <w:pStyle w:val="TOC3"/>
        <w:rPr>
          <w:rFonts w:asciiTheme="minorHAnsi" w:eastAsiaTheme="minorEastAsia" w:hAnsiTheme="minorHAnsi" w:cstheme="minorBidi"/>
          <w:kern w:val="2"/>
          <w:sz w:val="24"/>
          <w:szCs w:val="24"/>
          <w14:ligatures w14:val="standardContextual"/>
        </w:rPr>
      </w:pPr>
      <w:r>
        <w:t>A.4.3.6</w:t>
      </w:r>
      <w:r>
        <w:rPr>
          <w:rFonts w:asciiTheme="minorHAnsi" w:eastAsiaTheme="minorEastAsia" w:hAnsiTheme="minorHAnsi" w:cstheme="minorBidi"/>
          <w:kern w:val="2"/>
          <w:sz w:val="24"/>
          <w:szCs w:val="24"/>
          <w14:ligatures w14:val="standardContextual"/>
        </w:rPr>
        <w:tab/>
      </w:r>
      <w:r>
        <w:t>Measurement Capabilities</w:t>
      </w:r>
      <w:r>
        <w:tab/>
      </w:r>
      <w:r>
        <w:fldChar w:fldCharType="begin" w:fldLock="1"/>
      </w:r>
      <w:r>
        <w:instrText xml:space="preserve"> PAGEREF _Toc194512978 \h </w:instrText>
      </w:r>
      <w:r>
        <w:fldChar w:fldCharType="separate"/>
      </w:r>
      <w:r>
        <w:t>197</w:t>
      </w:r>
      <w:r>
        <w:fldChar w:fldCharType="end"/>
      </w:r>
    </w:p>
    <w:p w14:paraId="3DCBFFE6" w14:textId="0A9EE1D3" w:rsidR="0055520F" w:rsidRDefault="0055520F">
      <w:pPr>
        <w:pStyle w:val="TOC3"/>
        <w:rPr>
          <w:rFonts w:asciiTheme="minorHAnsi" w:eastAsiaTheme="minorEastAsia" w:hAnsiTheme="minorHAnsi" w:cstheme="minorBidi"/>
          <w:kern w:val="2"/>
          <w:sz w:val="24"/>
          <w:szCs w:val="24"/>
          <w14:ligatures w14:val="standardContextual"/>
        </w:rPr>
      </w:pPr>
      <w:r>
        <w:t>A.4.3.7</w:t>
      </w:r>
      <w:r>
        <w:rPr>
          <w:rFonts w:asciiTheme="minorHAnsi" w:eastAsiaTheme="minorEastAsia" w:hAnsiTheme="minorHAnsi" w:cstheme="minorBidi"/>
          <w:kern w:val="2"/>
          <w:sz w:val="24"/>
          <w:szCs w:val="24"/>
          <w14:ligatures w14:val="standardContextual"/>
        </w:rPr>
        <w:tab/>
      </w:r>
      <w:r>
        <w:t>General Capabilities</w:t>
      </w:r>
      <w:r>
        <w:tab/>
      </w:r>
      <w:r>
        <w:fldChar w:fldCharType="begin" w:fldLock="1"/>
      </w:r>
      <w:r>
        <w:instrText xml:space="preserve"> PAGEREF _Toc194512979 \h </w:instrText>
      </w:r>
      <w:r>
        <w:fldChar w:fldCharType="separate"/>
      </w:r>
      <w:r>
        <w:t>216</w:t>
      </w:r>
      <w:r>
        <w:fldChar w:fldCharType="end"/>
      </w:r>
    </w:p>
    <w:p w14:paraId="5624FC69" w14:textId="15DDE6B9" w:rsidR="0055520F" w:rsidRDefault="0055520F">
      <w:pPr>
        <w:pStyle w:val="TOC3"/>
        <w:rPr>
          <w:rFonts w:asciiTheme="minorHAnsi" w:eastAsiaTheme="minorEastAsia" w:hAnsiTheme="minorHAnsi" w:cstheme="minorBidi"/>
          <w:kern w:val="2"/>
          <w:sz w:val="24"/>
          <w:szCs w:val="24"/>
          <w14:ligatures w14:val="standardContextual"/>
        </w:rPr>
      </w:pPr>
      <w:r>
        <w:t>A.4.3.8</w:t>
      </w:r>
      <w:r>
        <w:rPr>
          <w:rFonts w:asciiTheme="minorHAnsi" w:eastAsiaTheme="minorEastAsia" w:hAnsiTheme="minorHAnsi" w:cstheme="minorBidi"/>
          <w:kern w:val="2"/>
          <w:sz w:val="24"/>
          <w:szCs w:val="24"/>
          <w14:ligatures w14:val="standardContextual"/>
        </w:rPr>
        <w:tab/>
      </w:r>
      <w:r>
        <w:t>Mobility Capabilities</w:t>
      </w:r>
      <w:r>
        <w:tab/>
      </w:r>
      <w:r>
        <w:fldChar w:fldCharType="begin" w:fldLock="1"/>
      </w:r>
      <w:r>
        <w:instrText xml:space="preserve"> PAGEREF _Toc194512980 \h </w:instrText>
      </w:r>
      <w:r>
        <w:fldChar w:fldCharType="separate"/>
      </w:r>
      <w:r>
        <w:t>225</w:t>
      </w:r>
      <w:r>
        <w:fldChar w:fldCharType="end"/>
      </w:r>
    </w:p>
    <w:p w14:paraId="63F42A86" w14:textId="1C14CA00" w:rsidR="0055520F" w:rsidRDefault="0055520F">
      <w:pPr>
        <w:pStyle w:val="TOC3"/>
        <w:rPr>
          <w:rFonts w:asciiTheme="minorHAnsi" w:eastAsiaTheme="minorEastAsia" w:hAnsiTheme="minorHAnsi" w:cstheme="minorBidi"/>
          <w:kern w:val="2"/>
          <w:sz w:val="24"/>
          <w:szCs w:val="24"/>
          <w14:ligatures w14:val="standardContextual"/>
        </w:rPr>
      </w:pPr>
      <w:r w:rsidRPr="008D1383">
        <w:rPr>
          <w:rFonts w:eastAsia="SimSun"/>
          <w:lang w:eastAsia="en-US"/>
        </w:rPr>
        <w:t>A.4.3.9</w:t>
      </w:r>
      <w:r>
        <w:rPr>
          <w:rFonts w:asciiTheme="minorHAnsi" w:eastAsiaTheme="minorEastAsia" w:hAnsiTheme="minorHAnsi" w:cstheme="minorBidi"/>
          <w:kern w:val="2"/>
          <w:sz w:val="24"/>
          <w:szCs w:val="24"/>
          <w14:ligatures w14:val="standardContextual"/>
        </w:rPr>
        <w:tab/>
      </w:r>
      <w:r w:rsidRPr="008D1383">
        <w:rPr>
          <w:rFonts w:eastAsia="SimSun"/>
          <w:lang w:eastAsia="en-US"/>
        </w:rPr>
        <w:t>Additional capabilities for UE declared capability</w:t>
      </w:r>
      <w:r>
        <w:tab/>
      </w:r>
      <w:r>
        <w:fldChar w:fldCharType="begin" w:fldLock="1"/>
      </w:r>
      <w:r>
        <w:instrText xml:space="preserve"> PAGEREF _Toc194512981 \h </w:instrText>
      </w:r>
      <w:r>
        <w:fldChar w:fldCharType="separate"/>
      </w:r>
      <w:r>
        <w:t>237</w:t>
      </w:r>
      <w:r>
        <w:fldChar w:fldCharType="end"/>
      </w:r>
    </w:p>
    <w:p w14:paraId="2910437A" w14:textId="7D171FA8" w:rsidR="0055520F" w:rsidRDefault="0055520F">
      <w:pPr>
        <w:pStyle w:val="TOC3"/>
        <w:rPr>
          <w:rFonts w:asciiTheme="minorHAnsi" w:eastAsiaTheme="minorEastAsia" w:hAnsiTheme="minorHAnsi" w:cstheme="minorBidi"/>
          <w:kern w:val="2"/>
          <w:sz w:val="24"/>
          <w:szCs w:val="24"/>
          <w14:ligatures w14:val="standardContextual"/>
        </w:rPr>
      </w:pPr>
      <w:r>
        <w:t>A.4.3.10</w:t>
      </w:r>
      <w:r>
        <w:rPr>
          <w:rFonts w:asciiTheme="minorHAnsi" w:eastAsiaTheme="minorEastAsia" w:hAnsiTheme="minorHAnsi" w:cstheme="minorBidi"/>
          <w:kern w:val="2"/>
          <w:sz w:val="24"/>
          <w:szCs w:val="24"/>
          <w14:ligatures w14:val="standardContextual"/>
        </w:rPr>
        <w:tab/>
      </w:r>
      <w:r>
        <w:t>Sidelink Capabilities</w:t>
      </w:r>
      <w:r>
        <w:tab/>
      </w:r>
      <w:r>
        <w:fldChar w:fldCharType="begin" w:fldLock="1"/>
      </w:r>
      <w:r>
        <w:instrText xml:space="preserve"> PAGEREF _Toc194512982 \h </w:instrText>
      </w:r>
      <w:r>
        <w:fldChar w:fldCharType="separate"/>
      </w:r>
      <w:r>
        <w:t>269</w:t>
      </w:r>
      <w:r>
        <w:fldChar w:fldCharType="end"/>
      </w:r>
    </w:p>
    <w:p w14:paraId="6FF96F44" w14:textId="3B3D96CD" w:rsidR="0055520F" w:rsidRDefault="0055520F">
      <w:pPr>
        <w:pStyle w:val="TOC3"/>
        <w:rPr>
          <w:rFonts w:asciiTheme="minorHAnsi" w:eastAsiaTheme="minorEastAsia" w:hAnsiTheme="minorHAnsi" w:cstheme="minorBidi"/>
          <w:kern w:val="2"/>
          <w:sz w:val="24"/>
          <w:szCs w:val="24"/>
          <w14:ligatures w14:val="standardContextual"/>
        </w:rPr>
      </w:pPr>
      <w:r>
        <w:t>A.4.3.1</w:t>
      </w:r>
      <w:r>
        <w:rPr>
          <w:lang w:eastAsia="zh-CN"/>
        </w:rPr>
        <w:t>1</w:t>
      </w:r>
      <w:r>
        <w:rPr>
          <w:rFonts w:asciiTheme="minorHAnsi" w:eastAsiaTheme="minorEastAsia" w:hAnsiTheme="minorHAnsi" w:cstheme="minorBidi"/>
          <w:kern w:val="2"/>
          <w:sz w:val="24"/>
          <w:szCs w:val="24"/>
          <w14:ligatures w14:val="standardContextual"/>
        </w:rPr>
        <w:tab/>
      </w:r>
      <w:r>
        <w:rPr>
          <w:lang w:eastAsia="zh-CN"/>
        </w:rPr>
        <w:t>High Speed Capabilities</w:t>
      </w:r>
      <w:r>
        <w:tab/>
      </w:r>
      <w:r>
        <w:fldChar w:fldCharType="begin" w:fldLock="1"/>
      </w:r>
      <w:r>
        <w:instrText xml:space="preserve"> PAGEREF _Toc194512983 \h </w:instrText>
      </w:r>
      <w:r>
        <w:fldChar w:fldCharType="separate"/>
      </w:r>
      <w:r>
        <w:t>272</w:t>
      </w:r>
      <w:r>
        <w:fldChar w:fldCharType="end"/>
      </w:r>
    </w:p>
    <w:p w14:paraId="4F2E7CA3" w14:textId="32BF88D9" w:rsidR="0055520F" w:rsidRDefault="0055520F">
      <w:pPr>
        <w:pStyle w:val="TOC3"/>
        <w:rPr>
          <w:rFonts w:asciiTheme="minorHAnsi" w:eastAsiaTheme="minorEastAsia" w:hAnsiTheme="minorHAnsi" w:cstheme="minorBidi"/>
          <w:kern w:val="2"/>
          <w:sz w:val="24"/>
          <w:szCs w:val="24"/>
          <w14:ligatures w14:val="standardContextual"/>
        </w:rPr>
      </w:pPr>
      <w:r>
        <w:t>A.4.3.12</w:t>
      </w:r>
      <w:r>
        <w:rPr>
          <w:rFonts w:asciiTheme="minorHAnsi" w:eastAsiaTheme="minorEastAsia" w:hAnsiTheme="minorHAnsi" w:cstheme="minorBidi"/>
          <w:kern w:val="2"/>
          <w:sz w:val="24"/>
          <w:szCs w:val="24"/>
          <w14:ligatures w14:val="standardContextual"/>
        </w:rPr>
        <w:tab/>
      </w:r>
      <w:r>
        <w:t>RedCap Capabilities</w:t>
      </w:r>
      <w:r>
        <w:tab/>
      </w:r>
      <w:r>
        <w:fldChar w:fldCharType="begin" w:fldLock="1"/>
      </w:r>
      <w:r>
        <w:instrText xml:space="preserve"> PAGEREF _Toc194512984 \h </w:instrText>
      </w:r>
      <w:r>
        <w:fldChar w:fldCharType="separate"/>
      </w:r>
      <w:r>
        <w:t>274</w:t>
      </w:r>
      <w:r>
        <w:fldChar w:fldCharType="end"/>
      </w:r>
    </w:p>
    <w:p w14:paraId="457059A6" w14:textId="6D9052E1" w:rsidR="0055520F" w:rsidRDefault="0055520F">
      <w:pPr>
        <w:pStyle w:val="TOC3"/>
        <w:rPr>
          <w:rFonts w:asciiTheme="minorHAnsi" w:eastAsiaTheme="minorEastAsia" w:hAnsiTheme="minorHAnsi" w:cstheme="minorBidi"/>
          <w:kern w:val="2"/>
          <w:sz w:val="24"/>
          <w:szCs w:val="24"/>
          <w14:ligatures w14:val="standardContextual"/>
        </w:rPr>
      </w:pPr>
      <w:r>
        <w:t>A.4.3.12A</w:t>
      </w:r>
      <w:r>
        <w:rPr>
          <w:rFonts w:asciiTheme="minorHAnsi" w:eastAsiaTheme="minorEastAsia" w:hAnsiTheme="minorHAnsi" w:cstheme="minorBidi"/>
          <w:kern w:val="2"/>
          <w:sz w:val="24"/>
          <w:szCs w:val="24"/>
          <w14:ligatures w14:val="standardContextual"/>
        </w:rPr>
        <w:tab/>
      </w:r>
      <w:r>
        <w:t>eRedCap Capabilities</w:t>
      </w:r>
      <w:r>
        <w:tab/>
      </w:r>
      <w:r>
        <w:fldChar w:fldCharType="begin" w:fldLock="1"/>
      </w:r>
      <w:r>
        <w:instrText xml:space="preserve"> PAGEREF _Toc194512985 \h </w:instrText>
      </w:r>
      <w:r>
        <w:fldChar w:fldCharType="separate"/>
      </w:r>
      <w:r>
        <w:t>279</w:t>
      </w:r>
      <w:r>
        <w:fldChar w:fldCharType="end"/>
      </w:r>
    </w:p>
    <w:p w14:paraId="022C0662" w14:textId="1B4D9C86" w:rsidR="0055520F" w:rsidRDefault="0055520F">
      <w:pPr>
        <w:pStyle w:val="TOC3"/>
        <w:rPr>
          <w:rFonts w:asciiTheme="minorHAnsi" w:eastAsiaTheme="minorEastAsia" w:hAnsiTheme="minorHAnsi" w:cstheme="minorBidi"/>
          <w:kern w:val="2"/>
          <w:sz w:val="24"/>
          <w:szCs w:val="24"/>
          <w14:ligatures w14:val="standardContextual"/>
        </w:rPr>
      </w:pPr>
      <w:r w:rsidRPr="008D1383">
        <w:rPr>
          <w:rFonts w:eastAsia="SimSun"/>
          <w:lang w:eastAsia="zh-CN"/>
        </w:rPr>
        <w:t>A.4.3.13</w:t>
      </w:r>
      <w:r>
        <w:rPr>
          <w:rFonts w:asciiTheme="minorHAnsi" w:eastAsiaTheme="minorEastAsia" w:hAnsiTheme="minorHAnsi" w:cstheme="minorBidi"/>
          <w:kern w:val="2"/>
          <w:sz w:val="24"/>
          <w:szCs w:val="24"/>
          <w14:ligatures w14:val="standardContextual"/>
        </w:rPr>
        <w:tab/>
      </w:r>
      <w:r w:rsidRPr="008D1383">
        <w:rPr>
          <w:rFonts w:eastAsia="SimSun"/>
          <w:lang w:eastAsia="zh-CN"/>
        </w:rPr>
        <w:t>Multi-SIM Capabilities</w:t>
      </w:r>
      <w:r>
        <w:tab/>
      </w:r>
      <w:r>
        <w:fldChar w:fldCharType="begin" w:fldLock="1"/>
      </w:r>
      <w:r>
        <w:instrText xml:space="preserve"> PAGEREF _Toc194512986 \h </w:instrText>
      </w:r>
      <w:r>
        <w:fldChar w:fldCharType="separate"/>
      </w:r>
      <w:r>
        <w:t>281</w:t>
      </w:r>
      <w:r>
        <w:fldChar w:fldCharType="end"/>
      </w:r>
    </w:p>
    <w:p w14:paraId="6DFD7F3E" w14:textId="78BEF213" w:rsidR="0055520F" w:rsidRDefault="0055520F">
      <w:pPr>
        <w:pStyle w:val="TOC3"/>
        <w:rPr>
          <w:rFonts w:asciiTheme="minorHAnsi" w:eastAsiaTheme="minorEastAsia" w:hAnsiTheme="minorHAnsi" w:cstheme="minorBidi"/>
          <w:kern w:val="2"/>
          <w:sz w:val="24"/>
          <w:szCs w:val="24"/>
          <w14:ligatures w14:val="standardContextual"/>
        </w:rPr>
      </w:pPr>
      <w:r>
        <w:t>A.4.3.14</w:t>
      </w:r>
      <w:r>
        <w:rPr>
          <w:rFonts w:asciiTheme="minorHAnsi" w:eastAsiaTheme="minorEastAsia" w:hAnsiTheme="minorHAnsi" w:cstheme="minorBidi"/>
          <w:kern w:val="2"/>
          <w:sz w:val="24"/>
          <w:szCs w:val="24"/>
          <w14:ligatures w14:val="standardContextual"/>
        </w:rPr>
        <w:tab/>
      </w:r>
      <w:r>
        <w:t>MBS Capabilities</w:t>
      </w:r>
      <w:r>
        <w:tab/>
      </w:r>
      <w:r>
        <w:fldChar w:fldCharType="begin" w:fldLock="1"/>
      </w:r>
      <w:r>
        <w:instrText xml:space="preserve"> PAGEREF _Toc194512987 \h </w:instrText>
      </w:r>
      <w:r>
        <w:fldChar w:fldCharType="separate"/>
      </w:r>
      <w:r>
        <w:t>284</w:t>
      </w:r>
      <w:r>
        <w:fldChar w:fldCharType="end"/>
      </w:r>
    </w:p>
    <w:p w14:paraId="31075CB8" w14:textId="1EB109B0" w:rsidR="0055520F" w:rsidRDefault="0055520F">
      <w:pPr>
        <w:pStyle w:val="TOC3"/>
        <w:rPr>
          <w:rFonts w:asciiTheme="minorHAnsi" w:eastAsiaTheme="minorEastAsia" w:hAnsiTheme="minorHAnsi" w:cstheme="minorBidi"/>
          <w:kern w:val="2"/>
          <w:sz w:val="24"/>
          <w:szCs w:val="24"/>
          <w14:ligatures w14:val="standardContextual"/>
        </w:rPr>
      </w:pPr>
      <w:r>
        <w:t>A.4.3.15</w:t>
      </w:r>
      <w:r>
        <w:rPr>
          <w:rFonts w:asciiTheme="minorHAnsi" w:eastAsiaTheme="minorEastAsia" w:hAnsiTheme="minorHAnsi" w:cstheme="minorBidi"/>
          <w:kern w:val="2"/>
          <w:sz w:val="24"/>
          <w:szCs w:val="24"/>
          <w14:ligatures w14:val="standardContextual"/>
        </w:rPr>
        <w:tab/>
      </w:r>
      <w:r>
        <w:t>Application layer measurement Capabilities</w:t>
      </w:r>
      <w:r>
        <w:tab/>
      </w:r>
      <w:r>
        <w:fldChar w:fldCharType="begin" w:fldLock="1"/>
      </w:r>
      <w:r>
        <w:instrText xml:space="preserve"> PAGEREF _Toc194512988 \h </w:instrText>
      </w:r>
      <w:r>
        <w:fldChar w:fldCharType="separate"/>
      </w:r>
      <w:r>
        <w:t>287</w:t>
      </w:r>
      <w:r>
        <w:fldChar w:fldCharType="end"/>
      </w:r>
    </w:p>
    <w:p w14:paraId="027CDEAE" w14:textId="3D1129D1" w:rsidR="0055520F" w:rsidRDefault="0055520F">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Additional information</w:t>
      </w:r>
      <w:r>
        <w:tab/>
      </w:r>
      <w:r>
        <w:fldChar w:fldCharType="begin" w:fldLock="1"/>
      </w:r>
      <w:r>
        <w:instrText xml:space="preserve"> PAGEREF _Toc194512989 \h </w:instrText>
      </w:r>
      <w:r>
        <w:fldChar w:fldCharType="separate"/>
      </w:r>
      <w:r>
        <w:t>288</w:t>
      </w:r>
      <w:r>
        <w:fldChar w:fldCharType="end"/>
      </w:r>
    </w:p>
    <w:p w14:paraId="0B7778E7" w14:textId="34DBC452"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_Toc194512990 \h </w:instrText>
      </w:r>
      <w:r>
        <w:fldChar w:fldCharType="separate"/>
      </w:r>
      <w:r>
        <w:t>298</w:t>
      </w:r>
      <w:r>
        <w:fldChar w:fldCharType="end"/>
      </w:r>
    </w:p>
    <w:p w14:paraId="0165F889" w14:textId="104C4A1E"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C (informative): Machine-readable version of the ICS proforma tables</w:t>
      </w:r>
      <w:r>
        <w:tab/>
      </w:r>
      <w:r>
        <w:fldChar w:fldCharType="begin" w:fldLock="1"/>
      </w:r>
      <w:r>
        <w:instrText xml:space="preserve"> PAGEREF _Toc194512991 \h </w:instrText>
      </w:r>
      <w:r>
        <w:fldChar w:fldCharType="separate"/>
      </w:r>
      <w:r>
        <w:t>298</w:t>
      </w:r>
      <w:r>
        <w:fldChar w:fldCharType="end"/>
      </w:r>
    </w:p>
    <w:p w14:paraId="3FFC563C" w14:textId="14112C4B" w:rsidR="0055520F" w:rsidRDefault="0055520F" w:rsidP="0055520F">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fldLock="1"/>
      </w:r>
      <w:r>
        <w:instrText xml:space="preserve"> PAGEREF _Toc194512992 \h </w:instrText>
      </w:r>
      <w:r>
        <w:fldChar w:fldCharType="separate"/>
      </w:r>
      <w:r>
        <w:t>299</w:t>
      </w:r>
      <w:r>
        <w:fldChar w:fldCharType="end"/>
      </w:r>
    </w:p>
    <w:p w14:paraId="5A0EE078" w14:textId="4E850867" w:rsidR="00672C70" w:rsidRPr="007B4467" w:rsidRDefault="007F715C" w:rsidP="00672C70">
      <w:r w:rsidRPr="007B4467">
        <w:rPr>
          <w:sz w:val="22"/>
        </w:rPr>
        <w:fldChar w:fldCharType="end"/>
      </w:r>
    </w:p>
    <w:p w14:paraId="07C653DB" w14:textId="77777777" w:rsidR="00672C70" w:rsidRPr="007B4467" w:rsidRDefault="00672C70" w:rsidP="00672C70">
      <w:pPr>
        <w:pStyle w:val="Heading1"/>
      </w:pPr>
      <w:r w:rsidRPr="007B446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94512895"/>
      <w:r w:rsidRPr="007B4467">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7B4467" w:rsidRDefault="00672C70" w:rsidP="00672C70">
      <w:r w:rsidRPr="007B4467">
        <w:t>This Technical Specification has been produced by the 3rd Generation Partnership Project (3GPP).</w:t>
      </w:r>
    </w:p>
    <w:p w14:paraId="326463A3" w14:textId="77777777" w:rsidR="00672C70" w:rsidRPr="007B4467" w:rsidRDefault="00672C70" w:rsidP="00672C70">
      <w:r w:rsidRPr="007B44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7B4467" w:rsidRDefault="00672C70" w:rsidP="00672C70">
      <w:pPr>
        <w:pStyle w:val="B1"/>
      </w:pPr>
      <w:r w:rsidRPr="007B4467">
        <w:t>Version x.y.z</w:t>
      </w:r>
    </w:p>
    <w:p w14:paraId="091B2723" w14:textId="77777777" w:rsidR="00672C70" w:rsidRPr="007B4467" w:rsidRDefault="00672C70" w:rsidP="00672C70">
      <w:pPr>
        <w:pStyle w:val="B1"/>
      </w:pPr>
      <w:r w:rsidRPr="007B4467">
        <w:t>where:</w:t>
      </w:r>
    </w:p>
    <w:p w14:paraId="71B90CC7" w14:textId="77777777" w:rsidR="00672C70" w:rsidRPr="007B4467" w:rsidRDefault="00672C70" w:rsidP="00672C70">
      <w:pPr>
        <w:pStyle w:val="B2"/>
      </w:pPr>
      <w:r w:rsidRPr="007B4467">
        <w:t>x</w:t>
      </w:r>
      <w:r w:rsidRPr="007B4467">
        <w:tab/>
        <w:t>the first digit:</w:t>
      </w:r>
    </w:p>
    <w:p w14:paraId="632C2ECB" w14:textId="77777777" w:rsidR="00672C70" w:rsidRPr="007B4467" w:rsidRDefault="00672C70" w:rsidP="00672C70">
      <w:pPr>
        <w:pStyle w:val="B3"/>
      </w:pPr>
      <w:r w:rsidRPr="007B4467">
        <w:t>1</w:t>
      </w:r>
      <w:r w:rsidRPr="007B4467">
        <w:tab/>
        <w:t>presented to TSG for information;</w:t>
      </w:r>
    </w:p>
    <w:p w14:paraId="310C0F5E" w14:textId="77777777" w:rsidR="00672C70" w:rsidRPr="007B4467" w:rsidRDefault="00672C70" w:rsidP="00672C70">
      <w:pPr>
        <w:pStyle w:val="B3"/>
      </w:pPr>
      <w:r w:rsidRPr="007B4467">
        <w:t>2</w:t>
      </w:r>
      <w:r w:rsidRPr="007B4467">
        <w:tab/>
        <w:t>presented to TSG for approval;</w:t>
      </w:r>
    </w:p>
    <w:p w14:paraId="36B65906" w14:textId="77777777" w:rsidR="00672C70" w:rsidRPr="007B4467" w:rsidRDefault="00672C70" w:rsidP="00672C70">
      <w:pPr>
        <w:pStyle w:val="B3"/>
      </w:pPr>
      <w:r w:rsidRPr="007B4467">
        <w:t>3</w:t>
      </w:r>
      <w:r w:rsidRPr="007B4467">
        <w:tab/>
        <w:t>or greater indicates TSG approved document under change control.</w:t>
      </w:r>
    </w:p>
    <w:p w14:paraId="0C8206C9" w14:textId="77777777" w:rsidR="00672C70" w:rsidRPr="007B4467" w:rsidRDefault="00672C70" w:rsidP="00672C70">
      <w:pPr>
        <w:pStyle w:val="B2"/>
      </w:pPr>
      <w:r w:rsidRPr="007B4467">
        <w:t>y</w:t>
      </w:r>
      <w:r w:rsidRPr="007B4467">
        <w:tab/>
        <w:t>the second digit is incremented for all changes of substance, i.e. technical enhancements, corrections, updates, etc.</w:t>
      </w:r>
    </w:p>
    <w:p w14:paraId="734B0B0F" w14:textId="77777777" w:rsidR="00672C70" w:rsidRPr="007B4467" w:rsidRDefault="00672C70" w:rsidP="00672C70">
      <w:pPr>
        <w:pStyle w:val="B2"/>
      </w:pPr>
      <w:r w:rsidRPr="007B4467">
        <w:t>z</w:t>
      </w:r>
      <w:r w:rsidRPr="007B4467">
        <w:tab/>
        <w:t>the third digit is incremented when editorial only changes have been incorporated in the document.</w:t>
      </w:r>
    </w:p>
    <w:p w14:paraId="20F42793" w14:textId="77777777" w:rsidR="00672C70" w:rsidRPr="007B4467" w:rsidRDefault="00672C70" w:rsidP="00672C70">
      <w:r w:rsidRPr="007B4467">
        <w:t xml:space="preserve">The present document is part 2 of a multi-part deliverable covering the 5G System (5GS) User Equipment (UE) protocol conformance specification, as identified below: </w:t>
      </w:r>
    </w:p>
    <w:p w14:paraId="519F063F" w14:textId="77777777" w:rsidR="00672C70" w:rsidRPr="007B4467" w:rsidRDefault="00672C70" w:rsidP="00672C70">
      <w:pPr>
        <w:pStyle w:val="B1"/>
      </w:pPr>
      <w:r w:rsidRPr="007B4467">
        <w:t>-</w:t>
      </w:r>
      <w:r w:rsidRPr="007B4467">
        <w:tab/>
        <w:t>3GPP TS 38.508-1 [11]: "</w:t>
      </w:r>
      <w:r w:rsidR="00CA3C22" w:rsidRPr="007B4467">
        <w:rPr>
          <w:snapToGrid w:val="0"/>
        </w:rPr>
        <w:t>5GS; User Equipment (UE) conformance specification; Part 1: Common test environment</w:t>
      </w:r>
      <w:r w:rsidR="00CA3C22" w:rsidRPr="007B4467" w:rsidDel="00CA3C22">
        <w:t xml:space="preserve"> </w:t>
      </w:r>
      <w:r w:rsidRPr="007B4467">
        <w:t>".</w:t>
      </w:r>
    </w:p>
    <w:p w14:paraId="5CBF828A" w14:textId="77777777" w:rsidR="00672C70" w:rsidRPr="007B4467" w:rsidRDefault="00672C70" w:rsidP="00672C70">
      <w:pPr>
        <w:pStyle w:val="B1"/>
      </w:pPr>
      <w:r w:rsidRPr="007B4467">
        <w:t>-</w:t>
      </w:r>
      <w:r w:rsidRPr="007B4467">
        <w:tab/>
        <w:t>3GPP TS 38.508-2: "</w:t>
      </w:r>
      <w:r w:rsidRPr="007B4467">
        <w:rPr>
          <w:b/>
        </w:rPr>
        <w:t>5GS; User Equipment (UE) conformance specification; Part 2: Common Implementation Conformance Statement (ICS) proforma</w:t>
      </w:r>
      <w:r w:rsidR="008765EE" w:rsidRPr="007B4467">
        <w:t>"</w:t>
      </w:r>
      <w:r w:rsidRPr="007B4467">
        <w:t xml:space="preserve"> (the present document).</w:t>
      </w:r>
    </w:p>
    <w:p w14:paraId="39FFD84D" w14:textId="77777777" w:rsidR="00672C70" w:rsidRPr="007B4467" w:rsidRDefault="00672C70" w:rsidP="00672C70">
      <w:pPr>
        <w:pStyle w:val="Heading1"/>
      </w:pPr>
      <w:r w:rsidRPr="007B4467">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94512896"/>
      <w:r w:rsidRPr="007B4467">
        <w:lastRenderedPageBreak/>
        <w:t>1</w:t>
      </w:r>
      <w:r w:rsidRPr="007B4467">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7B4467" w:rsidRDefault="00672C70" w:rsidP="00672C70">
      <w:pPr>
        <w:rPr>
          <w:rFonts w:eastAsia="SimSun"/>
        </w:rPr>
      </w:pPr>
      <w:r w:rsidRPr="007B4467">
        <w:rPr>
          <w:rFonts w:eastAsia="SimSun"/>
        </w:rPr>
        <w:t>The present document provides the Implementation Conformance Statement (ICS) proforma for 5G New Radio (NR) User Equipment (UE), in compliance with the relevant requirements.</w:t>
      </w:r>
    </w:p>
    <w:p w14:paraId="2596F1CC" w14:textId="77777777" w:rsidR="00672C70" w:rsidRPr="007B4467" w:rsidRDefault="00672C70" w:rsidP="00672C70">
      <w:pPr>
        <w:rPr>
          <w:rFonts w:eastAsia="SimSun"/>
        </w:rPr>
      </w:pPr>
      <w:r w:rsidRPr="007B446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7B4467" w:rsidRDefault="00672C70" w:rsidP="00672C70">
      <w:r w:rsidRPr="007B4467">
        <w:t>The present document is valid for UE implemented according to 3GPP Releases starting from Release 15 up to the Release indicated on the cover page of the present document.</w:t>
      </w:r>
    </w:p>
    <w:p w14:paraId="2C078DF2" w14:textId="77777777" w:rsidR="00672C70" w:rsidRPr="007B4467"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94512897"/>
      <w:r w:rsidRPr="007B4467">
        <w:t>2</w:t>
      </w:r>
      <w:r w:rsidRPr="007B4467">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7B4467" w:rsidRDefault="00672C70" w:rsidP="00672C70">
      <w:r w:rsidRPr="007B4467">
        <w:t>The following documents contain provisions which, through reference in this text, constitute provisions of the present document.</w:t>
      </w:r>
    </w:p>
    <w:p w14:paraId="1BEBF798" w14:textId="77777777" w:rsidR="00672C70" w:rsidRPr="007B4467" w:rsidRDefault="00672C70" w:rsidP="00672C70">
      <w:pPr>
        <w:pStyle w:val="B1"/>
      </w:pPr>
      <w:bookmarkStart w:id="46" w:name="OLE_LINK4"/>
      <w:bookmarkStart w:id="47" w:name="OLE_LINK3"/>
      <w:bookmarkStart w:id="48" w:name="OLE_LINK2"/>
      <w:bookmarkStart w:id="49" w:name="OLE_LINK1"/>
      <w:r w:rsidRPr="007B4467">
        <w:t>-</w:t>
      </w:r>
      <w:r w:rsidRPr="007B4467">
        <w:tab/>
        <w:t>References are either specific (identified by date of publication, edition number, version number, etc.) or non</w:t>
      </w:r>
      <w:r w:rsidRPr="007B4467">
        <w:noBreakHyphen/>
        <w:t>specific.</w:t>
      </w:r>
    </w:p>
    <w:p w14:paraId="468638EB" w14:textId="77777777" w:rsidR="00672C70" w:rsidRPr="007B4467" w:rsidRDefault="00672C70" w:rsidP="00672C70">
      <w:pPr>
        <w:pStyle w:val="B1"/>
      </w:pPr>
      <w:r w:rsidRPr="007B4467">
        <w:t>-</w:t>
      </w:r>
      <w:r w:rsidRPr="007B4467">
        <w:tab/>
        <w:t>For a specific reference, subsequent revisions do not apply.</w:t>
      </w:r>
    </w:p>
    <w:p w14:paraId="264259C7" w14:textId="77777777" w:rsidR="00672C70" w:rsidRPr="007B4467" w:rsidRDefault="00672C70" w:rsidP="00672C70">
      <w:pPr>
        <w:pStyle w:val="B1"/>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46"/>
    <w:bookmarkEnd w:id="47"/>
    <w:bookmarkEnd w:id="48"/>
    <w:bookmarkEnd w:id="49"/>
    <w:p w14:paraId="5A7AE8EE" w14:textId="77777777" w:rsidR="00672C70" w:rsidRPr="007B4467" w:rsidRDefault="00672C70" w:rsidP="00672C70">
      <w:pPr>
        <w:pStyle w:val="EX"/>
      </w:pPr>
      <w:r w:rsidRPr="007B4467">
        <w:t>[1]</w:t>
      </w:r>
      <w:r w:rsidRPr="007B4467">
        <w:tab/>
        <w:t>3GPP TR 21.905: "Vocabulary for 3GPP Specifications".</w:t>
      </w:r>
    </w:p>
    <w:p w14:paraId="3846D0CC" w14:textId="77777777" w:rsidR="00672C70" w:rsidRPr="007B4467" w:rsidRDefault="00672C70" w:rsidP="00672C70">
      <w:pPr>
        <w:pStyle w:val="EX"/>
      </w:pPr>
      <w:r w:rsidRPr="007B4467">
        <w:t>[2]</w:t>
      </w:r>
      <w:r w:rsidRPr="007B4467">
        <w:tab/>
        <w:t>3GPP TS 38.523-1: "5GS; UE conformance specification; Part 1: Protocol conformance specification".</w:t>
      </w:r>
    </w:p>
    <w:p w14:paraId="0FC4EFE3" w14:textId="77777777" w:rsidR="00672C70" w:rsidRPr="007B4467" w:rsidRDefault="00672C70" w:rsidP="00672C70">
      <w:pPr>
        <w:pStyle w:val="EX"/>
      </w:pPr>
      <w:r w:rsidRPr="007B4467">
        <w:t>[3]</w:t>
      </w:r>
      <w:r w:rsidRPr="007B4467">
        <w:tab/>
        <w:t>3GPP TS 38.523-2: “5GS; User Equipment (UE) conformance specification; Part 2: Applicability of protocol test cases”.</w:t>
      </w:r>
    </w:p>
    <w:p w14:paraId="11339FC6" w14:textId="77777777" w:rsidR="00672C70" w:rsidRPr="007B4467" w:rsidRDefault="00672C70" w:rsidP="00672C70">
      <w:pPr>
        <w:pStyle w:val="EX"/>
      </w:pPr>
      <w:r w:rsidRPr="007B4467">
        <w:t>[4]</w:t>
      </w:r>
      <w:r w:rsidRPr="007B4467">
        <w:tab/>
        <w:t>3GPP TS 38.523-3: “5GS; User Equipment (UE) conformance specification; Part 3: Protocol Test Suites”.</w:t>
      </w:r>
    </w:p>
    <w:p w14:paraId="04852D46" w14:textId="77777777" w:rsidR="00672C70" w:rsidRPr="007B4467" w:rsidRDefault="00672C70" w:rsidP="00672C70">
      <w:pPr>
        <w:pStyle w:val="EX"/>
      </w:pPr>
      <w:r w:rsidRPr="007B4467">
        <w:t>[5]</w:t>
      </w:r>
      <w:r w:rsidRPr="007B4467">
        <w:tab/>
        <w:t>3GPP TS 38.521-1: “NR; User Equipment (UE) conformance specification; Radio transmission and reception; Part 1: Range 1 Standalone”.</w:t>
      </w:r>
    </w:p>
    <w:p w14:paraId="04268EB4" w14:textId="77777777" w:rsidR="00672C70" w:rsidRPr="007B4467" w:rsidRDefault="00672C70" w:rsidP="00672C70">
      <w:pPr>
        <w:pStyle w:val="EX"/>
      </w:pPr>
      <w:r w:rsidRPr="007B4467">
        <w:t>[6]</w:t>
      </w:r>
      <w:r w:rsidRPr="007B4467">
        <w:tab/>
        <w:t>3GPP TS 38.521-2: “NR; User Equipment (UE) conformance specification; Radio transmission and reception; Part 2: Range 2 Standalone”.</w:t>
      </w:r>
    </w:p>
    <w:p w14:paraId="563D52AD" w14:textId="77777777" w:rsidR="00672C70" w:rsidRPr="007B4467" w:rsidRDefault="00672C70" w:rsidP="00672C70">
      <w:pPr>
        <w:pStyle w:val="EX"/>
      </w:pPr>
      <w:r w:rsidRPr="007B4467">
        <w:t>[7]</w:t>
      </w:r>
      <w:r w:rsidRPr="007B4467">
        <w:tab/>
        <w:t>3GPP TS 38.521-3: “NR; User Equipment (UE) conformance specification; Radio transmission and reception; Part 3: Range 1 and Range 2 Interworking operation with other radios”.</w:t>
      </w:r>
    </w:p>
    <w:p w14:paraId="09999509" w14:textId="77777777" w:rsidR="00672C70" w:rsidRPr="007B4467" w:rsidRDefault="00672C70" w:rsidP="00672C70">
      <w:pPr>
        <w:pStyle w:val="EX"/>
      </w:pPr>
      <w:r w:rsidRPr="007B4467">
        <w:t>[8]</w:t>
      </w:r>
      <w:r w:rsidRPr="007B4467">
        <w:tab/>
        <w:t>3GPP TS 38.521-4: “NR; User Equipment conformance specification; Radio transmission and reception; Part 4: Performance”.</w:t>
      </w:r>
    </w:p>
    <w:p w14:paraId="63F73A1B" w14:textId="77777777" w:rsidR="00672C70" w:rsidRPr="007B4467" w:rsidRDefault="00672C70" w:rsidP="00672C70">
      <w:pPr>
        <w:pStyle w:val="EX"/>
      </w:pPr>
      <w:r w:rsidRPr="007B4467">
        <w:t>[9]</w:t>
      </w:r>
      <w:r w:rsidRPr="007B4467">
        <w:tab/>
        <w:t>3GPP TS 38.522: “NR; User Equipment (UE) conformance specification; Applicability of radio transmission, radio reception and radio resource management test cases”.</w:t>
      </w:r>
    </w:p>
    <w:p w14:paraId="1E7D14B9" w14:textId="77777777" w:rsidR="00672C70" w:rsidRPr="007B4467" w:rsidRDefault="00672C70" w:rsidP="00672C70">
      <w:pPr>
        <w:pStyle w:val="EX"/>
      </w:pPr>
      <w:r w:rsidRPr="007B4467">
        <w:t>[10]</w:t>
      </w:r>
      <w:r w:rsidRPr="007B4467">
        <w:tab/>
        <w:t>3GPP TS 38.5</w:t>
      </w:r>
      <w:r w:rsidR="00326E64" w:rsidRPr="007B4467">
        <w:t>3</w:t>
      </w:r>
      <w:r w:rsidRPr="007B4467">
        <w:t>3: “NR; User Equipment (UE) conformance specification; Radio resource management”.</w:t>
      </w:r>
    </w:p>
    <w:p w14:paraId="3F90BACC" w14:textId="77777777" w:rsidR="00672C70" w:rsidRPr="007B4467" w:rsidRDefault="00672C70" w:rsidP="00672C70">
      <w:pPr>
        <w:pStyle w:val="EX"/>
      </w:pPr>
      <w:r w:rsidRPr="007B4467">
        <w:t>[11]</w:t>
      </w:r>
      <w:r w:rsidRPr="007B4467">
        <w:tab/>
        <w:t>3GPP TS 38.508-1: "5GS; User Equipment (UE) conformance specification; Part 1: Common test environment".</w:t>
      </w:r>
    </w:p>
    <w:p w14:paraId="2E5B09CA" w14:textId="77777777" w:rsidR="00672C70" w:rsidRPr="007B4467" w:rsidRDefault="00672C70" w:rsidP="00672C70">
      <w:pPr>
        <w:pStyle w:val="EX"/>
      </w:pPr>
      <w:r w:rsidRPr="007B4467">
        <w:t>[12]</w:t>
      </w:r>
      <w:r w:rsidRPr="007B4467">
        <w:tab/>
        <w:t>3GPP TS 38.509: "5GS; Special conformance testing functions for UE".</w:t>
      </w:r>
    </w:p>
    <w:p w14:paraId="75935083" w14:textId="77777777" w:rsidR="00672C70" w:rsidRPr="007B4467" w:rsidRDefault="00672C70" w:rsidP="00672C70">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2F84B265" w14:textId="77777777" w:rsidR="00672C70" w:rsidRPr="007B4467" w:rsidRDefault="00672C70" w:rsidP="00672C70">
      <w:pPr>
        <w:pStyle w:val="EX"/>
      </w:pPr>
      <w:r w:rsidRPr="007B4467">
        <w:lastRenderedPageBreak/>
        <w:t>[14]</w:t>
      </w:r>
      <w:r w:rsidRPr="007B4467">
        <w:tab/>
        <w:t>3GPP TS 36.509: "Evolved Universal Terrestrial Radio Access (E-UTRA) and Evolved Universal Terrestrial Radio Access Network (E-UTRAN); Special conformance testing functions for User Equipment (UE)".</w:t>
      </w:r>
    </w:p>
    <w:p w14:paraId="10BC8976" w14:textId="77777777" w:rsidR="00672C70" w:rsidRPr="007B4467" w:rsidRDefault="00672C70" w:rsidP="00672C70">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7B4467" w:rsidRDefault="00672C70" w:rsidP="00672C70">
      <w:pPr>
        <w:pStyle w:val="EX"/>
      </w:pPr>
      <w:r w:rsidRPr="007B4467">
        <w:t>[16]</w:t>
      </w:r>
      <w:r w:rsidRPr="007B446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7B4467" w:rsidRDefault="000C7438" w:rsidP="00672C70">
      <w:pPr>
        <w:pStyle w:val="EX"/>
      </w:pPr>
      <w:r w:rsidRPr="007B4467">
        <w:t>[17]</w:t>
      </w:r>
      <w:r w:rsidRPr="007B4467">
        <w:tab/>
      </w:r>
      <w:r w:rsidR="00672C70" w:rsidRPr="007B4467">
        <w:t>3GPP TS 38.306: “NR; User Equipment (UE) radio access capabilities”.</w:t>
      </w:r>
    </w:p>
    <w:p w14:paraId="2E652D96" w14:textId="77777777" w:rsidR="00672C70" w:rsidRPr="007B4467" w:rsidRDefault="00672C70" w:rsidP="00672C70">
      <w:pPr>
        <w:pStyle w:val="EX"/>
      </w:pPr>
      <w:r w:rsidRPr="007B4467">
        <w:t>[18]</w:t>
      </w:r>
      <w:r w:rsidRPr="007B4467">
        <w:tab/>
        <w:t>ISO/IEC 9646-7: "Information technology - Open systems interconnection - Conformance testing methodology and framework - Part 7: Implementation Conformance Statements".</w:t>
      </w:r>
    </w:p>
    <w:p w14:paraId="7A92908E" w14:textId="77777777" w:rsidR="003A0F41" w:rsidRPr="007B4467" w:rsidRDefault="00672C70" w:rsidP="003A0F41">
      <w:pPr>
        <w:pStyle w:val="EX"/>
      </w:pPr>
      <w:r w:rsidRPr="007B4467">
        <w:t>[19]</w:t>
      </w:r>
      <w:r w:rsidRPr="007B4467">
        <w:tab/>
        <w:t>3GPP TS 38.307: “NR; User Equipments (UEs) supporting a release-independent frequency band”.</w:t>
      </w:r>
    </w:p>
    <w:p w14:paraId="63C09936" w14:textId="77777777" w:rsidR="003A0F41" w:rsidRPr="007B4467" w:rsidRDefault="003A0F41" w:rsidP="003A0F41">
      <w:pPr>
        <w:pStyle w:val="EX"/>
      </w:pPr>
      <w:r w:rsidRPr="007B4467">
        <w:t>[20]</w:t>
      </w:r>
      <w:r w:rsidRPr="007B4467">
        <w:tab/>
        <w:t>3GPP TS 37.340:"Evolved Universal Terrestrial Radio Access (E-UTRA) and NR; Multi-connectivity; Stage 2".</w:t>
      </w:r>
    </w:p>
    <w:p w14:paraId="6EC28FBF" w14:textId="77777777" w:rsidR="00672C70" w:rsidRPr="007B4467" w:rsidRDefault="003A0F41" w:rsidP="003A0F41">
      <w:pPr>
        <w:pStyle w:val="EX"/>
      </w:pPr>
      <w:r w:rsidRPr="007B4467">
        <w:t>[21]</w:t>
      </w:r>
      <w:r w:rsidRPr="007B4467">
        <w:tab/>
        <w:t>3GPP TS 38.300: "NR; NR and NG-RAN Overall Description; Stage 2".</w:t>
      </w:r>
    </w:p>
    <w:p w14:paraId="39117824" w14:textId="77777777" w:rsidR="00D97121" w:rsidRPr="007B4467" w:rsidRDefault="00A730D4" w:rsidP="00D97121">
      <w:pPr>
        <w:pStyle w:val="EX"/>
        <w:rPr>
          <w:lang w:eastAsia="zh-CN"/>
        </w:rPr>
      </w:pPr>
      <w:r w:rsidRPr="007B4467">
        <w:t>[22]</w:t>
      </w:r>
      <w:r w:rsidRPr="007B4467">
        <w:tab/>
        <w:t>3GPP TS 24.229: "IP multimedia call control protocol based on Session Initiation Protocol (SIP) and Session Description Protocol (SDP); Stage 3"</w:t>
      </w:r>
    </w:p>
    <w:p w14:paraId="6E3ACA54" w14:textId="77777777" w:rsidR="00672C70" w:rsidRPr="007B4467" w:rsidRDefault="00D97121" w:rsidP="00D97121">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6070DCC5" w14:textId="77777777" w:rsidR="00984E84" w:rsidRPr="007B4467" w:rsidRDefault="00984E84" w:rsidP="007624D2">
      <w:pPr>
        <w:pStyle w:val="EX"/>
        <w:rPr>
          <w:rFonts w:eastAsia="PMingLiU"/>
          <w:lang w:eastAsia="en-US"/>
        </w:rPr>
      </w:pPr>
      <w:r w:rsidRPr="007B4467">
        <w:rPr>
          <w:rFonts w:eastAsia="PMingLiU"/>
          <w:lang w:eastAsia="en-US"/>
        </w:rPr>
        <w:t>[24]</w:t>
      </w:r>
      <w:r w:rsidRPr="007B4467">
        <w:rPr>
          <w:rFonts w:eastAsia="PMingLiU"/>
          <w:lang w:eastAsia="en-US"/>
        </w:rPr>
        <w:tab/>
        <w:t>3GPP TS 38.101-2: “NR; User Equipment (UE) radio transmission and reception; Part 2: Range 2 Standalone”</w:t>
      </w:r>
    </w:p>
    <w:p w14:paraId="483D18DC" w14:textId="77777777" w:rsidR="00BC6E5E" w:rsidRPr="007B4467" w:rsidRDefault="00984E84" w:rsidP="007624D2">
      <w:pPr>
        <w:pStyle w:val="EX"/>
        <w:rPr>
          <w:rFonts w:eastAsia="PMingLiU"/>
          <w:lang w:eastAsia="en-US"/>
        </w:rPr>
      </w:pPr>
      <w:r w:rsidRPr="007B4467">
        <w:rPr>
          <w:rFonts w:eastAsia="PMingLiU"/>
          <w:lang w:eastAsia="en-US"/>
        </w:rPr>
        <w:t>[25]</w:t>
      </w:r>
      <w:r w:rsidRPr="007B4467">
        <w:rPr>
          <w:rFonts w:eastAsia="PMingLiU"/>
          <w:lang w:eastAsia="en-US"/>
        </w:rPr>
        <w:tab/>
        <w:t>3GPP TS 38.101-3: “NR; User Equipment (UE) radio transmission and reception; Part 3: Range 1 and Range 2 Interworking operation with other radios”</w:t>
      </w:r>
    </w:p>
    <w:p w14:paraId="64D24CE7" w14:textId="6AEF8018" w:rsidR="00984E84" w:rsidRPr="007B4467" w:rsidRDefault="00BC6E5E" w:rsidP="007624D2">
      <w:pPr>
        <w:pStyle w:val="EX"/>
        <w:rPr>
          <w:rFonts w:eastAsia="PMingLiU"/>
          <w:lang w:eastAsia="en-US"/>
        </w:rPr>
      </w:pPr>
      <w:r w:rsidRPr="007B4467">
        <w:rPr>
          <w:rFonts w:eastAsia="PMingLiU"/>
          <w:lang w:eastAsia="en-US"/>
        </w:rPr>
        <w:t>[26]</w:t>
      </w:r>
      <w:r w:rsidRPr="007B4467">
        <w:rPr>
          <w:rFonts w:eastAsia="PMingLiU"/>
          <w:lang w:eastAsia="en-US"/>
        </w:rPr>
        <w:tab/>
        <w:t>3GPP TS 23.003: “Numbering, addressing and identification”</w:t>
      </w:r>
    </w:p>
    <w:p w14:paraId="1D112367" w14:textId="77777777" w:rsidR="004E54AB" w:rsidRPr="007B4467" w:rsidRDefault="004E54AB" w:rsidP="004E54AB">
      <w:pPr>
        <w:pStyle w:val="EX"/>
      </w:pPr>
      <w:r w:rsidRPr="007B4467">
        <w:t>[27]</w:t>
      </w:r>
      <w:r w:rsidRPr="007B4467">
        <w:tab/>
        <w:t>GSMA TS 48: "Generic eUICC Test Profile for Device Testing"</w:t>
      </w:r>
    </w:p>
    <w:p w14:paraId="34CFE721" w14:textId="77777777" w:rsidR="004E54AB" w:rsidRPr="007B4467" w:rsidRDefault="004E54AB" w:rsidP="004E54AB">
      <w:pPr>
        <w:pStyle w:val="EX"/>
      </w:pPr>
      <w:r w:rsidRPr="007B4467">
        <w:t>[28]</w:t>
      </w:r>
      <w:r w:rsidRPr="007B4467">
        <w:tab/>
        <w:t>3GPP TS 27.007: “AT command set for User Equipment (UE)"</w:t>
      </w:r>
    </w:p>
    <w:p w14:paraId="72DD23DD" w14:textId="64A54EE1" w:rsidR="00672C70" w:rsidRPr="007B4467" w:rsidRDefault="000C7438" w:rsidP="004E54AB">
      <w:pPr>
        <w:pStyle w:val="Heading1"/>
      </w:pPr>
      <w:r w:rsidRPr="007B4467">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94512898"/>
      <w:r w:rsidR="00672C70" w:rsidRPr="007B4467">
        <w:lastRenderedPageBreak/>
        <w:t>3</w:t>
      </w:r>
      <w:r w:rsidR="00672C70" w:rsidRPr="007B4467">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7B4467"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94512899"/>
      <w:r w:rsidRPr="007B4467">
        <w:t>3.1</w:t>
      </w:r>
      <w:r w:rsidRPr="007B4467">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7B4467" w:rsidRDefault="00672C70" w:rsidP="00672C70">
      <w:r w:rsidRPr="007B446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7B4467" w:rsidRDefault="00672C70" w:rsidP="00672C70">
      <w:pPr>
        <w:rPr>
          <w:rFonts w:eastAsia="SimSun"/>
        </w:rPr>
      </w:pPr>
      <w:r w:rsidRPr="007B4467">
        <w:rPr>
          <w:rFonts w:eastAsia="SimSun"/>
          <w:b/>
        </w:rPr>
        <w:t>Implementation Conformance Statement (ICS):</w:t>
      </w:r>
      <w:r w:rsidRPr="007B446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7B4467" w:rsidRDefault="00672C70" w:rsidP="00672C70">
      <w:pPr>
        <w:rPr>
          <w:rFonts w:eastAsia="SimSun"/>
        </w:rPr>
      </w:pPr>
      <w:r w:rsidRPr="007B4467">
        <w:rPr>
          <w:rFonts w:eastAsia="SimSun"/>
          <w:b/>
        </w:rPr>
        <w:t>ICS proforma:</w:t>
      </w:r>
      <w:r w:rsidRPr="007B4467">
        <w:rPr>
          <w:rFonts w:eastAsia="SimSun"/>
        </w:rPr>
        <w:t xml:space="preserve"> document, in the form of a questionnaire, which when completed for an implementation or system becomes an ICS</w:t>
      </w:r>
    </w:p>
    <w:p w14:paraId="33029196" w14:textId="77777777" w:rsidR="00672C70" w:rsidRPr="007B4467" w:rsidRDefault="00672C70" w:rsidP="00672C70">
      <w:pPr>
        <w:rPr>
          <w:rFonts w:eastAsia="SimSun"/>
        </w:rPr>
      </w:pPr>
      <w:r w:rsidRPr="007B4467">
        <w:rPr>
          <w:rFonts w:eastAsia="SimSun"/>
          <w:b/>
          <w:bCs/>
        </w:rPr>
        <w:t>Protocol Implementation Conformance Statement (PICS)</w:t>
      </w:r>
      <w:r w:rsidRPr="007B4467">
        <w:rPr>
          <w:rFonts w:eastAsia="SimSun"/>
          <w:b/>
        </w:rPr>
        <w:t>:</w:t>
      </w:r>
      <w:r w:rsidRPr="007B4467">
        <w:rPr>
          <w:rFonts w:eastAsia="SimSun"/>
        </w:rPr>
        <w:t xml:space="preserve"> An ICS for an implementation or system claimed to conform to a given protocol specification</w:t>
      </w:r>
    </w:p>
    <w:p w14:paraId="53EB68E8" w14:textId="77777777" w:rsidR="00672C70" w:rsidRPr="007B4467" w:rsidRDefault="00672C70" w:rsidP="00672C70">
      <w:pPr>
        <w:rPr>
          <w:rFonts w:eastAsia="SimSun"/>
        </w:rPr>
      </w:pPr>
      <w:r w:rsidRPr="007B4467">
        <w:rPr>
          <w:rFonts w:eastAsia="SimSun"/>
          <w:b/>
          <w:bCs/>
        </w:rPr>
        <w:t>Static conformance review</w:t>
      </w:r>
      <w:r w:rsidRPr="007B446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7B4467"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94512900"/>
      <w:r w:rsidRPr="007B4467">
        <w:t>3.2</w:t>
      </w:r>
      <w:r w:rsidRPr="007B4467">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7B4467" w:rsidRDefault="00672C70" w:rsidP="00672C70">
      <w:pPr>
        <w:keepNext/>
      </w:pPr>
      <w:r w:rsidRPr="007B4467">
        <w:t>For the purposes of the present document, the following symbols apply:</w:t>
      </w:r>
    </w:p>
    <w:p w14:paraId="75779F54" w14:textId="77777777" w:rsidR="00672C70" w:rsidRPr="007B4467" w:rsidRDefault="00672C70" w:rsidP="00672C70">
      <w:pPr>
        <w:pStyle w:val="EW"/>
      </w:pPr>
      <w:r w:rsidRPr="007B4467">
        <w:t>&lt;symbol&gt;</w:t>
      </w:r>
      <w:r w:rsidRPr="007B4467">
        <w:tab/>
        <w:t>&lt;Explanation&gt;</w:t>
      </w:r>
    </w:p>
    <w:p w14:paraId="092848F0" w14:textId="77777777" w:rsidR="00672C70" w:rsidRPr="007B4467"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94512901"/>
      <w:r w:rsidRPr="007B4467">
        <w:t>3.3</w:t>
      </w:r>
      <w:r w:rsidRPr="007B4467">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7B4467" w:rsidRDefault="00672C70" w:rsidP="00672C70">
      <w:pPr>
        <w:keepNext/>
      </w:pPr>
      <w:r w:rsidRPr="007B446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7B4467" w:rsidRDefault="00672C70" w:rsidP="00672C70">
      <w:pPr>
        <w:rPr>
          <w:rFonts w:eastAsia="SimSun"/>
        </w:rPr>
      </w:pPr>
      <w:r w:rsidRPr="007B4467">
        <w:rPr>
          <w:rFonts w:eastAsia="SimSun"/>
        </w:rPr>
        <w:t>For the purposes of the present document, the following abbreviations apply:</w:t>
      </w:r>
    </w:p>
    <w:p w14:paraId="2836F8AB"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FFS</w:t>
      </w:r>
      <w:r w:rsidRPr="007B4467">
        <w:rPr>
          <w:rFonts w:eastAsia="SimSun"/>
          <w:lang w:eastAsia="x-none"/>
        </w:rPr>
        <w:tab/>
        <w:t>For Further Study</w:t>
      </w:r>
    </w:p>
    <w:p w14:paraId="5FEE7376"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ICS</w:t>
      </w:r>
      <w:r w:rsidRPr="007B4467">
        <w:rPr>
          <w:rFonts w:eastAsia="SimSun"/>
          <w:lang w:eastAsia="x-none"/>
        </w:rPr>
        <w:tab/>
        <w:t>Implementation Conformance Statement</w:t>
      </w:r>
    </w:p>
    <w:p w14:paraId="2C7F6B86"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PICS</w:t>
      </w:r>
      <w:r w:rsidRPr="007B4467">
        <w:rPr>
          <w:rFonts w:eastAsia="SimSun"/>
          <w:lang w:eastAsia="x-none"/>
        </w:rPr>
        <w:tab/>
        <w:t>Protocol Implementation Conformance Statement</w:t>
      </w:r>
    </w:p>
    <w:p w14:paraId="2EDD0B5B"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SCS</w:t>
      </w:r>
      <w:r w:rsidRPr="007B4467">
        <w:rPr>
          <w:rFonts w:eastAsia="SimSun"/>
          <w:lang w:eastAsia="x-none"/>
        </w:rPr>
        <w:tab/>
        <w:t>System Conformance Statement</w:t>
      </w:r>
    </w:p>
    <w:p w14:paraId="71095ED3"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TC</w:t>
      </w:r>
      <w:r w:rsidRPr="007B4467">
        <w:rPr>
          <w:rFonts w:eastAsia="SimSun"/>
          <w:lang w:eastAsia="x-none"/>
        </w:rPr>
        <w:tab/>
        <w:t>Test Case</w:t>
      </w:r>
    </w:p>
    <w:p w14:paraId="0F87AA69"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UEUT</w:t>
      </w:r>
      <w:r w:rsidRPr="007B4467">
        <w:rPr>
          <w:rFonts w:eastAsia="SimSun"/>
          <w:lang w:eastAsia="x-none"/>
        </w:rPr>
        <w:tab/>
        <w:t>User Equipment Under Test</w:t>
      </w:r>
    </w:p>
    <w:p w14:paraId="62A12508" w14:textId="77777777" w:rsidR="00672C70" w:rsidRPr="007B4467" w:rsidRDefault="00672C70" w:rsidP="00672C70">
      <w:pPr>
        <w:pStyle w:val="B1"/>
      </w:pPr>
    </w:p>
    <w:p w14:paraId="5B168829" w14:textId="77777777" w:rsidR="00672C70" w:rsidRPr="007B4467" w:rsidRDefault="000C7438" w:rsidP="00672C70">
      <w:pPr>
        <w:pStyle w:val="Heading8"/>
      </w:pPr>
      <w:bookmarkStart w:id="106" w:name="OLE_LINK6"/>
      <w:bookmarkStart w:id="107" w:name="OLE_LINK5"/>
      <w:r w:rsidRPr="007B4467">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94512902"/>
      <w:r w:rsidR="00672C70" w:rsidRPr="007B4467">
        <w:lastRenderedPageBreak/>
        <w:t>Annex A (normative):</w:t>
      </w:r>
      <w:bookmarkEnd w:id="106"/>
      <w:bookmarkEnd w:id="107"/>
      <w:r w:rsidR="00672C70" w:rsidRPr="007B4467">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7B4467" w:rsidRDefault="00672C70" w:rsidP="00672C70">
      <w:pPr>
        <w:pBdr>
          <w:top w:val="single" w:sz="6" w:space="1" w:color="auto"/>
          <w:left w:val="single" w:sz="6" w:space="1" w:color="auto"/>
          <w:bottom w:val="single" w:sz="6" w:space="1" w:color="auto"/>
          <w:right w:val="single" w:sz="6" w:space="1" w:color="auto"/>
        </w:pBdr>
      </w:pPr>
      <w:r w:rsidRPr="007B446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7B4467"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94512903"/>
      <w:r w:rsidRPr="007B4467">
        <w:t>A.1</w:t>
      </w:r>
      <w:r w:rsidRPr="007B4467">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7B4467"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94512904"/>
      <w:r w:rsidRPr="007B4467">
        <w:t>A.1.1</w:t>
      </w:r>
      <w:r w:rsidRPr="007B4467">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7B4467" w:rsidRDefault="00672C70" w:rsidP="00672C70">
      <w:r w:rsidRPr="007B446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7B4467" w:rsidRDefault="00672C70" w:rsidP="00672C70">
      <w:r w:rsidRPr="007B4467">
        <w:t>The ICS proforma is subdivided into clauses for the following categories of information:</w:t>
      </w:r>
    </w:p>
    <w:p w14:paraId="33AFD55E" w14:textId="77777777" w:rsidR="00672C70" w:rsidRPr="007B4467" w:rsidRDefault="00672C70" w:rsidP="00672C70">
      <w:pPr>
        <w:pStyle w:val="B1"/>
      </w:pPr>
      <w:r w:rsidRPr="007B4467">
        <w:t>-</w:t>
      </w:r>
      <w:r w:rsidRPr="007B4467">
        <w:tab/>
        <w:t>instructions for completing the ICS proforma;</w:t>
      </w:r>
    </w:p>
    <w:p w14:paraId="7B995362" w14:textId="77777777" w:rsidR="00672C70" w:rsidRPr="007B4467" w:rsidRDefault="00672C70" w:rsidP="00672C70">
      <w:pPr>
        <w:pStyle w:val="B1"/>
      </w:pPr>
      <w:r w:rsidRPr="007B4467">
        <w:t>-</w:t>
      </w:r>
      <w:r w:rsidRPr="007B4467">
        <w:tab/>
        <w:t>identification of the implementation;</w:t>
      </w:r>
    </w:p>
    <w:p w14:paraId="4420C772" w14:textId="77777777" w:rsidR="00672C70" w:rsidRPr="007B4467" w:rsidRDefault="00672C70" w:rsidP="00672C70">
      <w:pPr>
        <w:pStyle w:val="B1"/>
      </w:pPr>
      <w:r w:rsidRPr="007B4467">
        <w:t>-</w:t>
      </w:r>
      <w:r w:rsidRPr="007B4467">
        <w:tab/>
        <w:t>identification of the protocol;</w:t>
      </w:r>
    </w:p>
    <w:p w14:paraId="3890292C" w14:textId="77777777" w:rsidR="00672C70" w:rsidRPr="007B4467" w:rsidRDefault="00672C70" w:rsidP="00672C70">
      <w:pPr>
        <w:pStyle w:val="B1"/>
      </w:pPr>
      <w:r w:rsidRPr="007B4467">
        <w:t>-</w:t>
      </w:r>
      <w:r w:rsidRPr="007B4467">
        <w:tab/>
        <w:t>ICS proforma tables (for example: UE implementation types, Teleservices, etc).</w:t>
      </w:r>
    </w:p>
    <w:p w14:paraId="0D883EC6" w14:textId="77777777" w:rsidR="00672C70" w:rsidRPr="007B4467"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94512905"/>
      <w:r w:rsidRPr="007B4467">
        <w:t>A.1.2</w:t>
      </w:r>
      <w:r w:rsidRPr="007B4467">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7B4467" w:rsidRDefault="00672C70" w:rsidP="00672C70">
      <w:r w:rsidRPr="007B4467">
        <w:t>The ICS proforma contained in this annex is comprised of information in tabular form in accordance with the guidelines presented in ISO/IEC 9646</w:t>
      </w:r>
      <w:r w:rsidRPr="007B4467">
        <w:noBreakHyphen/>
        <w:t>7 [18].</w:t>
      </w:r>
    </w:p>
    <w:p w14:paraId="3E1CB8A4" w14:textId="77777777" w:rsidR="00672C70" w:rsidRPr="007B4467" w:rsidRDefault="00672C70" w:rsidP="00672C70">
      <w:pPr>
        <w:pStyle w:val="H6"/>
      </w:pPr>
      <w:r w:rsidRPr="007B4467">
        <w:t>Item column</w:t>
      </w:r>
    </w:p>
    <w:p w14:paraId="6EE434A1" w14:textId="77777777" w:rsidR="00672C70" w:rsidRPr="007B4467" w:rsidRDefault="00672C70" w:rsidP="00672C70">
      <w:r w:rsidRPr="007B4467">
        <w:t>The item column contains a number which identifies the item in the table.</w:t>
      </w:r>
    </w:p>
    <w:p w14:paraId="43C40883" w14:textId="77777777" w:rsidR="00672C70" w:rsidRPr="007B4467" w:rsidRDefault="00672C70" w:rsidP="00672C70">
      <w:pPr>
        <w:pStyle w:val="H6"/>
      </w:pPr>
      <w:r w:rsidRPr="007B4467">
        <w:t>Item description column</w:t>
      </w:r>
    </w:p>
    <w:p w14:paraId="52876587" w14:textId="77777777" w:rsidR="00672C70" w:rsidRPr="007B4467" w:rsidRDefault="00672C70" w:rsidP="00672C70">
      <w:r w:rsidRPr="007B4467">
        <w:t>The item description column describes in free text each respective item (e.g. parameters, timers, etc.). It implicitly means "is &lt;item description&gt; supported by the implementation?".</w:t>
      </w:r>
    </w:p>
    <w:p w14:paraId="2F4EC103" w14:textId="77777777" w:rsidR="00672C70" w:rsidRPr="007B4467" w:rsidRDefault="00672C70" w:rsidP="00672C70">
      <w:pPr>
        <w:pStyle w:val="H6"/>
      </w:pPr>
      <w:r w:rsidRPr="007B4467">
        <w:t>Reference column</w:t>
      </w:r>
    </w:p>
    <w:p w14:paraId="7B4F692D" w14:textId="77777777" w:rsidR="00672C70" w:rsidRPr="007B4467" w:rsidRDefault="00672C70" w:rsidP="00672C70">
      <w:r w:rsidRPr="007B4467">
        <w:t>The reference column gives reference to the relevant 3GPP core specifications.</w:t>
      </w:r>
    </w:p>
    <w:p w14:paraId="3082E26D" w14:textId="77777777" w:rsidR="00672C70" w:rsidRPr="007B4467" w:rsidRDefault="00672C70" w:rsidP="00672C70">
      <w:pPr>
        <w:pStyle w:val="H6"/>
      </w:pPr>
      <w:r w:rsidRPr="007B4467">
        <w:t>Release column</w:t>
      </w:r>
    </w:p>
    <w:p w14:paraId="28354BD6" w14:textId="72205D7F" w:rsidR="00672C70" w:rsidRPr="007B4467" w:rsidRDefault="00672C70" w:rsidP="00672C70">
      <w:pPr>
        <w:pStyle w:val="CommentText"/>
      </w:pPr>
      <w:r w:rsidRPr="007B4467">
        <w:t xml:space="preserve">The release column indicates the earliest release from which the capability or option is </w:t>
      </w:r>
      <w:r w:rsidR="00CC3B24" w:rsidRPr="007B4467">
        <w:t>introduced</w:t>
      </w:r>
      <w:r w:rsidRPr="007B4467">
        <w:t>.</w:t>
      </w:r>
    </w:p>
    <w:p w14:paraId="1FAB1B39" w14:textId="77777777" w:rsidR="00672C70" w:rsidRPr="007B4467" w:rsidRDefault="00672C70" w:rsidP="00672C70">
      <w:pPr>
        <w:pStyle w:val="H6"/>
      </w:pPr>
      <w:r w:rsidRPr="007B4467">
        <w:t>Mnemonic column</w:t>
      </w:r>
    </w:p>
    <w:p w14:paraId="02402251" w14:textId="77777777" w:rsidR="00672C70" w:rsidRPr="007B4467" w:rsidRDefault="00672C70" w:rsidP="00672C70">
      <w:r w:rsidRPr="007B4467">
        <w:t>The Mnemonic column contains mnemonic identifiers for each item.</w:t>
      </w:r>
    </w:p>
    <w:p w14:paraId="71713146" w14:textId="77777777" w:rsidR="00672C70" w:rsidRPr="007B4467" w:rsidRDefault="00672C70" w:rsidP="00672C70">
      <w:pPr>
        <w:pStyle w:val="H6"/>
      </w:pPr>
      <w:r w:rsidRPr="007B4467">
        <w:t>Comments column</w:t>
      </w:r>
    </w:p>
    <w:p w14:paraId="1E7C3EF3" w14:textId="77777777" w:rsidR="00672C70" w:rsidRPr="007B4467" w:rsidRDefault="00672C70" w:rsidP="00672C70">
      <w:r w:rsidRPr="007B4467">
        <w:t>This column is left blank for particular use by the reader of the present document.</w:t>
      </w:r>
    </w:p>
    <w:p w14:paraId="1F87A5B4" w14:textId="77777777" w:rsidR="00672C70" w:rsidRPr="007B4467" w:rsidRDefault="00672C70" w:rsidP="00672C70">
      <w:pPr>
        <w:pStyle w:val="H6"/>
      </w:pPr>
      <w:r w:rsidRPr="007B4467">
        <w:lastRenderedPageBreak/>
        <w:t>References to items</w:t>
      </w:r>
    </w:p>
    <w:p w14:paraId="31ECB16D" w14:textId="77777777" w:rsidR="00672C70" w:rsidRPr="007B4467" w:rsidRDefault="00672C70" w:rsidP="00672C70">
      <w:pPr>
        <w:keepNext/>
        <w:keepLines/>
      </w:pPr>
      <w:r w:rsidRPr="007B446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7B4467"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94512906"/>
      <w:r w:rsidRPr="007B4467">
        <w:t>A.1.3</w:t>
      </w:r>
      <w:r w:rsidRPr="007B4467">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7B4467" w:rsidRDefault="00672C70" w:rsidP="00672C70">
      <w:r w:rsidRPr="007B4467">
        <w:t>The supplier of the implementation may complete the ICS proforma in each of the spaces provided. More detailed instructions are given at the beginning of the different clauses of the ICS proforma.</w:t>
      </w:r>
    </w:p>
    <w:p w14:paraId="0DE985DD" w14:textId="77777777" w:rsidR="00672C70" w:rsidRPr="007B4467"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94512907"/>
      <w:r w:rsidRPr="007B4467">
        <w:t>A.2</w:t>
      </w:r>
      <w:r w:rsidRPr="007B4467">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7B4467" w:rsidRDefault="00672C70" w:rsidP="00672C70">
      <w:r w:rsidRPr="007B4467">
        <w:t>Identification of the User Equipment should be filled in so as to provide as much detail as possible regarding version numbers and configuration options.</w:t>
      </w:r>
    </w:p>
    <w:p w14:paraId="547F5A1C" w14:textId="77777777" w:rsidR="00672C70" w:rsidRPr="007B4467" w:rsidRDefault="00672C70" w:rsidP="00672C70">
      <w:r w:rsidRPr="007B4467">
        <w:t>The product supplier information and client information should both be filled in if they are different.</w:t>
      </w:r>
    </w:p>
    <w:p w14:paraId="34B0BB3D" w14:textId="77777777" w:rsidR="00672C70" w:rsidRPr="007B4467" w:rsidRDefault="00672C70" w:rsidP="00672C70">
      <w:r w:rsidRPr="007B4467">
        <w:t>A person who can answer queries regarding information supplied in the ICS should be named as the contact person.</w:t>
      </w:r>
    </w:p>
    <w:p w14:paraId="7B0BEF8B" w14:textId="77777777" w:rsidR="00672C70" w:rsidRPr="007B4467"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94512908"/>
      <w:r w:rsidRPr="007B4467">
        <w:t>A.2.1</w:t>
      </w:r>
      <w:r w:rsidRPr="007B4467">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7B4467" w:rsidRDefault="00672C70" w:rsidP="00672C70">
      <w:pPr>
        <w:tabs>
          <w:tab w:val="right" w:leader="dot" w:pos="9356"/>
        </w:tabs>
      </w:pPr>
      <w:r w:rsidRPr="007B4467">
        <w:tab/>
      </w:r>
    </w:p>
    <w:p w14:paraId="3884B228" w14:textId="77777777" w:rsidR="00672C70" w:rsidRPr="007B4467"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94512909"/>
      <w:r w:rsidRPr="007B4467">
        <w:t>A.2.2</w:t>
      </w:r>
      <w:r w:rsidRPr="007B4467">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7B4467" w:rsidRDefault="00672C70" w:rsidP="00672C70">
      <w:r w:rsidRPr="007B4467">
        <w:t>UEUT name:</w:t>
      </w:r>
    </w:p>
    <w:p w14:paraId="62C8663E" w14:textId="77777777" w:rsidR="00672C70" w:rsidRPr="007B4467" w:rsidRDefault="00672C70" w:rsidP="00672C70">
      <w:pPr>
        <w:tabs>
          <w:tab w:val="right" w:leader="dot" w:pos="9356"/>
        </w:tabs>
      </w:pPr>
      <w:r w:rsidRPr="007B4467">
        <w:tab/>
      </w:r>
    </w:p>
    <w:p w14:paraId="3D0740D3" w14:textId="77777777" w:rsidR="00672C70" w:rsidRPr="007B4467" w:rsidRDefault="00672C70" w:rsidP="00672C70">
      <w:pPr>
        <w:tabs>
          <w:tab w:val="right" w:leader="dot" w:pos="9356"/>
        </w:tabs>
      </w:pPr>
      <w:r w:rsidRPr="007B4467">
        <w:tab/>
      </w:r>
    </w:p>
    <w:p w14:paraId="5A4EB27F" w14:textId="77777777" w:rsidR="00672C70" w:rsidRPr="007B4467" w:rsidRDefault="00672C70" w:rsidP="00672C70">
      <w:r w:rsidRPr="007B4467">
        <w:t>Hardware configuration:</w:t>
      </w:r>
    </w:p>
    <w:p w14:paraId="182295CB" w14:textId="77777777" w:rsidR="00672C70" w:rsidRPr="007B4467" w:rsidRDefault="00672C70" w:rsidP="00672C70">
      <w:pPr>
        <w:tabs>
          <w:tab w:val="right" w:leader="dot" w:pos="9356"/>
        </w:tabs>
      </w:pPr>
      <w:r w:rsidRPr="007B4467">
        <w:tab/>
      </w:r>
    </w:p>
    <w:p w14:paraId="01D9568E" w14:textId="77777777" w:rsidR="00672C70" w:rsidRPr="007B4467" w:rsidRDefault="00672C70" w:rsidP="00672C70">
      <w:pPr>
        <w:tabs>
          <w:tab w:val="right" w:leader="dot" w:pos="9356"/>
        </w:tabs>
      </w:pPr>
      <w:r w:rsidRPr="007B4467">
        <w:tab/>
      </w:r>
    </w:p>
    <w:p w14:paraId="09DA35D8" w14:textId="77777777" w:rsidR="00672C70" w:rsidRPr="007B4467" w:rsidRDefault="00672C70" w:rsidP="00672C70">
      <w:pPr>
        <w:tabs>
          <w:tab w:val="right" w:leader="dot" w:pos="9356"/>
        </w:tabs>
      </w:pPr>
      <w:r w:rsidRPr="007B4467">
        <w:tab/>
      </w:r>
    </w:p>
    <w:p w14:paraId="1350520D" w14:textId="77777777" w:rsidR="00672C70" w:rsidRPr="007B4467" w:rsidRDefault="00672C70" w:rsidP="00672C70">
      <w:r w:rsidRPr="007B4467">
        <w:t>Software configuration:</w:t>
      </w:r>
    </w:p>
    <w:p w14:paraId="0B687823" w14:textId="77777777" w:rsidR="00672C70" w:rsidRPr="007B4467" w:rsidRDefault="00672C70" w:rsidP="00672C70">
      <w:pPr>
        <w:tabs>
          <w:tab w:val="right" w:leader="dot" w:pos="9356"/>
        </w:tabs>
      </w:pPr>
      <w:r w:rsidRPr="007B4467">
        <w:tab/>
      </w:r>
    </w:p>
    <w:p w14:paraId="41D57C84" w14:textId="77777777" w:rsidR="00672C70" w:rsidRPr="007B4467" w:rsidRDefault="00672C70" w:rsidP="00672C70">
      <w:pPr>
        <w:tabs>
          <w:tab w:val="right" w:leader="dot" w:pos="9356"/>
        </w:tabs>
      </w:pPr>
      <w:r w:rsidRPr="007B4467">
        <w:tab/>
      </w:r>
    </w:p>
    <w:p w14:paraId="3616B313" w14:textId="77777777" w:rsidR="00672C70" w:rsidRPr="007B4467" w:rsidRDefault="00672C70" w:rsidP="00672C70">
      <w:pPr>
        <w:tabs>
          <w:tab w:val="right" w:leader="dot" w:pos="9356"/>
        </w:tabs>
      </w:pPr>
      <w:r w:rsidRPr="007B4467">
        <w:tab/>
      </w:r>
    </w:p>
    <w:p w14:paraId="1FE0BD44" w14:textId="77777777" w:rsidR="00672C70" w:rsidRPr="007B4467"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94512910"/>
      <w:r w:rsidRPr="007B4467">
        <w:lastRenderedPageBreak/>
        <w:t>A.2.3</w:t>
      </w:r>
      <w:r w:rsidRPr="007B4467">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7B4467" w:rsidRDefault="00672C70" w:rsidP="00672C70">
      <w:pPr>
        <w:keepNext/>
        <w:keepLines/>
      </w:pPr>
      <w:r w:rsidRPr="007B4467">
        <w:t>Name:</w:t>
      </w:r>
    </w:p>
    <w:p w14:paraId="501719EA" w14:textId="77777777" w:rsidR="00672C70" w:rsidRPr="007B4467" w:rsidRDefault="00672C70" w:rsidP="00672C70">
      <w:pPr>
        <w:keepNext/>
        <w:keepLines/>
        <w:tabs>
          <w:tab w:val="right" w:leader="dot" w:pos="9356"/>
        </w:tabs>
      </w:pPr>
      <w:r w:rsidRPr="007B4467">
        <w:tab/>
      </w:r>
    </w:p>
    <w:p w14:paraId="214A05D8" w14:textId="77777777" w:rsidR="00672C70" w:rsidRPr="007B4467" w:rsidRDefault="00672C70" w:rsidP="00672C70">
      <w:pPr>
        <w:keepNext/>
        <w:keepLines/>
      </w:pPr>
      <w:r w:rsidRPr="007B4467">
        <w:t>Address:</w:t>
      </w:r>
    </w:p>
    <w:p w14:paraId="2FCEEF29" w14:textId="77777777" w:rsidR="00672C70" w:rsidRPr="007B4467" w:rsidRDefault="00672C70" w:rsidP="00672C70">
      <w:pPr>
        <w:keepNext/>
        <w:tabs>
          <w:tab w:val="right" w:leader="dot" w:pos="9356"/>
        </w:tabs>
      </w:pPr>
      <w:r w:rsidRPr="007B4467">
        <w:tab/>
      </w:r>
    </w:p>
    <w:p w14:paraId="30B9BA82" w14:textId="77777777" w:rsidR="00672C70" w:rsidRPr="007B4467" w:rsidRDefault="00672C70" w:rsidP="00672C70">
      <w:pPr>
        <w:keepNext/>
        <w:tabs>
          <w:tab w:val="right" w:leader="dot" w:pos="9356"/>
        </w:tabs>
      </w:pPr>
      <w:r w:rsidRPr="007B4467">
        <w:tab/>
      </w:r>
    </w:p>
    <w:p w14:paraId="6034D30F" w14:textId="77777777" w:rsidR="00672C70" w:rsidRPr="007B4467" w:rsidRDefault="00672C70" w:rsidP="00672C70">
      <w:pPr>
        <w:tabs>
          <w:tab w:val="right" w:leader="dot" w:pos="9356"/>
        </w:tabs>
      </w:pPr>
      <w:r w:rsidRPr="007B4467">
        <w:tab/>
      </w:r>
    </w:p>
    <w:p w14:paraId="6591CB60" w14:textId="77777777" w:rsidR="00672C70" w:rsidRPr="007B4467" w:rsidRDefault="00672C70" w:rsidP="00672C70">
      <w:r w:rsidRPr="007B4467">
        <w:t>Telephone number:</w:t>
      </w:r>
    </w:p>
    <w:p w14:paraId="2534156B" w14:textId="77777777" w:rsidR="00672C70" w:rsidRPr="007B4467" w:rsidRDefault="00672C70" w:rsidP="00672C70">
      <w:pPr>
        <w:tabs>
          <w:tab w:val="right" w:leader="dot" w:pos="9356"/>
        </w:tabs>
      </w:pPr>
      <w:r w:rsidRPr="007B4467">
        <w:tab/>
      </w:r>
    </w:p>
    <w:p w14:paraId="5A2660CB" w14:textId="77777777" w:rsidR="00672C70" w:rsidRPr="007B4467" w:rsidRDefault="00672C70" w:rsidP="00672C70">
      <w:r w:rsidRPr="007B4467">
        <w:t>Facsimile number:</w:t>
      </w:r>
    </w:p>
    <w:p w14:paraId="0D5C2B0F" w14:textId="77777777" w:rsidR="00672C70" w:rsidRPr="007B4467" w:rsidRDefault="00672C70" w:rsidP="00672C70">
      <w:pPr>
        <w:tabs>
          <w:tab w:val="right" w:leader="dot" w:pos="9356"/>
        </w:tabs>
      </w:pPr>
      <w:r w:rsidRPr="007B4467">
        <w:tab/>
      </w:r>
    </w:p>
    <w:p w14:paraId="23EC93BA" w14:textId="77777777" w:rsidR="00672C70" w:rsidRPr="007B4467" w:rsidRDefault="00672C70" w:rsidP="00672C70">
      <w:r w:rsidRPr="007B4467">
        <w:t>E-mail address:</w:t>
      </w:r>
    </w:p>
    <w:p w14:paraId="45EBFFAA" w14:textId="77777777" w:rsidR="00672C70" w:rsidRPr="007B4467" w:rsidRDefault="00672C70" w:rsidP="00672C70">
      <w:pPr>
        <w:tabs>
          <w:tab w:val="right" w:leader="dot" w:pos="9356"/>
        </w:tabs>
      </w:pPr>
      <w:r w:rsidRPr="007B4467">
        <w:tab/>
      </w:r>
    </w:p>
    <w:p w14:paraId="09BC0656" w14:textId="77777777" w:rsidR="00672C70" w:rsidRPr="007B4467" w:rsidRDefault="00672C70" w:rsidP="00672C70">
      <w:r w:rsidRPr="007B4467">
        <w:t>Additional information:</w:t>
      </w:r>
    </w:p>
    <w:p w14:paraId="0D4BC219" w14:textId="77777777" w:rsidR="00672C70" w:rsidRPr="007B4467" w:rsidRDefault="00672C70" w:rsidP="00672C70">
      <w:pPr>
        <w:tabs>
          <w:tab w:val="right" w:leader="dot" w:pos="9356"/>
        </w:tabs>
      </w:pPr>
      <w:r w:rsidRPr="007B4467">
        <w:tab/>
      </w:r>
    </w:p>
    <w:p w14:paraId="2E61FD0B" w14:textId="77777777" w:rsidR="00672C70" w:rsidRPr="007B4467" w:rsidRDefault="00672C70" w:rsidP="00672C70">
      <w:pPr>
        <w:tabs>
          <w:tab w:val="right" w:leader="dot" w:pos="9356"/>
        </w:tabs>
      </w:pPr>
      <w:r w:rsidRPr="007B4467">
        <w:tab/>
      </w:r>
    </w:p>
    <w:p w14:paraId="00355F2C" w14:textId="77777777" w:rsidR="00672C70" w:rsidRPr="007B4467" w:rsidRDefault="00672C70" w:rsidP="00672C70">
      <w:pPr>
        <w:tabs>
          <w:tab w:val="right" w:leader="dot" w:pos="9356"/>
        </w:tabs>
      </w:pPr>
      <w:r w:rsidRPr="007B4467">
        <w:tab/>
      </w:r>
    </w:p>
    <w:p w14:paraId="1A90DC1A" w14:textId="77777777" w:rsidR="00672C70" w:rsidRPr="007B4467"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94512911"/>
      <w:r w:rsidRPr="007B4467">
        <w:t>A.2.4</w:t>
      </w:r>
      <w:r w:rsidRPr="007B4467">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7B4467" w:rsidRDefault="00672C70" w:rsidP="00672C70">
      <w:r w:rsidRPr="007B4467">
        <w:t>Name:</w:t>
      </w:r>
    </w:p>
    <w:p w14:paraId="580D1BFD" w14:textId="77777777" w:rsidR="00672C70" w:rsidRPr="007B4467" w:rsidRDefault="00672C70" w:rsidP="00672C70">
      <w:pPr>
        <w:tabs>
          <w:tab w:val="right" w:leader="dot" w:pos="9356"/>
        </w:tabs>
      </w:pPr>
      <w:r w:rsidRPr="007B4467">
        <w:tab/>
      </w:r>
    </w:p>
    <w:p w14:paraId="09F7A808" w14:textId="77777777" w:rsidR="00672C70" w:rsidRPr="007B4467" w:rsidRDefault="00672C70" w:rsidP="00672C70">
      <w:r w:rsidRPr="007B4467">
        <w:t>Address:</w:t>
      </w:r>
    </w:p>
    <w:p w14:paraId="7CF5FCB1" w14:textId="77777777" w:rsidR="00672C70" w:rsidRPr="007B4467" w:rsidRDefault="00672C70" w:rsidP="00672C70">
      <w:pPr>
        <w:tabs>
          <w:tab w:val="right" w:leader="dot" w:pos="9356"/>
        </w:tabs>
      </w:pPr>
      <w:r w:rsidRPr="007B4467">
        <w:tab/>
      </w:r>
    </w:p>
    <w:p w14:paraId="03EBFE93" w14:textId="77777777" w:rsidR="00672C70" w:rsidRPr="007B4467" w:rsidRDefault="00672C70" w:rsidP="00672C70">
      <w:pPr>
        <w:tabs>
          <w:tab w:val="right" w:leader="dot" w:pos="9356"/>
        </w:tabs>
      </w:pPr>
      <w:r w:rsidRPr="007B4467">
        <w:tab/>
      </w:r>
    </w:p>
    <w:p w14:paraId="0F921304" w14:textId="77777777" w:rsidR="00672C70" w:rsidRPr="007B4467" w:rsidRDefault="00672C70" w:rsidP="00672C70">
      <w:pPr>
        <w:tabs>
          <w:tab w:val="right" w:leader="dot" w:pos="9356"/>
        </w:tabs>
      </w:pPr>
      <w:r w:rsidRPr="007B4467">
        <w:tab/>
      </w:r>
    </w:p>
    <w:p w14:paraId="71F02A1C" w14:textId="77777777" w:rsidR="00672C70" w:rsidRPr="007B4467" w:rsidRDefault="00672C70" w:rsidP="00672C70">
      <w:r w:rsidRPr="007B4467">
        <w:t>Telephone number:</w:t>
      </w:r>
    </w:p>
    <w:p w14:paraId="258C7414" w14:textId="77777777" w:rsidR="00672C70" w:rsidRPr="007B4467" w:rsidRDefault="00672C70" w:rsidP="00672C70">
      <w:pPr>
        <w:tabs>
          <w:tab w:val="right" w:leader="dot" w:pos="9356"/>
        </w:tabs>
      </w:pPr>
      <w:r w:rsidRPr="007B4467">
        <w:tab/>
      </w:r>
    </w:p>
    <w:p w14:paraId="184DD924" w14:textId="77777777" w:rsidR="00672C70" w:rsidRPr="007B4467" w:rsidRDefault="00672C70" w:rsidP="00672C70">
      <w:r w:rsidRPr="007B4467">
        <w:t>Facsimile number:</w:t>
      </w:r>
    </w:p>
    <w:p w14:paraId="7D90048E" w14:textId="77777777" w:rsidR="00672C70" w:rsidRPr="007B4467" w:rsidRDefault="00672C70" w:rsidP="00672C70">
      <w:pPr>
        <w:tabs>
          <w:tab w:val="right" w:leader="dot" w:pos="9356"/>
        </w:tabs>
      </w:pPr>
      <w:r w:rsidRPr="007B4467">
        <w:tab/>
      </w:r>
    </w:p>
    <w:p w14:paraId="190BAA8F" w14:textId="77777777" w:rsidR="00672C70" w:rsidRPr="007B4467" w:rsidRDefault="00672C70" w:rsidP="00672C70">
      <w:r w:rsidRPr="007B4467">
        <w:t>E-mail address:</w:t>
      </w:r>
    </w:p>
    <w:p w14:paraId="6F9AE3DF" w14:textId="77777777" w:rsidR="00672C70" w:rsidRPr="007B4467" w:rsidRDefault="00672C70" w:rsidP="00672C70">
      <w:pPr>
        <w:tabs>
          <w:tab w:val="right" w:leader="dot" w:pos="9356"/>
        </w:tabs>
      </w:pPr>
      <w:r w:rsidRPr="007B4467">
        <w:tab/>
      </w:r>
    </w:p>
    <w:p w14:paraId="2424DD7F" w14:textId="77777777" w:rsidR="00672C70" w:rsidRPr="007B4467" w:rsidRDefault="00672C70" w:rsidP="00672C70">
      <w:pPr>
        <w:keepNext/>
        <w:keepLines/>
      </w:pPr>
      <w:r w:rsidRPr="007B4467">
        <w:lastRenderedPageBreak/>
        <w:t>Additional information:</w:t>
      </w:r>
    </w:p>
    <w:p w14:paraId="355211CD" w14:textId="77777777" w:rsidR="00672C70" w:rsidRPr="007B4467" w:rsidRDefault="00672C70" w:rsidP="00672C70">
      <w:pPr>
        <w:keepNext/>
        <w:keepLines/>
        <w:tabs>
          <w:tab w:val="right" w:leader="dot" w:pos="9356"/>
        </w:tabs>
        <w:spacing w:after="120"/>
      </w:pPr>
      <w:r w:rsidRPr="007B4467">
        <w:tab/>
      </w:r>
    </w:p>
    <w:p w14:paraId="2881B5F3" w14:textId="77777777" w:rsidR="00672C70" w:rsidRPr="007B4467" w:rsidRDefault="00672C70" w:rsidP="00672C70">
      <w:pPr>
        <w:keepNext/>
        <w:keepLines/>
        <w:tabs>
          <w:tab w:val="left" w:leader="dot" w:pos="9356"/>
        </w:tabs>
      </w:pPr>
      <w:r w:rsidRPr="007B4467">
        <w:tab/>
      </w:r>
    </w:p>
    <w:p w14:paraId="132DE1E7" w14:textId="77777777" w:rsidR="00672C70" w:rsidRPr="007B4467" w:rsidRDefault="00672C70" w:rsidP="00672C70">
      <w:pPr>
        <w:keepNext/>
        <w:keepLines/>
        <w:tabs>
          <w:tab w:val="left" w:leader="dot" w:pos="9356"/>
        </w:tabs>
      </w:pPr>
      <w:r w:rsidRPr="007B4467">
        <w:tab/>
      </w:r>
    </w:p>
    <w:p w14:paraId="62401E5A" w14:textId="77777777" w:rsidR="00672C70" w:rsidRPr="007B4467"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94512912"/>
      <w:r w:rsidRPr="007B4467">
        <w:t>A.2.5</w:t>
      </w:r>
      <w:r w:rsidRPr="007B4467">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7B4467" w:rsidRDefault="00672C70" w:rsidP="00672C70">
      <w:pPr>
        <w:keepNext/>
      </w:pPr>
      <w:r w:rsidRPr="007B4467">
        <w:t>Name:</w:t>
      </w:r>
    </w:p>
    <w:p w14:paraId="3BB185E3" w14:textId="77777777" w:rsidR="00672C70" w:rsidRPr="007B4467" w:rsidRDefault="00672C70" w:rsidP="00672C70">
      <w:pPr>
        <w:tabs>
          <w:tab w:val="right" w:leader="dot" w:pos="9356"/>
        </w:tabs>
      </w:pPr>
      <w:r w:rsidRPr="007B4467">
        <w:tab/>
      </w:r>
    </w:p>
    <w:p w14:paraId="246A26C4" w14:textId="77777777" w:rsidR="00672C70" w:rsidRPr="007B4467" w:rsidRDefault="00672C70" w:rsidP="00672C70">
      <w:pPr>
        <w:keepNext/>
      </w:pPr>
      <w:r w:rsidRPr="007B4467">
        <w:t>Telephone number:</w:t>
      </w:r>
    </w:p>
    <w:p w14:paraId="175DE3C1" w14:textId="77777777" w:rsidR="00672C70" w:rsidRPr="007B4467" w:rsidRDefault="00672C70" w:rsidP="00672C70">
      <w:pPr>
        <w:tabs>
          <w:tab w:val="right" w:leader="dot" w:pos="9356"/>
        </w:tabs>
      </w:pPr>
      <w:r w:rsidRPr="007B4467">
        <w:tab/>
      </w:r>
    </w:p>
    <w:p w14:paraId="07F71F96" w14:textId="77777777" w:rsidR="00672C70" w:rsidRPr="007B4467" w:rsidRDefault="00672C70" w:rsidP="00672C70">
      <w:pPr>
        <w:keepNext/>
      </w:pPr>
      <w:r w:rsidRPr="007B4467">
        <w:t>Facsimile number:</w:t>
      </w:r>
    </w:p>
    <w:p w14:paraId="2E836102" w14:textId="77777777" w:rsidR="00672C70" w:rsidRPr="007B4467" w:rsidRDefault="00672C70" w:rsidP="00672C70">
      <w:pPr>
        <w:tabs>
          <w:tab w:val="right" w:leader="dot" w:pos="9356"/>
        </w:tabs>
      </w:pPr>
      <w:r w:rsidRPr="007B4467">
        <w:tab/>
      </w:r>
    </w:p>
    <w:p w14:paraId="012D6751" w14:textId="77777777" w:rsidR="00672C70" w:rsidRPr="007B4467" w:rsidRDefault="00672C70" w:rsidP="00672C70">
      <w:r w:rsidRPr="007B4467">
        <w:t>E-mail address:</w:t>
      </w:r>
    </w:p>
    <w:p w14:paraId="45E13CE2" w14:textId="77777777" w:rsidR="00672C70" w:rsidRPr="007B4467" w:rsidRDefault="00672C70" w:rsidP="00672C70">
      <w:pPr>
        <w:tabs>
          <w:tab w:val="right" w:leader="dot" w:pos="9356"/>
        </w:tabs>
      </w:pPr>
      <w:r w:rsidRPr="007B4467">
        <w:tab/>
      </w:r>
    </w:p>
    <w:p w14:paraId="6CE97541" w14:textId="77777777" w:rsidR="00672C70" w:rsidRPr="007B4467" w:rsidRDefault="00672C70" w:rsidP="00672C70">
      <w:r w:rsidRPr="007B4467">
        <w:t>Additional information:</w:t>
      </w:r>
    </w:p>
    <w:p w14:paraId="53442B09" w14:textId="77777777" w:rsidR="00672C70" w:rsidRPr="007B4467" w:rsidRDefault="00672C70" w:rsidP="00672C70">
      <w:pPr>
        <w:tabs>
          <w:tab w:val="right" w:leader="dot" w:pos="9356"/>
        </w:tabs>
      </w:pPr>
      <w:r w:rsidRPr="007B4467">
        <w:tab/>
      </w:r>
    </w:p>
    <w:p w14:paraId="7933CBD0" w14:textId="77777777" w:rsidR="00672C70" w:rsidRPr="007B4467" w:rsidRDefault="00672C70" w:rsidP="00672C70">
      <w:pPr>
        <w:tabs>
          <w:tab w:val="right" w:leader="dot" w:pos="9356"/>
        </w:tabs>
      </w:pPr>
      <w:r w:rsidRPr="007B4467">
        <w:tab/>
      </w:r>
    </w:p>
    <w:p w14:paraId="531ED8B5" w14:textId="77777777" w:rsidR="00672C70" w:rsidRPr="007B4467"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94512913"/>
      <w:r w:rsidRPr="007B4467">
        <w:t>A.3</w:t>
      </w:r>
      <w:r w:rsidRPr="007B4467">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7B4467" w:rsidRDefault="00672C70" w:rsidP="000C7438">
      <w:r w:rsidRPr="007B4467">
        <w:t>This ICS proforma applies to the 3GPP standards listed in the normative references clause of the present document.</w:t>
      </w:r>
    </w:p>
    <w:p w14:paraId="1865A4DC" w14:textId="77777777" w:rsidR="004C7DD8" w:rsidRPr="007B4467"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94512914"/>
      <w:r w:rsidRPr="007B4467">
        <w:t>A.4</w:t>
      </w:r>
      <w:r w:rsidRPr="007B4467">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7B4467"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94512915"/>
      <w:r w:rsidRPr="007B4467">
        <w:t>A.4.1</w:t>
      </w:r>
      <w:r w:rsidRPr="007B4467">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7B4467" w:rsidRDefault="004C7DD8" w:rsidP="004C7DD8">
      <w:pPr>
        <w:pStyle w:val="TH"/>
      </w:pPr>
      <w:r w:rsidRPr="007B4467">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7B4467"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7B4467" w:rsidRDefault="004C7DD8">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7B4467" w:rsidRDefault="004C7DD8">
            <w:pPr>
              <w:pStyle w:val="TAH"/>
              <w:rPr>
                <w:lang w:eastAsia="en-US"/>
              </w:rPr>
            </w:pP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7B4467" w:rsidRDefault="004C7DD8">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7B4467" w:rsidRDefault="004C7DD8">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7B4467" w:rsidRDefault="004C7DD8">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7B4467" w:rsidRDefault="004C7DD8">
            <w:pPr>
              <w:pStyle w:val="TAH"/>
              <w:rPr>
                <w:lang w:eastAsia="en-US"/>
              </w:rPr>
            </w:pPr>
            <w:r w:rsidRPr="007B4467">
              <w:rPr>
                <w:lang w:eastAsia="en-US"/>
              </w:rPr>
              <w:t>Comments</w:t>
            </w:r>
          </w:p>
        </w:tc>
      </w:tr>
      <w:tr w:rsidR="004C7DD8" w:rsidRPr="007B4467"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7B4467" w:rsidRDefault="004C7DD8">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7B4467" w:rsidRDefault="004C7DD8" w:rsidP="000C7438">
            <w:pPr>
              <w:pStyle w:val="TAL"/>
              <w:rPr>
                <w:lang w:eastAsia="en-US"/>
              </w:rPr>
            </w:pPr>
            <w:r w:rsidRPr="007B4467">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7B4467" w:rsidRDefault="004C7DD8" w:rsidP="003A0F41">
            <w:pPr>
              <w:pStyle w:val="TAL"/>
              <w:rPr>
                <w:lang w:eastAsia="en-US"/>
              </w:rPr>
            </w:pPr>
            <w:r w:rsidRPr="007B4467">
              <w:rPr>
                <w:lang w:eastAsia="en-US"/>
              </w:rPr>
              <w:t>38.101</w:t>
            </w:r>
            <w:r w:rsidR="003A0F41"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7B4467" w:rsidRDefault="004C7DD8">
            <w:pPr>
              <w:pStyle w:val="TAL"/>
              <w:rPr>
                <w:lang w:eastAsia="en-US"/>
              </w:rPr>
            </w:pPr>
            <w:r w:rsidRPr="007B4467">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7B4467" w:rsidRDefault="004C7DD8">
            <w:pPr>
              <w:pStyle w:val="TAL"/>
              <w:rPr>
                <w:lang w:eastAsia="en-US"/>
              </w:rPr>
            </w:pPr>
          </w:p>
        </w:tc>
      </w:tr>
      <w:tr w:rsidR="004C7DD8" w:rsidRPr="007B4467"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7B4467" w:rsidRDefault="004C7DD8">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7B4467" w:rsidRDefault="004C7DD8">
            <w:pPr>
              <w:pStyle w:val="TAL"/>
              <w:rPr>
                <w:lang w:eastAsia="en-US"/>
              </w:rPr>
            </w:pPr>
            <w:r w:rsidRPr="007B4467">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7B4467" w:rsidRDefault="004C7DD8" w:rsidP="003A0F41">
            <w:pPr>
              <w:pStyle w:val="TAL"/>
              <w:rPr>
                <w:lang w:eastAsia="en-US"/>
              </w:rPr>
            </w:pPr>
            <w:r w:rsidRPr="007B4467">
              <w:rPr>
                <w:lang w:eastAsia="en-US"/>
              </w:rPr>
              <w:t>38.101</w:t>
            </w:r>
            <w:r w:rsidR="003A0F41" w:rsidRPr="007B4467">
              <w:rPr>
                <w:lang w:eastAsia="en-US"/>
              </w:rPr>
              <w:t>-1,</w:t>
            </w:r>
          </w:p>
          <w:p w14:paraId="60CD18B1" w14:textId="77777777" w:rsidR="004C7DD8" w:rsidRPr="007B4467" w:rsidRDefault="003A0F41" w:rsidP="003A0F41">
            <w:pPr>
              <w:pStyle w:val="TAL"/>
              <w:rPr>
                <w:lang w:eastAsia="en-US"/>
              </w:rPr>
            </w:pPr>
            <w:r w:rsidRPr="007B4467">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7B4467" w:rsidRDefault="004C7DD8">
            <w:pPr>
              <w:pStyle w:val="TAL"/>
              <w:rPr>
                <w:lang w:eastAsia="en-US"/>
              </w:rPr>
            </w:pPr>
            <w:r w:rsidRPr="007B4467">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7B4467" w:rsidRDefault="004C7DD8">
            <w:pPr>
              <w:pStyle w:val="TAL"/>
              <w:rPr>
                <w:lang w:eastAsia="en-US"/>
              </w:rPr>
            </w:pPr>
          </w:p>
        </w:tc>
      </w:tr>
      <w:tr w:rsidR="00B43043" w:rsidRPr="007B4467"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7B4467" w:rsidRDefault="00B43043" w:rsidP="00B43043">
            <w:pPr>
              <w:pStyle w:val="TAC"/>
              <w:rPr>
                <w:lang w:eastAsia="en-US"/>
              </w:rPr>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7B4467" w:rsidRDefault="00B43043" w:rsidP="00B43043">
            <w:pPr>
              <w:pStyle w:val="TAL"/>
              <w:rPr>
                <w:lang w:eastAsia="en-US"/>
              </w:rPr>
            </w:pPr>
            <w:r w:rsidRPr="007B4467">
              <w:t>NR sidelink</w:t>
            </w:r>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7B4467" w:rsidRDefault="00B43043" w:rsidP="00B43043">
            <w:pPr>
              <w:pStyle w:val="TAL"/>
              <w:rPr>
                <w:lang w:eastAsia="en-US"/>
              </w:rPr>
            </w:pPr>
            <w:r w:rsidRPr="007B4467">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7B4467" w:rsidRDefault="00B43043" w:rsidP="00B43043">
            <w:pPr>
              <w:pStyle w:val="TAC"/>
              <w:rPr>
                <w:lang w:eastAsia="en-US"/>
              </w:rPr>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7B4467" w:rsidRDefault="00B43043" w:rsidP="00B43043">
            <w:pPr>
              <w:pStyle w:val="TAL"/>
              <w:rPr>
                <w:lang w:eastAsia="en-US"/>
              </w:rPr>
            </w:pPr>
            <w:r w:rsidRPr="007B4467">
              <w:t>pc_nrSL</w:t>
            </w:r>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7B4467" w:rsidRDefault="00B43043" w:rsidP="00B43043">
            <w:pPr>
              <w:pStyle w:val="TAL"/>
              <w:rPr>
                <w:lang w:eastAsia="en-US"/>
              </w:rPr>
            </w:pPr>
          </w:p>
        </w:tc>
      </w:tr>
    </w:tbl>
    <w:p w14:paraId="2BEC4C7B" w14:textId="77777777" w:rsidR="004C7DD8" w:rsidRPr="007B4467" w:rsidRDefault="004C7DD8" w:rsidP="004C7DD8"/>
    <w:p w14:paraId="233EC355" w14:textId="77777777" w:rsidR="004C7DD8" w:rsidRPr="007B4467" w:rsidRDefault="004C7DD8" w:rsidP="004C7DD8">
      <w:pPr>
        <w:pStyle w:val="TH"/>
      </w:pPr>
      <w:r w:rsidRPr="007B4467">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7B446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7B4467" w:rsidRDefault="004C7DD8">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7B4467" w:rsidRDefault="004C7DD8">
            <w:pPr>
              <w:pStyle w:val="TAH"/>
              <w:rPr>
                <w:lang w:eastAsia="en-US"/>
              </w:rPr>
            </w:pPr>
            <w:r w:rsidRPr="007B446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7B4467" w:rsidRDefault="004C7DD8">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7B4467" w:rsidRDefault="004C7DD8">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7B4467" w:rsidRDefault="004C7DD8">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7B4467" w:rsidRDefault="004C7DD8">
            <w:pPr>
              <w:pStyle w:val="TAH"/>
              <w:rPr>
                <w:lang w:eastAsia="en-US"/>
              </w:rPr>
            </w:pPr>
            <w:r w:rsidRPr="007B4467">
              <w:rPr>
                <w:lang w:eastAsia="en-US"/>
              </w:rPr>
              <w:t>Comments</w:t>
            </w:r>
          </w:p>
        </w:tc>
      </w:tr>
      <w:tr w:rsidR="004C7DD8" w:rsidRPr="007B446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7B4467" w:rsidRDefault="004C7DD8">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7B4467" w:rsidRDefault="00A22D52">
            <w:pPr>
              <w:pStyle w:val="TAL"/>
              <w:rPr>
                <w:lang w:eastAsia="en-US"/>
              </w:rPr>
            </w:pPr>
            <w:r w:rsidRPr="007B4467">
              <w:rPr>
                <w:lang w:eastAsia="en-US"/>
              </w:rPr>
              <w:t>M</w:t>
            </w:r>
            <w:r w:rsidR="004C7DD8" w:rsidRPr="007B446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7B4467" w:rsidRDefault="004C7DD8" w:rsidP="00B63410">
            <w:pPr>
              <w:pStyle w:val="TAL"/>
              <w:rPr>
                <w:lang w:eastAsia="en-US"/>
              </w:rPr>
            </w:pPr>
            <w:r w:rsidRPr="007B4467">
              <w:rPr>
                <w:lang w:eastAsia="en-US"/>
              </w:rPr>
              <w:t>38.101</w:t>
            </w:r>
            <w:r w:rsidR="00D82135" w:rsidRPr="007B4467">
              <w:t>-1</w:t>
            </w:r>
            <w:r w:rsidRPr="007B4467">
              <w:rPr>
                <w:lang w:eastAsia="en-US"/>
              </w:rPr>
              <w:t xml:space="preserve">, </w:t>
            </w:r>
            <w:r w:rsidR="00B63410" w:rsidRPr="007B446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7B4467" w:rsidRDefault="004C7DD8">
            <w:pPr>
              <w:pStyle w:val="TAL"/>
              <w:rPr>
                <w:lang w:eastAsia="en-US"/>
              </w:rPr>
            </w:pPr>
            <w:r w:rsidRPr="007B4467">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7B4467" w:rsidRDefault="004C7DD8">
            <w:pPr>
              <w:pStyle w:val="TAL"/>
              <w:rPr>
                <w:lang w:eastAsia="en-US"/>
              </w:rPr>
            </w:pPr>
          </w:p>
        </w:tc>
      </w:tr>
      <w:tr w:rsidR="004C7DD8" w:rsidRPr="007B446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7B4467" w:rsidRDefault="004C7DD8">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7B4467" w:rsidRDefault="00A22D52">
            <w:pPr>
              <w:pStyle w:val="TAL"/>
              <w:rPr>
                <w:lang w:eastAsia="en-US"/>
              </w:rPr>
            </w:pPr>
            <w:r w:rsidRPr="007B4467">
              <w:rPr>
                <w:lang w:eastAsia="en-US"/>
              </w:rPr>
              <w:t>M</w:t>
            </w:r>
            <w:r w:rsidR="004C7DD8" w:rsidRPr="007B446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7B4467" w:rsidRDefault="004C7DD8" w:rsidP="00D82135">
            <w:pPr>
              <w:pStyle w:val="TAL"/>
            </w:pPr>
            <w:r w:rsidRPr="007B4467">
              <w:rPr>
                <w:lang w:eastAsia="en-US"/>
              </w:rPr>
              <w:t>38.101</w:t>
            </w:r>
            <w:r w:rsidR="00D82135" w:rsidRPr="007B4467">
              <w:t>-1</w:t>
            </w:r>
            <w:r w:rsidRPr="007B4467">
              <w:rPr>
                <w:lang w:eastAsia="en-US"/>
              </w:rPr>
              <w:t xml:space="preserve">, </w:t>
            </w:r>
            <w:r w:rsidR="00B63410" w:rsidRPr="007B4467">
              <w:rPr>
                <w:lang w:eastAsia="en-US"/>
              </w:rPr>
              <w:t>5.2</w:t>
            </w:r>
            <w:r w:rsidR="00D82135" w:rsidRPr="007B4467">
              <w:t>,</w:t>
            </w:r>
          </w:p>
          <w:p w14:paraId="33171FED" w14:textId="77777777" w:rsidR="004C7DD8" w:rsidRPr="007B4467" w:rsidRDefault="00D82135" w:rsidP="00D82135">
            <w:pPr>
              <w:pStyle w:val="TAL"/>
              <w:rPr>
                <w:lang w:eastAsia="en-US"/>
              </w:rPr>
            </w:pPr>
            <w:r w:rsidRPr="007B446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7B4467" w:rsidRDefault="004C7DD8">
            <w:pPr>
              <w:pStyle w:val="TAL"/>
              <w:rPr>
                <w:lang w:eastAsia="en-US"/>
              </w:rPr>
            </w:pPr>
            <w:r w:rsidRPr="007B4467">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7B4467" w:rsidRDefault="004C7DD8">
            <w:pPr>
              <w:pStyle w:val="TAL"/>
              <w:rPr>
                <w:lang w:eastAsia="en-US"/>
              </w:rPr>
            </w:pPr>
          </w:p>
        </w:tc>
      </w:tr>
      <w:tr w:rsidR="00A730D4" w:rsidRPr="007B446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7B4467" w:rsidRDefault="00A730D4" w:rsidP="00617EA3">
            <w:pPr>
              <w:pStyle w:val="TAC"/>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7B4467" w:rsidRDefault="00A730D4" w:rsidP="00617EA3">
            <w:pPr>
              <w:pStyle w:val="TAL"/>
            </w:pPr>
            <w:r w:rsidRPr="007B446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7B4467" w:rsidRDefault="00A730D4" w:rsidP="00617EA3">
            <w:pPr>
              <w:pStyle w:val="TAL"/>
            </w:pPr>
            <w:r w:rsidRPr="007B446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7B4467" w:rsidRDefault="00A730D4" w:rsidP="00617EA3">
            <w:pPr>
              <w:pStyle w:val="TAL"/>
            </w:pPr>
            <w:r w:rsidRPr="007B4467">
              <w:t>pc_nr</w:t>
            </w:r>
            <w:r w:rsidRPr="007B446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7B4467" w:rsidRDefault="00A730D4" w:rsidP="00617EA3">
            <w:pPr>
              <w:pStyle w:val="TAL"/>
            </w:pPr>
          </w:p>
        </w:tc>
      </w:tr>
      <w:tr w:rsidR="00A730D4" w:rsidRPr="007B446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7B4467" w:rsidRDefault="00A730D4" w:rsidP="00617EA3">
            <w:pPr>
              <w:pStyle w:val="TAC"/>
            </w:pPr>
            <w:r w:rsidRPr="007B446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7B4467" w:rsidRDefault="00A730D4" w:rsidP="00617EA3">
            <w:pPr>
              <w:pStyle w:val="TAL"/>
            </w:pPr>
            <w:r w:rsidRPr="007B446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7B4467" w:rsidRDefault="00A730D4" w:rsidP="00617EA3">
            <w:pPr>
              <w:pStyle w:val="TAL"/>
            </w:pPr>
            <w:r w:rsidRPr="007B446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7B4467" w:rsidRDefault="00A730D4" w:rsidP="00617EA3">
            <w:pPr>
              <w:pStyle w:val="TAL"/>
            </w:pPr>
            <w:r w:rsidRPr="007B4467">
              <w:t>pc_nr</w:t>
            </w:r>
            <w:r w:rsidRPr="007B446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7B4467" w:rsidRDefault="00A730D4" w:rsidP="00617EA3">
            <w:pPr>
              <w:pStyle w:val="TAL"/>
            </w:pPr>
          </w:p>
        </w:tc>
      </w:tr>
      <w:tr w:rsidR="00A730D4" w:rsidRPr="007B446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7B4467" w:rsidRDefault="00A730D4" w:rsidP="00617EA3">
            <w:pPr>
              <w:pStyle w:val="TAC"/>
              <w:rPr>
                <w:lang w:eastAsia="zh-CN"/>
              </w:rPr>
            </w:pPr>
            <w:r w:rsidRPr="007B446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7B4467" w:rsidRDefault="00A22D52" w:rsidP="00617EA3">
            <w:pPr>
              <w:pStyle w:val="TAL"/>
            </w:pPr>
            <w:r w:rsidRPr="007B4467">
              <w:t>M</w:t>
            </w:r>
            <w:r w:rsidR="00A730D4" w:rsidRPr="007B4467">
              <w:t xml:space="preserve">ultiple NR </w:t>
            </w:r>
            <w:r w:rsidR="00A730D4" w:rsidRPr="007B4467">
              <w:rPr>
                <w:lang w:eastAsia="zh-CN"/>
              </w:rPr>
              <w:t>SUL</w:t>
            </w:r>
            <w:r w:rsidR="00A730D4" w:rsidRPr="007B446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7B4467" w:rsidRDefault="00A730D4" w:rsidP="00617EA3">
            <w:pPr>
              <w:pStyle w:val="TAL"/>
            </w:pPr>
            <w:r w:rsidRPr="007B4467">
              <w:t>38.101</w:t>
            </w:r>
            <w:r w:rsidR="00D82135" w:rsidRPr="007B4467">
              <w:t>-1</w:t>
            </w:r>
            <w:r w:rsidRPr="007B446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7B4467" w:rsidRDefault="00A730D4" w:rsidP="00617EA3">
            <w:pPr>
              <w:pStyle w:val="TAL"/>
            </w:pPr>
            <w:r w:rsidRPr="007B4467">
              <w:t>pc_nr</w:t>
            </w:r>
            <w:r w:rsidRPr="007B4467">
              <w:rPr>
                <w:lang w:eastAsia="zh-CN"/>
              </w:rPr>
              <w:t>SUL</w:t>
            </w:r>
            <w:r w:rsidRPr="007B4467">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7B4467" w:rsidRDefault="00A730D4" w:rsidP="00617EA3">
            <w:pPr>
              <w:pStyle w:val="TAL"/>
            </w:pPr>
          </w:p>
        </w:tc>
      </w:tr>
      <w:tr w:rsidR="00A730D4" w:rsidRPr="007B446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7B4467" w:rsidRDefault="00A730D4" w:rsidP="00617EA3">
            <w:pPr>
              <w:pStyle w:val="TAC"/>
              <w:rPr>
                <w:lang w:eastAsia="zh-CN"/>
              </w:rPr>
            </w:pPr>
            <w:r w:rsidRPr="007B446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7B4467" w:rsidRDefault="00A22D52" w:rsidP="00617EA3">
            <w:pPr>
              <w:pStyle w:val="TAL"/>
            </w:pPr>
            <w:r w:rsidRPr="007B4467">
              <w:t>M</w:t>
            </w:r>
            <w:r w:rsidR="00A730D4" w:rsidRPr="007B4467">
              <w:t xml:space="preserve">ultiple NR </w:t>
            </w:r>
            <w:r w:rsidR="00A730D4" w:rsidRPr="007B4467">
              <w:rPr>
                <w:lang w:eastAsia="zh-CN"/>
              </w:rPr>
              <w:t>SDL</w:t>
            </w:r>
            <w:r w:rsidR="00A730D4" w:rsidRPr="007B446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7B4467" w:rsidRDefault="00A730D4" w:rsidP="00617EA3">
            <w:pPr>
              <w:pStyle w:val="TAL"/>
            </w:pPr>
            <w:r w:rsidRPr="007B4467">
              <w:t>38.101</w:t>
            </w:r>
            <w:r w:rsidR="00D82135" w:rsidRPr="007B4467">
              <w:t>-1</w:t>
            </w:r>
            <w:r w:rsidRPr="007B446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7B4467" w:rsidRDefault="00A730D4" w:rsidP="00617EA3">
            <w:pPr>
              <w:pStyle w:val="TAL"/>
            </w:pPr>
            <w:r w:rsidRPr="007B4467">
              <w:t>pc_nr</w:t>
            </w:r>
            <w:r w:rsidRPr="007B4467">
              <w:rPr>
                <w:lang w:eastAsia="zh-CN"/>
              </w:rPr>
              <w:t>SDL</w:t>
            </w:r>
            <w:r w:rsidRPr="007B4467">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7B4467" w:rsidRDefault="00A730D4" w:rsidP="00617EA3">
            <w:pPr>
              <w:pStyle w:val="TAL"/>
            </w:pPr>
          </w:p>
        </w:tc>
      </w:tr>
      <w:tr w:rsidR="00C06A6E" w:rsidRPr="007B446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7B4467" w:rsidRDefault="00C06A6E" w:rsidP="00531C95">
            <w:pPr>
              <w:pStyle w:val="TAC"/>
              <w:rPr>
                <w:lang w:eastAsia="zh-CN"/>
              </w:rPr>
            </w:pPr>
            <w:r w:rsidRPr="007B446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7B4467" w:rsidRDefault="00A22D52" w:rsidP="00531C95">
            <w:pPr>
              <w:pStyle w:val="TAL"/>
            </w:pPr>
            <w:r w:rsidRPr="007B4467">
              <w:t>F</w:t>
            </w:r>
            <w:r w:rsidR="00C06A6E" w:rsidRPr="007B446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7B4467" w:rsidRDefault="00C06A6E" w:rsidP="00531C95">
            <w:pPr>
              <w:pStyle w:val="TAL"/>
            </w:pPr>
            <w:r w:rsidRPr="007B4467">
              <w:t>38.101-1</w:t>
            </w:r>
            <w:r w:rsidR="00D82135" w:rsidRPr="007B4467">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7B4467" w:rsidRDefault="00C06A6E" w:rsidP="00531C95">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7B4467" w:rsidRDefault="00C06A6E" w:rsidP="00531C95">
            <w:pPr>
              <w:pStyle w:val="TAL"/>
            </w:pPr>
            <w:r w:rsidRPr="007B446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7B4467" w:rsidRDefault="00C06A6E" w:rsidP="00531C95">
            <w:pPr>
              <w:pStyle w:val="TAL"/>
            </w:pPr>
          </w:p>
        </w:tc>
      </w:tr>
      <w:tr w:rsidR="00C06A6E" w:rsidRPr="007B446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7B4467" w:rsidRDefault="00C06A6E" w:rsidP="00531C95">
            <w:pPr>
              <w:pStyle w:val="TAC"/>
              <w:rPr>
                <w:lang w:eastAsia="zh-CN"/>
              </w:rPr>
            </w:pPr>
            <w:r w:rsidRPr="007B446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7B4467" w:rsidRDefault="00A22D52" w:rsidP="00531C95">
            <w:pPr>
              <w:pStyle w:val="TAL"/>
            </w:pPr>
            <w:r w:rsidRPr="007B4467">
              <w:t>F</w:t>
            </w:r>
            <w:r w:rsidR="00C06A6E" w:rsidRPr="007B446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7B4467" w:rsidRDefault="00C06A6E" w:rsidP="00531C95">
            <w:pPr>
              <w:pStyle w:val="TAL"/>
            </w:pPr>
            <w:r w:rsidRPr="007B4467">
              <w:t>38.101-2</w:t>
            </w:r>
            <w:r w:rsidR="00D82135" w:rsidRPr="007B446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7B4467" w:rsidRDefault="00C06A6E" w:rsidP="00531C95">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7B4467" w:rsidRDefault="00C06A6E" w:rsidP="00531C95">
            <w:pPr>
              <w:pStyle w:val="TAL"/>
            </w:pPr>
            <w:r w:rsidRPr="007B446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7B4467" w:rsidRDefault="00C06A6E" w:rsidP="00531C95">
            <w:pPr>
              <w:pStyle w:val="TAL"/>
            </w:pPr>
          </w:p>
        </w:tc>
      </w:tr>
      <w:tr w:rsidR="004B4B35" w:rsidRPr="007B4467" w14:paraId="45309A41" w14:textId="77777777" w:rsidTr="004B4B3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031764" w14:textId="7A4C669F" w:rsidR="004B4B35" w:rsidRPr="007B4467" w:rsidRDefault="004B4B35" w:rsidP="000D631A">
            <w:pPr>
              <w:pStyle w:val="TAC"/>
              <w:rPr>
                <w:lang w:eastAsia="zh-CN"/>
              </w:rPr>
            </w:pPr>
            <w:r w:rsidRPr="007B4467">
              <w:rPr>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6AA51A63" w14:textId="6D68BF76" w:rsidR="004B4B35" w:rsidRPr="007B4467" w:rsidRDefault="004B4B35" w:rsidP="000D631A">
            <w:pPr>
              <w:pStyle w:val="TAL"/>
            </w:pPr>
            <w:r w:rsidRPr="007B4467">
              <w:t>Frequency range FR1</w:t>
            </w:r>
            <w:r w:rsidR="00EE5A4D" w:rsidRPr="007B4467">
              <w:t>-NTN</w:t>
            </w:r>
          </w:p>
        </w:tc>
        <w:tc>
          <w:tcPr>
            <w:tcW w:w="1170" w:type="dxa"/>
            <w:tcBorders>
              <w:top w:val="single" w:sz="4" w:space="0" w:color="auto"/>
              <w:left w:val="single" w:sz="4" w:space="0" w:color="auto"/>
              <w:bottom w:val="single" w:sz="4" w:space="0" w:color="auto"/>
              <w:right w:val="single" w:sz="4" w:space="0" w:color="auto"/>
            </w:tcBorders>
            <w:hideMark/>
          </w:tcPr>
          <w:p w14:paraId="5AF2379B" w14:textId="77777777" w:rsidR="004B4B35" w:rsidRPr="007B4467" w:rsidRDefault="004B4B35" w:rsidP="000D631A">
            <w:pPr>
              <w:pStyle w:val="TAL"/>
            </w:pPr>
            <w:r w:rsidRPr="007B4467">
              <w:t>38.101-5, 5.1</w:t>
            </w:r>
          </w:p>
        </w:tc>
        <w:tc>
          <w:tcPr>
            <w:tcW w:w="912" w:type="dxa"/>
            <w:tcBorders>
              <w:top w:val="single" w:sz="4" w:space="0" w:color="auto"/>
              <w:left w:val="single" w:sz="4" w:space="0" w:color="auto"/>
              <w:bottom w:val="single" w:sz="4" w:space="0" w:color="auto"/>
              <w:right w:val="single" w:sz="4" w:space="0" w:color="auto"/>
            </w:tcBorders>
            <w:hideMark/>
          </w:tcPr>
          <w:p w14:paraId="194C27E0" w14:textId="77777777" w:rsidR="004B4B35" w:rsidRPr="007B4467" w:rsidRDefault="004B4B35" w:rsidP="000D631A">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hideMark/>
          </w:tcPr>
          <w:p w14:paraId="19A28BCD" w14:textId="3E50C6CE" w:rsidR="004B4B35" w:rsidRPr="007B4467" w:rsidRDefault="004B4B35" w:rsidP="000D631A">
            <w:pPr>
              <w:pStyle w:val="TAL"/>
            </w:pPr>
            <w:r w:rsidRPr="007B4467">
              <w:t>pc_nrFR1</w:t>
            </w:r>
            <w:r w:rsidR="00EE5A4D" w:rsidRPr="007B4467">
              <w:t>_NTN</w:t>
            </w:r>
          </w:p>
        </w:tc>
        <w:tc>
          <w:tcPr>
            <w:tcW w:w="2134" w:type="dxa"/>
            <w:tcBorders>
              <w:top w:val="single" w:sz="4" w:space="0" w:color="auto"/>
              <w:left w:val="single" w:sz="4" w:space="0" w:color="auto"/>
              <w:bottom w:val="single" w:sz="4" w:space="0" w:color="auto"/>
              <w:right w:val="single" w:sz="4" w:space="0" w:color="auto"/>
            </w:tcBorders>
          </w:tcPr>
          <w:p w14:paraId="0BD9FFA2" w14:textId="77777777" w:rsidR="004B4B35" w:rsidRPr="007B4467" w:rsidRDefault="004B4B35" w:rsidP="000D631A">
            <w:pPr>
              <w:pStyle w:val="TAL"/>
            </w:pPr>
          </w:p>
        </w:tc>
      </w:tr>
    </w:tbl>
    <w:p w14:paraId="2610A829" w14:textId="77777777" w:rsidR="003A0F41" w:rsidRPr="007B4467" w:rsidRDefault="003A0F41" w:rsidP="003A0F41"/>
    <w:p w14:paraId="680FFD4A" w14:textId="77777777" w:rsidR="003A0F41" w:rsidRPr="007B4467" w:rsidRDefault="003A0F41" w:rsidP="003A0F41">
      <w:pPr>
        <w:pStyle w:val="TH"/>
      </w:pPr>
      <w:r w:rsidRPr="007B446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7B446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7B4467" w:rsidRDefault="003A0F41" w:rsidP="00B759BC">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7B4467" w:rsidRDefault="003A0F41" w:rsidP="00B759BC">
            <w:pPr>
              <w:pStyle w:val="TAH"/>
              <w:rPr>
                <w:lang w:eastAsia="en-US"/>
              </w:rPr>
            </w:pPr>
            <w:r w:rsidRPr="007B4467">
              <w:rPr>
                <w:lang w:eastAsia="en-US"/>
              </w:rPr>
              <w:t xml:space="preserve">UE </w:t>
            </w:r>
            <w:r w:rsidRPr="007B446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7B4467" w:rsidRDefault="003A0F41" w:rsidP="00B759BC">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7B4467" w:rsidRDefault="003A0F41" w:rsidP="00B759BC">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7B4467" w:rsidRDefault="003A0F41" w:rsidP="00B759BC">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7B4467" w:rsidRDefault="003A0F41" w:rsidP="00B759BC">
            <w:pPr>
              <w:pStyle w:val="TAH"/>
              <w:rPr>
                <w:lang w:eastAsia="en-US"/>
              </w:rPr>
            </w:pPr>
            <w:r w:rsidRPr="007B4467">
              <w:rPr>
                <w:lang w:eastAsia="en-US"/>
              </w:rPr>
              <w:t>Comments</w:t>
            </w:r>
          </w:p>
        </w:tc>
      </w:tr>
      <w:tr w:rsidR="003A0F41" w:rsidRPr="007B446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7B4467" w:rsidRDefault="003A0F41" w:rsidP="00B759BC">
            <w:pPr>
              <w:pStyle w:val="TAC"/>
              <w:rPr>
                <w:lang w:eastAsia="en-US"/>
              </w:rPr>
            </w:pPr>
            <w:r w:rsidRPr="007B446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7B4467" w:rsidRDefault="003A0F41" w:rsidP="00B759BC">
            <w:pPr>
              <w:pStyle w:val="TAL"/>
              <w:rPr>
                <w:lang w:eastAsia="en-US"/>
              </w:rPr>
            </w:pPr>
            <w:r w:rsidRPr="007B446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7B4467" w:rsidRDefault="003A0F41" w:rsidP="00B759BC">
            <w:pPr>
              <w:pStyle w:val="TAL"/>
              <w:rPr>
                <w:lang w:eastAsia="en-US"/>
              </w:rPr>
            </w:pPr>
            <w:r w:rsidRPr="007B446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7B4467" w:rsidRDefault="003A0F41" w:rsidP="00B759BC">
            <w:pPr>
              <w:pStyle w:val="TAL"/>
              <w:rPr>
                <w:lang w:eastAsia="en-US"/>
              </w:rPr>
            </w:pPr>
            <w:r w:rsidRPr="007B4467">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7B4467" w:rsidRDefault="007F4004" w:rsidP="00B759BC">
            <w:pPr>
              <w:pStyle w:val="TAL"/>
              <w:rPr>
                <w:lang w:eastAsia="en-US"/>
              </w:rPr>
            </w:pPr>
            <w:r w:rsidRPr="007B4467">
              <w:rPr>
                <w:lang w:eastAsia="en-US"/>
              </w:rPr>
              <w:t>Option 2</w:t>
            </w:r>
          </w:p>
        </w:tc>
      </w:tr>
      <w:tr w:rsidR="003A0F41" w:rsidRPr="007B446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7B4467" w:rsidRDefault="003A0F41" w:rsidP="00B759BC">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7B4467" w:rsidRDefault="003A0F41" w:rsidP="00B759BC">
            <w:pPr>
              <w:pStyle w:val="TAL"/>
              <w:rPr>
                <w:lang w:eastAsia="en-US"/>
              </w:rPr>
            </w:pPr>
            <w:r w:rsidRPr="007B446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7B4467" w:rsidRDefault="003A0F41" w:rsidP="00B759BC">
            <w:pPr>
              <w:pStyle w:val="TAL"/>
              <w:rPr>
                <w:lang w:eastAsia="en-US"/>
              </w:rPr>
            </w:pPr>
            <w:r w:rsidRPr="007B4467">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7B4467" w:rsidRDefault="007F4004" w:rsidP="00B759BC">
            <w:pPr>
              <w:pStyle w:val="TAL"/>
              <w:rPr>
                <w:lang w:eastAsia="en-US"/>
              </w:rPr>
            </w:pPr>
            <w:r w:rsidRPr="007B4467">
              <w:rPr>
                <w:lang w:eastAsia="en-US"/>
              </w:rPr>
              <w:t>Option 3</w:t>
            </w:r>
          </w:p>
        </w:tc>
      </w:tr>
      <w:tr w:rsidR="003A0F41" w:rsidRPr="007B446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7B4467" w:rsidRDefault="003A0F41" w:rsidP="00B759BC">
            <w:pPr>
              <w:pStyle w:val="TAC"/>
              <w:rPr>
                <w:lang w:eastAsia="en-US"/>
              </w:rPr>
            </w:pPr>
            <w:r w:rsidRPr="007B446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7B4467" w:rsidRDefault="003A0F41" w:rsidP="00B759BC">
            <w:pPr>
              <w:pStyle w:val="TAL"/>
              <w:rPr>
                <w:lang w:eastAsia="en-US"/>
              </w:rPr>
            </w:pPr>
            <w:r w:rsidRPr="007B446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7B4467" w:rsidRDefault="003A0F41" w:rsidP="00B759BC">
            <w:pPr>
              <w:pStyle w:val="TAL"/>
              <w:rPr>
                <w:lang w:eastAsia="en-US"/>
              </w:rPr>
            </w:pPr>
            <w:r w:rsidRPr="007B4467">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7B4467" w:rsidRDefault="007F4004" w:rsidP="00B759BC">
            <w:pPr>
              <w:pStyle w:val="TAL"/>
              <w:rPr>
                <w:lang w:eastAsia="en-US"/>
              </w:rPr>
            </w:pPr>
            <w:r w:rsidRPr="007B4467">
              <w:rPr>
                <w:lang w:eastAsia="en-US"/>
              </w:rPr>
              <w:t>Option 4</w:t>
            </w:r>
          </w:p>
        </w:tc>
      </w:tr>
      <w:tr w:rsidR="003A0F41" w:rsidRPr="007B446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7B4467" w:rsidRDefault="003A0F41" w:rsidP="00B759BC">
            <w:pPr>
              <w:pStyle w:val="TAC"/>
              <w:rPr>
                <w:lang w:eastAsia="en-US"/>
              </w:rPr>
            </w:pPr>
            <w:r w:rsidRPr="007B446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7B4467" w:rsidRDefault="003A0F41" w:rsidP="00B759BC">
            <w:pPr>
              <w:pStyle w:val="TAL"/>
              <w:rPr>
                <w:lang w:eastAsia="en-US"/>
              </w:rPr>
            </w:pPr>
            <w:r w:rsidRPr="007B446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7B4467" w:rsidRDefault="003A0F41" w:rsidP="00B759BC">
            <w:pPr>
              <w:pStyle w:val="TAL"/>
              <w:rPr>
                <w:lang w:eastAsia="en-US"/>
              </w:rPr>
            </w:pPr>
            <w:r w:rsidRPr="007B446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7B4467" w:rsidRDefault="003A0F41" w:rsidP="00B759BC">
            <w:pPr>
              <w:pStyle w:val="TAL"/>
              <w:rPr>
                <w:lang w:eastAsia="en-US"/>
              </w:rPr>
            </w:pPr>
            <w:r w:rsidRPr="007B4467">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7B4467" w:rsidRDefault="007F4004" w:rsidP="00B759BC">
            <w:pPr>
              <w:pStyle w:val="TAL"/>
              <w:rPr>
                <w:lang w:eastAsia="en-US"/>
              </w:rPr>
            </w:pPr>
            <w:r w:rsidRPr="007B4467">
              <w:rPr>
                <w:lang w:eastAsia="en-US"/>
              </w:rPr>
              <w:t>Option 5</w:t>
            </w:r>
          </w:p>
        </w:tc>
      </w:tr>
      <w:tr w:rsidR="003A0F41" w:rsidRPr="007B446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7B4467" w:rsidRDefault="003A0F41" w:rsidP="00B759BC">
            <w:pPr>
              <w:pStyle w:val="TAC"/>
              <w:rPr>
                <w:lang w:eastAsia="en-US"/>
              </w:rPr>
            </w:pPr>
            <w:r w:rsidRPr="007B446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7B4467" w:rsidRDefault="003A0F41" w:rsidP="00B759BC">
            <w:pPr>
              <w:pStyle w:val="TAL"/>
              <w:rPr>
                <w:lang w:eastAsia="en-US"/>
              </w:rPr>
            </w:pPr>
            <w:r w:rsidRPr="007B446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7B4467" w:rsidRDefault="003A0F41" w:rsidP="00B759BC">
            <w:pPr>
              <w:pStyle w:val="TAL"/>
              <w:rPr>
                <w:lang w:eastAsia="en-US"/>
              </w:rPr>
            </w:pPr>
            <w:r w:rsidRPr="007B4467">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7B4467" w:rsidRDefault="007F4004" w:rsidP="00B759BC">
            <w:pPr>
              <w:pStyle w:val="TAL"/>
              <w:rPr>
                <w:lang w:eastAsia="en-US"/>
              </w:rPr>
            </w:pPr>
            <w:r w:rsidRPr="007B4467">
              <w:rPr>
                <w:lang w:eastAsia="en-US"/>
              </w:rPr>
              <w:t>Option 7</w:t>
            </w:r>
          </w:p>
        </w:tc>
      </w:tr>
    </w:tbl>
    <w:p w14:paraId="39A754C7" w14:textId="77777777" w:rsidR="007F4004" w:rsidRPr="007B4467" w:rsidRDefault="007F4004" w:rsidP="007F4004"/>
    <w:p w14:paraId="636C3560" w14:textId="77777777" w:rsidR="007F4004" w:rsidRPr="007B4467" w:rsidRDefault="007F4004" w:rsidP="007F4004">
      <w:pPr>
        <w:pStyle w:val="TH"/>
      </w:pPr>
      <w:r w:rsidRPr="007B4467">
        <w:t>Table A.4.1-</w:t>
      </w:r>
      <w:r w:rsidRPr="007B4467">
        <w:rPr>
          <w:lang w:eastAsia="zh-CN"/>
        </w:rPr>
        <w:t>4</w:t>
      </w:r>
      <w:r w:rsidRPr="007B4467">
        <w:t xml:space="preserve">: </w:t>
      </w:r>
      <w:r w:rsidRPr="007B4467">
        <w:rPr>
          <w:lang w:eastAsia="zh-CN"/>
        </w:rPr>
        <w:t>NSA</w:t>
      </w:r>
      <w:r w:rsidRPr="007B4467">
        <w:t xml:space="preserve"> DC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7B446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7B4467" w:rsidRDefault="007F4004" w:rsidP="00FB5600">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7B4467" w:rsidRDefault="007F4004" w:rsidP="00FB5600">
            <w:pPr>
              <w:pStyle w:val="TAH"/>
              <w:rPr>
                <w:lang w:eastAsia="en-US"/>
              </w:rPr>
            </w:pPr>
            <w:r w:rsidRPr="007B4467">
              <w:rPr>
                <w:lang w:eastAsia="zh-CN"/>
              </w:rPr>
              <w:t xml:space="preserve">NSA </w:t>
            </w: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7B4467" w:rsidRDefault="007F4004" w:rsidP="00FB5600">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7B4467" w:rsidRDefault="007F4004" w:rsidP="00FB5600">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7B4467" w:rsidRDefault="007F4004" w:rsidP="00FB5600">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7B4467" w:rsidRDefault="007F4004" w:rsidP="00FB5600">
            <w:pPr>
              <w:pStyle w:val="TAH"/>
              <w:rPr>
                <w:lang w:eastAsia="en-US"/>
              </w:rPr>
            </w:pPr>
            <w:r w:rsidRPr="007B4467">
              <w:rPr>
                <w:lang w:eastAsia="en-US"/>
              </w:rPr>
              <w:t>Comments</w:t>
            </w:r>
          </w:p>
        </w:tc>
      </w:tr>
      <w:tr w:rsidR="007F4004" w:rsidRPr="007B446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7B4467" w:rsidRDefault="007F4004" w:rsidP="00FB5600">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7B4467" w:rsidRDefault="007F4004" w:rsidP="00FB5600">
            <w:pPr>
              <w:pStyle w:val="TAL"/>
              <w:rPr>
                <w:lang w:eastAsia="en-US"/>
              </w:rPr>
            </w:pPr>
            <w:r w:rsidRPr="007B446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7B4467" w:rsidRDefault="007F4004" w:rsidP="00FB5600">
            <w:pPr>
              <w:pStyle w:val="TAL"/>
              <w:rPr>
                <w:lang w:eastAsia="zh-CN"/>
              </w:rPr>
            </w:pPr>
            <w:r w:rsidRPr="007B4467">
              <w:rPr>
                <w:lang w:eastAsia="en-US"/>
              </w:rPr>
              <w:t>38.101-3, 5.</w:t>
            </w:r>
            <w:r w:rsidR="00462DB8" w:rsidRPr="007B4467">
              <w:t>5B</w:t>
            </w:r>
            <w:r w:rsidRPr="007B446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7B4467" w:rsidRDefault="007F4004" w:rsidP="00FB5600">
            <w:pPr>
              <w:pStyle w:val="TAL"/>
              <w:rPr>
                <w:lang w:eastAsia="en-US"/>
              </w:rPr>
            </w:pPr>
            <w:r w:rsidRPr="007B4467">
              <w:rPr>
                <w:lang w:eastAsia="en-US"/>
              </w:rPr>
              <w:t>pc_</w:t>
            </w:r>
            <w:r w:rsidRPr="007B446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7B4467" w:rsidRDefault="007F4004" w:rsidP="00FB5600">
            <w:pPr>
              <w:pStyle w:val="TAL"/>
              <w:rPr>
                <w:lang w:eastAsia="en-US"/>
              </w:rPr>
            </w:pPr>
          </w:p>
        </w:tc>
      </w:tr>
      <w:tr w:rsidR="007F4004" w:rsidRPr="007B446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7B4467" w:rsidRDefault="007F4004" w:rsidP="00FB5600">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7B4467" w:rsidRDefault="007F4004" w:rsidP="00FB5600">
            <w:pPr>
              <w:pStyle w:val="TAL"/>
              <w:rPr>
                <w:lang w:eastAsia="en-US"/>
              </w:rPr>
            </w:pPr>
            <w:r w:rsidRPr="007B446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7B4467" w:rsidRDefault="007F4004" w:rsidP="00FB5600">
            <w:pPr>
              <w:pStyle w:val="TAL"/>
              <w:rPr>
                <w:lang w:eastAsia="zh-CN"/>
              </w:rPr>
            </w:pPr>
            <w:r w:rsidRPr="007B4467">
              <w:rPr>
                <w:lang w:eastAsia="en-US"/>
              </w:rPr>
              <w:t>38.101-3, 5.</w:t>
            </w:r>
            <w:r w:rsidR="00462DB8" w:rsidRPr="007B4467">
              <w:t>5B</w:t>
            </w:r>
            <w:r w:rsidRPr="007B446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7B4467" w:rsidRDefault="007F4004" w:rsidP="00FB5600">
            <w:pPr>
              <w:pStyle w:val="TAL"/>
              <w:rPr>
                <w:lang w:eastAsia="en-US"/>
              </w:rPr>
            </w:pPr>
            <w:r w:rsidRPr="007B4467">
              <w:rPr>
                <w:lang w:eastAsia="en-US"/>
              </w:rPr>
              <w:t>pc_</w:t>
            </w:r>
            <w:r w:rsidRPr="007B4467">
              <w:t>IntraBand</w:t>
            </w:r>
            <w:r w:rsidRPr="007B4467">
              <w:rPr>
                <w:lang w:eastAsia="zh-CN"/>
              </w:rPr>
              <w:t>_</w:t>
            </w:r>
            <w:r w:rsidRPr="007B4467">
              <w:t>NonContiguous</w:t>
            </w:r>
            <w:r w:rsidRPr="007B4467">
              <w:rPr>
                <w:lang w:eastAsia="zh-CN"/>
              </w:rPr>
              <w:t>_</w:t>
            </w:r>
            <w:r w:rsidRPr="007B4467">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7B4467" w:rsidRDefault="007F4004" w:rsidP="00FB5600">
            <w:pPr>
              <w:pStyle w:val="TAL"/>
              <w:rPr>
                <w:lang w:eastAsia="en-US"/>
              </w:rPr>
            </w:pPr>
          </w:p>
        </w:tc>
      </w:tr>
      <w:tr w:rsidR="007F4004" w:rsidRPr="007B446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7B4467" w:rsidRDefault="007F4004" w:rsidP="00FB5600">
            <w:pPr>
              <w:pStyle w:val="TAC"/>
              <w:rPr>
                <w:lang w:eastAsia="zh-CN"/>
              </w:rPr>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7B4467" w:rsidRDefault="007F4004" w:rsidP="00FB5600">
            <w:pPr>
              <w:pStyle w:val="TAL"/>
            </w:pPr>
            <w:r w:rsidRPr="007B446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7B4467" w:rsidRDefault="007F4004" w:rsidP="00FB5600">
            <w:pPr>
              <w:pStyle w:val="TAL"/>
              <w:rPr>
                <w:lang w:eastAsia="en-US"/>
              </w:rPr>
            </w:pPr>
            <w:r w:rsidRPr="007B4467">
              <w:rPr>
                <w:lang w:eastAsia="en-US"/>
              </w:rPr>
              <w:t>38.101-3, 5.</w:t>
            </w:r>
            <w:r w:rsidR="00462DB8" w:rsidRPr="007B4467">
              <w:t>5B</w:t>
            </w:r>
            <w:r w:rsidRPr="007B446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7B4467" w:rsidRDefault="007F4004" w:rsidP="00FB5600">
            <w:pPr>
              <w:pStyle w:val="TAL"/>
              <w:rPr>
                <w:lang w:eastAsia="en-US"/>
              </w:rPr>
            </w:pPr>
            <w:r w:rsidRPr="007B4467">
              <w:rPr>
                <w:lang w:eastAsia="en-US"/>
              </w:rPr>
              <w:t>pc_</w:t>
            </w:r>
            <w:r w:rsidRPr="007B446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7B4467" w:rsidRDefault="007F4004" w:rsidP="00FB5600">
            <w:pPr>
              <w:pStyle w:val="TAL"/>
              <w:rPr>
                <w:lang w:eastAsia="en-US"/>
              </w:rPr>
            </w:pPr>
          </w:p>
        </w:tc>
      </w:tr>
      <w:tr w:rsidR="007F4004" w:rsidRPr="007B446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7B4467" w:rsidRDefault="007F4004" w:rsidP="00FB5600">
            <w:pPr>
              <w:pStyle w:val="TAC"/>
              <w:rPr>
                <w:lang w:eastAsia="zh-CN"/>
              </w:rPr>
            </w:pPr>
            <w:r w:rsidRPr="007B446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7B4467" w:rsidRDefault="007F4004" w:rsidP="00FB5600">
            <w:pPr>
              <w:pStyle w:val="TAL"/>
            </w:pPr>
            <w:r w:rsidRPr="007B446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7B4467" w:rsidRDefault="007F4004" w:rsidP="00FB5600">
            <w:pPr>
              <w:pStyle w:val="TAL"/>
              <w:rPr>
                <w:lang w:eastAsia="en-US"/>
              </w:rPr>
            </w:pPr>
            <w:r w:rsidRPr="007B4467">
              <w:rPr>
                <w:lang w:eastAsia="en-US"/>
              </w:rPr>
              <w:t>38.101-3, 5.</w:t>
            </w:r>
            <w:r w:rsidR="00D82135" w:rsidRPr="007B4467">
              <w:t>5B</w:t>
            </w:r>
            <w:r w:rsidRPr="007B446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ENDC</w:t>
            </w:r>
            <w:r w:rsidRPr="007B4467">
              <w:rPr>
                <w:lang w:eastAsia="zh-CN"/>
              </w:rPr>
              <w:t>_</w:t>
            </w:r>
            <w:r w:rsidRPr="007B446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7B4467" w:rsidRDefault="007F4004" w:rsidP="00FB5600">
            <w:pPr>
              <w:pStyle w:val="TAL"/>
              <w:rPr>
                <w:lang w:eastAsia="en-US"/>
              </w:rPr>
            </w:pPr>
          </w:p>
        </w:tc>
      </w:tr>
      <w:tr w:rsidR="007F4004" w:rsidRPr="007B446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7B4467" w:rsidRDefault="007F4004" w:rsidP="00FB5600">
            <w:pPr>
              <w:pStyle w:val="TAC"/>
              <w:rPr>
                <w:lang w:eastAsia="zh-CN"/>
              </w:rPr>
            </w:pPr>
            <w:r w:rsidRPr="007B446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7B4467" w:rsidRDefault="007F4004" w:rsidP="00FB5600">
            <w:pPr>
              <w:pStyle w:val="TAL"/>
            </w:pPr>
            <w:r w:rsidRPr="007B446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7B4467" w:rsidRDefault="007F4004" w:rsidP="00FB5600">
            <w:pPr>
              <w:pStyle w:val="TAL"/>
              <w:rPr>
                <w:lang w:eastAsia="en-US"/>
              </w:rPr>
            </w:pPr>
            <w:r w:rsidRPr="007B4467">
              <w:rPr>
                <w:lang w:eastAsia="en-US"/>
              </w:rPr>
              <w:t>38.101-3, 5.</w:t>
            </w:r>
            <w:r w:rsidR="00462DB8" w:rsidRPr="007B4467">
              <w:t>5B</w:t>
            </w:r>
            <w:r w:rsidRPr="007B446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ENDC</w:t>
            </w:r>
            <w:r w:rsidRPr="007B4467">
              <w:rPr>
                <w:lang w:eastAsia="zh-CN"/>
              </w:rPr>
              <w:t>_</w:t>
            </w:r>
            <w:r w:rsidRPr="007B446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7B4467" w:rsidRDefault="007F4004" w:rsidP="00FB5600">
            <w:pPr>
              <w:pStyle w:val="TAL"/>
              <w:rPr>
                <w:lang w:eastAsia="en-US"/>
              </w:rPr>
            </w:pPr>
          </w:p>
        </w:tc>
      </w:tr>
      <w:tr w:rsidR="007F4004" w:rsidRPr="007B446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7B4467" w:rsidRDefault="007F4004" w:rsidP="00FB5600">
            <w:pPr>
              <w:pStyle w:val="TAC"/>
              <w:rPr>
                <w:lang w:eastAsia="zh-CN"/>
              </w:rPr>
            </w:pPr>
            <w:r w:rsidRPr="007B446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7B4467" w:rsidRDefault="007F4004" w:rsidP="00FB5600">
            <w:pPr>
              <w:pStyle w:val="TAL"/>
            </w:pPr>
            <w:r w:rsidRPr="007B4467">
              <w:t xml:space="preserve">Inter-band </w:t>
            </w:r>
            <w:r w:rsidRPr="007B4467">
              <w:rPr>
                <w:lang w:eastAsia="zh-CN"/>
              </w:rPr>
              <w:t>NR</w:t>
            </w:r>
            <w:r w:rsidRPr="007B4467">
              <w:t xml:space="preserve">-DC </w:t>
            </w:r>
            <w:r w:rsidRPr="007B4467">
              <w:rPr>
                <w:lang w:eastAsia="zh-CN"/>
              </w:rPr>
              <w:t>between</w:t>
            </w:r>
            <w:r w:rsidRPr="007B446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7B4467" w:rsidRDefault="007F4004" w:rsidP="00FB5600">
            <w:pPr>
              <w:pStyle w:val="TAL"/>
              <w:rPr>
                <w:lang w:eastAsia="en-US"/>
              </w:rPr>
            </w:pPr>
            <w:r w:rsidRPr="007B4467">
              <w:rPr>
                <w:lang w:eastAsia="en-US"/>
              </w:rPr>
              <w:t>38.101-3, 5.</w:t>
            </w:r>
            <w:r w:rsidR="00462DB8" w:rsidRPr="007B446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NRDC</w:t>
            </w:r>
            <w:r w:rsidRPr="007B4467">
              <w:rPr>
                <w:lang w:eastAsia="zh-CN"/>
              </w:rPr>
              <w:t>_</w:t>
            </w:r>
            <w:r w:rsidRPr="007B446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7B4467" w:rsidRDefault="007F4004" w:rsidP="00FB5600">
            <w:pPr>
              <w:pStyle w:val="TAL"/>
              <w:rPr>
                <w:lang w:eastAsia="en-US"/>
              </w:rPr>
            </w:pPr>
          </w:p>
        </w:tc>
      </w:tr>
      <w:tr w:rsidR="00E55F02" w:rsidRPr="007B4467"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7B4467" w:rsidRDefault="00E55F02">
            <w:pPr>
              <w:pStyle w:val="TAC"/>
              <w:rPr>
                <w:lang w:eastAsia="zh-CN"/>
              </w:rPr>
            </w:pPr>
            <w:r w:rsidRPr="007B4467">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7B4467" w:rsidRDefault="00E55F02">
            <w:pPr>
              <w:pStyle w:val="TAL"/>
            </w:pPr>
            <w:r w:rsidRPr="007B4467">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7B4467" w:rsidRDefault="00E55F02">
            <w:pPr>
              <w:pStyle w:val="TAL"/>
              <w:rPr>
                <w:lang w:eastAsia="en-US"/>
              </w:rPr>
            </w:pPr>
            <w:r w:rsidRPr="007B4467">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7B4467" w:rsidRDefault="00E55F02">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7B4467" w:rsidRDefault="00E55F02">
            <w:pPr>
              <w:pStyle w:val="TAL"/>
              <w:rPr>
                <w:lang w:eastAsia="en-US"/>
              </w:rPr>
            </w:pPr>
            <w:r w:rsidRPr="007B4467">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7B4467" w:rsidRDefault="00E55F02">
            <w:pPr>
              <w:pStyle w:val="TAL"/>
              <w:rPr>
                <w:lang w:eastAsia="en-US"/>
              </w:rPr>
            </w:pPr>
          </w:p>
        </w:tc>
      </w:tr>
    </w:tbl>
    <w:p w14:paraId="581C0DCE" w14:textId="77777777" w:rsidR="007F4004" w:rsidRPr="007B4467" w:rsidRDefault="007F4004" w:rsidP="007F4004"/>
    <w:p w14:paraId="474A7E30" w14:textId="77777777" w:rsidR="00A730D4" w:rsidRPr="007B4467" w:rsidRDefault="00A730D4" w:rsidP="00A730D4">
      <w:pPr>
        <w:pStyle w:val="TH"/>
      </w:pPr>
      <w:r w:rsidRPr="007B4467">
        <w:lastRenderedPageBreak/>
        <w:t>Table A.4.1-</w:t>
      </w:r>
      <w:r w:rsidRPr="007B4467">
        <w:rPr>
          <w:lang w:eastAsia="zh-CN"/>
        </w:rPr>
        <w:t>4A</w:t>
      </w:r>
      <w:r w:rsidRPr="007B4467">
        <w:t xml:space="preserve">: </w:t>
      </w:r>
      <w:r w:rsidRPr="007B4467">
        <w:rPr>
          <w:lang w:eastAsia="zh-CN"/>
        </w:rPr>
        <w:t>SA</w:t>
      </w:r>
      <w:r w:rsidRPr="007B4467">
        <w:t xml:space="preserve"> CA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7B446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7B4467" w:rsidRDefault="00A730D4" w:rsidP="00617EA3">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7B4467" w:rsidRDefault="00A730D4" w:rsidP="00617EA3">
            <w:pPr>
              <w:pStyle w:val="TAH"/>
              <w:rPr>
                <w:lang w:eastAsia="en-US"/>
              </w:rPr>
            </w:pPr>
            <w:r w:rsidRPr="007B4467">
              <w:rPr>
                <w:lang w:eastAsia="zh-CN"/>
              </w:rPr>
              <w:t xml:space="preserve">SA </w:t>
            </w: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7B4467" w:rsidRDefault="00A730D4" w:rsidP="00617EA3">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7B4467" w:rsidRDefault="00A730D4" w:rsidP="00617EA3">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7B4467" w:rsidRDefault="00A730D4" w:rsidP="00617EA3">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7B4467" w:rsidRDefault="00A730D4" w:rsidP="00617EA3">
            <w:pPr>
              <w:pStyle w:val="TAH"/>
              <w:rPr>
                <w:lang w:eastAsia="en-US"/>
              </w:rPr>
            </w:pPr>
            <w:r w:rsidRPr="007B4467">
              <w:rPr>
                <w:lang w:eastAsia="en-US"/>
              </w:rPr>
              <w:t>Comments</w:t>
            </w:r>
          </w:p>
        </w:tc>
      </w:tr>
      <w:tr w:rsidR="00A730D4" w:rsidRPr="007B446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7B4467" w:rsidRDefault="00A730D4" w:rsidP="00617EA3">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7B4467" w:rsidRDefault="00A730D4" w:rsidP="00617EA3">
            <w:pPr>
              <w:pStyle w:val="TAL"/>
              <w:rPr>
                <w:lang w:eastAsia="en-US"/>
              </w:rPr>
            </w:pPr>
            <w:r w:rsidRPr="007B446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7B4467" w:rsidRDefault="00A730D4" w:rsidP="00617EA3">
            <w:pPr>
              <w:pStyle w:val="TAL"/>
              <w:rPr>
                <w:lang w:eastAsia="en-US"/>
              </w:rPr>
            </w:pPr>
            <w:r w:rsidRPr="007B4467">
              <w:rPr>
                <w:lang w:eastAsia="en-US"/>
              </w:rPr>
              <w:t>38.101-1,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7B4467" w:rsidRDefault="00A730D4" w:rsidP="00617EA3">
            <w:pPr>
              <w:pStyle w:val="TAL"/>
              <w:rPr>
                <w:lang w:eastAsia="en-US"/>
              </w:rPr>
            </w:pPr>
            <w:r w:rsidRPr="007B446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7B4467" w:rsidRDefault="00A730D4" w:rsidP="00617EA3">
            <w:pPr>
              <w:pStyle w:val="TAL"/>
              <w:rPr>
                <w:lang w:eastAsia="en-US"/>
              </w:rPr>
            </w:pPr>
          </w:p>
        </w:tc>
      </w:tr>
      <w:tr w:rsidR="00A730D4" w:rsidRPr="007B446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7B4467" w:rsidRDefault="00A730D4" w:rsidP="00617EA3">
            <w:pPr>
              <w:pStyle w:val="TAC"/>
              <w:rPr>
                <w:lang w:eastAsia="en-US"/>
              </w:rPr>
            </w:pPr>
            <w:r w:rsidRPr="007B446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7B4467" w:rsidRDefault="00A730D4" w:rsidP="00617EA3">
            <w:pPr>
              <w:pStyle w:val="TAL"/>
              <w:rPr>
                <w:lang w:eastAsia="en-US"/>
              </w:rPr>
            </w:pPr>
            <w:r w:rsidRPr="007B446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7B4467" w:rsidRDefault="00A730D4" w:rsidP="00617EA3">
            <w:pPr>
              <w:pStyle w:val="TAL"/>
              <w:rPr>
                <w:lang w:eastAsia="en-US"/>
              </w:rPr>
            </w:pPr>
            <w:r w:rsidRPr="007B4467">
              <w:rPr>
                <w:lang w:eastAsia="en-US"/>
              </w:rPr>
              <w:t>38.101-1, 5.</w:t>
            </w:r>
            <w:r w:rsidR="00D82135" w:rsidRPr="007B4467">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7B4467" w:rsidRDefault="00A730D4" w:rsidP="00617EA3">
            <w:pPr>
              <w:pStyle w:val="TAC"/>
              <w:rPr>
                <w:lang w:eastAsia="en-US"/>
              </w:rPr>
            </w:pPr>
            <w:r w:rsidRPr="007B4467">
              <w:rPr>
                <w:lang w:eastAsia="en-US"/>
              </w:rPr>
              <w:t>Rel-1</w:t>
            </w:r>
            <w:r w:rsidR="00B1496E" w:rsidRPr="007B4467">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7B4467" w:rsidRDefault="00A730D4" w:rsidP="00617EA3">
            <w:pPr>
              <w:pStyle w:val="TAL"/>
              <w:rPr>
                <w:lang w:eastAsia="en-US"/>
              </w:rPr>
            </w:pPr>
            <w:r w:rsidRPr="007B446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7B4467" w:rsidRDefault="00A730D4" w:rsidP="00617EA3">
            <w:pPr>
              <w:pStyle w:val="TAL"/>
              <w:rPr>
                <w:lang w:eastAsia="en-US"/>
              </w:rPr>
            </w:pPr>
          </w:p>
        </w:tc>
      </w:tr>
      <w:tr w:rsidR="00A730D4" w:rsidRPr="007B446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7B4467" w:rsidRDefault="00A730D4" w:rsidP="00617EA3">
            <w:pPr>
              <w:pStyle w:val="TAC"/>
              <w:rPr>
                <w:lang w:eastAsia="en-US"/>
              </w:rPr>
            </w:pPr>
            <w:r w:rsidRPr="007B446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7B4467" w:rsidRDefault="00A730D4" w:rsidP="00617EA3">
            <w:pPr>
              <w:pStyle w:val="TAL"/>
              <w:rPr>
                <w:lang w:eastAsia="en-US"/>
              </w:rPr>
            </w:pPr>
            <w:r w:rsidRPr="007B446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7B4467" w:rsidRDefault="00A730D4" w:rsidP="00617EA3">
            <w:pPr>
              <w:pStyle w:val="TAL"/>
              <w:rPr>
                <w:lang w:eastAsia="en-US"/>
              </w:rPr>
            </w:pPr>
            <w:r w:rsidRPr="007B4467">
              <w:rPr>
                <w:lang w:eastAsia="en-US"/>
              </w:rPr>
              <w:t>38.101-2,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7B4467" w:rsidRDefault="00A730D4" w:rsidP="00617EA3">
            <w:pPr>
              <w:pStyle w:val="TAL"/>
              <w:rPr>
                <w:lang w:eastAsia="en-US"/>
              </w:rPr>
            </w:pPr>
            <w:r w:rsidRPr="007B446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7B4467" w:rsidRDefault="00A730D4" w:rsidP="00617EA3">
            <w:pPr>
              <w:pStyle w:val="TAL"/>
              <w:rPr>
                <w:lang w:eastAsia="en-US"/>
              </w:rPr>
            </w:pPr>
          </w:p>
        </w:tc>
      </w:tr>
      <w:tr w:rsidR="00A730D4" w:rsidRPr="007B446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7B4467" w:rsidRDefault="00A730D4" w:rsidP="00617EA3">
            <w:pPr>
              <w:pStyle w:val="TAC"/>
              <w:rPr>
                <w:lang w:eastAsia="en-US"/>
              </w:rPr>
            </w:pPr>
            <w:r w:rsidRPr="007B446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7B4467" w:rsidRDefault="00A730D4" w:rsidP="00617EA3">
            <w:pPr>
              <w:pStyle w:val="TAL"/>
              <w:rPr>
                <w:lang w:eastAsia="en-US"/>
              </w:rPr>
            </w:pPr>
            <w:r w:rsidRPr="007B446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7B4467" w:rsidRDefault="00A730D4" w:rsidP="00617EA3">
            <w:pPr>
              <w:pStyle w:val="TAL"/>
              <w:rPr>
                <w:lang w:eastAsia="en-US"/>
              </w:rPr>
            </w:pPr>
            <w:r w:rsidRPr="007B4467">
              <w:rPr>
                <w:lang w:eastAsia="en-US"/>
              </w:rPr>
              <w:t>38.101-2, 5.</w:t>
            </w:r>
            <w:r w:rsidR="00D82135" w:rsidRPr="007B446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7B4467" w:rsidRDefault="00A730D4" w:rsidP="00617EA3">
            <w:pPr>
              <w:pStyle w:val="TAL"/>
              <w:rPr>
                <w:lang w:eastAsia="en-US"/>
              </w:rPr>
            </w:pPr>
            <w:r w:rsidRPr="007B446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7B4467" w:rsidRDefault="00A730D4" w:rsidP="00617EA3">
            <w:pPr>
              <w:pStyle w:val="TAL"/>
              <w:rPr>
                <w:lang w:eastAsia="en-US"/>
              </w:rPr>
            </w:pPr>
          </w:p>
        </w:tc>
      </w:tr>
      <w:tr w:rsidR="00A730D4" w:rsidRPr="007B446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7B4467" w:rsidRDefault="00A730D4" w:rsidP="00617EA3">
            <w:pPr>
              <w:pStyle w:val="TAC"/>
              <w:rPr>
                <w:lang w:eastAsia="en-US"/>
              </w:rPr>
            </w:pPr>
            <w:r w:rsidRPr="007B446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7B4467" w:rsidRDefault="00A730D4" w:rsidP="00617EA3">
            <w:pPr>
              <w:pStyle w:val="TAL"/>
              <w:rPr>
                <w:lang w:eastAsia="en-US"/>
              </w:rPr>
            </w:pPr>
            <w:r w:rsidRPr="007B446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7B4467" w:rsidRDefault="00A730D4" w:rsidP="00617EA3">
            <w:pPr>
              <w:pStyle w:val="TAL"/>
              <w:rPr>
                <w:lang w:eastAsia="en-US"/>
              </w:rPr>
            </w:pPr>
            <w:r w:rsidRPr="007B4467">
              <w:rPr>
                <w:lang w:eastAsia="en-US"/>
              </w:rPr>
              <w:t>38.101-1, 5.</w:t>
            </w:r>
            <w:r w:rsidR="00D82135" w:rsidRPr="007B446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7B4467" w:rsidRDefault="00A730D4" w:rsidP="00617EA3">
            <w:pPr>
              <w:pStyle w:val="TAL"/>
              <w:rPr>
                <w:lang w:eastAsia="en-US"/>
              </w:rPr>
            </w:pPr>
            <w:r w:rsidRPr="007B446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7B4467" w:rsidRDefault="00A730D4" w:rsidP="00617EA3">
            <w:pPr>
              <w:pStyle w:val="TAL"/>
              <w:rPr>
                <w:lang w:eastAsia="en-US"/>
              </w:rPr>
            </w:pPr>
          </w:p>
        </w:tc>
      </w:tr>
      <w:tr w:rsidR="00A22D52" w:rsidRPr="007B446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7B4467" w:rsidRDefault="00A22D52" w:rsidP="00A22D52">
            <w:pPr>
              <w:pStyle w:val="TAC"/>
              <w:rPr>
                <w:lang w:eastAsia="en-US"/>
              </w:rPr>
            </w:pPr>
            <w:r w:rsidRPr="007B446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7B4467" w:rsidRDefault="00A22D52" w:rsidP="00A22D52">
            <w:pPr>
              <w:pStyle w:val="TAL"/>
              <w:rPr>
                <w:lang w:eastAsia="en-US"/>
              </w:rPr>
            </w:pPr>
            <w:r w:rsidRPr="007B446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7B4467" w:rsidRDefault="00A22D52" w:rsidP="00A22D52">
            <w:pPr>
              <w:pStyle w:val="TAL"/>
              <w:rPr>
                <w:lang w:eastAsia="en-US"/>
              </w:rPr>
            </w:pPr>
            <w:r w:rsidRPr="007B446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7B4467" w:rsidRDefault="00A22D52" w:rsidP="00A22D52">
            <w:pPr>
              <w:pStyle w:val="TAC"/>
              <w:rPr>
                <w:lang w:eastAsia="en-US"/>
              </w:rPr>
            </w:pPr>
            <w:r w:rsidRPr="007B446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7B4467" w:rsidRDefault="00A22D52" w:rsidP="00A22D52">
            <w:pPr>
              <w:pStyle w:val="TAL"/>
              <w:rPr>
                <w:lang w:eastAsia="en-US"/>
              </w:rPr>
            </w:pPr>
            <w:r w:rsidRPr="007B446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7B4467" w:rsidRDefault="00A22D52" w:rsidP="00A22D52">
            <w:pPr>
              <w:pStyle w:val="TAL"/>
              <w:rPr>
                <w:lang w:eastAsia="en-US"/>
              </w:rPr>
            </w:pPr>
          </w:p>
        </w:tc>
      </w:tr>
      <w:tr w:rsidR="00A730D4" w:rsidRPr="007B446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7B4467" w:rsidRDefault="00A730D4" w:rsidP="00617EA3">
            <w:pPr>
              <w:pStyle w:val="TAC"/>
              <w:rPr>
                <w:lang w:eastAsia="en-US"/>
              </w:rPr>
            </w:pPr>
            <w:r w:rsidRPr="007B446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57D98C6F" w:rsidR="00A730D4" w:rsidRPr="007B4467" w:rsidRDefault="00A730D4" w:rsidP="00617EA3">
            <w:pPr>
              <w:pStyle w:val="TAL"/>
              <w:rPr>
                <w:lang w:eastAsia="en-US"/>
              </w:rPr>
            </w:pPr>
            <w:r w:rsidRPr="007B4467">
              <w:rPr>
                <w:lang w:eastAsia="en-US"/>
              </w:rPr>
              <w:t>Inter-band CA between FR1</w:t>
            </w:r>
            <w:r w:rsidR="00FE1646" w:rsidRPr="007B4467">
              <w:rPr>
                <w:lang w:eastAsia="en-US"/>
              </w:rPr>
              <w:t xml:space="preserve"> PCell</w:t>
            </w:r>
            <w:r w:rsidRPr="007B4467">
              <w:rPr>
                <w:lang w:eastAsia="en-US"/>
              </w:rPr>
              <w:t xml:space="preserve"> and FR2</w:t>
            </w:r>
            <w:r w:rsidR="00FE1646" w:rsidRPr="007B4467">
              <w:rPr>
                <w:lang w:eastAsia="en-US"/>
              </w:rPr>
              <w:t xml:space="preserve"> SCell</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7B4467" w:rsidRDefault="00A730D4" w:rsidP="00617EA3">
            <w:pPr>
              <w:pStyle w:val="TAL"/>
              <w:rPr>
                <w:lang w:eastAsia="en-US"/>
              </w:rPr>
            </w:pPr>
            <w:r w:rsidRPr="007B4467">
              <w:rPr>
                <w:lang w:eastAsia="en-US"/>
              </w:rPr>
              <w:t>38.101-3,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3860F118" w:rsidR="00A730D4" w:rsidRPr="007B4467" w:rsidRDefault="00A730D4" w:rsidP="00617EA3">
            <w:pPr>
              <w:pStyle w:val="TAL"/>
              <w:rPr>
                <w:lang w:eastAsia="en-US"/>
              </w:rPr>
            </w:pPr>
            <w:r w:rsidRPr="007B4467">
              <w:rPr>
                <w:lang w:eastAsia="en-US"/>
              </w:rPr>
              <w:t>pc_InterBand_CA_BetweenFR1</w:t>
            </w:r>
            <w:r w:rsidR="00FE1646" w:rsidRPr="007B4467">
              <w:rPr>
                <w:lang w:eastAsia="en-US"/>
              </w:rPr>
              <w:t>PCell</w:t>
            </w:r>
            <w:r w:rsidRPr="007B4467">
              <w:rPr>
                <w:lang w:eastAsia="en-US"/>
              </w:rPr>
              <w:t>_FR2</w:t>
            </w:r>
            <w:r w:rsidR="00FE1646" w:rsidRPr="007B4467">
              <w:rPr>
                <w:lang w:eastAsia="en-US"/>
              </w:rPr>
              <w:t>SCell</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7B4467" w:rsidRDefault="00A730D4" w:rsidP="00617EA3">
            <w:pPr>
              <w:pStyle w:val="TAL"/>
              <w:rPr>
                <w:lang w:eastAsia="en-US"/>
              </w:rPr>
            </w:pPr>
          </w:p>
        </w:tc>
      </w:tr>
    </w:tbl>
    <w:p w14:paraId="3324FEBD" w14:textId="77777777" w:rsidR="00A730D4" w:rsidRPr="007B4467" w:rsidRDefault="00A730D4" w:rsidP="006B444D"/>
    <w:p w14:paraId="6AC7E149" w14:textId="77777777" w:rsidR="00C042F8" w:rsidRPr="007B4467" w:rsidRDefault="00C042F8" w:rsidP="00C042F8">
      <w:pPr>
        <w:pStyle w:val="TH"/>
      </w:pPr>
      <w:r w:rsidRPr="007B4467">
        <w:t>Table A.4.1-</w:t>
      </w:r>
      <w:r w:rsidRPr="007B4467">
        <w:rPr>
          <w:lang w:eastAsia="zh-CN"/>
        </w:rPr>
        <w:t>4B</w:t>
      </w:r>
      <w:r w:rsidRPr="007B4467">
        <w:t xml:space="preserve">: </w:t>
      </w:r>
      <w:r w:rsidRPr="007B4467">
        <w:rPr>
          <w:lang w:eastAsia="zh-CN"/>
        </w:rPr>
        <w:t>SA</w:t>
      </w:r>
      <w:r w:rsidRPr="007B4467">
        <w:t xml:space="preserve"> SUL with CA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C042F8" w:rsidRPr="007B4467" w14:paraId="680415A5"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11AB0CC" w14:textId="77777777" w:rsidR="00C042F8" w:rsidRPr="007B4467" w:rsidRDefault="00C042F8" w:rsidP="00973659">
            <w:pPr>
              <w:pStyle w:val="TAH"/>
            </w:pPr>
            <w:r w:rsidRPr="007B4467">
              <w:t>Item</w:t>
            </w:r>
          </w:p>
        </w:tc>
        <w:tc>
          <w:tcPr>
            <w:tcW w:w="2454" w:type="dxa"/>
            <w:tcBorders>
              <w:top w:val="single" w:sz="6" w:space="0" w:color="auto"/>
              <w:left w:val="single" w:sz="6" w:space="0" w:color="auto"/>
              <w:bottom w:val="single" w:sz="6" w:space="0" w:color="auto"/>
              <w:right w:val="single" w:sz="6" w:space="0" w:color="auto"/>
            </w:tcBorders>
            <w:hideMark/>
          </w:tcPr>
          <w:p w14:paraId="47FD3E94" w14:textId="77777777" w:rsidR="00C042F8" w:rsidRPr="007B4467" w:rsidRDefault="00C042F8" w:rsidP="00973659">
            <w:pPr>
              <w:pStyle w:val="TAH"/>
            </w:pPr>
            <w:r w:rsidRPr="007B4467">
              <w:rPr>
                <w:lang w:eastAsia="zh-CN"/>
              </w:rPr>
              <w:t xml:space="preserve">SA </w:t>
            </w:r>
            <w:r w:rsidRPr="007B4467">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9567DA5" w14:textId="77777777" w:rsidR="00C042F8" w:rsidRPr="007B4467" w:rsidRDefault="00C042F8" w:rsidP="00973659">
            <w:pPr>
              <w:pStyle w:val="TAH"/>
            </w:pPr>
            <w:r w:rsidRPr="007B4467">
              <w:t>Ref.</w:t>
            </w:r>
          </w:p>
        </w:tc>
        <w:tc>
          <w:tcPr>
            <w:tcW w:w="912" w:type="dxa"/>
            <w:tcBorders>
              <w:top w:val="single" w:sz="4" w:space="0" w:color="auto"/>
              <w:left w:val="single" w:sz="4" w:space="0" w:color="auto"/>
              <w:bottom w:val="single" w:sz="4" w:space="0" w:color="auto"/>
              <w:right w:val="single" w:sz="4" w:space="0" w:color="auto"/>
            </w:tcBorders>
            <w:hideMark/>
          </w:tcPr>
          <w:p w14:paraId="661F0086" w14:textId="77777777" w:rsidR="00C042F8" w:rsidRPr="007B4467" w:rsidRDefault="00C042F8" w:rsidP="00973659">
            <w:pPr>
              <w:pStyle w:val="TAH"/>
            </w:pPr>
            <w:r w:rsidRPr="007B4467">
              <w:t>Release</w:t>
            </w:r>
          </w:p>
        </w:tc>
        <w:tc>
          <w:tcPr>
            <w:tcW w:w="2133" w:type="dxa"/>
            <w:tcBorders>
              <w:top w:val="single" w:sz="4" w:space="0" w:color="auto"/>
              <w:left w:val="single" w:sz="4" w:space="0" w:color="auto"/>
              <w:bottom w:val="single" w:sz="4" w:space="0" w:color="auto"/>
              <w:right w:val="single" w:sz="4" w:space="0" w:color="auto"/>
            </w:tcBorders>
            <w:hideMark/>
          </w:tcPr>
          <w:p w14:paraId="4E640FDC" w14:textId="77777777" w:rsidR="00C042F8" w:rsidRPr="007B4467" w:rsidRDefault="00C042F8" w:rsidP="00973659">
            <w:pPr>
              <w:pStyle w:val="TAH"/>
            </w:pPr>
            <w:r w:rsidRPr="007B4467">
              <w:t>Mnemonic</w:t>
            </w:r>
          </w:p>
        </w:tc>
        <w:tc>
          <w:tcPr>
            <w:tcW w:w="2134" w:type="dxa"/>
            <w:tcBorders>
              <w:top w:val="single" w:sz="4" w:space="0" w:color="auto"/>
              <w:left w:val="single" w:sz="4" w:space="0" w:color="auto"/>
              <w:bottom w:val="single" w:sz="4" w:space="0" w:color="auto"/>
              <w:right w:val="single" w:sz="4" w:space="0" w:color="auto"/>
            </w:tcBorders>
            <w:hideMark/>
          </w:tcPr>
          <w:p w14:paraId="6FC15C70" w14:textId="77777777" w:rsidR="00C042F8" w:rsidRPr="007B4467" w:rsidRDefault="00C042F8" w:rsidP="00973659">
            <w:pPr>
              <w:pStyle w:val="TAH"/>
            </w:pPr>
            <w:r w:rsidRPr="007B4467">
              <w:t>Comments</w:t>
            </w:r>
          </w:p>
        </w:tc>
      </w:tr>
      <w:tr w:rsidR="00C042F8" w:rsidRPr="007B4467" w14:paraId="400A3601"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FBF3693" w14:textId="77777777" w:rsidR="00C042F8" w:rsidRPr="007B4467" w:rsidRDefault="00C042F8" w:rsidP="00973659">
            <w:pPr>
              <w:pStyle w:val="TAC"/>
            </w:pPr>
            <w:r w:rsidRPr="007B4467">
              <w:t>1</w:t>
            </w:r>
          </w:p>
        </w:tc>
        <w:tc>
          <w:tcPr>
            <w:tcW w:w="2454" w:type="dxa"/>
            <w:tcBorders>
              <w:top w:val="single" w:sz="6" w:space="0" w:color="auto"/>
              <w:left w:val="single" w:sz="6" w:space="0" w:color="auto"/>
              <w:bottom w:val="single" w:sz="4" w:space="0" w:color="auto"/>
              <w:right w:val="single" w:sz="6" w:space="0" w:color="auto"/>
            </w:tcBorders>
            <w:hideMark/>
          </w:tcPr>
          <w:p w14:paraId="659DAB39" w14:textId="77777777" w:rsidR="00C042F8" w:rsidRPr="007B4467" w:rsidRDefault="00C042F8" w:rsidP="00973659">
            <w:pPr>
              <w:pStyle w:val="TAL"/>
            </w:pPr>
            <w:r w:rsidRPr="007B4467">
              <w:t>SUL operation with Intra-Band Non-contiguous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6CBE936E"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hideMark/>
          </w:tcPr>
          <w:p w14:paraId="662AC81D" w14:textId="77777777" w:rsidR="00C042F8" w:rsidRPr="007B4467" w:rsidRDefault="00C042F8" w:rsidP="00973659">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hideMark/>
          </w:tcPr>
          <w:p w14:paraId="124BE2C5" w14:textId="77777777" w:rsidR="00C042F8" w:rsidRPr="007B4467" w:rsidRDefault="00C042F8" w:rsidP="00973659">
            <w:pPr>
              <w:pStyle w:val="TAL"/>
            </w:pPr>
            <w:r w:rsidRPr="007B4467">
              <w:t>pc_SUL_IntraBand_NonContiguous_CA_WithinFR1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04475811" w14:textId="77777777" w:rsidR="00C042F8" w:rsidRPr="007B4467" w:rsidRDefault="00C042F8" w:rsidP="00973659">
            <w:pPr>
              <w:pStyle w:val="TAL"/>
            </w:pPr>
          </w:p>
        </w:tc>
      </w:tr>
      <w:tr w:rsidR="00C042F8" w:rsidRPr="007B4467" w14:paraId="55F97518"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tcPr>
          <w:p w14:paraId="62C6962F" w14:textId="77777777" w:rsidR="00C042F8" w:rsidRPr="007B4467" w:rsidRDefault="00C042F8" w:rsidP="00973659">
            <w:pPr>
              <w:pStyle w:val="TAC"/>
            </w:pPr>
            <w:r w:rsidRPr="007B4467">
              <w:t>2</w:t>
            </w:r>
          </w:p>
        </w:tc>
        <w:tc>
          <w:tcPr>
            <w:tcW w:w="2454" w:type="dxa"/>
            <w:tcBorders>
              <w:top w:val="single" w:sz="6" w:space="0" w:color="auto"/>
              <w:left w:val="single" w:sz="6" w:space="0" w:color="auto"/>
              <w:bottom w:val="single" w:sz="6" w:space="0" w:color="auto"/>
              <w:right w:val="single" w:sz="6" w:space="0" w:color="auto"/>
            </w:tcBorders>
          </w:tcPr>
          <w:p w14:paraId="777C7066" w14:textId="77777777" w:rsidR="00C042F8" w:rsidRPr="007B4467" w:rsidRDefault="00C042F8" w:rsidP="00973659">
            <w:pPr>
              <w:pStyle w:val="TAL"/>
            </w:pPr>
            <w:r w:rsidRPr="007B4467">
              <w:t>SUL operation with Intra-Band Contiguous CA within FR1</w:t>
            </w:r>
          </w:p>
        </w:tc>
        <w:tc>
          <w:tcPr>
            <w:tcW w:w="1170" w:type="dxa"/>
            <w:tcBorders>
              <w:top w:val="single" w:sz="6" w:space="0" w:color="auto"/>
              <w:left w:val="single" w:sz="6" w:space="0" w:color="auto"/>
              <w:bottom w:val="single" w:sz="6" w:space="0" w:color="auto"/>
              <w:right w:val="single" w:sz="4" w:space="0" w:color="auto"/>
            </w:tcBorders>
          </w:tcPr>
          <w:p w14:paraId="7BF0E566"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tcPr>
          <w:p w14:paraId="639D6D11" w14:textId="77777777" w:rsidR="00C042F8" w:rsidRPr="007B4467" w:rsidRDefault="00C042F8" w:rsidP="00973659">
            <w:pPr>
              <w:pStyle w:val="TAC"/>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296E1E7D" w14:textId="77777777" w:rsidR="00C042F8" w:rsidRPr="007B4467" w:rsidRDefault="00C042F8" w:rsidP="00973659">
            <w:pPr>
              <w:pStyle w:val="TAL"/>
            </w:pPr>
            <w:r w:rsidRPr="007B4467">
              <w:t>pc_SUL_IntraBand_Contiguous_CA_WithinFR1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009457D0" w14:textId="77777777" w:rsidR="00C042F8" w:rsidRPr="007B4467" w:rsidRDefault="00C042F8" w:rsidP="00973659">
            <w:pPr>
              <w:pStyle w:val="TAL"/>
            </w:pPr>
          </w:p>
        </w:tc>
      </w:tr>
      <w:tr w:rsidR="00C042F8" w:rsidRPr="007B4467" w14:paraId="6E23ADFC"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tcPr>
          <w:p w14:paraId="5E0DEBD7" w14:textId="77777777" w:rsidR="00C042F8" w:rsidRPr="007B4467" w:rsidRDefault="00C042F8" w:rsidP="00973659">
            <w:pPr>
              <w:pStyle w:val="TAC"/>
              <w:rPr>
                <w:lang w:eastAsia="zh-CN"/>
              </w:rPr>
            </w:pPr>
            <w:r w:rsidRPr="007B4467">
              <w:rPr>
                <w:lang w:eastAsia="zh-CN"/>
              </w:rPr>
              <w:t>3</w:t>
            </w:r>
          </w:p>
        </w:tc>
        <w:tc>
          <w:tcPr>
            <w:tcW w:w="2454" w:type="dxa"/>
            <w:tcBorders>
              <w:top w:val="single" w:sz="6" w:space="0" w:color="auto"/>
              <w:left w:val="single" w:sz="6" w:space="0" w:color="auto"/>
              <w:bottom w:val="single" w:sz="4" w:space="0" w:color="auto"/>
              <w:right w:val="single" w:sz="6" w:space="0" w:color="auto"/>
            </w:tcBorders>
          </w:tcPr>
          <w:p w14:paraId="571D7F68" w14:textId="77777777" w:rsidR="00C042F8" w:rsidRPr="007B4467" w:rsidRDefault="00C042F8" w:rsidP="00973659">
            <w:pPr>
              <w:pStyle w:val="TAL"/>
            </w:pPr>
            <w:r w:rsidRPr="007B4467">
              <w:t>SUL operation with Inter-Band Contiguous CA within FR1</w:t>
            </w:r>
          </w:p>
        </w:tc>
        <w:tc>
          <w:tcPr>
            <w:tcW w:w="1170" w:type="dxa"/>
            <w:tcBorders>
              <w:top w:val="single" w:sz="6" w:space="0" w:color="auto"/>
              <w:left w:val="single" w:sz="6" w:space="0" w:color="auto"/>
              <w:bottom w:val="single" w:sz="4" w:space="0" w:color="auto"/>
              <w:right w:val="single" w:sz="4" w:space="0" w:color="auto"/>
            </w:tcBorders>
          </w:tcPr>
          <w:p w14:paraId="21AD8CA1"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tcPr>
          <w:p w14:paraId="19F8B9C8" w14:textId="77777777" w:rsidR="00C042F8" w:rsidRPr="007B4467" w:rsidRDefault="00C042F8" w:rsidP="00973659">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tcPr>
          <w:p w14:paraId="75FBF775" w14:textId="77777777" w:rsidR="00C042F8" w:rsidRPr="007B4467" w:rsidRDefault="00C042F8" w:rsidP="00973659">
            <w:pPr>
              <w:pStyle w:val="TAL"/>
            </w:pPr>
            <w:r w:rsidRPr="007B4467">
              <w:t>pc_SUL_InterBand_CA_WithinFR1</w:t>
            </w:r>
          </w:p>
        </w:tc>
        <w:tc>
          <w:tcPr>
            <w:tcW w:w="2134" w:type="dxa"/>
            <w:tcBorders>
              <w:top w:val="single" w:sz="4" w:space="0" w:color="auto"/>
              <w:left w:val="single" w:sz="4" w:space="0" w:color="auto"/>
              <w:bottom w:val="single" w:sz="4" w:space="0" w:color="auto"/>
              <w:right w:val="single" w:sz="4" w:space="0" w:color="auto"/>
            </w:tcBorders>
          </w:tcPr>
          <w:p w14:paraId="5E51407C" w14:textId="77777777" w:rsidR="00C042F8" w:rsidRPr="007B4467" w:rsidRDefault="00C042F8" w:rsidP="00973659">
            <w:pPr>
              <w:pStyle w:val="TAL"/>
            </w:pPr>
          </w:p>
        </w:tc>
      </w:tr>
    </w:tbl>
    <w:p w14:paraId="0BABBF86" w14:textId="77777777" w:rsidR="00C042F8" w:rsidRPr="007B4467" w:rsidRDefault="00C042F8" w:rsidP="00C042F8"/>
    <w:p w14:paraId="2D4D54FB" w14:textId="287AD78B" w:rsidR="007F4004" w:rsidRPr="007B4467" w:rsidRDefault="007F4004" w:rsidP="007F4004">
      <w:pPr>
        <w:pStyle w:val="TH"/>
      </w:pPr>
      <w:r w:rsidRPr="007B4467">
        <w:t>Table A.4.1-</w:t>
      </w:r>
      <w:r w:rsidRPr="007B4467">
        <w:rPr>
          <w:lang w:eastAsia="zh-CN"/>
        </w:rPr>
        <w:t>5</w:t>
      </w:r>
      <w:r w:rsidRPr="007B4467">
        <w:t xml:space="preserve">: </w:t>
      </w:r>
      <w:r w:rsidRPr="007B4467">
        <w:rPr>
          <w:lang w:eastAsia="zh-CN"/>
        </w:rPr>
        <w:t xml:space="preserve">5GS UE Core </w:t>
      </w:r>
      <w:r w:rsidRPr="007B4467">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7B4467" w14:paraId="317FEE34"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7B4467" w:rsidRDefault="007F4004" w:rsidP="00FB5600">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7B4467" w:rsidRDefault="007F4004" w:rsidP="00FB5600">
            <w:pPr>
              <w:pStyle w:val="TAH"/>
              <w:rPr>
                <w:lang w:eastAsia="en-US"/>
              </w:rPr>
            </w:pPr>
            <w:r w:rsidRPr="007B4467">
              <w:rPr>
                <w:lang w:eastAsia="zh-CN"/>
              </w:rPr>
              <w:t xml:space="preserve">5GS UE Core </w:t>
            </w:r>
            <w:r w:rsidRPr="007B446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7B4467" w:rsidRDefault="007F4004" w:rsidP="00FB5600">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7B4467" w:rsidRDefault="007F4004" w:rsidP="00FB5600">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7B4467" w:rsidRDefault="007F4004" w:rsidP="00FB5600">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7B4467" w:rsidRDefault="007F4004" w:rsidP="00FB5600">
            <w:pPr>
              <w:pStyle w:val="TAH"/>
              <w:rPr>
                <w:lang w:eastAsia="en-US"/>
              </w:rPr>
            </w:pPr>
            <w:r w:rsidRPr="007B4467">
              <w:rPr>
                <w:lang w:eastAsia="en-US"/>
              </w:rPr>
              <w:t>Comments</w:t>
            </w:r>
          </w:p>
        </w:tc>
      </w:tr>
      <w:tr w:rsidR="007F4004" w:rsidRPr="007B4467" w14:paraId="439D1433" w14:textId="77777777" w:rsidTr="00B245B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7B4467" w:rsidRDefault="007F4004" w:rsidP="00FB5600">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7B4467" w:rsidRDefault="007F4004" w:rsidP="00FB5600">
            <w:pPr>
              <w:pStyle w:val="TAL"/>
              <w:rPr>
                <w:lang w:eastAsia="en-US"/>
              </w:rPr>
            </w:pPr>
            <w:r w:rsidRPr="007B4467">
              <w:rPr>
                <w:lang w:eastAsia="zh-CN"/>
              </w:rPr>
              <w:t>UE Supports 5G Core</w:t>
            </w:r>
            <w:r w:rsidR="00C06A6E" w:rsidRPr="007B446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7B4467" w:rsidRDefault="007F4004" w:rsidP="00FB5600">
            <w:pPr>
              <w:pStyle w:val="TAL"/>
              <w:rPr>
                <w:lang w:eastAsia="zh-CN"/>
              </w:rPr>
            </w:pPr>
            <w:r w:rsidRPr="007B446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7B4467" w:rsidRDefault="007F4004" w:rsidP="00FB5600">
            <w:pPr>
              <w:pStyle w:val="TAL"/>
              <w:rPr>
                <w:lang w:eastAsia="en-US"/>
              </w:rPr>
            </w:pPr>
            <w:r w:rsidRPr="007B4467">
              <w:rPr>
                <w:lang w:eastAsia="en-US"/>
              </w:rPr>
              <w:t>pc_</w:t>
            </w:r>
            <w:r w:rsidRPr="007B446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7B4467" w:rsidRDefault="007F4004" w:rsidP="00FB5600">
            <w:pPr>
              <w:pStyle w:val="TAL"/>
              <w:rPr>
                <w:lang w:eastAsia="en-US"/>
              </w:rPr>
            </w:pPr>
          </w:p>
        </w:tc>
      </w:tr>
      <w:tr w:rsidR="00A730D4" w:rsidRPr="007B4467" w14:paraId="4128B98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7B4467" w:rsidRDefault="00A730D4" w:rsidP="00617EA3">
            <w:pPr>
              <w:pStyle w:val="TAC"/>
            </w:pPr>
            <w:r w:rsidRPr="007B446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7B4467" w:rsidRDefault="00A730D4" w:rsidP="00617EA3">
            <w:pPr>
              <w:pStyle w:val="TAL"/>
              <w:rPr>
                <w:lang w:eastAsia="zh-CN"/>
              </w:rPr>
            </w:pPr>
            <w:r w:rsidRPr="007B4467">
              <w:rPr>
                <w:lang w:eastAsia="zh-CN"/>
              </w:rPr>
              <w:t xml:space="preserve">UE Supports 5G </w:t>
            </w:r>
            <w:r w:rsidR="00C06A6E" w:rsidRPr="007B4467">
              <w:rPr>
                <w:lang w:eastAsia="zh-CN"/>
              </w:rPr>
              <w:t>C</w:t>
            </w:r>
            <w:r w:rsidRPr="007B4467">
              <w:rPr>
                <w:lang w:eastAsia="zh-CN"/>
              </w:rPr>
              <w:t xml:space="preserve">ore </w:t>
            </w:r>
            <w:r w:rsidR="00C06A6E" w:rsidRPr="007B4467">
              <w:rPr>
                <w:lang w:eastAsia="zh-CN"/>
              </w:rPr>
              <w:t xml:space="preserve">Network </w:t>
            </w:r>
            <w:r w:rsidRPr="007B446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7B4467" w:rsidRDefault="00A730D4" w:rsidP="00617EA3">
            <w:pPr>
              <w:pStyle w:val="TAL"/>
            </w:pPr>
            <w:r w:rsidRPr="007B446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7B4467" w:rsidRDefault="00A730D4" w:rsidP="00617EA3">
            <w:pPr>
              <w:pStyle w:val="TAL"/>
            </w:pPr>
            <w:r w:rsidRPr="007B446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7B4467" w:rsidRDefault="00A730D4" w:rsidP="00617EA3">
            <w:pPr>
              <w:pStyle w:val="TAL"/>
            </w:pPr>
          </w:p>
        </w:tc>
      </w:tr>
      <w:tr w:rsidR="00B43043" w:rsidRPr="007B4467" w14:paraId="527F5C2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EF01975" w14:textId="3D2DA870" w:rsidR="00B43043" w:rsidRPr="007B4467" w:rsidRDefault="00B43043" w:rsidP="00B43043">
            <w:pPr>
              <w:pStyle w:val="TAC"/>
            </w:pPr>
            <w:r w:rsidRPr="007B4467">
              <w:t>3</w:t>
            </w:r>
          </w:p>
        </w:tc>
        <w:tc>
          <w:tcPr>
            <w:tcW w:w="2454" w:type="dxa"/>
            <w:tcBorders>
              <w:top w:val="single" w:sz="6" w:space="0" w:color="auto"/>
              <w:left w:val="single" w:sz="6" w:space="0" w:color="auto"/>
              <w:bottom w:val="single" w:sz="6" w:space="0" w:color="auto"/>
              <w:right w:val="single" w:sz="6" w:space="0" w:color="auto"/>
            </w:tcBorders>
          </w:tcPr>
          <w:p w14:paraId="5C0D94B7" w14:textId="1BA3B59E" w:rsidR="00B43043" w:rsidRPr="007B4467" w:rsidRDefault="00B43043" w:rsidP="00B43043">
            <w:pPr>
              <w:pStyle w:val="TAL"/>
              <w:rPr>
                <w:lang w:eastAsia="zh-CN"/>
              </w:rPr>
            </w:pPr>
            <w:r w:rsidRPr="007B4467">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27B3B92" w14:textId="77777777" w:rsidR="00B43043" w:rsidRPr="007B4467" w:rsidRDefault="00B43043" w:rsidP="00B43043">
            <w:pPr>
              <w:pStyle w:val="TAL"/>
            </w:pPr>
            <w:r w:rsidRPr="007B4467">
              <w:t>23.501, 5.30.2.3,</w:t>
            </w:r>
          </w:p>
          <w:p w14:paraId="100F0A06" w14:textId="7CA953AF" w:rsidR="00B43043" w:rsidRPr="007B4467" w:rsidRDefault="00B43043" w:rsidP="00B43043">
            <w:pPr>
              <w:pStyle w:val="TAL"/>
            </w:pPr>
            <w:r w:rsidRPr="007B4467">
              <w:t>38.300, 16.6.1</w:t>
            </w:r>
          </w:p>
        </w:tc>
        <w:tc>
          <w:tcPr>
            <w:tcW w:w="912" w:type="dxa"/>
            <w:tcBorders>
              <w:top w:val="single" w:sz="4" w:space="0" w:color="auto"/>
              <w:left w:val="single" w:sz="4" w:space="0" w:color="auto"/>
              <w:bottom w:val="single" w:sz="4" w:space="0" w:color="auto"/>
              <w:right w:val="single" w:sz="4" w:space="0" w:color="auto"/>
            </w:tcBorders>
          </w:tcPr>
          <w:p w14:paraId="2C003DFB" w14:textId="06FC6653" w:rsidR="00B43043" w:rsidRPr="007B4467" w:rsidRDefault="00B43043" w:rsidP="00B43043">
            <w:pPr>
              <w:pStyle w:val="TAC"/>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205689B2" w14:textId="1BEE3A79" w:rsidR="00B43043" w:rsidRPr="007B4467" w:rsidRDefault="00B43043" w:rsidP="00B43043">
            <w:pPr>
              <w:pStyle w:val="TAL"/>
            </w:pPr>
            <w:r w:rsidRPr="007B4467">
              <w:rPr>
                <w:color w:val="000000"/>
              </w:rPr>
              <w:t>pc_SNPN_only</w:t>
            </w:r>
          </w:p>
        </w:tc>
        <w:tc>
          <w:tcPr>
            <w:tcW w:w="2134" w:type="dxa"/>
            <w:tcBorders>
              <w:top w:val="single" w:sz="4" w:space="0" w:color="auto"/>
              <w:left w:val="single" w:sz="4" w:space="0" w:color="auto"/>
              <w:bottom w:val="single" w:sz="4" w:space="0" w:color="auto"/>
              <w:right w:val="single" w:sz="4" w:space="0" w:color="auto"/>
            </w:tcBorders>
          </w:tcPr>
          <w:p w14:paraId="32ED3E64" w14:textId="1D45EFE7" w:rsidR="00B43043" w:rsidRPr="007B4467" w:rsidRDefault="00B43043" w:rsidP="00B43043">
            <w:pPr>
              <w:pStyle w:val="TAL"/>
            </w:pPr>
            <w:r w:rsidRPr="007B4467">
              <w:t xml:space="preserve">UEs operating only in SNPN access mode </w:t>
            </w:r>
          </w:p>
        </w:tc>
      </w:tr>
    </w:tbl>
    <w:p w14:paraId="5262E715" w14:textId="77777777" w:rsidR="004C7DD8" w:rsidRPr="007B4467" w:rsidRDefault="004C7DD8" w:rsidP="004C7DD8"/>
    <w:p w14:paraId="3747E573" w14:textId="77777777" w:rsidR="004C7DD8" w:rsidRPr="007B4467"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94512916"/>
      <w:r w:rsidRPr="007B4467">
        <w:t>A.4.2</w:t>
      </w:r>
      <w:r w:rsidRPr="007B4467">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7B4467"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94512917"/>
      <w:r w:rsidRPr="007B4467">
        <w:t>A.4.2.1</w:t>
      </w:r>
      <w:r w:rsidRPr="007B4467">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7B4467"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94512918"/>
      <w:r w:rsidRPr="007B4467">
        <w:rPr>
          <w:rFonts w:eastAsia="MS Mincho"/>
        </w:rPr>
        <w:t>A.4.2.1.1</w:t>
      </w:r>
      <w:r w:rsidRPr="007B4467">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7B4467" w:rsidRDefault="004C7DD8" w:rsidP="004C7DD8">
      <w:pPr>
        <w:pStyle w:val="TH"/>
        <w:rPr>
          <w:rFonts w:eastAsia="MS Mincho"/>
        </w:rPr>
      </w:pPr>
      <w:r w:rsidRPr="007B446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7B446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Comments</w:t>
            </w:r>
          </w:p>
        </w:tc>
      </w:tr>
      <w:tr w:rsidR="004C7DD8" w:rsidRPr="007B446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7B4467" w:rsidRDefault="004C7DD8">
            <w:pPr>
              <w:pStyle w:val="TAC"/>
              <w:rPr>
                <w:rFonts w:eastAsia="MS Mincho"/>
                <w:lang w:eastAsia="en-US"/>
              </w:rPr>
            </w:pPr>
            <w:r w:rsidRPr="007B446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7B4467" w:rsidRDefault="000C7438">
            <w:pPr>
              <w:keepNext/>
              <w:keepLines/>
              <w:spacing w:after="0"/>
              <w:rPr>
                <w:rFonts w:ascii="Arial" w:eastAsia="MS Mincho" w:hAnsi="Arial"/>
                <w:sz w:val="18"/>
              </w:rPr>
            </w:pPr>
            <w:r w:rsidRPr="007B446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7B446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7B446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7B446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7B4467" w:rsidRDefault="004C7DD8">
            <w:pPr>
              <w:pStyle w:val="TAL"/>
              <w:rPr>
                <w:rFonts w:eastAsia="MS Mincho"/>
                <w:lang w:eastAsia="en-US"/>
              </w:rPr>
            </w:pPr>
          </w:p>
        </w:tc>
      </w:tr>
    </w:tbl>
    <w:p w14:paraId="50D0B5F6" w14:textId="77777777" w:rsidR="004C7DD8" w:rsidRPr="007B4467" w:rsidRDefault="004C7DD8" w:rsidP="004C7DD8"/>
    <w:p w14:paraId="71E1713C" w14:textId="77777777" w:rsidR="004C7DD8" w:rsidRPr="007B4467"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94512919"/>
      <w:r w:rsidRPr="007B4467">
        <w:lastRenderedPageBreak/>
        <w:t>A.4.3</w:t>
      </w:r>
      <w:r w:rsidRPr="007B4467">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7B4467" w:rsidRDefault="004C7DD8" w:rsidP="004C7DD8">
      <w:pPr>
        <w:pStyle w:val="TH"/>
      </w:pPr>
      <w:r w:rsidRPr="007B446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7B446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7B4467" w:rsidRDefault="004C7DD8">
            <w:pPr>
              <w:pStyle w:val="TAH"/>
              <w:rPr>
                <w:lang w:eastAsia="en-US"/>
              </w:rPr>
            </w:pPr>
            <w:r w:rsidRPr="007B446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7B4467" w:rsidRDefault="004C7DD8">
            <w:pPr>
              <w:pStyle w:val="TAH"/>
              <w:rPr>
                <w:lang w:eastAsia="en-US"/>
              </w:rPr>
            </w:pPr>
            <w:r w:rsidRPr="007B446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7B4467" w:rsidRDefault="004C7DD8">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7B4467" w:rsidRDefault="004C7DD8">
            <w:pPr>
              <w:pStyle w:val="TAH"/>
              <w:rPr>
                <w:lang w:eastAsia="en-US"/>
              </w:rPr>
            </w:pPr>
            <w:r w:rsidRPr="007B446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7B4467" w:rsidRDefault="004C7DD8">
            <w:pPr>
              <w:pStyle w:val="TAH"/>
              <w:rPr>
                <w:lang w:eastAsia="en-US"/>
              </w:rPr>
            </w:pPr>
            <w:r w:rsidRPr="007B446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7B4467" w:rsidRDefault="004C7DD8">
            <w:pPr>
              <w:pStyle w:val="TAH"/>
              <w:rPr>
                <w:lang w:eastAsia="en-US"/>
              </w:rPr>
            </w:pPr>
            <w:r w:rsidRPr="007B4467">
              <w:rPr>
                <w:lang w:eastAsia="en-US"/>
              </w:rPr>
              <w:t>Comments</w:t>
            </w:r>
          </w:p>
        </w:tc>
      </w:tr>
      <w:tr w:rsidR="004C7DD8" w:rsidRPr="007B446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7B4467" w:rsidRDefault="004C7DD8">
            <w:pPr>
              <w:pStyle w:val="TAC"/>
              <w:rPr>
                <w:lang w:eastAsia="en-US"/>
              </w:rPr>
            </w:pPr>
            <w:r w:rsidRPr="007B446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7B4467" w:rsidRDefault="004C7DD8">
            <w:pPr>
              <w:pStyle w:val="TAL"/>
              <w:rPr>
                <w:lang w:eastAsia="en-US"/>
              </w:rPr>
            </w:pPr>
            <w:r w:rsidRPr="007B446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7B4467" w:rsidRDefault="0036278C">
            <w:pPr>
              <w:pStyle w:val="TAL"/>
              <w:rPr>
                <w:lang w:eastAsia="en-US"/>
              </w:rPr>
            </w:pPr>
            <w:r w:rsidRPr="007B446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7B4467" w:rsidRDefault="004C7DD8">
            <w:pPr>
              <w:pStyle w:val="TAL"/>
              <w:rPr>
                <w:lang w:eastAsia="en-US"/>
              </w:rPr>
            </w:pPr>
          </w:p>
        </w:tc>
      </w:tr>
      <w:tr w:rsidR="004C7DD8" w:rsidRPr="007B446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7B4467" w:rsidRDefault="004C7DD8">
            <w:pPr>
              <w:pStyle w:val="TAC"/>
              <w:rPr>
                <w:lang w:eastAsia="en-US"/>
              </w:rPr>
            </w:pPr>
            <w:r w:rsidRPr="007B446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7B4467" w:rsidRDefault="004C7DD8">
            <w:pPr>
              <w:pStyle w:val="TAL"/>
              <w:rPr>
                <w:lang w:eastAsia="en-US"/>
              </w:rPr>
            </w:pPr>
            <w:r w:rsidRPr="007B446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7B4467" w:rsidRDefault="0036278C">
            <w:pPr>
              <w:pStyle w:val="TAL"/>
              <w:rPr>
                <w:lang w:eastAsia="en-US"/>
              </w:rPr>
            </w:pPr>
            <w:r w:rsidRPr="007B446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7B4467" w:rsidRDefault="004C7DD8">
            <w:pPr>
              <w:pStyle w:val="TAL"/>
              <w:rPr>
                <w:lang w:eastAsia="en-US"/>
              </w:rPr>
            </w:pPr>
          </w:p>
        </w:tc>
      </w:tr>
      <w:tr w:rsidR="004C7DD8" w:rsidRPr="007B446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7B4467" w:rsidRDefault="004C7DD8">
            <w:pPr>
              <w:pStyle w:val="TAC"/>
              <w:rPr>
                <w:lang w:eastAsia="en-US"/>
              </w:rPr>
            </w:pPr>
            <w:r w:rsidRPr="007B446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7B4467" w:rsidRDefault="004C7DD8">
            <w:pPr>
              <w:pStyle w:val="TAL"/>
              <w:rPr>
                <w:lang w:eastAsia="en-US"/>
              </w:rPr>
            </w:pPr>
            <w:r w:rsidRPr="007B446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7B4467" w:rsidRDefault="004C7DD8">
            <w:pPr>
              <w:pStyle w:val="TAL"/>
              <w:rPr>
                <w:lang w:eastAsia="en-US"/>
              </w:rPr>
            </w:pPr>
            <w:r w:rsidRPr="007B446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7B4467" w:rsidRDefault="004C7DD8">
            <w:pPr>
              <w:pStyle w:val="TAL"/>
              <w:rPr>
                <w:lang w:eastAsia="en-US"/>
              </w:rPr>
            </w:pPr>
          </w:p>
        </w:tc>
      </w:tr>
      <w:tr w:rsidR="004C7DD8" w:rsidRPr="007B446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7B4467" w:rsidRDefault="004C7DD8">
            <w:pPr>
              <w:pStyle w:val="TAC"/>
              <w:rPr>
                <w:lang w:eastAsia="en-US"/>
              </w:rPr>
            </w:pPr>
            <w:r w:rsidRPr="007B446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7B4467" w:rsidRDefault="004C7DD8">
            <w:pPr>
              <w:pStyle w:val="TAL"/>
              <w:rPr>
                <w:lang w:eastAsia="en-US"/>
              </w:rPr>
            </w:pPr>
            <w:r w:rsidRPr="007B446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7B4467" w:rsidRDefault="004C7DD8">
            <w:pPr>
              <w:pStyle w:val="TAL"/>
              <w:rPr>
                <w:lang w:eastAsia="en-US"/>
              </w:rPr>
            </w:pPr>
            <w:r w:rsidRPr="007B446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7B4467" w:rsidRDefault="004C7DD8">
            <w:pPr>
              <w:pStyle w:val="TAL"/>
              <w:rPr>
                <w:lang w:eastAsia="en-US"/>
              </w:rPr>
            </w:pPr>
          </w:p>
        </w:tc>
      </w:tr>
      <w:tr w:rsidR="004C7DD8" w:rsidRPr="007B446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7B4467" w:rsidRDefault="004C7DD8">
            <w:pPr>
              <w:pStyle w:val="TAC"/>
              <w:rPr>
                <w:lang w:eastAsia="en-US"/>
              </w:rPr>
            </w:pPr>
            <w:r w:rsidRPr="007B446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7B4467" w:rsidRDefault="004C7DD8">
            <w:pPr>
              <w:pStyle w:val="TAL"/>
              <w:rPr>
                <w:lang w:eastAsia="en-US"/>
              </w:rPr>
            </w:pPr>
            <w:r w:rsidRPr="007B446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7B4467" w:rsidRDefault="004C7DD8">
            <w:pPr>
              <w:pStyle w:val="TAL"/>
              <w:rPr>
                <w:lang w:eastAsia="en-US"/>
              </w:rPr>
            </w:pPr>
            <w:r w:rsidRPr="007B446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7B4467" w:rsidRDefault="004C7DD8">
            <w:pPr>
              <w:pStyle w:val="TAL"/>
              <w:rPr>
                <w:lang w:eastAsia="en-US"/>
              </w:rPr>
            </w:pPr>
          </w:p>
        </w:tc>
      </w:tr>
      <w:tr w:rsidR="004C7DD8" w:rsidRPr="007B446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7B4467" w:rsidRDefault="004C7DD8">
            <w:pPr>
              <w:pStyle w:val="TAC"/>
              <w:rPr>
                <w:lang w:eastAsia="en-US"/>
              </w:rPr>
            </w:pPr>
            <w:r w:rsidRPr="007B446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7B4467" w:rsidRDefault="004C7DD8">
            <w:pPr>
              <w:pStyle w:val="TAL"/>
              <w:rPr>
                <w:lang w:eastAsia="en-US"/>
              </w:rPr>
            </w:pPr>
            <w:r w:rsidRPr="007B446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7B4467" w:rsidRDefault="004C7DD8">
            <w:pPr>
              <w:pStyle w:val="TAL"/>
              <w:rPr>
                <w:lang w:eastAsia="en-US"/>
              </w:rPr>
            </w:pPr>
            <w:r w:rsidRPr="007B446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7B4467" w:rsidRDefault="004C7DD8">
            <w:pPr>
              <w:pStyle w:val="TAL"/>
              <w:rPr>
                <w:lang w:eastAsia="en-US"/>
              </w:rPr>
            </w:pPr>
          </w:p>
        </w:tc>
      </w:tr>
      <w:tr w:rsidR="004C7DD8" w:rsidRPr="007B446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7B4467" w:rsidRDefault="004C7DD8">
            <w:pPr>
              <w:pStyle w:val="TAC"/>
              <w:rPr>
                <w:lang w:eastAsia="en-US"/>
              </w:rPr>
            </w:pPr>
            <w:r w:rsidRPr="007B446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7B4467" w:rsidRDefault="004C7DD8">
            <w:pPr>
              <w:pStyle w:val="TAL"/>
              <w:rPr>
                <w:lang w:eastAsia="en-US"/>
              </w:rPr>
            </w:pPr>
            <w:r w:rsidRPr="007B446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7B4467" w:rsidRDefault="004C7DD8">
            <w:pPr>
              <w:pStyle w:val="TAL"/>
              <w:rPr>
                <w:lang w:eastAsia="en-US"/>
              </w:rPr>
            </w:pPr>
            <w:r w:rsidRPr="007B446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7B4467" w:rsidRDefault="004C7DD8">
            <w:pPr>
              <w:pStyle w:val="TAL"/>
              <w:rPr>
                <w:lang w:eastAsia="en-US"/>
              </w:rPr>
            </w:pPr>
          </w:p>
        </w:tc>
      </w:tr>
      <w:tr w:rsidR="004C7DD8" w:rsidRPr="007B446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7B4467" w:rsidRDefault="004C7DD8">
            <w:pPr>
              <w:pStyle w:val="TAC"/>
              <w:rPr>
                <w:lang w:eastAsia="en-US"/>
              </w:rPr>
            </w:pPr>
            <w:r w:rsidRPr="007B446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7B4467" w:rsidRDefault="004C7DD8">
            <w:pPr>
              <w:pStyle w:val="TAL"/>
              <w:rPr>
                <w:lang w:eastAsia="en-US"/>
              </w:rPr>
            </w:pPr>
            <w:r w:rsidRPr="007B446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7B4467" w:rsidRDefault="004C7DD8">
            <w:pPr>
              <w:pStyle w:val="TAL"/>
              <w:rPr>
                <w:lang w:eastAsia="en-US"/>
              </w:rPr>
            </w:pPr>
            <w:r w:rsidRPr="007B446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7B4467" w:rsidRDefault="004C7DD8">
            <w:pPr>
              <w:pStyle w:val="TAL"/>
              <w:rPr>
                <w:lang w:eastAsia="en-US"/>
              </w:rPr>
            </w:pPr>
          </w:p>
        </w:tc>
      </w:tr>
    </w:tbl>
    <w:p w14:paraId="0C538EF8" w14:textId="77777777" w:rsidR="004C7DD8" w:rsidRPr="007B4467" w:rsidRDefault="004C7DD8" w:rsidP="004C7DD8"/>
    <w:p w14:paraId="7CA078D0" w14:textId="77777777" w:rsidR="004C7DD8" w:rsidRPr="007B4467" w:rsidRDefault="004C7DD8" w:rsidP="004C7DD8">
      <w:pPr>
        <w:pStyle w:val="TH"/>
      </w:pPr>
      <w:r w:rsidRPr="007B446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7B446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7B4467" w:rsidRDefault="004C7DD8">
            <w:pPr>
              <w:keepNext/>
              <w:keepLines/>
              <w:spacing w:after="0"/>
              <w:jc w:val="center"/>
              <w:rPr>
                <w:rFonts w:ascii="Arial" w:hAnsi="Arial"/>
                <w:b/>
                <w:sz w:val="18"/>
              </w:rPr>
            </w:pPr>
            <w:r w:rsidRPr="007B446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7B4467" w:rsidRDefault="004C7DD8">
            <w:pPr>
              <w:keepNext/>
              <w:keepLines/>
              <w:spacing w:after="0"/>
              <w:jc w:val="center"/>
              <w:rPr>
                <w:rFonts w:ascii="Arial" w:hAnsi="Arial"/>
                <w:b/>
                <w:sz w:val="18"/>
              </w:rPr>
            </w:pPr>
            <w:r w:rsidRPr="007B446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7B4467" w:rsidRDefault="004C7DD8">
            <w:pPr>
              <w:keepNext/>
              <w:keepLines/>
              <w:spacing w:after="0"/>
              <w:jc w:val="center"/>
              <w:rPr>
                <w:rFonts w:ascii="Arial" w:hAnsi="Arial"/>
                <w:b/>
                <w:sz w:val="18"/>
              </w:rPr>
            </w:pPr>
            <w:r w:rsidRPr="007B446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7B4467" w:rsidRDefault="004C7DD8">
            <w:pPr>
              <w:keepNext/>
              <w:keepLines/>
              <w:spacing w:after="0"/>
              <w:jc w:val="center"/>
              <w:rPr>
                <w:rFonts w:ascii="Arial" w:hAnsi="Arial"/>
                <w:b/>
                <w:sz w:val="18"/>
              </w:rPr>
            </w:pPr>
            <w:r w:rsidRPr="007B446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7B4467" w:rsidRDefault="004C7DD8">
            <w:pPr>
              <w:keepNext/>
              <w:keepLines/>
              <w:spacing w:after="0"/>
              <w:jc w:val="center"/>
              <w:rPr>
                <w:rFonts w:ascii="Arial" w:hAnsi="Arial"/>
                <w:b/>
                <w:sz w:val="18"/>
              </w:rPr>
            </w:pPr>
            <w:r w:rsidRPr="007B446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7B4467" w:rsidRDefault="004C7DD8">
            <w:pPr>
              <w:keepNext/>
              <w:keepLines/>
              <w:spacing w:after="0"/>
              <w:jc w:val="center"/>
              <w:rPr>
                <w:rFonts w:ascii="Arial" w:hAnsi="Arial"/>
                <w:b/>
                <w:sz w:val="18"/>
              </w:rPr>
            </w:pPr>
            <w:r w:rsidRPr="007B4467">
              <w:rPr>
                <w:rFonts w:ascii="Arial" w:hAnsi="Arial"/>
                <w:b/>
                <w:sz w:val="18"/>
              </w:rPr>
              <w:t>Comments</w:t>
            </w:r>
          </w:p>
        </w:tc>
      </w:tr>
      <w:tr w:rsidR="004C7DD8" w:rsidRPr="007B446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7B4467" w:rsidRDefault="004C7DD8">
            <w:pPr>
              <w:pStyle w:val="TAC"/>
              <w:rPr>
                <w:lang w:eastAsia="en-US"/>
              </w:rPr>
            </w:pPr>
            <w:r w:rsidRPr="007B446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7B4467" w:rsidRDefault="004C7DD8">
            <w:pPr>
              <w:pStyle w:val="TAL"/>
              <w:rPr>
                <w:lang w:eastAsia="en-US"/>
              </w:rPr>
            </w:pPr>
            <w:r w:rsidRPr="007B446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7B4467" w:rsidRDefault="004C7DD8">
            <w:pPr>
              <w:pStyle w:val="TAL"/>
              <w:rPr>
                <w:lang w:eastAsia="en-US"/>
              </w:rPr>
            </w:pPr>
            <w:r w:rsidRPr="007B446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7B4467" w:rsidRDefault="004C7DD8">
            <w:pPr>
              <w:pStyle w:val="TAC"/>
              <w:rPr>
                <w:lang w:eastAsia="en-US"/>
              </w:rPr>
            </w:pPr>
            <w:r w:rsidRPr="007B446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7B446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7B4467" w:rsidRDefault="004C7DD8">
            <w:pPr>
              <w:pStyle w:val="TAC"/>
              <w:rPr>
                <w:lang w:eastAsia="en-US"/>
              </w:rPr>
            </w:pPr>
          </w:p>
        </w:tc>
      </w:tr>
      <w:tr w:rsidR="00A52D95" w:rsidRPr="007B4467"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7B4467" w:rsidRDefault="00A52D95" w:rsidP="00452594">
            <w:pPr>
              <w:pStyle w:val="TAC"/>
              <w:rPr>
                <w:lang w:eastAsia="en-US"/>
              </w:rPr>
            </w:pPr>
            <w:r w:rsidRPr="007B4467">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7B4467" w:rsidRDefault="00A52D95" w:rsidP="00452594">
            <w:pPr>
              <w:pStyle w:val="TAL"/>
              <w:rPr>
                <w:lang w:eastAsia="en-US"/>
              </w:rPr>
            </w:pPr>
            <w:r w:rsidRPr="007B4467">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7B4467" w:rsidRDefault="00A52D95" w:rsidP="00452594">
            <w:pPr>
              <w:pStyle w:val="TAL"/>
              <w:rPr>
                <w:lang w:eastAsia="en-US"/>
              </w:rPr>
            </w:pPr>
            <w:r w:rsidRPr="007B4467">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7B4467" w:rsidRDefault="00A52D95" w:rsidP="00452594">
            <w:pPr>
              <w:pStyle w:val="TAC"/>
              <w:rPr>
                <w:lang w:eastAsia="en-US"/>
              </w:rPr>
            </w:pPr>
            <w:r w:rsidRPr="007B4467">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7B4467"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7B4467" w:rsidRDefault="00A52D95" w:rsidP="00452594">
            <w:pPr>
              <w:pStyle w:val="TAC"/>
              <w:rPr>
                <w:lang w:eastAsia="en-US"/>
              </w:rPr>
            </w:pPr>
          </w:p>
        </w:tc>
      </w:tr>
    </w:tbl>
    <w:p w14:paraId="76284EB1" w14:textId="77777777" w:rsidR="004C7DD8" w:rsidRPr="007B4467" w:rsidRDefault="004C7DD8" w:rsidP="004C7DD8"/>
    <w:p w14:paraId="035FC13C" w14:textId="77777777" w:rsidR="004C7DD8" w:rsidRPr="007B4467"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94512920"/>
      <w:r w:rsidRPr="007B4467">
        <w:t>A.4.3.1</w:t>
      </w:r>
      <w:r w:rsidRPr="007B4467">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Pr="007B4467" w:rsidRDefault="004C7DD8" w:rsidP="008F6674">
      <w:pPr>
        <w:pStyle w:val="NO"/>
      </w:pPr>
      <w:r w:rsidRPr="007B4467">
        <w:t>NOTE:</w:t>
      </w:r>
      <w:r w:rsidRPr="007B4467">
        <w:tab/>
        <w:t xml:space="preserve">The values indicated in column "Release" </w:t>
      </w:r>
      <w:r w:rsidR="00CC3B24" w:rsidRPr="007B4467">
        <w:t>for bands</w:t>
      </w:r>
      <w:r w:rsidRPr="007B4467">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7B4467">
        <w:t>38</w:t>
      </w:r>
      <w:r w:rsidRPr="007B4467">
        <w:t>.307 [</w:t>
      </w:r>
      <w:r w:rsidR="00DB2874" w:rsidRPr="007B4467">
        <w:t>19</w:t>
      </w:r>
      <w:r w:rsidRPr="007B4467">
        <w:t>].</w:t>
      </w:r>
    </w:p>
    <w:p w14:paraId="0B84C1B0" w14:textId="28693CE8" w:rsidR="004C7DD8" w:rsidRPr="007B4467" w:rsidRDefault="008F6674" w:rsidP="008F6674">
      <w:pPr>
        <w:pStyle w:val="NO"/>
      </w:pPr>
      <w:r w:rsidRPr="007B4467">
        <w:t>NOTE:</w:t>
      </w:r>
      <w:r w:rsidRPr="007B4467">
        <w:tab/>
        <w:t>See Annex B for status of completed NR bands and power classes in this version of 3GPP UE conformance test specifications.</w:t>
      </w:r>
    </w:p>
    <w:p w14:paraId="7F073AD3" w14:textId="77777777" w:rsidR="004C7DD8" w:rsidRPr="007B4467" w:rsidRDefault="004C7DD8" w:rsidP="004C7DD8">
      <w:pPr>
        <w:pStyle w:val="TH"/>
      </w:pPr>
      <w:r w:rsidRPr="007B4467">
        <w:lastRenderedPageBreak/>
        <w:t xml:space="preserve">Table A.4.3.1-1: NR FDD </w:t>
      </w:r>
      <w:r w:rsidR="007F4004" w:rsidRPr="007B4467">
        <w:t xml:space="preserve">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7B4467" w14:paraId="3666C310" w14:textId="77777777" w:rsidTr="00CA3D3C">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368B234" w14:textId="77777777" w:rsidR="004C7DD8" w:rsidRPr="007B4467" w:rsidRDefault="004C7DD8">
            <w:pPr>
              <w:pStyle w:val="TAH"/>
              <w:rPr>
                <w:lang w:eastAsia="en-US"/>
              </w:rPr>
            </w:pPr>
            <w:r w:rsidRPr="007B4467">
              <w:rPr>
                <w:lang w:eastAsia="en-US"/>
              </w:rPr>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728950FA" w14:textId="77777777" w:rsidR="004C7DD8" w:rsidRPr="007B4467" w:rsidRDefault="00F93FA0" w:rsidP="00F93FA0">
            <w:pPr>
              <w:pStyle w:val="TAH"/>
              <w:rPr>
                <w:lang w:eastAsia="en-US"/>
              </w:rPr>
            </w:pPr>
            <w:r w:rsidRPr="007B4467">
              <w:rPr>
                <w:lang w:eastAsia="en-US"/>
              </w:rPr>
              <w:t xml:space="preserve">NR </w:t>
            </w:r>
            <w:r w:rsidR="004C7DD8" w:rsidRPr="007B4467">
              <w:rPr>
                <w:lang w:eastAsia="en-US"/>
              </w:rPr>
              <w:t xml:space="preserve">FDD </w:t>
            </w:r>
            <w:r w:rsidR="00D45C61" w:rsidRPr="007B4467">
              <w:t xml:space="preserve">FR1 </w:t>
            </w:r>
            <w:r w:rsidR="004C7DD8" w:rsidRPr="007B4467">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18F469BA" w14:textId="77777777" w:rsidR="004C7DD8" w:rsidRPr="007B4467" w:rsidRDefault="004C7DD8">
            <w:pPr>
              <w:pStyle w:val="TAH"/>
              <w:rPr>
                <w:lang w:eastAsia="en-US"/>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388D56A" w14:textId="77777777" w:rsidR="004C7DD8" w:rsidRPr="007B4467" w:rsidRDefault="004C7DD8">
            <w:pPr>
              <w:pStyle w:val="TAH"/>
              <w:rPr>
                <w:lang w:eastAsia="en-US"/>
              </w:rPr>
            </w:pPr>
            <w:r w:rsidRPr="007B4467">
              <w:rPr>
                <w:lang w:eastAsia="en-US"/>
              </w:rPr>
              <w:t>Release</w:t>
            </w:r>
          </w:p>
        </w:tc>
        <w:tc>
          <w:tcPr>
            <w:tcW w:w="1707" w:type="dxa"/>
            <w:tcBorders>
              <w:top w:val="single" w:sz="4" w:space="0" w:color="auto"/>
              <w:left w:val="single" w:sz="4" w:space="0" w:color="auto"/>
              <w:bottom w:val="single" w:sz="4" w:space="0" w:color="auto"/>
              <w:right w:val="single" w:sz="4" w:space="0" w:color="auto"/>
            </w:tcBorders>
            <w:hideMark/>
          </w:tcPr>
          <w:p w14:paraId="63704355" w14:textId="77777777" w:rsidR="004C7DD8" w:rsidRPr="007B4467" w:rsidRDefault="004C7DD8">
            <w:pPr>
              <w:pStyle w:val="TAH"/>
              <w:rPr>
                <w:lang w:eastAsia="en-US"/>
              </w:rPr>
            </w:pPr>
            <w:r w:rsidRPr="007B4467">
              <w:rPr>
                <w:lang w:eastAsia="en-US"/>
              </w:rPr>
              <w:t>Mnemonic</w:t>
            </w:r>
          </w:p>
        </w:tc>
        <w:tc>
          <w:tcPr>
            <w:tcW w:w="1707" w:type="dxa"/>
            <w:tcBorders>
              <w:top w:val="single" w:sz="4" w:space="0" w:color="auto"/>
              <w:left w:val="single" w:sz="4" w:space="0" w:color="auto"/>
              <w:bottom w:val="single" w:sz="4" w:space="0" w:color="auto"/>
              <w:right w:val="single" w:sz="4" w:space="0" w:color="auto"/>
            </w:tcBorders>
            <w:hideMark/>
          </w:tcPr>
          <w:p w14:paraId="64D40F95" w14:textId="77777777" w:rsidR="004C7DD8" w:rsidRPr="007B4467" w:rsidRDefault="004C7DD8">
            <w:pPr>
              <w:pStyle w:val="TAH"/>
              <w:rPr>
                <w:lang w:eastAsia="en-US"/>
              </w:rPr>
            </w:pPr>
            <w:r w:rsidRPr="007B4467">
              <w:rPr>
                <w:lang w:eastAsia="en-US"/>
              </w:rPr>
              <w:t>Comments</w:t>
            </w:r>
          </w:p>
        </w:tc>
      </w:tr>
      <w:tr w:rsidR="004C7DD8" w:rsidRPr="007B4467" w14:paraId="18E721A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5600ED" w14:textId="77777777" w:rsidR="004C7DD8" w:rsidRPr="007B4467" w:rsidRDefault="004C7DD8">
            <w:pPr>
              <w:pStyle w:val="TAC"/>
              <w:rPr>
                <w:lang w:eastAsia="en-US"/>
              </w:rPr>
            </w:pPr>
            <w:r w:rsidRPr="007B4467">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416E3BD8" w14:textId="77777777" w:rsidR="004C7DD8" w:rsidRPr="007B4467" w:rsidRDefault="004C7DD8">
            <w:pPr>
              <w:pStyle w:val="TAL"/>
              <w:rPr>
                <w:lang w:eastAsia="en-US"/>
              </w:rPr>
            </w:pPr>
            <w:r w:rsidRPr="007B4467">
              <w:rPr>
                <w:lang w:eastAsia="en-US"/>
              </w:rPr>
              <w:t>NR Frequency band: 1920-1980</w:t>
            </w:r>
            <w:r w:rsidR="00D45C61" w:rsidRPr="007B4467">
              <w:t xml:space="preserve"> MHz (UL)</w:t>
            </w:r>
            <w:r w:rsidRPr="007B4467">
              <w:rPr>
                <w:lang w:eastAsia="en-US"/>
              </w:rPr>
              <w:t>, 2110-2170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CFAACB4"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7C04A0E"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6E60508" w14:textId="77777777" w:rsidR="004C7DD8" w:rsidRPr="007B4467" w:rsidRDefault="004C7DD8">
            <w:pPr>
              <w:pStyle w:val="TAC"/>
              <w:rPr>
                <w:lang w:eastAsia="en-US"/>
              </w:rPr>
            </w:pPr>
            <w:r w:rsidRPr="007B4467">
              <w:rPr>
                <w:lang w:eastAsia="en-US"/>
              </w:rPr>
              <w:t>pc_nrBand1_Supp</w:t>
            </w:r>
          </w:p>
        </w:tc>
        <w:tc>
          <w:tcPr>
            <w:tcW w:w="1707" w:type="dxa"/>
            <w:tcBorders>
              <w:top w:val="single" w:sz="4" w:space="0" w:color="auto"/>
              <w:left w:val="single" w:sz="4" w:space="0" w:color="auto"/>
              <w:bottom w:val="single" w:sz="4" w:space="0" w:color="auto"/>
              <w:right w:val="single" w:sz="4" w:space="0" w:color="auto"/>
            </w:tcBorders>
            <w:hideMark/>
          </w:tcPr>
          <w:p w14:paraId="615BC6D1" w14:textId="355913FF"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2D5A42" w:rsidRPr="007B4467">
              <w:rPr>
                <w:lang w:eastAsia="en-US"/>
              </w:rPr>
              <w:t>n</w:t>
            </w:r>
            <w:r w:rsidRPr="007B4467">
              <w:rPr>
                <w:lang w:eastAsia="en-US"/>
              </w:rPr>
              <w:t>1</w:t>
            </w:r>
          </w:p>
        </w:tc>
      </w:tr>
      <w:tr w:rsidR="004C7DD8" w:rsidRPr="007B4467" w14:paraId="5288622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02184B" w14:textId="77777777" w:rsidR="004C7DD8" w:rsidRPr="007B4467" w:rsidRDefault="004C7DD8">
            <w:pPr>
              <w:pStyle w:val="TAC"/>
              <w:rPr>
                <w:lang w:eastAsia="en-US"/>
              </w:rPr>
            </w:pPr>
            <w:r w:rsidRPr="007B4467">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496AEA49" w14:textId="77777777" w:rsidR="004C7DD8" w:rsidRPr="007B4467" w:rsidRDefault="004C7DD8">
            <w:pPr>
              <w:pStyle w:val="TAL"/>
              <w:rPr>
                <w:lang w:eastAsia="en-US"/>
              </w:rPr>
            </w:pPr>
            <w:r w:rsidRPr="007B4467">
              <w:rPr>
                <w:lang w:eastAsia="en-US"/>
              </w:rPr>
              <w:t>NR Frequency band: 1850-1910</w:t>
            </w:r>
            <w:r w:rsidR="00D45C61" w:rsidRPr="007B4467">
              <w:t xml:space="preserve"> MHz (UL)</w:t>
            </w:r>
            <w:r w:rsidRPr="007B4467">
              <w:rPr>
                <w:lang w:eastAsia="en-US"/>
              </w:rPr>
              <w:t>, 1930-1990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5AAC1DF"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2DC4934"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7F1046A" w14:textId="77777777" w:rsidR="004C7DD8" w:rsidRPr="007B4467" w:rsidRDefault="004C7DD8">
            <w:pPr>
              <w:pStyle w:val="TAC"/>
              <w:rPr>
                <w:lang w:eastAsia="en-US"/>
              </w:rPr>
            </w:pPr>
            <w:r w:rsidRPr="007B4467">
              <w:rPr>
                <w:lang w:eastAsia="en-US"/>
              </w:rPr>
              <w:t>pc_nrBand2_Supp</w:t>
            </w:r>
          </w:p>
        </w:tc>
        <w:tc>
          <w:tcPr>
            <w:tcW w:w="1707" w:type="dxa"/>
            <w:tcBorders>
              <w:top w:val="single" w:sz="4" w:space="0" w:color="auto"/>
              <w:left w:val="single" w:sz="4" w:space="0" w:color="auto"/>
              <w:bottom w:val="single" w:sz="4" w:space="0" w:color="auto"/>
              <w:right w:val="single" w:sz="4" w:space="0" w:color="auto"/>
            </w:tcBorders>
            <w:hideMark/>
          </w:tcPr>
          <w:p w14:paraId="74433D02" w14:textId="3B3EAACC"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2</w:t>
            </w:r>
          </w:p>
        </w:tc>
      </w:tr>
      <w:tr w:rsidR="004C7DD8" w:rsidRPr="007B4467" w14:paraId="6370B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52A1F59" w14:textId="77777777" w:rsidR="004C7DD8" w:rsidRPr="007B4467" w:rsidRDefault="004C7DD8">
            <w:pPr>
              <w:pStyle w:val="TAC"/>
              <w:rPr>
                <w:lang w:eastAsia="en-US"/>
              </w:rPr>
            </w:pPr>
            <w:r w:rsidRPr="007B4467">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4C01877A" w14:textId="77777777" w:rsidR="004C7DD8" w:rsidRPr="007B4467" w:rsidRDefault="004C7DD8">
            <w:pPr>
              <w:pStyle w:val="TAL"/>
              <w:rPr>
                <w:lang w:eastAsia="en-US"/>
              </w:rPr>
            </w:pPr>
            <w:r w:rsidRPr="007B4467">
              <w:rPr>
                <w:lang w:eastAsia="en-US"/>
              </w:rPr>
              <w:t>NR Frequency band: 1710-1785</w:t>
            </w:r>
            <w:r w:rsidR="00D45C61" w:rsidRPr="007B4467">
              <w:t xml:space="preserve"> MHz (UL)</w:t>
            </w:r>
            <w:r w:rsidRPr="007B4467">
              <w:rPr>
                <w:lang w:eastAsia="en-US"/>
              </w:rPr>
              <w:t>, 1805-1880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1B72D9B"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B5D8ECB"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3BC268" w14:textId="77777777" w:rsidR="004C7DD8" w:rsidRPr="007B4467" w:rsidRDefault="004C7DD8">
            <w:pPr>
              <w:pStyle w:val="TAC"/>
              <w:rPr>
                <w:lang w:eastAsia="en-US"/>
              </w:rPr>
            </w:pPr>
            <w:r w:rsidRPr="007B4467">
              <w:rPr>
                <w:lang w:eastAsia="en-US"/>
              </w:rPr>
              <w:t>pc_nrBand3_Supp</w:t>
            </w:r>
          </w:p>
        </w:tc>
        <w:tc>
          <w:tcPr>
            <w:tcW w:w="1707" w:type="dxa"/>
            <w:tcBorders>
              <w:top w:val="single" w:sz="4" w:space="0" w:color="auto"/>
              <w:left w:val="single" w:sz="4" w:space="0" w:color="auto"/>
              <w:bottom w:val="single" w:sz="4" w:space="0" w:color="auto"/>
              <w:right w:val="single" w:sz="4" w:space="0" w:color="auto"/>
            </w:tcBorders>
            <w:hideMark/>
          </w:tcPr>
          <w:p w14:paraId="629E069E" w14:textId="1B3654C9"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3</w:t>
            </w:r>
          </w:p>
        </w:tc>
      </w:tr>
      <w:tr w:rsidR="004C7DD8" w:rsidRPr="007B4467" w14:paraId="1E3BBE9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643123" w14:textId="77777777" w:rsidR="004C7DD8" w:rsidRPr="007B4467" w:rsidRDefault="004C7DD8">
            <w:pPr>
              <w:pStyle w:val="TAC"/>
              <w:rPr>
                <w:lang w:eastAsia="en-US"/>
              </w:rPr>
            </w:pPr>
            <w:r w:rsidRPr="007B4467">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7CBE15F4" w14:textId="77777777" w:rsidR="004C7DD8" w:rsidRPr="007B4467" w:rsidRDefault="004C7DD8">
            <w:pPr>
              <w:pStyle w:val="TAL"/>
              <w:rPr>
                <w:lang w:eastAsia="en-US"/>
              </w:rPr>
            </w:pPr>
            <w:r w:rsidRPr="007B4467">
              <w:rPr>
                <w:lang w:eastAsia="en-US"/>
              </w:rPr>
              <w:t>NR Frequency band: 824-849</w:t>
            </w:r>
            <w:r w:rsidR="00D45C61" w:rsidRPr="007B4467">
              <w:t xml:space="preserve"> MHz (UL)</w:t>
            </w:r>
            <w:r w:rsidRPr="007B4467">
              <w:rPr>
                <w:lang w:eastAsia="en-US"/>
              </w:rPr>
              <w:t>, 869-894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35D36CA"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A0BB4AE"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E1F541F" w14:textId="77777777" w:rsidR="004C7DD8" w:rsidRPr="007B4467" w:rsidRDefault="004C7DD8">
            <w:pPr>
              <w:pStyle w:val="TAC"/>
              <w:rPr>
                <w:lang w:eastAsia="en-US"/>
              </w:rPr>
            </w:pPr>
            <w:r w:rsidRPr="007B4467">
              <w:rPr>
                <w:lang w:eastAsia="en-US"/>
              </w:rPr>
              <w:t>pc_nrBand5_Supp</w:t>
            </w:r>
          </w:p>
        </w:tc>
        <w:tc>
          <w:tcPr>
            <w:tcW w:w="1707" w:type="dxa"/>
            <w:tcBorders>
              <w:top w:val="single" w:sz="4" w:space="0" w:color="auto"/>
              <w:left w:val="single" w:sz="4" w:space="0" w:color="auto"/>
              <w:bottom w:val="single" w:sz="4" w:space="0" w:color="auto"/>
              <w:right w:val="single" w:sz="4" w:space="0" w:color="auto"/>
            </w:tcBorders>
            <w:hideMark/>
          </w:tcPr>
          <w:p w14:paraId="52EB0C17" w14:textId="5B40C596"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5</w:t>
            </w:r>
          </w:p>
        </w:tc>
      </w:tr>
      <w:tr w:rsidR="004C7DD8" w:rsidRPr="007B4467" w14:paraId="040B5F8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BD12A" w14:textId="77777777" w:rsidR="004C7DD8" w:rsidRPr="007B4467" w:rsidRDefault="004C7DD8">
            <w:pPr>
              <w:pStyle w:val="TAC"/>
              <w:rPr>
                <w:lang w:eastAsia="en-US"/>
              </w:rPr>
            </w:pPr>
            <w:r w:rsidRPr="007B4467">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61643370" w14:textId="77777777" w:rsidR="004C7DD8" w:rsidRPr="007B4467" w:rsidRDefault="004C7DD8">
            <w:pPr>
              <w:pStyle w:val="TAL"/>
              <w:rPr>
                <w:lang w:eastAsia="en-US"/>
              </w:rPr>
            </w:pPr>
            <w:r w:rsidRPr="007B4467">
              <w:rPr>
                <w:lang w:eastAsia="en-US"/>
              </w:rPr>
              <w:t>NR Frequency band: 2500-2570</w:t>
            </w:r>
            <w:r w:rsidR="00D45C61" w:rsidRPr="007B4467">
              <w:t xml:space="preserve"> MHz (UL)</w:t>
            </w:r>
            <w:r w:rsidRPr="007B4467">
              <w:rPr>
                <w:lang w:eastAsia="en-US"/>
              </w:rPr>
              <w:t>, 2620-2690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C164134"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CD048D9"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D878852" w14:textId="77777777" w:rsidR="004C7DD8" w:rsidRPr="007B4467" w:rsidRDefault="004C7DD8">
            <w:pPr>
              <w:pStyle w:val="TAC"/>
              <w:rPr>
                <w:lang w:eastAsia="en-US"/>
              </w:rPr>
            </w:pPr>
            <w:r w:rsidRPr="007B4467">
              <w:rPr>
                <w:lang w:eastAsia="en-US"/>
              </w:rPr>
              <w:t>pc_nrBand7_Supp</w:t>
            </w:r>
          </w:p>
        </w:tc>
        <w:tc>
          <w:tcPr>
            <w:tcW w:w="1707" w:type="dxa"/>
            <w:tcBorders>
              <w:top w:val="single" w:sz="4" w:space="0" w:color="auto"/>
              <w:left w:val="single" w:sz="4" w:space="0" w:color="auto"/>
              <w:bottom w:val="single" w:sz="4" w:space="0" w:color="auto"/>
              <w:right w:val="single" w:sz="4" w:space="0" w:color="auto"/>
            </w:tcBorders>
            <w:hideMark/>
          </w:tcPr>
          <w:p w14:paraId="13858350" w14:textId="27711729"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7</w:t>
            </w:r>
          </w:p>
        </w:tc>
      </w:tr>
      <w:tr w:rsidR="004C7DD8" w:rsidRPr="007B4467" w14:paraId="5C88C91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35C216C" w14:textId="77777777" w:rsidR="004C7DD8" w:rsidRPr="007B4467" w:rsidRDefault="004C7DD8">
            <w:pPr>
              <w:pStyle w:val="TAC"/>
              <w:rPr>
                <w:lang w:eastAsia="en-US"/>
              </w:rPr>
            </w:pPr>
            <w:r w:rsidRPr="007B4467">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407AF73D" w14:textId="77777777" w:rsidR="004C7DD8" w:rsidRPr="007B4467" w:rsidRDefault="004C7DD8">
            <w:pPr>
              <w:pStyle w:val="TAL"/>
              <w:rPr>
                <w:lang w:eastAsia="en-US"/>
              </w:rPr>
            </w:pPr>
            <w:r w:rsidRPr="007B4467">
              <w:rPr>
                <w:lang w:eastAsia="en-US"/>
              </w:rPr>
              <w:t>NR Frequency band: 880-915</w:t>
            </w:r>
            <w:r w:rsidR="00D45C61" w:rsidRPr="007B4467">
              <w:t xml:space="preserve"> MHz (UL)</w:t>
            </w:r>
            <w:r w:rsidRPr="007B4467">
              <w:rPr>
                <w:lang w:eastAsia="en-US"/>
              </w:rPr>
              <w:t>, 925-960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86BB22E"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69F7270"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DF629D4" w14:textId="77777777" w:rsidR="004C7DD8" w:rsidRPr="007B4467" w:rsidRDefault="004C7DD8">
            <w:pPr>
              <w:pStyle w:val="TAC"/>
              <w:rPr>
                <w:lang w:eastAsia="en-US"/>
              </w:rPr>
            </w:pPr>
            <w:r w:rsidRPr="007B4467">
              <w:rPr>
                <w:lang w:eastAsia="en-US"/>
              </w:rPr>
              <w:t>pc_nrBand8_Supp</w:t>
            </w:r>
          </w:p>
        </w:tc>
        <w:tc>
          <w:tcPr>
            <w:tcW w:w="1707" w:type="dxa"/>
            <w:tcBorders>
              <w:top w:val="single" w:sz="4" w:space="0" w:color="auto"/>
              <w:left w:val="single" w:sz="4" w:space="0" w:color="auto"/>
              <w:bottom w:val="single" w:sz="4" w:space="0" w:color="auto"/>
              <w:right w:val="single" w:sz="4" w:space="0" w:color="auto"/>
            </w:tcBorders>
            <w:hideMark/>
          </w:tcPr>
          <w:p w14:paraId="37AF5626" w14:textId="6E994193"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8</w:t>
            </w:r>
          </w:p>
        </w:tc>
      </w:tr>
      <w:tr w:rsidR="00C06A6E" w:rsidRPr="007B4467" w14:paraId="5974E8A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698718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2147CB3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5A4AE26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05DC6DD3"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46DFA6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3A2C884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7B4467" w14:paraId="477ABDE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D445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1903FEB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699-716</w:t>
            </w:r>
            <w:r w:rsidR="00D45C61" w:rsidRPr="007B4467">
              <w:rPr>
                <w:rFonts w:ascii="Arial" w:eastAsia="PMingLiU" w:hAnsi="Arial"/>
                <w:sz w:val="18"/>
              </w:rPr>
              <w:t xml:space="preserve"> MHz (UL)</w:t>
            </w:r>
            <w:r w:rsidRPr="007B4467">
              <w:rPr>
                <w:rFonts w:ascii="Arial" w:eastAsia="PMingLiU" w:hAnsi="Arial"/>
                <w:sz w:val="18"/>
                <w:lang w:eastAsia="en-US"/>
              </w:rPr>
              <w:t>, 729-746 MHz</w:t>
            </w:r>
            <w:r w:rsidR="00D45C61"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94ECFF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F8C7C95"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946220"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6856B87" w14:textId="4EC2D9DB"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A22D52" w:rsidRPr="007B4467">
              <w:rPr>
                <w:rFonts w:ascii="Arial" w:eastAsia="PMingLiU" w:hAnsi="Arial"/>
                <w:sz w:val="18"/>
                <w:lang w:eastAsia="en-US"/>
              </w:rPr>
              <w:t xml:space="preserve">FDD FR1 </w:t>
            </w:r>
            <w:r w:rsidRPr="007B4467">
              <w:rPr>
                <w:rFonts w:ascii="Arial" w:eastAsia="PMingLiU" w:hAnsi="Arial"/>
                <w:sz w:val="18"/>
                <w:lang w:eastAsia="en-US"/>
              </w:rPr>
              <w:t xml:space="preserve">Band </w:t>
            </w:r>
            <w:r w:rsidR="00EE1D3C" w:rsidRPr="007B4467">
              <w:rPr>
                <w:rFonts w:ascii="Arial" w:eastAsia="PMingLiU" w:hAnsi="Arial"/>
                <w:sz w:val="18"/>
                <w:lang w:eastAsia="en-US"/>
              </w:rPr>
              <w:t>n</w:t>
            </w:r>
            <w:r w:rsidRPr="007B4467">
              <w:rPr>
                <w:rFonts w:ascii="Arial" w:eastAsia="PMingLiU" w:hAnsi="Arial"/>
                <w:sz w:val="18"/>
                <w:lang w:eastAsia="en-US"/>
              </w:rPr>
              <w:t>12</w:t>
            </w:r>
          </w:p>
        </w:tc>
      </w:tr>
      <w:tr w:rsidR="008304A8" w:rsidRPr="007B4467" w14:paraId="2F38540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D553E3" w14:textId="77777777" w:rsidR="008304A8" w:rsidRPr="007B4467" w:rsidRDefault="008304A8" w:rsidP="008304A8">
            <w:pPr>
              <w:keepNext/>
              <w:keepLines/>
              <w:spacing w:after="0"/>
              <w:jc w:val="center"/>
              <w:rPr>
                <w:rFonts w:ascii="Arial" w:eastAsia="SimSun"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500120A" w14:textId="1FDE9278"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EC0FD06" w14:textId="1C67FA24"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CB79E87" w14:textId="5BF405D4" w:rsidR="008304A8" w:rsidRPr="007B4467" w:rsidRDefault="008304A8" w:rsidP="008304A8">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B498898" w14:textId="3B906C2F" w:rsidR="008304A8" w:rsidRPr="007B4467" w:rsidRDefault="008304A8" w:rsidP="008304A8">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2F0A0A42" w14:textId="2E931C92"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NR FDD FR1 Band n13</w:t>
            </w:r>
          </w:p>
        </w:tc>
      </w:tr>
      <w:tr w:rsidR="00D45C61" w:rsidRPr="007B4467" w14:paraId="7B50CBD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EFD5AE7"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8952422"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C9832DA"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5E38A78"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543FD0D"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C4FC54C" w14:textId="5FA56B61"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FDD FR1 </w:t>
            </w:r>
            <w:r w:rsidRPr="007B4467">
              <w:rPr>
                <w:rFonts w:ascii="Arial" w:eastAsia="PMingLiU" w:hAnsi="Arial"/>
                <w:sz w:val="18"/>
              </w:rPr>
              <w:t xml:space="preserve">Band </w:t>
            </w:r>
            <w:r w:rsidR="00EE1D3C" w:rsidRPr="007B4467">
              <w:rPr>
                <w:rFonts w:ascii="Arial" w:eastAsia="PMingLiU" w:hAnsi="Arial"/>
                <w:sz w:val="18"/>
              </w:rPr>
              <w:t>n</w:t>
            </w:r>
            <w:r w:rsidRPr="007B4467">
              <w:rPr>
                <w:rFonts w:ascii="Arial" w:eastAsia="PMingLiU" w:hAnsi="Arial"/>
                <w:sz w:val="18"/>
              </w:rPr>
              <w:t>14</w:t>
            </w:r>
          </w:p>
        </w:tc>
      </w:tr>
      <w:tr w:rsidR="00D45C61" w:rsidRPr="007B4467" w14:paraId="7F4EA25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5A847F9"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3DE1213"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968049E"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6861790"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142B407"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701134F" w14:textId="77777777" w:rsidR="00D45C61" w:rsidRPr="007B4467" w:rsidRDefault="00D45C61" w:rsidP="005A498A">
            <w:pPr>
              <w:keepNext/>
              <w:keepLines/>
              <w:spacing w:after="0"/>
              <w:rPr>
                <w:rFonts w:ascii="Arial" w:eastAsia="PMingLiU" w:hAnsi="Arial"/>
                <w:sz w:val="18"/>
              </w:rPr>
            </w:pPr>
          </w:p>
        </w:tc>
      </w:tr>
      <w:tr w:rsidR="00D45C61" w:rsidRPr="007B4467" w14:paraId="71F3D13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6B653CD"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BB98683"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6A1B6B"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CAAAAD0"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67F0B0"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408964FB" w14:textId="7248B37C"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FDD FR1 </w:t>
            </w:r>
            <w:r w:rsidRPr="007B4467">
              <w:rPr>
                <w:rFonts w:ascii="Arial" w:eastAsia="PMingLiU" w:hAnsi="Arial"/>
                <w:sz w:val="18"/>
              </w:rPr>
              <w:t xml:space="preserve">Band </w:t>
            </w:r>
            <w:r w:rsidR="00EE1D3C" w:rsidRPr="007B4467">
              <w:rPr>
                <w:rFonts w:ascii="Arial" w:eastAsia="PMingLiU" w:hAnsi="Arial"/>
                <w:sz w:val="18"/>
              </w:rPr>
              <w:t>n</w:t>
            </w:r>
            <w:r w:rsidRPr="007B4467">
              <w:rPr>
                <w:rFonts w:ascii="Arial" w:eastAsia="PMingLiU" w:hAnsi="Arial"/>
                <w:sz w:val="18"/>
              </w:rPr>
              <w:t>18</w:t>
            </w:r>
          </w:p>
        </w:tc>
      </w:tr>
      <w:tr w:rsidR="00D45C61" w:rsidRPr="007B4467" w14:paraId="0612026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AF0C1E"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2370B796"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63FC36B"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738B61D"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AF52FF"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20FE006" w14:textId="77777777" w:rsidR="00D45C61" w:rsidRPr="007B4467" w:rsidRDefault="00D45C61" w:rsidP="005A498A">
            <w:pPr>
              <w:keepNext/>
              <w:keepLines/>
              <w:spacing w:after="0"/>
              <w:rPr>
                <w:rFonts w:ascii="Arial" w:eastAsia="PMingLiU" w:hAnsi="Arial"/>
                <w:sz w:val="18"/>
              </w:rPr>
            </w:pPr>
          </w:p>
        </w:tc>
      </w:tr>
      <w:tr w:rsidR="004C7DD8" w:rsidRPr="007B4467" w14:paraId="7CE036E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BF3C492" w14:textId="77777777" w:rsidR="004C7DD8" w:rsidRPr="007B4467" w:rsidRDefault="004C7DD8">
            <w:pPr>
              <w:pStyle w:val="TAC"/>
              <w:rPr>
                <w:lang w:eastAsia="en-US"/>
              </w:rPr>
            </w:pPr>
            <w:r w:rsidRPr="007B4467">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51C8FEFD" w14:textId="77777777" w:rsidR="004C7DD8" w:rsidRPr="007B4467" w:rsidRDefault="004C7DD8">
            <w:pPr>
              <w:pStyle w:val="TAL"/>
              <w:rPr>
                <w:lang w:eastAsia="en-US"/>
              </w:rPr>
            </w:pPr>
            <w:r w:rsidRPr="007B4467">
              <w:rPr>
                <w:lang w:eastAsia="en-US"/>
              </w:rPr>
              <w:t>NR Frequency band: 832-862</w:t>
            </w:r>
            <w:r w:rsidR="00D45C61" w:rsidRPr="007B4467">
              <w:t xml:space="preserve"> MHz (UL)</w:t>
            </w:r>
            <w:r w:rsidRPr="007B4467">
              <w:rPr>
                <w:lang w:eastAsia="en-US"/>
              </w:rPr>
              <w:t>, 791-821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6EB03C2"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0FBE6C5"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D0DD5E" w14:textId="77777777" w:rsidR="004C7DD8" w:rsidRPr="007B4467" w:rsidRDefault="004C7DD8">
            <w:pPr>
              <w:pStyle w:val="TAC"/>
              <w:rPr>
                <w:lang w:eastAsia="en-US"/>
              </w:rPr>
            </w:pPr>
            <w:r w:rsidRPr="007B4467">
              <w:rPr>
                <w:lang w:eastAsia="en-US"/>
              </w:rPr>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9C95C21" w14:textId="30A9B835"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20</w:t>
            </w:r>
          </w:p>
        </w:tc>
      </w:tr>
      <w:tr w:rsidR="00C06A6E" w:rsidRPr="007B4467" w14:paraId="339F9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0A8133D" w14:textId="4582F1F0"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7a to 7</w:t>
            </w:r>
            <w:r w:rsidR="007173FE" w:rsidRPr="007B4467">
              <w:rPr>
                <w:rFonts w:ascii="Arial" w:eastAsia="PMingLiU" w:hAnsi="Arial"/>
                <w:sz w:val="18"/>
                <w:lang w:eastAsia="en-US"/>
              </w:rPr>
              <w:t>c</w:t>
            </w:r>
          </w:p>
        </w:tc>
        <w:tc>
          <w:tcPr>
            <w:tcW w:w="3556" w:type="dxa"/>
            <w:tcBorders>
              <w:top w:val="single" w:sz="6" w:space="0" w:color="auto"/>
              <w:left w:val="single" w:sz="4" w:space="0" w:color="auto"/>
              <w:bottom w:val="single" w:sz="6" w:space="0" w:color="auto"/>
              <w:right w:val="single" w:sz="6" w:space="0" w:color="auto"/>
            </w:tcBorders>
            <w:hideMark/>
          </w:tcPr>
          <w:p w14:paraId="0AF6EFCB"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3E59F00D"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1B5AEA2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09D4D1CD"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448168D5"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7B4467" w14:paraId="1A106484"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3793461" w14:textId="77777777" w:rsidR="007173FE" w:rsidRPr="007B4467"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4BDB37DE" w14:textId="77777777" w:rsidR="007173FE" w:rsidRPr="007B4467" w:rsidRDefault="007173FE" w:rsidP="00386DCA">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3FB1631" w14:textId="77777777" w:rsidR="007173FE" w:rsidRPr="007B4467" w:rsidRDefault="007173FE" w:rsidP="00386DCA">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428F27C6" w14:textId="77777777" w:rsidR="007173FE" w:rsidRPr="007B4467"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Rel-17</w:t>
            </w:r>
          </w:p>
        </w:tc>
        <w:tc>
          <w:tcPr>
            <w:tcW w:w="1707" w:type="dxa"/>
            <w:tcBorders>
              <w:top w:val="single" w:sz="4" w:space="0" w:color="auto"/>
              <w:left w:val="single" w:sz="4" w:space="0" w:color="auto"/>
              <w:bottom w:val="single" w:sz="4" w:space="0" w:color="auto"/>
              <w:right w:val="single" w:sz="4" w:space="0" w:color="auto"/>
            </w:tcBorders>
          </w:tcPr>
          <w:p w14:paraId="08F5A5D5" w14:textId="77777777" w:rsidR="007173FE" w:rsidRPr="007B4467"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pc_nrBand24_Supp</w:t>
            </w:r>
          </w:p>
        </w:tc>
        <w:tc>
          <w:tcPr>
            <w:tcW w:w="1707" w:type="dxa"/>
            <w:tcBorders>
              <w:top w:val="single" w:sz="4" w:space="0" w:color="auto"/>
              <w:left w:val="single" w:sz="4" w:space="0" w:color="auto"/>
              <w:bottom w:val="single" w:sz="4" w:space="0" w:color="auto"/>
              <w:right w:val="single" w:sz="4" w:space="0" w:color="auto"/>
            </w:tcBorders>
          </w:tcPr>
          <w:p w14:paraId="52E79A1E" w14:textId="5FC0C1C9" w:rsidR="007173FE" w:rsidRPr="007B4467" w:rsidRDefault="007173FE" w:rsidP="00386DCA">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 xml:space="preserve">NR FDD FR1 Band </w:t>
            </w:r>
            <w:r w:rsidR="00D63728" w:rsidRPr="007B4467">
              <w:rPr>
                <w:rFonts w:ascii="Arial" w:hAnsi="Arial"/>
                <w:sz w:val="18"/>
                <w:szCs w:val="18"/>
                <w:lang w:eastAsia="en-US"/>
              </w:rPr>
              <w:t>n</w:t>
            </w:r>
            <w:r w:rsidRPr="007B4467">
              <w:rPr>
                <w:rFonts w:ascii="Arial" w:hAnsi="Arial"/>
                <w:sz w:val="18"/>
                <w:szCs w:val="18"/>
                <w:lang w:eastAsia="en-US"/>
              </w:rPr>
              <w:t>24</w:t>
            </w:r>
          </w:p>
        </w:tc>
      </w:tr>
      <w:tr w:rsidR="00C06A6E" w:rsidRPr="007B4467" w14:paraId="0966DE2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AB7B7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29AD3B56"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1850-1915</w:t>
            </w:r>
            <w:r w:rsidR="00D45C61" w:rsidRPr="007B4467">
              <w:rPr>
                <w:rFonts w:ascii="Arial" w:eastAsia="PMingLiU" w:hAnsi="Arial"/>
                <w:sz w:val="18"/>
              </w:rPr>
              <w:t xml:space="preserve"> MHz (UL)</w:t>
            </w:r>
            <w:r w:rsidRPr="007B4467">
              <w:rPr>
                <w:rFonts w:ascii="Arial" w:eastAsia="PMingLiU" w:hAnsi="Arial"/>
                <w:sz w:val="18"/>
                <w:lang w:eastAsia="en-US"/>
              </w:rPr>
              <w:t>, 1930- 1995 MHz</w:t>
            </w:r>
            <w:r w:rsidR="00D45C61"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5CA0C4F"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3472A2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2848DF"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708069C7" w14:textId="401B158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FDD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25</w:t>
            </w:r>
          </w:p>
        </w:tc>
      </w:tr>
      <w:tr w:rsidR="00326E64" w:rsidRPr="007B4467" w14:paraId="3931EFC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660098"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4631B36A" w14:textId="77777777"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814-849</w:t>
            </w:r>
            <w:r w:rsidRPr="007B4467">
              <w:rPr>
                <w:rFonts w:ascii="Arial" w:eastAsia="PMingLiU" w:hAnsi="Arial"/>
                <w:sz w:val="18"/>
              </w:rPr>
              <w:t xml:space="preserve"> MHz (UL)</w:t>
            </w:r>
            <w:r w:rsidRPr="007B4467">
              <w:rPr>
                <w:rFonts w:ascii="Arial" w:eastAsia="PMingLiU" w:hAnsi="Arial"/>
                <w:sz w:val="18"/>
                <w:lang w:eastAsia="en-US"/>
              </w:rPr>
              <w:t>, 859-894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7BBCCE6F" w14:textId="77777777"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15486BDE"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5EDAB9"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pc_nrBand26_Supp</w:t>
            </w:r>
          </w:p>
        </w:tc>
        <w:tc>
          <w:tcPr>
            <w:tcW w:w="1707" w:type="dxa"/>
            <w:tcBorders>
              <w:top w:val="single" w:sz="4" w:space="0" w:color="auto"/>
              <w:left w:val="single" w:sz="4" w:space="0" w:color="auto"/>
              <w:bottom w:val="single" w:sz="4" w:space="0" w:color="auto"/>
              <w:right w:val="single" w:sz="4" w:space="0" w:color="auto"/>
            </w:tcBorders>
          </w:tcPr>
          <w:p w14:paraId="4FF9B217" w14:textId="75E0BFF0"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FDD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26</w:t>
            </w:r>
          </w:p>
        </w:tc>
      </w:tr>
      <w:tr w:rsidR="00D45C61" w:rsidRPr="007B4467" w14:paraId="59BEB61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BC778F5"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E783189"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4112924"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16411C9"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70B1F57"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0BE25D8" w14:textId="77777777" w:rsidR="00D45C61" w:rsidRPr="007B4467" w:rsidRDefault="00D45C61" w:rsidP="005A498A">
            <w:pPr>
              <w:keepNext/>
              <w:keepLines/>
              <w:spacing w:after="0"/>
              <w:rPr>
                <w:rFonts w:ascii="Arial" w:eastAsia="PMingLiU" w:hAnsi="Arial"/>
                <w:sz w:val="18"/>
              </w:rPr>
            </w:pPr>
          </w:p>
        </w:tc>
      </w:tr>
      <w:tr w:rsidR="004C7DD8" w:rsidRPr="007B4467" w14:paraId="5B58C7A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5D9743" w14:textId="77777777" w:rsidR="004C7DD8" w:rsidRPr="007B4467" w:rsidRDefault="004C7DD8">
            <w:pPr>
              <w:pStyle w:val="TAC"/>
              <w:rPr>
                <w:lang w:eastAsia="en-US"/>
              </w:rPr>
            </w:pPr>
            <w:r w:rsidRPr="007B4467">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15808A35" w14:textId="77777777" w:rsidR="004C7DD8" w:rsidRPr="007B4467" w:rsidRDefault="004C7DD8">
            <w:pPr>
              <w:pStyle w:val="TAL"/>
              <w:rPr>
                <w:lang w:eastAsia="en-US"/>
              </w:rPr>
            </w:pPr>
            <w:r w:rsidRPr="007B4467">
              <w:rPr>
                <w:lang w:eastAsia="en-US"/>
              </w:rPr>
              <w:t>NR Frequency band: 703-748</w:t>
            </w:r>
            <w:r w:rsidR="00D45C61" w:rsidRPr="007B4467">
              <w:t xml:space="preserve"> MHz (UL)</w:t>
            </w:r>
            <w:r w:rsidRPr="007B4467">
              <w:rPr>
                <w:lang w:eastAsia="en-US"/>
              </w:rPr>
              <w:t>, 758-803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F42D4D0"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1EB2D4B"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635684A" w14:textId="77777777" w:rsidR="004C7DD8" w:rsidRPr="007B4467" w:rsidRDefault="004C7DD8">
            <w:pPr>
              <w:pStyle w:val="TAC"/>
              <w:rPr>
                <w:lang w:eastAsia="en-US"/>
              </w:rPr>
            </w:pPr>
            <w:r w:rsidRPr="007B4467">
              <w:rPr>
                <w:lang w:eastAsia="en-US"/>
              </w:rPr>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9EEDB1C" w14:textId="575E37D3"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28</w:t>
            </w:r>
          </w:p>
        </w:tc>
      </w:tr>
      <w:tr w:rsidR="00D45C61" w:rsidRPr="007B4467" w14:paraId="78B1E6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7F0C6C1" w14:textId="77777777" w:rsidR="00D45C61" w:rsidRPr="007B4467" w:rsidRDefault="00D45C61" w:rsidP="005A498A">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6B05DFEF" w14:textId="77777777" w:rsidR="00D45C61" w:rsidRPr="007B4467" w:rsidRDefault="00D45C61" w:rsidP="005A498A">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B6CBD8C"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75B08916"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087FA0B"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4B9044F2" w14:textId="77777777" w:rsidR="00D45C61" w:rsidRPr="007B4467" w:rsidRDefault="00D45C61" w:rsidP="005A498A">
            <w:pPr>
              <w:pStyle w:val="TAL"/>
            </w:pPr>
          </w:p>
        </w:tc>
      </w:tr>
      <w:tr w:rsidR="00D45C61" w:rsidRPr="007B4467" w14:paraId="003CA9B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5BEAA6B4" w14:textId="77777777" w:rsidR="00D45C61" w:rsidRPr="007B4467" w:rsidRDefault="00D45C61" w:rsidP="005A498A">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40A21FA" w14:textId="77777777" w:rsidR="00D45C61" w:rsidRPr="007B4467" w:rsidRDefault="00D45C61" w:rsidP="005A498A">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3C664D0"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D16561C"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F21BC8" w14:textId="77777777" w:rsidR="00D45C61" w:rsidRPr="007B4467" w:rsidRDefault="00D45C61" w:rsidP="005A498A">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5F20968E" w14:textId="7320021F"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30</w:t>
            </w:r>
          </w:p>
        </w:tc>
      </w:tr>
      <w:tr w:rsidR="00764D7A" w:rsidRPr="007B4467" w14:paraId="04E24AD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0F02196" w14:textId="301F0CA3" w:rsidR="00764D7A" w:rsidRPr="007B4467" w:rsidRDefault="00764D7A" w:rsidP="00764D7A">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67453049" w14:textId="32349891" w:rsidR="00764D7A" w:rsidRPr="007B4467" w:rsidRDefault="00764D7A" w:rsidP="00764D7A">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645A5495" w14:textId="26CDB3DE" w:rsidR="00764D7A" w:rsidRPr="007B4467" w:rsidRDefault="00764D7A" w:rsidP="00764D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86BBFD4" w14:textId="3C7A002C" w:rsidR="00764D7A" w:rsidRPr="007B4467" w:rsidRDefault="00764D7A" w:rsidP="00764D7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AB10D7" w14:textId="2F657E7D" w:rsidR="00764D7A" w:rsidRPr="007B4467" w:rsidRDefault="00764D7A" w:rsidP="00764D7A">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35B1E671" w14:textId="63B24777" w:rsidR="00764D7A" w:rsidRPr="007B4467" w:rsidRDefault="00764D7A" w:rsidP="00764D7A">
            <w:pPr>
              <w:pStyle w:val="TAL"/>
            </w:pPr>
            <w:r w:rsidRPr="007B4467">
              <w:t xml:space="preserve">NR </w:t>
            </w:r>
            <w:r w:rsidRPr="007B4467">
              <w:rPr>
                <w:rFonts w:eastAsia="PMingLiU"/>
              </w:rPr>
              <w:t xml:space="preserve">FDD FR1 </w:t>
            </w:r>
            <w:r w:rsidRPr="007B4467">
              <w:t>Band n31</w:t>
            </w:r>
          </w:p>
        </w:tc>
      </w:tr>
      <w:tr w:rsidR="00D45C61" w:rsidRPr="007B4467" w14:paraId="63A0F5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246B88E" w14:textId="124141AB" w:rsidR="00D45C61" w:rsidRPr="007B4467" w:rsidRDefault="00D45C61" w:rsidP="005A498A">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22DD7A" w14:textId="77777777" w:rsidR="00D45C61" w:rsidRPr="007B4467" w:rsidRDefault="00D45C61" w:rsidP="005A498A">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7A977AE4"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0527A69"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72ED21B"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7A3F25FB" w14:textId="77777777" w:rsidR="00D45C61" w:rsidRPr="007B4467" w:rsidRDefault="00D45C61" w:rsidP="005A498A">
            <w:pPr>
              <w:pStyle w:val="TAL"/>
            </w:pPr>
          </w:p>
        </w:tc>
      </w:tr>
      <w:tr w:rsidR="00196660" w:rsidRPr="007B4467" w14:paraId="02431BE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0FD2864" w14:textId="77777777" w:rsidR="00196660" w:rsidRPr="007B4467" w:rsidRDefault="00D45C61" w:rsidP="001F77D3">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7B034F8E" w14:textId="77777777" w:rsidR="00196660" w:rsidRPr="007B4467" w:rsidRDefault="00196660" w:rsidP="001F77D3">
            <w:pPr>
              <w:pStyle w:val="TAL"/>
            </w:pPr>
            <w:r w:rsidRPr="007B4467">
              <w:t xml:space="preserve">NR Frequency band: 1920-2010 </w:t>
            </w:r>
            <w:r w:rsidR="00D45C61" w:rsidRPr="007B4467">
              <w:t>MHz (UL)</w:t>
            </w:r>
            <w:r w:rsidRPr="007B4467">
              <w:t>,2110-2200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tcPr>
          <w:p w14:paraId="490FE283" w14:textId="77777777" w:rsidR="00196660" w:rsidRPr="007B4467" w:rsidRDefault="00196660" w:rsidP="001F77D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1719309" w14:textId="77777777" w:rsidR="00196660" w:rsidRPr="007B4467" w:rsidRDefault="00196660" w:rsidP="001F77D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D2272C5" w14:textId="77777777" w:rsidR="00196660" w:rsidRPr="007B4467" w:rsidRDefault="00196660" w:rsidP="001F77D3">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2D99D9BE" w14:textId="5DB9E98B" w:rsidR="00196660" w:rsidRPr="007B4467" w:rsidRDefault="00196660" w:rsidP="001F77D3">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65</w:t>
            </w:r>
          </w:p>
        </w:tc>
      </w:tr>
      <w:tr w:rsidR="004C7DD8" w:rsidRPr="007B4467" w14:paraId="2163E0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912FA6" w14:textId="77777777" w:rsidR="004C7DD8" w:rsidRPr="007B4467" w:rsidRDefault="004C7DD8">
            <w:pPr>
              <w:pStyle w:val="TAC"/>
              <w:rPr>
                <w:lang w:eastAsia="en-US"/>
              </w:rPr>
            </w:pPr>
            <w:r w:rsidRPr="007B4467">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53DDD3E4" w14:textId="77777777" w:rsidR="004C7DD8" w:rsidRPr="007B4467" w:rsidRDefault="004C7DD8">
            <w:pPr>
              <w:pStyle w:val="TAL"/>
              <w:rPr>
                <w:lang w:eastAsia="en-US"/>
              </w:rPr>
            </w:pPr>
            <w:r w:rsidRPr="007B4467">
              <w:rPr>
                <w:lang w:eastAsia="en-US"/>
              </w:rPr>
              <w:t xml:space="preserve">NR Frequency band: </w:t>
            </w:r>
            <w:r w:rsidRPr="007B4467">
              <w:rPr>
                <w:rFonts w:cs="Arial"/>
                <w:lang w:eastAsia="en-US"/>
              </w:rPr>
              <w:t>1710-1780</w:t>
            </w:r>
            <w:r w:rsidR="00D45C61" w:rsidRPr="007B4467">
              <w:rPr>
                <w:rFonts w:cs="Arial"/>
              </w:rPr>
              <w:t xml:space="preserve"> MHz (UL)</w:t>
            </w:r>
            <w:r w:rsidRPr="007B4467">
              <w:rPr>
                <w:rFonts w:cs="Arial"/>
                <w:lang w:eastAsia="en-US"/>
              </w:rPr>
              <w:t>, 2110-2200 MHz</w:t>
            </w:r>
            <w:r w:rsidR="00D45C61"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016A17B"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F3DA261"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B5401" w14:textId="77777777" w:rsidR="004C7DD8" w:rsidRPr="007B4467" w:rsidRDefault="004C7DD8">
            <w:pPr>
              <w:pStyle w:val="TAC"/>
              <w:rPr>
                <w:lang w:eastAsia="en-US"/>
              </w:rPr>
            </w:pPr>
            <w:r w:rsidRPr="007B4467">
              <w:rPr>
                <w:lang w:eastAsia="en-US"/>
              </w:rPr>
              <w:t>pc_nrBand66_Supp</w:t>
            </w:r>
          </w:p>
        </w:tc>
        <w:tc>
          <w:tcPr>
            <w:tcW w:w="1707" w:type="dxa"/>
            <w:tcBorders>
              <w:top w:val="single" w:sz="4" w:space="0" w:color="auto"/>
              <w:left w:val="single" w:sz="4" w:space="0" w:color="auto"/>
              <w:bottom w:val="single" w:sz="4" w:space="0" w:color="auto"/>
              <w:right w:val="single" w:sz="4" w:space="0" w:color="auto"/>
            </w:tcBorders>
            <w:hideMark/>
          </w:tcPr>
          <w:p w14:paraId="4E22A013" w14:textId="3FC33A85"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66</w:t>
            </w:r>
          </w:p>
        </w:tc>
      </w:tr>
      <w:tr w:rsidR="00D45C61" w:rsidRPr="007B4467" w14:paraId="13B3CCB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FA97CE7" w14:textId="77777777" w:rsidR="00D45C61" w:rsidRPr="007B4467" w:rsidRDefault="00D45C61" w:rsidP="005A498A">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742965EF" w14:textId="77777777" w:rsidR="00D45C61" w:rsidRPr="007B4467" w:rsidRDefault="00D45C61" w:rsidP="005A498A">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3386E9E"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6F899B6"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A2DADC4"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656FF917" w14:textId="77777777" w:rsidR="00D45C61" w:rsidRPr="007B4467" w:rsidRDefault="00D45C61" w:rsidP="005A498A">
            <w:pPr>
              <w:pStyle w:val="TAL"/>
            </w:pPr>
          </w:p>
        </w:tc>
      </w:tr>
      <w:tr w:rsidR="004C7DD8" w:rsidRPr="007B4467" w14:paraId="3CAE61F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3C218EB" w14:textId="77777777" w:rsidR="004C7DD8" w:rsidRPr="007B4467" w:rsidRDefault="004C7DD8">
            <w:pPr>
              <w:pStyle w:val="TAC"/>
              <w:rPr>
                <w:lang w:eastAsia="en-US"/>
              </w:rPr>
            </w:pPr>
            <w:r w:rsidRPr="007B4467">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7842DA4A" w14:textId="77777777" w:rsidR="004C7DD8" w:rsidRPr="007B4467" w:rsidRDefault="004C7DD8">
            <w:pPr>
              <w:pStyle w:val="TAL"/>
              <w:rPr>
                <w:lang w:eastAsia="en-US"/>
              </w:rPr>
            </w:pPr>
            <w:r w:rsidRPr="007B4467">
              <w:rPr>
                <w:lang w:eastAsia="en-US"/>
              </w:rPr>
              <w:t xml:space="preserve">NR Frequency band: </w:t>
            </w:r>
            <w:r w:rsidRPr="007B4467">
              <w:rPr>
                <w:rFonts w:cs="Arial"/>
                <w:lang w:eastAsia="en-US"/>
              </w:rPr>
              <w:t>1695-1710</w:t>
            </w:r>
            <w:r w:rsidR="00D45C61" w:rsidRPr="007B4467">
              <w:rPr>
                <w:rFonts w:cs="Arial"/>
              </w:rPr>
              <w:t xml:space="preserve"> MHz (UL)</w:t>
            </w:r>
            <w:r w:rsidRPr="007B4467">
              <w:rPr>
                <w:rFonts w:cs="Arial"/>
                <w:lang w:eastAsia="en-US"/>
              </w:rPr>
              <w:t>, 1995-2020 MHz</w:t>
            </w:r>
            <w:r w:rsidR="00D45C61"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7BD50E1"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4D49549"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A7011A6" w14:textId="77777777" w:rsidR="004C7DD8" w:rsidRPr="007B4467" w:rsidRDefault="004C7DD8">
            <w:pPr>
              <w:pStyle w:val="TAC"/>
              <w:rPr>
                <w:lang w:eastAsia="en-US"/>
              </w:rPr>
            </w:pPr>
            <w:r w:rsidRPr="007B4467">
              <w:rPr>
                <w:lang w:eastAsia="en-US"/>
              </w:rPr>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861D828" w14:textId="7E4D2930"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70</w:t>
            </w:r>
          </w:p>
        </w:tc>
      </w:tr>
      <w:tr w:rsidR="00D97121" w:rsidRPr="007B4467" w14:paraId="497AA6E9"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F19FCC" w14:textId="77777777" w:rsidR="00D97121" w:rsidRPr="007B4467" w:rsidRDefault="00D97121" w:rsidP="00417D3C">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88BFEC5" w14:textId="77777777" w:rsidR="00D97121" w:rsidRPr="007B4467" w:rsidRDefault="00D97121" w:rsidP="00417D3C">
            <w:pPr>
              <w:pStyle w:val="TAL"/>
              <w:rPr>
                <w:lang w:eastAsia="zh-TW"/>
              </w:rPr>
            </w:pPr>
            <w:r w:rsidRPr="007B4467">
              <w:rPr>
                <w:lang w:eastAsia="zh-TW"/>
              </w:rPr>
              <w:t>NR Frequency band: 663-698</w:t>
            </w:r>
            <w:r w:rsidR="00D45C61" w:rsidRPr="007B4467">
              <w:rPr>
                <w:lang w:eastAsia="zh-TW"/>
              </w:rPr>
              <w:t xml:space="preserve"> MHz (UL)</w:t>
            </w:r>
            <w:r w:rsidRPr="007B4467">
              <w:rPr>
                <w:lang w:eastAsia="zh-TW"/>
              </w:rPr>
              <w:t>, 617-652 MHz</w:t>
            </w:r>
            <w:r w:rsidR="00D45C61" w:rsidRPr="007B4467">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B9A51A" w14:textId="77777777" w:rsidR="00D97121" w:rsidRPr="007B4467" w:rsidRDefault="00D97121" w:rsidP="00417D3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5FFD8F9" w14:textId="77777777" w:rsidR="00D97121" w:rsidRPr="007B4467" w:rsidRDefault="00D97121" w:rsidP="00417D3C">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3338C1E" w14:textId="77777777" w:rsidR="00D97121" w:rsidRPr="007B4467" w:rsidRDefault="00D97121" w:rsidP="00417D3C">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2B933590" w14:textId="73AE53AE" w:rsidR="00D97121" w:rsidRPr="007B4467" w:rsidRDefault="00D97121" w:rsidP="00417D3C">
            <w:pPr>
              <w:pStyle w:val="TAL"/>
            </w:pPr>
            <w:r w:rsidRPr="007B4467">
              <w:t xml:space="preserve">NR </w:t>
            </w:r>
            <w:r w:rsidR="00800DFE" w:rsidRPr="007B4467">
              <w:rPr>
                <w:rFonts w:eastAsia="PMingLiU"/>
              </w:rPr>
              <w:t xml:space="preserve">FDD FR1 </w:t>
            </w:r>
            <w:r w:rsidRPr="007B4467">
              <w:t xml:space="preserve">Band </w:t>
            </w:r>
            <w:r w:rsidR="002D5A42" w:rsidRPr="007B4467">
              <w:t>n</w:t>
            </w:r>
            <w:r w:rsidRPr="007B4467">
              <w:t>71</w:t>
            </w:r>
          </w:p>
        </w:tc>
      </w:tr>
      <w:tr w:rsidR="00764D7A" w:rsidRPr="007B4467" w14:paraId="2412685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785F405" w14:textId="4D75E204" w:rsidR="00764D7A" w:rsidRPr="007B4467" w:rsidRDefault="00764D7A" w:rsidP="00764D7A">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8EF5EA0" w14:textId="3E6C85E0" w:rsidR="00764D7A" w:rsidRPr="007B4467" w:rsidRDefault="00764D7A" w:rsidP="00764D7A">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320DEECD" w14:textId="6458B4B8" w:rsidR="00764D7A" w:rsidRPr="007B4467" w:rsidRDefault="00764D7A" w:rsidP="00764D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B8EFDAC" w14:textId="3A19E896" w:rsidR="00764D7A" w:rsidRPr="007B4467" w:rsidRDefault="00764D7A" w:rsidP="00764D7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7A6891A" w14:textId="0EFC91FF" w:rsidR="00764D7A" w:rsidRPr="007B4467" w:rsidRDefault="00764D7A" w:rsidP="00764D7A">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6AE66736" w14:textId="0A798C67" w:rsidR="00764D7A" w:rsidRPr="007B4467" w:rsidRDefault="00764D7A" w:rsidP="00764D7A">
            <w:pPr>
              <w:pStyle w:val="TAL"/>
            </w:pPr>
            <w:r w:rsidRPr="007B4467">
              <w:t xml:space="preserve">NR </w:t>
            </w:r>
            <w:r w:rsidRPr="007B4467">
              <w:rPr>
                <w:rFonts w:eastAsia="PMingLiU"/>
              </w:rPr>
              <w:t xml:space="preserve">FDD FR1 </w:t>
            </w:r>
            <w:r w:rsidRPr="007B4467">
              <w:t>Band n72</w:t>
            </w:r>
          </w:p>
        </w:tc>
      </w:tr>
      <w:tr w:rsidR="00C06A6E" w:rsidRPr="007B4467" w14:paraId="4036932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1620B12" w14:textId="6C80F025" w:rsidR="00C06A6E" w:rsidRPr="007B4467" w:rsidRDefault="00C06A6E" w:rsidP="00531C95">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294F5D86" w14:textId="77777777" w:rsidR="00C06A6E" w:rsidRPr="007B4467" w:rsidRDefault="00C06A6E" w:rsidP="00531C9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4C3A90F" w14:textId="77777777" w:rsidR="00C06A6E" w:rsidRPr="007B4467" w:rsidRDefault="00C06A6E" w:rsidP="00531C95">
            <w:pPr>
              <w:pStyle w:val="TAL"/>
            </w:pPr>
          </w:p>
        </w:tc>
        <w:tc>
          <w:tcPr>
            <w:tcW w:w="854" w:type="dxa"/>
            <w:tcBorders>
              <w:top w:val="single" w:sz="4" w:space="0" w:color="auto"/>
              <w:left w:val="single" w:sz="4" w:space="0" w:color="auto"/>
              <w:bottom w:val="single" w:sz="4" w:space="0" w:color="auto"/>
              <w:right w:val="single" w:sz="4" w:space="0" w:color="auto"/>
            </w:tcBorders>
          </w:tcPr>
          <w:p w14:paraId="41397F73" w14:textId="77777777" w:rsidR="00C06A6E" w:rsidRPr="007B4467" w:rsidRDefault="00C06A6E" w:rsidP="00531C9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5DB3C96" w14:textId="77777777" w:rsidR="00C06A6E" w:rsidRPr="007B4467" w:rsidRDefault="00C06A6E" w:rsidP="00531C95">
            <w:pPr>
              <w:pStyle w:val="TAC"/>
            </w:pPr>
          </w:p>
        </w:tc>
        <w:tc>
          <w:tcPr>
            <w:tcW w:w="1707" w:type="dxa"/>
            <w:tcBorders>
              <w:top w:val="single" w:sz="4" w:space="0" w:color="auto"/>
              <w:left w:val="single" w:sz="4" w:space="0" w:color="auto"/>
              <w:bottom w:val="single" w:sz="4" w:space="0" w:color="auto"/>
              <w:right w:val="single" w:sz="4" w:space="0" w:color="auto"/>
            </w:tcBorders>
          </w:tcPr>
          <w:p w14:paraId="56B03037" w14:textId="77777777" w:rsidR="00C06A6E" w:rsidRPr="007B4467" w:rsidRDefault="00C06A6E" w:rsidP="00531C95">
            <w:pPr>
              <w:pStyle w:val="TAL"/>
            </w:pPr>
          </w:p>
        </w:tc>
      </w:tr>
      <w:tr w:rsidR="00C06A6E" w:rsidRPr="007B4467" w14:paraId="3527B8F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B76170" w14:textId="77777777" w:rsidR="00C06A6E" w:rsidRPr="007B4467" w:rsidRDefault="00C06A6E" w:rsidP="00531C95">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E21B03E" w14:textId="77777777" w:rsidR="00C06A6E" w:rsidRPr="007B4467" w:rsidRDefault="00C06A6E" w:rsidP="00531C95">
            <w:pPr>
              <w:pStyle w:val="TAL"/>
              <w:rPr>
                <w:lang w:eastAsia="zh-TW"/>
              </w:rPr>
            </w:pPr>
            <w:r w:rsidRPr="007B4467">
              <w:rPr>
                <w:lang w:eastAsia="zh-TW"/>
              </w:rPr>
              <w:t>NR Frequency band: 1427-1470</w:t>
            </w:r>
            <w:r w:rsidR="00D45C61" w:rsidRPr="007B4467">
              <w:rPr>
                <w:lang w:eastAsia="zh-TW"/>
              </w:rPr>
              <w:t xml:space="preserve"> MHz (UL)</w:t>
            </w:r>
            <w:r w:rsidRPr="007B4467">
              <w:rPr>
                <w:lang w:eastAsia="zh-TW"/>
              </w:rPr>
              <w:t>, 1475-1518 MHz</w:t>
            </w:r>
            <w:r w:rsidR="00D45C61" w:rsidRPr="007B4467">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734151" w14:textId="77777777" w:rsidR="00C06A6E" w:rsidRPr="007B4467" w:rsidRDefault="00C06A6E" w:rsidP="00531C9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99DB7EF" w14:textId="77777777" w:rsidR="00C06A6E" w:rsidRPr="007B4467" w:rsidRDefault="00C06A6E" w:rsidP="00531C9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2A6413D" w14:textId="77777777" w:rsidR="00C06A6E" w:rsidRPr="007B4467" w:rsidRDefault="00C06A6E" w:rsidP="00531C95">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2F218CEA" w14:textId="5D251658" w:rsidR="00C06A6E" w:rsidRPr="007B4467" w:rsidRDefault="00C06A6E" w:rsidP="00531C95">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74</w:t>
            </w:r>
          </w:p>
        </w:tc>
      </w:tr>
      <w:tr w:rsidR="00551F65" w:rsidRPr="007B4467" w14:paraId="567040D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D4B1653" w14:textId="3E6E2E91" w:rsidR="00551F65" w:rsidRPr="007B4467" w:rsidRDefault="00551F65" w:rsidP="00551F65">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74A46609" w14:textId="23FD3ED4" w:rsidR="00551F65" w:rsidRPr="007B4467" w:rsidRDefault="00551F65" w:rsidP="00551F65">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61EB5915" w14:textId="45600FCD" w:rsidR="00551F65" w:rsidRPr="007B4467" w:rsidRDefault="00551F65" w:rsidP="00551F6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CC57789" w14:textId="114AFB93" w:rsidR="00551F65" w:rsidRPr="007B4467" w:rsidRDefault="00551F65" w:rsidP="00551F6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E8794BD" w14:textId="04A1F08D" w:rsidR="00551F65" w:rsidRPr="007B4467" w:rsidRDefault="00551F65" w:rsidP="00551F65">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12620BED" w14:textId="539602E6" w:rsidR="00551F65" w:rsidRPr="007B4467" w:rsidRDefault="00551F65" w:rsidP="00551F65">
            <w:pPr>
              <w:pStyle w:val="TAL"/>
            </w:pPr>
            <w:r w:rsidRPr="007B4467">
              <w:t xml:space="preserve">NR </w:t>
            </w:r>
            <w:r w:rsidRPr="007B4467">
              <w:rPr>
                <w:rFonts w:eastAsia="PMingLiU"/>
              </w:rPr>
              <w:t xml:space="preserve">FDD FR1 </w:t>
            </w:r>
            <w:r w:rsidRPr="007B4467">
              <w:t>Band n85</w:t>
            </w:r>
          </w:p>
        </w:tc>
      </w:tr>
      <w:tr w:rsidR="00D45C61" w:rsidRPr="007B4467" w14:paraId="6BBC7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FF07C6E" w14:textId="77777777" w:rsidR="00D45C61" w:rsidRPr="007B4467" w:rsidRDefault="00D45C61" w:rsidP="005A498A">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7E25C7B" w14:textId="77777777" w:rsidR="00D45C61" w:rsidRPr="007B4467" w:rsidRDefault="00D45C61" w:rsidP="005A498A">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202B054"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C335198"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CE0E35" w14:textId="77777777" w:rsidR="00D45C61" w:rsidRPr="007B4467" w:rsidRDefault="00D45C61" w:rsidP="005A498A">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7703E6DC" w14:textId="74E4F55F"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91</w:t>
            </w:r>
          </w:p>
        </w:tc>
      </w:tr>
      <w:tr w:rsidR="00D45C61" w:rsidRPr="007B4467" w14:paraId="4E2BB60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924DA60" w14:textId="77777777" w:rsidR="00D45C61" w:rsidRPr="007B4467" w:rsidRDefault="00D45C61" w:rsidP="005A498A">
            <w:pPr>
              <w:pStyle w:val="TAC"/>
              <w:rPr>
                <w:lang w:eastAsia="zh-CN"/>
              </w:rPr>
            </w:pPr>
            <w:r w:rsidRPr="007B4467">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55DA60A0" w14:textId="77777777" w:rsidR="00D45C61" w:rsidRPr="007B4467" w:rsidRDefault="00D45C61" w:rsidP="005A498A">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5B9CC77"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3E5D21D"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2BA770F" w14:textId="77777777" w:rsidR="00D45C61" w:rsidRPr="007B4467" w:rsidRDefault="00D45C61" w:rsidP="005A498A">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167629BB" w14:textId="13AB26D0"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92</w:t>
            </w:r>
          </w:p>
        </w:tc>
      </w:tr>
      <w:tr w:rsidR="00D45C61" w:rsidRPr="007B4467" w14:paraId="77BD3BF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DF26B13" w14:textId="77777777" w:rsidR="00D45C61" w:rsidRPr="007B4467" w:rsidRDefault="00D45C61" w:rsidP="005A498A">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802BDDF" w14:textId="77777777" w:rsidR="00D45C61" w:rsidRPr="007B4467" w:rsidRDefault="00D45C61" w:rsidP="005A498A">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7C3B0B85"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035E2A9"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E450BE4" w14:textId="77777777" w:rsidR="00D45C61" w:rsidRPr="007B4467" w:rsidRDefault="00D45C61" w:rsidP="005A498A">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29E600E6" w14:textId="6C50AC37"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93</w:t>
            </w:r>
          </w:p>
        </w:tc>
      </w:tr>
      <w:tr w:rsidR="00D45C61" w:rsidRPr="007B4467" w14:paraId="1C92D5B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B2465A" w14:textId="77777777" w:rsidR="00D45C61" w:rsidRPr="007B4467" w:rsidRDefault="00D45C61" w:rsidP="005A498A">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1F41B973" w14:textId="77777777" w:rsidR="00D45C61" w:rsidRPr="007B4467" w:rsidRDefault="00D45C61" w:rsidP="005A498A">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37742095"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D12C99E"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4CDBC44" w14:textId="77777777" w:rsidR="00D45C61" w:rsidRPr="007B4467" w:rsidRDefault="00D45C61" w:rsidP="005A498A">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73BC5EEE" w14:textId="7659E204"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94</w:t>
            </w:r>
          </w:p>
        </w:tc>
      </w:tr>
      <w:tr w:rsidR="009B3935" w:rsidRPr="007B4467" w14:paraId="2D5B293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17F50C5" w14:textId="77777777" w:rsidR="009B3935" w:rsidRPr="007B4467" w:rsidRDefault="009B3935" w:rsidP="00452594">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C4A4D89" w14:textId="77777777" w:rsidR="009B3935" w:rsidRPr="007B4467" w:rsidRDefault="009B3935" w:rsidP="00452594">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298D74E9" w14:textId="77777777" w:rsidR="009B3935" w:rsidRPr="007B4467" w:rsidRDefault="009B3935" w:rsidP="00452594">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2CAD6F4" w14:textId="77777777" w:rsidR="009B3935" w:rsidRPr="007B4467" w:rsidRDefault="009B3935" w:rsidP="00452594">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AA50CFC" w14:textId="77777777" w:rsidR="009B3935" w:rsidRPr="007B4467" w:rsidRDefault="009B3935" w:rsidP="00452594">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18EFD7D2" w14:textId="77777777" w:rsidR="009B3935" w:rsidRPr="007B4467" w:rsidRDefault="009B3935" w:rsidP="00452594">
            <w:pPr>
              <w:pStyle w:val="TAL"/>
            </w:pPr>
            <w:r w:rsidRPr="007B4467">
              <w:t>NR FDD FR1 Band n100</w:t>
            </w:r>
          </w:p>
        </w:tc>
      </w:tr>
      <w:tr w:rsidR="00CA3D3C" w:rsidRPr="007B4467" w14:paraId="73155E9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C2E54D7" w14:textId="41AE9873" w:rsidR="00CA3D3C" w:rsidRPr="007B4467" w:rsidRDefault="00CA3D3C" w:rsidP="007B6927">
            <w:pPr>
              <w:pStyle w:val="TAC"/>
              <w:rPr>
                <w:lang w:eastAsia="zh-CN"/>
              </w:rPr>
            </w:pPr>
            <w:r w:rsidRPr="007B4467">
              <w:rPr>
                <w:lang w:eastAsia="zh-CN"/>
              </w:rPr>
              <w:t>20 to 2</w:t>
            </w:r>
            <w:r w:rsidR="0040202A" w:rsidRPr="007B4467">
              <w:rPr>
                <w:lang w:eastAsia="zh-CN"/>
              </w:rPr>
              <w:t>3</w:t>
            </w:r>
          </w:p>
        </w:tc>
        <w:tc>
          <w:tcPr>
            <w:tcW w:w="3556" w:type="dxa"/>
            <w:tcBorders>
              <w:top w:val="single" w:sz="6" w:space="0" w:color="auto"/>
              <w:left w:val="single" w:sz="4" w:space="0" w:color="auto"/>
              <w:bottom w:val="single" w:sz="6" w:space="0" w:color="auto"/>
              <w:right w:val="single" w:sz="6" w:space="0" w:color="auto"/>
            </w:tcBorders>
          </w:tcPr>
          <w:p w14:paraId="58799259" w14:textId="77777777" w:rsidR="00CA3D3C" w:rsidRPr="007B4467" w:rsidRDefault="00CA3D3C" w:rsidP="007B692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AF03CCB" w14:textId="77777777" w:rsidR="00CA3D3C" w:rsidRPr="007B4467" w:rsidRDefault="00CA3D3C" w:rsidP="007B6927">
            <w:pPr>
              <w:pStyle w:val="TAL"/>
            </w:pPr>
          </w:p>
        </w:tc>
        <w:tc>
          <w:tcPr>
            <w:tcW w:w="854" w:type="dxa"/>
            <w:tcBorders>
              <w:top w:val="single" w:sz="4" w:space="0" w:color="auto"/>
              <w:left w:val="single" w:sz="4" w:space="0" w:color="auto"/>
              <w:bottom w:val="single" w:sz="4" w:space="0" w:color="auto"/>
              <w:right w:val="single" w:sz="4" w:space="0" w:color="auto"/>
            </w:tcBorders>
          </w:tcPr>
          <w:p w14:paraId="7D591720" w14:textId="77777777" w:rsidR="00CA3D3C" w:rsidRPr="007B4467" w:rsidRDefault="00CA3D3C" w:rsidP="007B692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D92F98" w14:textId="77777777" w:rsidR="00CA3D3C" w:rsidRPr="007B4467" w:rsidRDefault="00CA3D3C" w:rsidP="007B6927">
            <w:pPr>
              <w:pStyle w:val="TAC"/>
            </w:pPr>
          </w:p>
        </w:tc>
        <w:tc>
          <w:tcPr>
            <w:tcW w:w="1707" w:type="dxa"/>
            <w:tcBorders>
              <w:top w:val="single" w:sz="4" w:space="0" w:color="auto"/>
              <w:left w:val="single" w:sz="4" w:space="0" w:color="auto"/>
              <w:bottom w:val="single" w:sz="4" w:space="0" w:color="auto"/>
              <w:right w:val="single" w:sz="4" w:space="0" w:color="auto"/>
            </w:tcBorders>
          </w:tcPr>
          <w:p w14:paraId="7003B58E" w14:textId="77777777" w:rsidR="00CA3D3C" w:rsidRPr="007B4467" w:rsidRDefault="00CA3D3C" w:rsidP="007B6927">
            <w:pPr>
              <w:pStyle w:val="TAL"/>
            </w:pPr>
          </w:p>
        </w:tc>
      </w:tr>
      <w:tr w:rsidR="0040202A" w:rsidRPr="007B4467" w14:paraId="219AC3B7"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207FCBF1" w14:textId="6C909441" w:rsidR="0040202A" w:rsidRPr="007B4467" w:rsidRDefault="0040202A" w:rsidP="0040202A">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61BF93D9" w14:textId="01946772" w:rsidR="0040202A" w:rsidRPr="007B4467" w:rsidRDefault="0040202A" w:rsidP="0040202A">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0D97C79F" w14:textId="35512E32" w:rsidR="0040202A" w:rsidRPr="007B4467" w:rsidRDefault="0040202A" w:rsidP="0040202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2D1E5CC" w14:textId="06660D55" w:rsidR="0040202A" w:rsidRPr="007B4467" w:rsidRDefault="0040202A" w:rsidP="0040202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9697E15" w14:textId="141A3AB4" w:rsidR="0040202A" w:rsidRPr="007B4467" w:rsidRDefault="0040202A" w:rsidP="0040202A">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7F169D3A" w14:textId="4D4ACBCA" w:rsidR="0040202A" w:rsidRPr="007B4467" w:rsidRDefault="0040202A" w:rsidP="0040202A">
            <w:pPr>
              <w:pStyle w:val="TAL"/>
            </w:pPr>
            <w:r w:rsidRPr="007B4467">
              <w:t>NR FDD FR1 Band n105</w:t>
            </w:r>
          </w:p>
        </w:tc>
      </w:tr>
      <w:tr w:rsidR="00CA3D3C" w:rsidRPr="007B4467" w14:paraId="33BBF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45D459D" w14:textId="77777777" w:rsidR="00CA3D3C" w:rsidRPr="007B4467" w:rsidRDefault="00CA3D3C" w:rsidP="007B6927">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49447BB1" w14:textId="77777777" w:rsidR="00CA3D3C" w:rsidRPr="007B4467" w:rsidRDefault="00CA3D3C" w:rsidP="007B6927">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349FF1A" w14:textId="77777777" w:rsidR="00CA3D3C" w:rsidRPr="007B4467" w:rsidRDefault="00CA3D3C" w:rsidP="007B692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8CC856D" w14:textId="77777777" w:rsidR="00CA3D3C" w:rsidRPr="007B4467" w:rsidRDefault="00CA3D3C" w:rsidP="007B692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9277F8A" w14:textId="77777777" w:rsidR="00CA3D3C" w:rsidRPr="007B4467" w:rsidRDefault="00CA3D3C" w:rsidP="007B6927">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0B549BEA" w14:textId="77777777" w:rsidR="00CA3D3C" w:rsidRPr="007B4467" w:rsidRDefault="00CA3D3C" w:rsidP="007B6927">
            <w:pPr>
              <w:pStyle w:val="TAL"/>
            </w:pPr>
            <w:r w:rsidRPr="007B4467">
              <w:t>NR FDD FR1 Band n106</w:t>
            </w:r>
          </w:p>
        </w:tc>
      </w:tr>
      <w:tr w:rsidR="00054C49" w:rsidRPr="007B4467" w14:paraId="6E8B4174" w14:textId="77777777" w:rsidTr="00054C49">
        <w:trPr>
          <w:cantSplit/>
          <w:jc w:val="center"/>
        </w:trPr>
        <w:tc>
          <w:tcPr>
            <w:tcW w:w="485" w:type="dxa"/>
            <w:tcBorders>
              <w:top w:val="single" w:sz="4" w:space="0" w:color="auto"/>
              <w:left w:val="single" w:sz="4" w:space="0" w:color="auto"/>
              <w:bottom w:val="single" w:sz="4" w:space="0" w:color="auto"/>
              <w:right w:val="single" w:sz="4" w:space="0" w:color="auto"/>
            </w:tcBorders>
          </w:tcPr>
          <w:p w14:paraId="7A6AAE8A" w14:textId="77777777" w:rsidR="00054C49" w:rsidRPr="007B4467" w:rsidRDefault="00054C49" w:rsidP="00E04F03">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69B6E575" w14:textId="77777777" w:rsidR="00054C49" w:rsidRPr="007B4467" w:rsidRDefault="00054C49" w:rsidP="00E04F03">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288DA720" w14:textId="77777777" w:rsidR="00054C49" w:rsidRPr="007B4467" w:rsidRDefault="00054C49" w:rsidP="00E04F0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D51467F" w14:textId="77777777" w:rsidR="00054C49" w:rsidRPr="007B4467" w:rsidRDefault="00054C49" w:rsidP="00E04F0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20A681B" w14:textId="77777777" w:rsidR="00054C49" w:rsidRPr="007B4467" w:rsidRDefault="00054C49" w:rsidP="00E04F03">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344891DA" w14:textId="77777777" w:rsidR="00054C49" w:rsidRPr="007B4467" w:rsidRDefault="00054C49" w:rsidP="00E04F03">
            <w:pPr>
              <w:pStyle w:val="TAL"/>
            </w:pPr>
            <w:r w:rsidRPr="007B4467">
              <w:t>NR FDD FR1 Band n109</w:t>
            </w:r>
          </w:p>
        </w:tc>
      </w:tr>
    </w:tbl>
    <w:p w14:paraId="481C72EA" w14:textId="77777777" w:rsidR="004C7DD8" w:rsidRPr="007B4467" w:rsidRDefault="004C7DD8" w:rsidP="004C7DD8"/>
    <w:p w14:paraId="06715AC5" w14:textId="77777777" w:rsidR="004C7DD8" w:rsidRPr="007B4467" w:rsidRDefault="004C7DD8" w:rsidP="004C7DD8">
      <w:pPr>
        <w:pStyle w:val="TH"/>
      </w:pPr>
      <w:r w:rsidRPr="007B4467">
        <w:lastRenderedPageBreak/>
        <w:t>Table A.4.3.1-</w:t>
      </w:r>
      <w:r w:rsidRPr="007B4467">
        <w:rPr>
          <w:lang w:eastAsia="zh-CN"/>
        </w:rPr>
        <w:t>2</w:t>
      </w:r>
      <w:r w:rsidRPr="007B4467">
        <w:t xml:space="preserve">: NR </w:t>
      </w:r>
      <w:r w:rsidRPr="007B4467">
        <w:rPr>
          <w:lang w:eastAsia="zh-CN"/>
        </w:rPr>
        <w:t>T</w:t>
      </w:r>
      <w:r w:rsidRPr="007B4467">
        <w:t xml:space="preserve">DD </w:t>
      </w:r>
      <w:r w:rsidR="007F4004" w:rsidRPr="007B4467">
        <w:t xml:space="preserve">FR1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7B446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7B4467" w:rsidRDefault="004C7DD8">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7B4467" w:rsidRDefault="00F93FA0">
            <w:pPr>
              <w:pStyle w:val="TAH"/>
              <w:rPr>
                <w:lang w:eastAsia="en-US"/>
              </w:rPr>
            </w:pPr>
            <w:r w:rsidRPr="007B4467">
              <w:rPr>
                <w:lang w:eastAsia="zh-CN"/>
              </w:rPr>
              <w:t xml:space="preserve">NR </w:t>
            </w:r>
            <w:r w:rsidR="004C7DD8" w:rsidRPr="007B4467">
              <w:rPr>
                <w:lang w:eastAsia="zh-CN"/>
              </w:rPr>
              <w:t>T</w:t>
            </w:r>
            <w:r w:rsidR="004C7DD8" w:rsidRPr="007B4467">
              <w:rPr>
                <w:lang w:eastAsia="en-US"/>
              </w:rPr>
              <w:t xml:space="preserve">DD </w:t>
            </w:r>
            <w:r w:rsidR="00D45C61" w:rsidRPr="007B4467">
              <w:t xml:space="preserve">FR1 </w:t>
            </w:r>
            <w:r w:rsidR="004C7DD8"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7B4467" w:rsidRDefault="004C7DD8">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7B4467" w:rsidRDefault="004C7DD8">
            <w:pPr>
              <w:pStyle w:val="TAH"/>
              <w:rPr>
                <w:lang w:eastAsia="en-US"/>
              </w:rPr>
            </w:pPr>
            <w:r w:rsidRPr="007B446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7B4467" w:rsidRDefault="004C7DD8">
            <w:pPr>
              <w:pStyle w:val="TAH"/>
              <w:rPr>
                <w:lang w:eastAsia="en-US"/>
              </w:rPr>
            </w:pPr>
            <w:r w:rsidRPr="007B446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7B4467" w:rsidRDefault="004C7DD8">
            <w:pPr>
              <w:pStyle w:val="TAH"/>
              <w:rPr>
                <w:lang w:eastAsia="en-US"/>
              </w:rPr>
            </w:pPr>
            <w:r w:rsidRPr="007B4467">
              <w:rPr>
                <w:lang w:eastAsia="en-US"/>
              </w:rPr>
              <w:t>Comments</w:t>
            </w:r>
          </w:p>
        </w:tc>
      </w:tr>
      <w:tr w:rsidR="00C06A6E" w:rsidRPr="007B446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7B4467" w:rsidRDefault="00C06A6E" w:rsidP="00B723AB">
            <w:pPr>
              <w:pStyle w:val="TAL"/>
              <w:rPr>
                <w:rFonts w:eastAsia="PMingLiU"/>
                <w:lang w:eastAsia="en-US"/>
              </w:rPr>
            </w:pPr>
            <w:r w:rsidRPr="007B4467">
              <w:rPr>
                <w:rFonts w:eastAsia="PMingLiU"/>
                <w:lang w:eastAsia="en-US"/>
              </w:rPr>
              <w:t xml:space="preserve">NR Frequency band: </w:t>
            </w:r>
            <w:r w:rsidRPr="007B4467">
              <w:rPr>
                <w:rFonts w:eastAsia="PMingLiU"/>
                <w:lang w:eastAsia="zh-CN"/>
              </w:rPr>
              <w:t>2010-2025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34</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2D5A42" w:rsidRPr="007B4467">
              <w:rPr>
                <w:rFonts w:ascii="Arial" w:eastAsia="PMingLiU" w:hAnsi="Arial"/>
                <w:sz w:val="18"/>
                <w:lang w:eastAsia="en-US"/>
              </w:rPr>
              <w:t>n</w:t>
            </w:r>
            <w:r w:rsidRPr="007B4467">
              <w:rPr>
                <w:rFonts w:ascii="Arial" w:eastAsia="PMingLiU" w:hAnsi="Arial"/>
                <w:sz w:val="18"/>
                <w:lang w:eastAsia="zh-CN"/>
              </w:rPr>
              <w:t>34</w:t>
            </w:r>
          </w:p>
        </w:tc>
      </w:tr>
      <w:tr w:rsidR="00D45C61" w:rsidRPr="007B446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7B4467" w:rsidRDefault="00D45C61" w:rsidP="00B723AB">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7B446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7B446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7B446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7B4467" w:rsidRDefault="00D45C61" w:rsidP="005A498A">
            <w:pPr>
              <w:keepNext/>
              <w:keepLines/>
              <w:spacing w:after="0"/>
              <w:rPr>
                <w:rFonts w:ascii="Arial" w:eastAsia="PMingLiU" w:hAnsi="Arial"/>
                <w:sz w:val="18"/>
              </w:rPr>
            </w:pPr>
          </w:p>
        </w:tc>
      </w:tr>
      <w:tr w:rsidR="004C7DD8" w:rsidRPr="007B446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7B4467" w:rsidRDefault="004C7DD8">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7B4467" w:rsidRDefault="004C7DD8" w:rsidP="00B723AB">
            <w:pPr>
              <w:pStyle w:val="TAL"/>
              <w:rPr>
                <w:lang w:eastAsia="en-US"/>
              </w:rPr>
            </w:pPr>
            <w:r w:rsidRPr="007B4467">
              <w:rPr>
                <w:lang w:eastAsia="en-US"/>
              </w:rPr>
              <w:t xml:space="preserve">NR Frequency band: </w:t>
            </w:r>
            <w:r w:rsidRPr="007B4467">
              <w:rPr>
                <w:lang w:eastAsia="zh-CN"/>
              </w:rPr>
              <w:t>2570-2620</w:t>
            </w:r>
            <w:r w:rsidRPr="007B4467">
              <w:rPr>
                <w:lang w:eastAsia="en-US"/>
              </w:rPr>
              <w:t xml:space="preserve">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7B4467" w:rsidRDefault="004C7DD8">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7B4467" w:rsidRDefault="004C7DD8">
            <w:pPr>
              <w:pStyle w:val="TAC"/>
              <w:rPr>
                <w:lang w:eastAsia="en-US"/>
              </w:rPr>
            </w:pPr>
            <w:r w:rsidRPr="007B4467">
              <w:rPr>
                <w:lang w:eastAsia="en-US"/>
              </w:rPr>
              <w:t>pc_nrBand</w:t>
            </w:r>
            <w:r w:rsidRPr="007B4467">
              <w:rPr>
                <w:lang w:eastAsia="zh-CN"/>
              </w:rPr>
              <w:t>38</w:t>
            </w:r>
            <w:r w:rsidRPr="007B446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zh-CN"/>
              </w:rPr>
              <w:t>38</w:t>
            </w:r>
          </w:p>
        </w:tc>
      </w:tr>
      <w:tr w:rsidR="00C06A6E" w:rsidRPr="007B446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7B4467" w:rsidRDefault="00C06A6E" w:rsidP="00B723AB">
            <w:pPr>
              <w:pStyle w:val="TAL"/>
              <w:rPr>
                <w:rFonts w:eastAsia="PMingLiU"/>
                <w:lang w:eastAsia="zh-TW"/>
              </w:rPr>
            </w:pPr>
            <w:r w:rsidRPr="007B4467">
              <w:rPr>
                <w:rFonts w:eastAsia="PMingLiU"/>
                <w:lang w:eastAsia="zh-TW"/>
              </w:rPr>
              <w:t>NR Frequency band:</w:t>
            </w:r>
            <w:r w:rsidRPr="007B4467">
              <w:rPr>
                <w:rFonts w:eastAsia="PMingLiU"/>
                <w:lang w:eastAsia="en-US"/>
              </w:rPr>
              <w:t xml:space="preserve"> </w:t>
            </w:r>
            <w:r w:rsidRPr="007B4467">
              <w:rPr>
                <w:rFonts w:eastAsia="PMingLiU"/>
                <w:lang w:eastAsia="zh-TW"/>
              </w:rPr>
              <w:t>1880-1920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39</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zh-CN"/>
              </w:rPr>
              <w:t>39</w:t>
            </w:r>
          </w:p>
        </w:tc>
      </w:tr>
      <w:tr w:rsidR="00C06A6E" w:rsidRPr="007B446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7B4467" w:rsidRDefault="00C06A6E" w:rsidP="00B723AB">
            <w:pPr>
              <w:pStyle w:val="TAL"/>
              <w:rPr>
                <w:rFonts w:eastAsia="PMingLiU"/>
                <w:lang w:eastAsia="zh-TW"/>
              </w:rPr>
            </w:pPr>
            <w:r w:rsidRPr="007B4467">
              <w:rPr>
                <w:rFonts w:eastAsia="PMingLiU"/>
                <w:lang w:eastAsia="zh-TW"/>
              </w:rPr>
              <w:t xml:space="preserve">NR Frequency band: </w:t>
            </w:r>
            <w:r w:rsidRPr="007B4467">
              <w:rPr>
                <w:rFonts w:eastAsia="PMingLiU"/>
                <w:lang w:eastAsia="en-US"/>
              </w:rPr>
              <w:t>2300-2400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40</w:t>
            </w:r>
          </w:p>
        </w:tc>
      </w:tr>
      <w:tr w:rsidR="004C7DD8" w:rsidRPr="007B446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7B4467" w:rsidRDefault="004C7DD8">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7B4467" w:rsidRDefault="004C7DD8" w:rsidP="00B723AB">
            <w:pPr>
              <w:pStyle w:val="TAL"/>
              <w:rPr>
                <w:lang w:eastAsia="en-US"/>
              </w:rPr>
            </w:pPr>
            <w:r w:rsidRPr="007B4467">
              <w:rPr>
                <w:lang w:eastAsia="en-US"/>
              </w:rPr>
              <w:t>NR Frequency band: 2496-2690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7B4467" w:rsidRDefault="004C7DD8">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7B4467" w:rsidRDefault="004C7DD8">
            <w:pPr>
              <w:pStyle w:val="TAC"/>
              <w:rPr>
                <w:lang w:eastAsia="en-US"/>
              </w:rPr>
            </w:pPr>
            <w:r w:rsidRPr="007B446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41</w:t>
            </w:r>
          </w:p>
        </w:tc>
      </w:tr>
      <w:tr w:rsidR="00C06A6E" w:rsidRPr="007B446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2a to 2</w:t>
            </w:r>
            <w:r w:rsidR="0045095E" w:rsidRPr="007B4467">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7B4467" w:rsidRDefault="00C06A6E" w:rsidP="00B723AB">
            <w:pPr>
              <w:pStyle w:val="TAL"/>
              <w:rPr>
                <w:rFonts w:eastAsia="PMingLiU"/>
                <w:lang w:eastAsia="en-US"/>
              </w:rPr>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7B4467"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7B4467" w:rsidRDefault="0045095E" w:rsidP="00261B49">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7B4467" w:rsidRDefault="0045095E" w:rsidP="00B723AB">
            <w:pPr>
              <w:pStyle w:val="TAL"/>
            </w:pPr>
            <w:r w:rsidRPr="007B4467">
              <w:t xml:space="preserve">NR Frequency band: </w:t>
            </w:r>
            <w:r w:rsidRPr="007B4467">
              <w:rPr>
                <w:rFonts w:eastAsia="PMingLiU"/>
              </w:rPr>
              <w:t>5150-5925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7B4467" w:rsidRDefault="0045095E" w:rsidP="00261B49">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7B4467" w:rsidRDefault="0045095E" w:rsidP="00261B49">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7B4467" w:rsidRDefault="0045095E" w:rsidP="00261B49">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7B4467" w:rsidRDefault="0045095E" w:rsidP="00261B49">
            <w:pPr>
              <w:pStyle w:val="TAL"/>
            </w:pPr>
            <w:r w:rsidRPr="007B4467">
              <w:t xml:space="preserve">NR </w:t>
            </w:r>
            <w:r w:rsidRPr="007B4467">
              <w:rPr>
                <w:rFonts w:eastAsia="PMingLiU"/>
              </w:rPr>
              <w:t xml:space="preserve">TDD FR1 </w:t>
            </w:r>
            <w:r w:rsidRPr="007B4467">
              <w:t xml:space="preserve">Band </w:t>
            </w:r>
            <w:r w:rsidR="00D63728" w:rsidRPr="007B4467">
              <w:t>n</w:t>
            </w:r>
            <w:r w:rsidRPr="007B4467">
              <w:t>46</w:t>
            </w:r>
          </w:p>
        </w:tc>
      </w:tr>
      <w:tr w:rsidR="0045095E" w:rsidRPr="007B4467"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7B4467" w:rsidRDefault="0045095E" w:rsidP="00261B49">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7B4467" w:rsidRDefault="0045095E" w:rsidP="00B723AB">
            <w:pPr>
              <w:pStyle w:val="TAL"/>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7B446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7B446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7B4467"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7B4467" w:rsidRDefault="0045095E" w:rsidP="00261B49">
            <w:pPr>
              <w:pStyle w:val="TAL"/>
            </w:pPr>
          </w:p>
        </w:tc>
      </w:tr>
      <w:tr w:rsidR="00196660" w:rsidRPr="007B446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7B4467" w:rsidRDefault="00196660" w:rsidP="001F77D3">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7B4467" w:rsidRDefault="00196660" w:rsidP="00B723AB">
            <w:pPr>
              <w:pStyle w:val="TAL"/>
              <w:rPr>
                <w:rFonts w:eastAsia="PMingLiU"/>
              </w:rPr>
            </w:pPr>
            <w:r w:rsidRPr="007B4467">
              <w:t xml:space="preserve">NR Frequency band: </w:t>
            </w:r>
            <w:r w:rsidRPr="007B4467">
              <w:rPr>
                <w:rFonts w:eastAsia="PMingLiU"/>
              </w:rPr>
              <w:t>3550-3700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7B4467" w:rsidRDefault="00196660" w:rsidP="001F77D3">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7B4467" w:rsidRDefault="00196660" w:rsidP="001F77D3">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7B4467" w:rsidRDefault="00196660" w:rsidP="001F77D3">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7B4467" w:rsidRDefault="00196660" w:rsidP="001F77D3">
            <w:pPr>
              <w:pStyle w:val="TAL"/>
            </w:pPr>
            <w:r w:rsidRPr="007B4467">
              <w:t xml:space="preserve">NR </w:t>
            </w:r>
            <w:r w:rsidR="00800DFE" w:rsidRPr="007B4467">
              <w:rPr>
                <w:rFonts w:eastAsia="PMingLiU"/>
              </w:rPr>
              <w:t xml:space="preserve">TDD FR1 </w:t>
            </w:r>
            <w:r w:rsidRPr="007B4467">
              <w:t xml:space="preserve">Band </w:t>
            </w:r>
            <w:r w:rsidR="00D63728" w:rsidRPr="007B4467">
              <w:t>n</w:t>
            </w:r>
            <w:r w:rsidRPr="007B4467">
              <w:t>48</w:t>
            </w:r>
          </w:p>
        </w:tc>
      </w:tr>
      <w:tr w:rsidR="00196660" w:rsidRPr="007B446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7B4467" w:rsidRDefault="00196660" w:rsidP="001F77D3">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7B4467" w:rsidRDefault="00196660" w:rsidP="00B723AB">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7B446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7B446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7B446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7B4467" w:rsidRDefault="00196660" w:rsidP="001F77D3">
            <w:pPr>
              <w:keepNext/>
              <w:keepLines/>
              <w:spacing w:after="0"/>
              <w:rPr>
                <w:rFonts w:ascii="Arial" w:eastAsia="PMingLiU" w:hAnsi="Arial"/>
                <w:sz w:val="18"/>
              </w:rPr>
            </w:pPr>
          </w:p>
        </w:tc>
      </w:tr>
      <w:tr w:rsidR="00C06A6E" w:rsidRPr="007B446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7B4467" w:rsidRDefault="00C06A6E" w:rsidP="00B723AB">
            <w:pPr>
              <w:pStyle w:val="TAL"/>
              <w:rPr>
                <w:rFonts w:eastAsia="PMingLiU"/>
                <w:lang w:eastAsia="en-US"/>
              </w:rPr>
            </w:pPr>
            <w:r w:rsidRPr="007B4467">
              <w:rPr>
                <w:rFonts w:eastAsia="PMingLiU"/>
                <w:lang w:eastAsia="en-US"/>
              </w:rPr>
              <w:t>NR Frequency band: 1432-1517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50</w:t>
            </w:r>
          </w:p>
        </w:tc>
      </w:tr>
      <w:tr w:rsidR="00C06A6E" w:rsidRPr="007B446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7B446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7B4467" w:rsidRDefault="00C06A6E" w:rsidP="00B723AB">
            <w:pPr>
              <w:pStyle w:val="TAL"/>
              <w:rPr>
                <w:rFonts w:eastAsia="PMingLiU"/>
                <w:lang w:eastAsia="en-US"/>
              </w:rPr>
            </w:pPr>
            <w:r w:rsidRPr="007B4467">
              <w:rPr>
                <w:rFonts w:eastAsia="PMingLiU"/>
                <w:lang w:eastAsia="en-US"/>
              </w:rPr>
              <w:t>NR Frequency band: 1427-1432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51</w:t>
            </w:r>
          </w:p>
        </w:tc>
      </w:tr>
      <w:tr w:rsidR="00D45C61" w:rsidRPr="007B446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7B4467" w:rsidDel="008E3774"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7B4467" w:rsidRDefault="00D45C61" w:rsidP="00B723AB">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7B446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7B446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7B446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7B4467" w:rsidRDefault="00D45C61" w:rsidP="005A498A">
            <w:pPr>
              <w:keepNext/>
              <w:keepLines/>
              <w:spacing w:after="0"/>
              <w:rPr>
                <w:rFonts w:ascii="Arial" w:eastAsia="PMingLiU" w:hAnsi="Arial"/>
                <w:sz w:val="18"/>
              </w:rPr>
            </w:pPr>
          </w:p>
        </w:tc>
      </w:tr>
      <w:tr w:rsidR="00D45C61" w:rsidRPr="007B446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7B4467" w:rsidRDefault="00D45C61" w:rsidP="00B723AB">
            <w:pPr>
              <w:pStyle w:val="TAL"/>
              <w:rPr>
                <w:lang w:eastAsia="zh-CN"/>
              </w:rPr>
            </w:pPr>
            <w:r w:rsidRPr="007B4467">
              <w:rPr>
                <w:rFonts w:eastAsia="PMingLiU"/>
              </w:rPr>
              <w:t>NR Frequency band: 2483.5-2495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TDD FR1 </w:t>
            </w:r>
            <w:r w:rsidRPr="007B4467">
              <w:rPr>
                <w:rFonts w:ascii="Arial" w:eastAsia="PMingLiU" w:hAnsi="Arial"/>
                <w:sz w:val="18"/>
              </w:rPr>
              <w:t xml:space="preserve">Band </w:t>
            </w:r>
            <w:r w:rsidR="00D63728" w:rsidRPr="007B4467">
              <w:rPr>
                <w:rFonts w:ascii="Arial" w:eastAsia="PMingLiU" w:hAnsi="Arial"/>
                <w:sz w:val="18"/>
              </w:rPr>
              <w:t>n</w:t>
            </w:r>
            <w:r w:rsidRPr="007B4467">
              <w:rPr>
                <w:rFonts w:ascii="Arial" w:eastAsia="PMingLiU" w:hAnsi="Arial"/>
                <w:sz w:val="18"/>
              </w:rPr>
              <w:t>53</w:t>
            </w:r>
          </w:p>
        </w:tc>
      </w:tr>
      <w:tr w:rsidR="00EE4816" w:rsidRPr="007B4467" w14:paraId="565C793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5863A76" w14:textId="6A2A61C0" w:rsidR="00EE4816" w:rsidRPr="007B4467" w:rsidRDefault="00EE4816" w:rsidP="00EE4816">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797D9CBA" w14:textId="76F4FD41" w:rsidR="00EE4816" w:rsidRPr="007B4467" w:rsidRDefault="00EE4816" w:rsidP="00EE4816">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2F27FEF" w14:textId="2FA4A624" w:rsidR="00EE4816" w:rsidRPr="007B4467" w:rsidRDefault="00EE4816" w:rsidP="00EE4816">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C22D11D" w14:textId="5A8692E9" w:rsidR="00EE4816" w:rsidRPr="007B4467" w:rsidRDefault="00EE4816" w:rsidP="00EE4816">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2EBCFE7B" w14:textId="77BEDAB2" w:rsidR="00EE4816" w:rsidRPr="007B4467" w:rsidRDefault="00EE4816" w:rsidP="00EE4816">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37B9053" w14:textId="6FD8C7A3" w:rsidR="00EE4816" w:rsidRPr="007B4467" w:rsidRDefault="00EE4816" w:rsidP="00EE4816">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4C7DD8" w:rsidRPr="007B446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7B4467" w:rsidRDefault="004C7DD8">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7B4467" w:rsidRDefault="004C7DD8" w:rsidP="00B723AB">
            <w:pPr>
              <w:pStyle w:val="TAL"/>
              <w:rPr>
                <w:lang w:eastAsia="en-US"/>
              </w:rPr>
            </w:pPr>
            <w:r w:rsidRPr="007B4467">
              <w:rPr>
                <w:lang w:eastAsia="en-US"/>
              </w:rPr>
              <w:t>NR Frequency band: 3300–4200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7B4467" w:rsidRDefault="004C7DD8">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7B4467" w:rsidRDefault="004C7DD8">
            <w:pPr>
              <w:pStyle w:val="TAC"/>
              <w:rPr>
                <w:lang w:eastAsia="en-US"/>
              </w:rPr>
            </w:pPr>
            <w:r w:rsidRPr="007B446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77</w:t>
            </w:r>
          </w:p>
        </w:tc>
      </w:tr>
      <w:tr w:rsidR="004C7DD8" w:rsidRPr="007B446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7B4467" w:rsidRDefault="004C7DD8">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7B4467" w:rsidRDefault="004C7DD8" w:rsidP="00B723AB">
            <w:pPr>
              <w:pStyle w:val="TAL"/>
              <w:rPr>
                <w:lang w:eastAsia="en-US"/>
              </w:rPr>
            </w:pPr>
            <w:r w:rsidRPr="007B4467">
              <w:rPr>
                <w:lang w:eastAsia="en-US"/>
              </w:rPr>
              <w:t>NR Frequency band: 3300–3800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7B4467" w:rsidRDefault="004C7DD8">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7B4467" w:rsidRDefault="004C7DD8">
            <w:pPr>
              <w:pStyle w:val="TAC"/>
              <w:rPr>
                <w:lang w:eastAsia="en-US"/>
              </w:rPr>
            </w:pPr>
            <w:r w:rsidRPr="007B446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78</w:t>
            </w:r>
          </w:p>
        </w:tc>
      </w:tr>
      <w:tr w:rsidR="007F4004" w:rsidRPr="007B446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7B4467" w:rsidRDefault="007F4004" w:rsidP="00FB5600">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7B4467" w:rsidRDefault="007F4004" w:rsidP="00B723AB">
            <w:pPr>
              <w:pStyle w:val="TAL"/>
            </w:pPr>
            <w:r w:rsidRPr="007B4467">
              <w:t>NR Frequency band: 4400–5000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7B4467" w:rsidRDefault="007F4004" w:rsidP="00FB5600">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7B4467" w:rsidRDefault="007F4004" w:rsidP="00FB5600">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7B4467" w:rsidRDefault="007F4004" w:rsidP="00FB5600">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7B4467" w:rsidRDefault="007F4004" w:rsidP="00FB5600">
            <w:pPr>
              <w:pStyle w:val="TAL"/>
            </w:pPr>
            <w:r w:rsidRPr="007B4467">
              <w:t xml:space="preserve">NR </w:t>
            </w:r>
            <w:r w:rsidR="00800DFE" w:rsidRPr="007B4467">
              <w:rPr>
                <w:rFonts w:eastAsia="PMingLiU"/>
              </w:rPr>
              <w:t xml:space="preserve">TDD FR1 </w:t>
            </w:r>
            <w:r w:rsidRPr="007B4467">
              <w:t xml:space="preserve">Band </w:t>
            </w:r>
            <w:r w:rsidR="00D63728" w:rsidRPr="007B4467">
              <w:t>n</w:t>
            </w:r>
            <w:r w:rsidRPr="007B4467">
              <w:t>79</w:t>
            </w:r>
          </w:p>
        </w:tc>
      </w:tr>
      <w:tr w:rsidR="00D45C61" w:rsidRPr="007B446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7B4467" w:rsidRDefault="00D45C61" w:rsidP="005A498A">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7B4467" w:rsidRDefault="00B66D41" w:rsidP="00B723AB">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7B446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7B446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7B446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7B4467" w:rsidRDefault="00D45C61" w:rsidP="005A498A">
            <w:pPr>
              <w:pStyle w:val="TAL"/>
            </w:pPr>
          </w:p>
        </w:tc>
      </w:tr>
      <w:tr w:rsidR="0045095E" w:rsidRPr="007B4467"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7B4467" w:rsidRDefault="0045095E" w:rsidP="00261B49">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7B4467" w:rsidRDefault="0045095E" w:rsidP="00B723AB">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7B446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7B4467"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7B446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7B4467" w:rsidRDefault="0045095E" w:rsidP="00261B49">
            <w:pPr>
              <w:pStyle w:val="TAL"/>
            </w:pPr>
          </w:p>
        </w:tc>
      </w:tr>
      <w:tr w:rsidR="0045095E" w:rsidRPr="007B4467"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7B4467" w:rsidRDefault="0045095E" w:rsidP="00261B49">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7B4467" w:rsidRDefault="0045095E" w:rsidP="00261B49">
            <w:pPr>
              <w:pStyle w:val="TAL"/>
            </w:pPr>
            <w:r w:rsidRPr="007B4467">
              <w:t>NR Frequency band: 5925–7125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7B4467" w:rsidRDefault="0045095E" w:rsidP="00261B49">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7B4467" w:rsidRDefault="0045095E" w:rsidP="00261B49">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7B4467" w:rsidRDefault="0045095E" w:rsidP="00261B49">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7B4467" w:rsidRDefault="0045095E" w:rsidP="00261B49">
            <w:pPr>
              <w:pStyle w:val="TAL"/>
            </w:pPr>
            <w:r w:rsidRPr="007B4467">
              <w:t xml:space="preserve">NR </w:t>
            </w:r>
            <w:r w:rsidRPr="007B4467">
              <w:rPr>
                <w:rFonts w:eastAsia="PMingLiU"/>
              </w:rPr>
              <w:t xml:space="preserve">TDD FR1 </w:t>
            </w:r>
            <w:r w:rsidRPr="007B4467">
              <w:t xml:space="preserve">Band </w:t>
            </w:r>
            <w:r w:rsidR="00D63728" w:rsidRPr="007B4467">
              <w:t>n</w:t>
            </w:r>
            <w:r w:rsidRPr="007B4467">
              <w:t>96</w:t>
            </w:r>
          </w:p>
        </w:tc>
      </w:tr>
      <w:tr w:rsidR="009B3935" w:rsidRPr="007B4467"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7B4467" w:rsidRDefault="009B3935" w:rsidP="00452594">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7B4467" w:rsidRDefault="009B3935" w:rsidP="00452594">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7B4467" w:rsidRDefault="009B3935" w:rsidP="00452594">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7B4467" w:rsidRDefault="009B3935" w:rsidP="00452594">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7B4467" w:rsidRDefault="009B3935" w:rsidP="00452594">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7B4467" w:rsidRDefault="009B3935" w:rsidP="00452594">
            <w:pPr>
              <w:pStyle w:val="TAL"/>
            </w:pPr>
            <w:r w:rsidRPr="007B4467">
              <w:t>NR TDD FR1 Band n101</w:t>
            </w:r>
          </w:p>
        </w:tc>
      </w:tr>
      <w:tr w:rsidR="00CF3A66" w:rsidRPr="007B4467"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7B4467" w:rsidRDefault="00CF3A66" w:rsidP="00452594">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7B4467" w:rsidRDefault="00CF3A66" w:rsidP="00452594">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7B4467" w:rsidRDefault="00CF3A66" w:rsidP="00452594">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7B4467" w:rsidRDefault="00CF3A66" w:rsidP="00452594">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7B4467" w:rsidRDefault="00CF3A66" w:rsidP="00452594">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7B4467" w:rsidRDefault="00CF3A66" w:rsidP="00452594">
            <w:pPr>
              <w:pStyle w:val="TAL"/>
            </w:pPr>
            <w:r w:rsidRPr="007B4467">
              <w:t>NR TDD FR1 Band n102</w:t>
            </w:r>
          </w:p>
        </w:tc>
      </w:tr>
      <w:tr w:rsidR="00025FDD" w:rsidRPr="007B4467" w14:paraId="4ABEB7EF" w14:textId="77777777" w:rsidTr="00025FDD">
        <w:trPr>
          <w:cantSplit/>
          <w:jc w:val="center"/>
        </w:trPr>
        <w:tc>
          <w:tcPr>
            <w:tcW w:w="482" w:type="dxa"/>
            <w:tcBorders>
              <w:top w:val="single" w:sz="4" w:space="0" w:color="auto"/>
              <w:left w:val="single" w:sz="4" w:space="0" w:color="auto"/>
              <w:bottom w:val="single" w:sz="4" w:space="0" w:color="auto"/>
              <w:right w:val="single" w:sz="4" w:space="0" w:color="auto"/>
            </w:tcBorders>
          </w:tcPr>
          <w:p w14:paraId="19965486" w14:textId="77777777" w:rsidR="00025FDD" w:rsidRPr="007B4467" w:rsidRDefault="00025FDD" w:rsidP="009C11B8">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37356209" w14:textId="77777777" w:rsidR="00025FDD" w:rsidRPr="007B4467" w:rsidRDefault="00025FDD" w:rsidP="009C11B8">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15FEC671" w14:textId="77777777" w:rsidR="00025FDD" w:rsidRPr="007B4467" w:rsidRDefault="00025FDD" w:rsidP="009C11B8">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6A0FA85A" w14:textId="77777777" w:rsidR="00025FDD" w:rsidRPr="007B4467" w:rsidRDefault="00025FDD" w:rsidP="009C11B8">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5BA7396" w14:textId="77777777" w:rsidR="00025FDD" w:rsidRPr="007B4467" w:rsidRDefault="00025FDD" w:rsidP="009C11B8">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0CF13B1B" w14:textId="77777777" w:rsidR="00025FDD" w:rsidRPr="007B4467" w:rsidRDefault="00025FDD" w:rsidP="009C11B8">
            <w:pPr>
              <w:pStyle w:val="TAL"/>
            </w:pPr>
            <w:r w:rsidRPr="007B4467">
              <w:t>NR TDD FR1 Band n104</w:t>
            </w:r>
          </w:p>
        </w:tc>
      </w:tr>
    </w:tbl>
    <w:p w14:paraId="3B201233" w14:textId="77777777" w:rsidR="007F4004" w:rsidRPr="007B4467" w:rsidRDefault="007F4004" w:rsidP="007F4004"/>
    <w:p w14:paraId="5866EF1D" w14:textId="77777777" w:rsidR="007F4004" w:rsidRPr="007B4467" w:rsidRDefault="007F4004" w:rsidP="007F4004">
      <w:pPr>
        <w:pStyle w:val="TH"/>
      </w:pPr>
      <w:r w:rsidRPr="007B4467">
        <w:lastRenderedPageBreak/>
        <w:t>Table A.4.3.1-</w:t>
      </w:r>
      <w:r w:rsidRPr="007B4467">
        <w:rPr>
          <w:lang w:eastAsia="zh-CN"/>
        </w:rPr>
        <w:t>3</w:t>
      </w:r>
      <w:r w:rsidRPr="007B4467">
        <w:t xml:space="preserve">: NR </w:t>
      </w:r>
      <w:r w:rsidR="00745ABD" w:rsidRPr="007B4467">
        <w:rPr>
          <w:lang w:eastAsia="zh-CN"/>
        </w:rPr>
        <w:t>T</w:t>
      </w:r>
      <w:r w:rsidR="00745ABD" w:rsidRPr="007B4467">
        <w:t>DD</w:t>
      </w:r>
      <w:r w:rsidR="00745ABD" w:rsidRPr="007B4467">
        <w:rPr>
          <w:lang w:eastAsia="zh-CN"/>
        </w:rPr>
        <w:t xml:space="preserve"> </w:t>
      </w:r>
      <w:r w:rsidRPr="007B4467">
        <w:rPr>
          <w:lang w:eastAsia="zh-CN"/>
        </w:rPr>
        <w:t xml:space="preserve">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7B446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7B4467" w:rsidRDefault="007F4004" w:rsidP="00FB5600">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7B4467" w:rsidRDefault="007F4004" w:rsidP="00FB5600">
            <w:pPr>
              <w:pStyle w:val="TAH"/>
              <w:rPr>
                <w:lang w:eastAsia="en-US"/>
              </w:rPr>
            </w:pPr>
            <w:r w:rsidRPr="007B4467">
              <w:rPr>
                <w:lang w:eastAsia="zh-CN"/>
              </w:rPr>
              <w:t>NR T</w:t>
            </w:r>
            <w:r w:rsidRPr="007B4467">
              <w:rPr>
                <w:lang w:eastAsia="en-US"/>
              </w:rPr>
              <w:t xml:space="preserve">DD </w:t>
            </w:r>
            <w:r w:rsidR="00D45C61" w:rsidRPr="007B4467">
              <w:t xml:space="preserve">FR2 </w:t>
            </w:r>
            <w:r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7B4467" w:rsidRDefault="007F4004" w:rsidP="00FB5600">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7B4467" w:rsidRDefault="007F4004" w:rsidP="00FB5600">
            <w:pPr>
              <w:pStyle w:val="TAH"/>
              <w:rPr>
                <w:lang w:eastAsia="en-US"/>
              </w:rPr>
            </w:pPr>
            <w:r w:rsidRPr="007B446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7B4467" w:rsidRDefault="007F4004" w:rsidP="00FB5600">
            <w:pPr>
              <w:pStyle w:val="TAH"/>
              <w:rPr>
                <w:lang w:eastAsia="en-US"/>
              </w:rPr>
            </w:pPr>
            <w:r w:rsidRPr="007B446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7B4467" w:rsidRDefault="007F4004" w:rsidP="00FB5600">
            <w:pPr>
              <w:pStyle w:val="TAH"/>
              <w:rPr>
                <w:lang w:eastAsia="en-US"/>
              </w:rPr>
            </w:pPr>
            <w:r w:rsidRPr="007B4467">
              <w:rPr>
                <w:lang w:eastAsia="en-US"/>
              </w:rPr>
              <w:t>Comments</w:t>
            </w:r>
          </w:p>
        </w:tc>
      </w:tr>
      <w:tr w:rsidR="007F4004" w:rsidRPr="007B446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7B4467" w:rsidRDefault="007F4004" w:rsidP="00FB5600">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26500</w:t>
            </w:r>
            <w:r w:rsidRPr="007B4467">
              <w:rPr>
                <w:lang w:eastAsia="zh-CN"/>
              </w:rPr>
              <w:t>-</w:t>
            </w:r>
            <w:r w:rsidRPr="007B4467">
              <w:t>29500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7B4467" w:rsidRDefault="007F4004" w:rsidP="00FB5600">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7B4467" w:rsidRDefault="007F4004" w:rsidP="00FB5600">
            <w:pPr>
              <w:pStyle w:val="TAC"/>
              <w:rPr>
                <w:lang w:eastAsia="en-US"/>
              </w:rPr>
            </w:pPr>
            <w:r w:rsidRPr="007B4467">
              <w:rPr>
                <w:lang w:eastAsia="en-US"/>
              </w:rPr>
              <w:t>pc_nrBand</w:t>
            </w:r>
            <w:r w:rsidRPr="007B4467">
              <w:rPr>
                <w:lang w:eastAsia="zh-CN"/>
              </w:rPr>
              <w:t>257</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257</w:t>
            </w:r>
          </w:p>
        </w:tc>
      </w:tr>
      <w:tr w:rsidR="007F4004" w:rsidRPr="007B446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7B4467" w:rsidRDefault="007F4004" w:rsidP="00FB5600">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24250</w:t>
            </w:r>
            <w:r w:rsidRPr="007B4467">
              <w:rPr>
                <w:lang w:eastAsia="en-US"/>
              </w:rPr>
              <w:t>-</w:t>
            </w:r>
            <w:r w:rsidRPr="007B4467">
              <w:t>27500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7B4467" w:rsidRDefault="007F4004" w:rsidP="00FB5600">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7B4467" w:rsidRDefault="007F4004" w:rsidP="00FB5600">
            <w:pPr>
              <w:pStyle w:val="TAC"/>
              <w:rPr>
                <w:lang w:eastAsia="en-US"/>
              </w:rPr>
            </w:pPr>
            <w:r w:rsidRPr="007B4467">
              <w:rPr>
                <w:lang w:eastAsia="en-US"/>
              </w:rPr>
              <w:t>pc_nrBand</w:t>
            </w:r>
            <w:r w:rsidRPr="007B4467">
              <w:rPr>
                <w:lang w:eastAsia="zh-CN"/>
              </w:rPr>
              <w:t>258</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258</w:t>
            </w:r>
          </w:p>
        </w:tc>
      </w:tr>
      <w:tr w:rsidR="00800DFE" w:rsidRPr="007B446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7B4467" w:rsidRDefault="00800DFE" w:rsidP="00800DFE">
            <w:pPr>
              <w:pStyle w:val="TAC"/>
              <w:rPr>
                <w:lang w:eastAsia="en-US"/>
              </w:rPr>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7B4467" w:rsidRDefault="00800DFE" w:rsidP="00800DFE">
            <w:pPr>
              <w:pStyle w:val="TAL"/>
              <w:rPr>
                <w:lang w:eastAsia="en-US"/>
              </w:rPr>
            </w:pPr>
            <w:r w:rsidRPr="007B4467">
              <w:rPr>
                <w:lang w:eastAsia="zh-CN"/>
              </w:rPr>
              <w:t>NR Frequency band: 39500-43500 MHz</w:t>
            </w:r>
            <w:r w:rsidR="00D63728" w:rsidRPr="007B4467">
              <w:rPr>
                <w:lang w:eastAsia="zh-CN"/>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7B4467" w:rsidRDefault="00800DFE" w:rsidP="00800DFE">
            <w:pPr>
              <w:pStyle w:val="TAL"/>
              <w:rPr>
                <w:lang w:eastAsia="en-US"/>
              </w:rPr>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7B4467" w:rsidRDefault="00800DFE" w:rsidP="00800DFE">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7B4467" w:rsidRDefault="00800DFE" w:rsidP="00800DFE">
            <w:pPr>
              <w:pStyle w:val="TAC"/>
              <w:rPr>
                <w:lang w:eastAsia="en-US"/>
              </w:rPr>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7B4467" w:rsidRDefault="00800DFE" w:rsidP="00800DFE">
            <w:pPr>
              <w:pStyle w:val="TAL"/>
              <w:rPr>
                <w:lang w:eastAsia="en-US"/>
              </w:rPr>
            </w:pPr>
            <w:r w:rsidRPr="007B4467">
              <w:t xml:space="preserve">NR TDD FR2 Band </w:t>
            </w:r>
            <w:r w:rsidR="00D63728" w:rsidRPr="007B4467">
              <w:t>n</w:t>
            </w:r>
            <w:r w:rsidRPr="007B4467">
              <w:rPr>
                <w:lang w:eastAsia="zh-CN"/>
              </w:rPr>
              <w:t>259</w:t>
            </w:r>
          </w:p>
        </w:tc>
      </w:tr>
      <w:tr w:rsidR="007F4004" w:rsidRPr="007B446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7B4467" w:rsidRDefault="007F4004" w:rsidP="00FB5600">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37000</w:t>
            </w:r>
            <w:r w:rsidRPr="007B4467">
              <w:rPr>
                <w:lang w:eastAsia="en-US"/>
              </w:rPr>
              <w:t>–</w:t>
            </w:r>
            <w:r w:rsidRPr="007B4467">
              <w:t>40000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7B4467" w:rsidRDefault="007F4004" w:rsidP="00FB5600">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7B4467" w:rsidRDefault="007F4004" w:rsidP="00FB5600">
            <w:pPr>
              <w:pStyle w:val="TAC"/>
              <w:rPr>
                <w:lang w:eastAsia="en-US"/>
              </w:rPr>
            </w:pPr>
            <w:r w:rsidRPr="007B4467">
              <w:rPr>
                <w:lang w:eastAsia="en-US"/>
              </w:rPr>
              <w:t>pc_nrBand</w:t>
            </w:r>
            <w:r w:rsidRPr="007B4467">
              <w:rPr>
                <w:lang w:eastAsia="zh-CN"/>
              </w:rPr>
              <w:t>260</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260</w:t>
            </w:r>
          </w:p>
        </w:tc>
      </w:tr>
      <w:tr w:rsidR="007F4004" w:rsidRPr="007B446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7B4467" w:rsidRDefault="007F4004" w:rsidP="00FB5600">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27500</w:t>
            </w:r>
            <w:r w:rsidRPr="007B4467">
              <w:rPr>
                <w:lang w:eastAsia="en-US"/>
              </w:rPr>
              <w:t>–</w:t>
            </w:r>
            <w:r w:rsidRPr="007B4467">
              <w:rPr>
                <w:rFonts w:cs="Arial"/>
                <w:szCs w:val="18"/>
              </w:rPr>
              <w:t>28350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7B4467" w:rsidRDefault="007F4004" w:rsidP="00FB5600">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7B4467" w:rsidRDefault="007F4004" w:rsidP="00FB5600">
            <w:pPr>
              <w:pStyle w:val="TAC"/>
              <w:rPr>
                <w:lang w:eastAsia="en-US"/>
              </w:rPr>
            </w:pPr>
            <w:r w:rsidRPr="007B4467">
              <w:rPr>
                <w:lang w:eastAsia="en-US"/>
              </w:rPr>
              <w:t>pc_nrBand</w:t>
            </w:r>
            <w:r w:rsidRPr="007B4467">
              <w:rPr>
                <w:lang w:eastAsia="zh-CN"/>
              </w:rPr>
              <w:t>261</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261</w:t>
            </w:r>
          </w:p>
        </w:tc>
      </w:tr>
    </w:tbl>
    <w:p w14:paraId="66AA5CD7" w14:textId="77777777" w:rsidR="007F4004" w:rsidRPr="007B4467" w:rsidRDefault="007F4004" w:rsidP="007F4004"/>
    <w:p w14:paraId="30B8A06A" w14:textId="77777777" w:rsidR="007F4004" w:rsidRPr="007B4467" w:rsidRDefault="007F4004" w:rsidP="007F4004">
      <w:pPr>
        <w:pStyle w:val="TH"/>
      </w:pPr>
      <w:r w:rsidRPr="007B4467">
        <w:t>Table A.4.3.1-</w:t>
      </w:r>
      <w:r w:rsidRPr="007B4467">
        <w:rPr>
          <w:lang w:eastAsia="zh-CN"/>
        </w:rPr>
        <w:t>4</w:t>
      </w:r>
      <w:r w:rsidRPr="007B4467">
        <w:t xml:space="preserve">: NR </w:t>
      </w:r>
      <w:r w:rsidR="00745ABD" w:rsidRPr="007B4467">
        <w:rPr>
          <w:lang w:eastAsia="zh-CN"/>
        </w:rPr>
        <w:t xml:space="preserve">FR1 </w:t>
      </w:r>
      <w:r w:rsidRPr="007B4467">
        <w:rPr>
          <w:lang w:eastAsia="zh-CN"/>
        </w:rPr>
        <w:t xml:space="preserve">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7B4467" w14:paraId="516432A5"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5EEC319" w14:textId="77777777" w:rsidR="007F4004" w:rsidRPr="007B4467" w:rsidRDefault="007F4004" w:rsidP="00FB5600">
            <w:pPr>
              <w:pStyle w:val="TAH"/>
              <w:rPr>
                <w:lang w:eastAsia="en-US"/>
              </w:rPr>
            </w:pPr>
            <w:r w:rsidRPr="007B4467">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23BF5F97" w14:textId="77777777" w:rsidR="007F4004" w:rsidRPr="007B4467" w:rsidRDefault="007F4004" w:rsidP="00FB5600">
            <w:pPr>
              <w:pStyle w:val="TAH"/>
              <w:rPr>
                <w:lang w:eastAsia="en-US"/>
              </w:rPr>
            </w:pPr>
            <w:r w:rsidRPr="007B4467">
              <w:rPr>
                <w:lang w:eastAsia="zh-CN"/>
              </w:rPr>
              <w:t xml:space="preserve">NR </w:t>
            </w:r>
            <w:r w:rsidR="00D45C61" w:rsidRPr="007B4467">
              <w:rPr>
                <w:lang w:eastAsia="zh-CN"/>
              </w:rPr>
              <w:t xml:space="preserve">FR1 </w:t>
            </w:r>
            <w:r w:rsidRPr="007B4467">
              <w:rPr>
                <w:lang w:eastAsia="zh-CN"/>
              </w:rPr>
              <w:t>PC2</w:t>
            </w:r>
            <w:r w:rsidRPr="007B4467">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FC2DE98" w14:textId="77777777" w:rsidR="007F4004" w:rsidRPr="007B4467" w:rsidRDefault="007F4004" w:rsidP="00FB5600">
            <w:pPr>
              <w:pStyle w:val="TAH"/>
              <w:rPr>
                <w:lang w:eastAsia="zh-CN"/>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1E27D01" w14:textId="77777777" w:rsidR="007F4004" w:rsidRPr="007B4467" w:rsidRDefault="007F4004" w:rsidP="00FB5600">
            <w:pPr>
              <w:pStyle w:val="TAH"/>
              <w:rPr>
                <w:lang w:eastAsia="en-US"/>
              </w:rPr>
            </w:pPr>
            <w:r w:rsidRPr="007B4467">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18E27F16" w14:textId="77777777" w:rsidR="007F4004" w:rsidRPr="007B4467" w:rsidRDefault="007F4004" w:rsidP="00FB5600">
            <w:pPr>
              <w:pStyle w:val="TAH"/>
              <w:rPr>
                <w:lang w:eastAsia="en-US"/>
              </w:rPr>
            </w:pPr>
            <w:r w:rsidRPr="007B4467">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44321BE0" w14:textId="77777777" w:rsidR="007F4004" w:rsidRPr="007B4467" w:rsidRDefault="007F4004" w:rsidP="00FB5600">
            <w:pPr>
              <w:pStyle w:val="TAH"/>
              <w:rPr>
                <w:lang w:eastAsia="en-US"/>
              </w:rPr>
            </w:pPr>
            <w:r w:rsidRPr="007B4467">
              <w:rPr>
                <w:lang w:eastAsia="en-US"/>
              </w:rPr>
              <w:t>Comments</w:t>
            </w:r>
          </w:p>
        </w:tc>
      </w:tr>
      <w:tr w:rsidR="00800DFE" w:rsidRPr="007B4467" w14:paraId="1EFD8778"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tcPr>
          <w:p w14:paraId="0BF7CEB8" w14:textId="77777777" w:rsidR="00800DFE" w:rsidRPr="007B4467" w:rsidRDefault="00800DFE" w:rsidP="00BB3988">
            <w:pPr>
              <w:pStyle w:val="TAC"/>
              <w:rPr>
                <w:lang w:eastAsia="en-US"/>
              </w:rPr>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3CC2161A" w14:textId="2F0BBAAE" w:rsidR="00800DFE" w:rsidRPr="007B4467" w:rsidRDefault="00800DFE" w:rsidP="00B723AB">
            <w:pPr>
              <w:pStyle w:val="TAL"/>
              <w:rPr>
                <w:lang w:eastAsia="zh-CN"/>
              </w:rPr>
            </w:pPr>
            <w:r w:rsidRPr="007B4467">
              <w:t xml:space="preserve">NR Frequency band: </w:t>
            </w:r>
            <w:r w:rsidRPr="007B4467">
              <w:rPr>
                <w:rFonts w:eastAsia="PMingLiU"/>
              </w:rPr>
              <w:t>2300-2400 MHz</w:t>
            </w:r>
            <w:r w:rsidR="00D63728" w:rsidRPr="007B4467">
              <w:rPr>
                <w:rFonts w:eastAsia="PMingLiU"/>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7CD6B231" w14:textId="77777777" w:rsidR="00800DFE" w:rsidRPr="007B4467" w:rsidRDefault="00800DFE" w:rsidP="00BB3988">
            <w:pPr>
              <w:pStyle w:val="TAC"/>
              <w:rPr>
                <w:lang w:eastAsia="en-US"/>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37EFE55" w14:textId="77777777" w:rsidR="00800DFE" w:rsidRPr="007B4467" w:rsidRDefault="00800DFE" w:rsidP="00BB3988">
            <w:pPr>
              <w:pStyle w:val="TAC"/>
              <w:rPr>
                <w:lang w:eastAsia="en-US"/>
              </w:rPr>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49EFD886" w14:textId="77777777" w:rsidR="00800DFE" w:rsidRPr="007B4467" w:rsidRDefault="00800DFE" w:rsidP="00BB3988">
            <w:pPr>
              <w:pStyle w:val="TAC"/>
              <w:rPr>
                <w:lang w:eastAsia="en-US"/>
              </w:rPr>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115257C3" w14:textId="601556D5" w:rsidR="00800DFE" w:rsidRPr="007B4467" w:rsidRDefault="00800DFE" w:rsidP="00BB3988">
            <w:pPr>
              <w:pStyle w:val="TAC"/>
              <w:rPr>
                <w:lang w:eastAsia="en-US"/>
              </w:rPr>
            </w:pPr>
            <w:r w:rsidRPr="007B4467">
              <w:t xml:space="preserve">NR FR1 PC2 Band </w:t>
            </w:r>
            <w:r w:rsidR="00D63728" w:rsidRPr="007B4467">
              <w:t>n</w:t>
            </w:r>
            <w:r w:rsidRPr="007B4467">
              <w:rPr>
                <w:lang w:eastAsia="zh-CN"/>
              </w:rPr>
              <w:t>40</w:t>
            </w:r>
          </w:p>
        </w:tc>
      </w:tr>
      <w:tr w:rsidR="007F4004" w:rsidRPr="007B4467" w14:paraId="5FBE774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F42BFD6" w14:textId="77777777" w:rsidR="007F4004" w:rsidRPr="007B4467" w:rsidRDefault="007F4004" w:rsidP="00FB5600">
            <w:pPr>
              <w:pStyle w:val="TAC"/>
              <w:rPr>
                <w:lang w:eastAsia="en-US"/>
              </w:rPr>
            </w:pPr>
            <w:r w:rsidRPr="007B4467">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EC66C41" w14:textId="1EA93E73" w:rsidR="007F4004" w:rsidRPr="007B4467" w:rsidRDefault="007F4004" w:rsidP="00FB5600">
            <w:pPr>
              <w:pStyle w:val="TAL"/>
              <w:rPr>
                <w:lang w:eastAsia="en-US"/>
              </w:rPr>
            </w:pPr>
            <w:r w:rsidRPr="007B4467">
              <w:rPr>
                <w:lang w:eastAsia="en-US"/>
              </w:rPr>
              <w:t xml:space="preserve">NR Frequency band: </w:t>
            </w:r>
            <w:r w:rsidRPr="007B4467">
              <w:t>2496</w:t>
            </w:r>
            <w:r w:rsidRPr="007B4467">
              <w:rPr>
                <w:lang w:eastAsia="zh-CN"/>
              </w:rPr>
              <w:t>-</w:t>
            </w:r>
            <w:r w:rsidRPr="007B4467">
              <w:t>2690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33C8A9" w14:textId="77777777" w:rsidR="007F4004" w:rsidRPr="007B4467" w:rsidRDefault="007F4004" w:rsidP="00FB5600">
            <w:pPr>
              <w:pStyle w:val="TAL"/>
              <w:rPr>
                <w:lang w:eastAsia="zh-CN"/>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6A5ED70" w14:textId="77777777" w:rsidR="007F4004" w:rsidRPr="007B4467" w:rsidRDefault="007F4004" w:rsidP="00FB5600">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92A6B2" w14:textId="77777777" w:rsidR="007F4004" w:rsidRPr="007B4467" w:rsidRDefault="007F4004" w:rsidP="00FB5600">
            <w:pPr>
              <w:pStyle w:val="TAC"/>
              <w:rPr>
                <w:lang w:eastAsia="en-US"/>
              </w:rPr>
            </w:pPr>
            <w:r w:rsidRPr="007B4467">
              <w:rPr>
                <w:lang w:eastAsia="en-US"/>
              </w:rPr>
              <w:t>pc_nrBand</w:t>
            </w:r>
            <w:r w:rsidRPr="007B4467">
              <w:rPr>
                <w:lang w:eastAsia="zh-CN"/>
              </w:rPr>
              <w:t>41_PC2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0311DFAC" w14:textId="2DB12383"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41</w:t>
            </w:r>
          </w:p>
        </w:tc>
      </w:tr>
      <w:tr w:rsidR="007F4004" w:rsidRPr="007B4467" w14:paraId="6B678DE8"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8F244DF" w14:textId="77777777" w:rsidR="007F4004" w:rsidRPr="007B4467" w:rsidRDefault="007F4004" w:rsidP="00FB5600">
            <w:pPr>
              <w:pStyle w:val="TAC"/>
              <w:rPr>
                <w:lang w:eastAsia="en-US"/>
              </w:rPr>
            </w:pPr>
            <w:r w:rsidRPr="007B4467">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7148EF55" w14:textId="41F942A0" w:rsidR="007F4004" w:rsidRPr="007B4467" w:rsidRDefault="007F4004" w:rsidP="00FB5600">
            <w:pPr>
              <w:pStyle w:val="TAL"/>
              <w:rPr>
                <w:lang w:eastAsia="en-US"/>
              </w:rPr>
            </w:pPr>
            <w:r w:rsidRPr="007B4467">
              <w:rPr>
                <w:lang w:eastAsia="en-US"/>
              </w:rPr>
              <w:t xml:space="preserve">NR Frequency band: </w:t>
            </w:r>
            <w:r w:rsidRPr="007B4467">
              <w:t>3300</w:t>
            </w:r>
            <w:r w:rsidRPr="007B4467">
              <w:rPr>
                <w:lang w:eastAsia="en-US"/>
              </w:rPr>
              <w:t>-</w:t>
            </w:r>
            <w:r w:rsidRPr="007B4467">
              <w:rPr>
                <w:lang w:eastAsia="zh-CN"/>
              </w:rPr>
              <w:t>42</w:t>
            </w:r>
            <w:r w:rsidRPr="007B4467">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12854B"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F9059FF" w14:textId="77777777" w:rsidR="007F4004" w:rsidRPr="007B4467" w:rsidRDefault="007F4004" w:rsidP="00FB5600">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D97DFA" w14:textId="77777777" w:rsidR="007F4004" w:rsidRPr="007B4467" w:rsidRDefault="007F4004" w:rsidP="00FB5600">
            <w:pPr>
              <w:pStyle w:val="TAC"/>
              <w:rPr>
                <w:lang w:eastAsia="en-US"/>
              </w:rPr>
            </w:pPr>
            <w:r w:rsidRPr="007B4467">
              <w:rPr>
                <w:lang w:eastAsia="en-US"/>
              </w:rPr>
              <w:t>pc_nrBand</w:t>
            </w:r>
            <w:r w:rsidRPr="007B4467">
              <w:rPr>
                <w:lang w:eastAsia="zh-CN"/>
              </w:rPr>
              <w:t>77_PC2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5C2C0B5" w14:textId="7FAC3546"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77</w:t>
            </w:r>
          </w:p>
        </w:tc>
      </w:tr>
      <w:tr w:rsidR="007F4004" w:rsidRPr="007B4467" w14:paraId="2E0C9AF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EBBF949" w14:textId="77777777" w:rsidR="007F4004" w:rsidRPr="007B4467" w:rsidRDefault="007F4004" w:rsidP="00FB5600">
            <w:pPr>
              <w:pStyle w:val="TAC"/>
              <w:rPr>
                <w:lang w:eastAsia="en-US"/>
              </w:rPr>
            </w:pPr>
            <w:r w:rsidRPr="007B4467">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0C57570A" w14:textId="12AAD501"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rPr>
                <w:lang w:eastAsia="en-US"/>
              </w:rPr>
              <w:t>–</w:t>
            </w:r>
            <w:r w:rsidRPr="007B4467">
              <w:rPr>
                <w:lang w:eastAsia="zh-CN"/>
              </w:rPr>
              <w:t>38</w:t>
            </w:r>
            <w:r w:rsidRPr="007B4467">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B2D54E"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0ADCD6E" w14:textId="77777777" w:rsidR="007F4004" w:rsidRPr="007B4467" w:rsidRDefault="007F4004" w:rsidP="00FB5600">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AEC25D" w14:textId="77777777" w:rsidR="007F4004" w:rsidRPr="007B4467" w:rsidRDefault="007F4004" w:rsidP="00FB5600">
            <w:pPr>
              <w:pStyle w:val="TAC"/>
              <w:rPr>
                <w:lang w:eastAsia="en-US"/>
              </w:rPr>
            </w:pPr>
            <w:r w:rsidRPr="007B4467">
              <w:rPr>
                <w:lang w:eastAsia="en-US"/>
              </w:rPr>
              <w:t>pc_nrBand</w:t>
            </w:r>
            <w:r w:rsidRPr="007B4467">
              <w:rPr>
                <w:lang w:eastAsia="zh-CN"/>
              </w:rPr>
              <w:t>78_PC2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963359D" w14:textId="0C84B2B9"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78</w:t>
            </w:r>
          </w:p>
        </w:tc>
      </w:tr>
      <w:tr w:rsidR="007F4004" w:rsidRPr="007B4467" w14:paraId="5D4B6FD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26BF2" w14:textId="77777777" w:rsidR="007F4004" w:rsidRPr="007B4467" w:rsidRDefault="007F4004" w:rsidP="00FB5600">
            <w:pPr>
              <w:pStyle w:val="TAC"/>
              <w:rPr>
                <w:lang w:eastAsia="en-US"/>
              </w:rPr>
            </w:pPr>
            <w:r w:rsidRPr="007B4467">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613F7CF" w14:textId="1441183C" w:rsidR="007F4004" w:rsidRPr="007B4467" w:rsidRDefault="007F4004" w:rsidP="00FB5600">
            <w:pPr>
              <w:pStyle w:val="TAL"/>
              <w:rPr>
                <w:lang w:eastAsia="en-US"/>
              </w:rPr>
            </w:pPr>
            <w:r w:rsidRPr="007B4467">
              <w:rPr>
                <w:lang w:eastAsia="en-US"/>
              </w:rPr>
              <w:t xml:space="preserve">NR Frequency band: </w:t>
            </w:r>
            <w:r w:rsidRPr="007B4467">
              <w:rPr>
                <w:rFonts w:cs="Arial"/>
                <w:szCs w:val="18"/>
                <w:lang w:eastAsia="zh-CN"/>
              </w:rPr>
              <w:t>44</w:t>
            </w:r>
            <w:r w:rsidRPr="007B4467">
              <w:rPr>
                <w:rFonts w:cs="Arial"/>
                <w:szCs w:val="18"/>
              </w:rPr>
              <w:t>00</w:t>
            </w:r>
            <w:r w:rsidRPr="007B4467">
              <w:rPr>
                <w:lang w:eastAsia="en-US"/>
              </w:rPr>
              <w:t>–</w:t>
            </w:r>
            <w:r w:rsidRPr="007B4467">
              <w:rPr>
                <w:rFonts w:cs="Arial"/>
                <w:szCs w:val="18"/>
              </w:rPr>
              <w:t>50</w:t>
            </w:r>
            <w:r w:rsidRPr="007B4467">
              <w:rPr>
                <w:rFonts w:cs="Arial"/>
                <w:szCs w:val="18"/>
                <w:lang w:eastAsia="zh-CN"/>
              </w:rPr>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7169252"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F830A1" w14:textId="77777777" w:rsidR="007F4004" w:rsidRPr="007B4467" w:rsidRDefault="007F4004" w:rsidP="00FB5600">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76E45FD" w14:textId="77777777" w:rsidR="007F4004" w:rsidRPr="007B4467" w:rsidRDefault="007F4004" w:rsidP="00FB5600">
            <w:pPr>
              <w:pStyle w:val="TAC"/>
              <w:rPr>
                <w:lang w:eastAsia="en-US"/>
              </w:rPr>
            </w:pPr>
            <w:r w:rsidRPr="007B4467">
              <w:rPr>
                <w:lang w:eastAsia="en-US"/>
              </w:rPr>
              <w:t>pc_nrBand</w:t>
            </w:r>
            <w:r w:rsidRPr="007B4467">
              <w:rPr>
                <w:lang w:eastAsia="zh-CN"/>
              </w:rPr>
              <w:t>79_PC2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4C7FC8E9" w14:textId="59C91316"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79</w:t>
            </w:r>
          </w:p>
        </w:tc>
      </w:tr>
      <w:tr w:rsidR="00386DCA" w:rsidRPr="007B4467" w14:paraId="708D2A1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35A6E764" w14:textId="4CC90A29" w:rsidR="00386DCA" w:rsidRPr="007B4467" w:rsidRDefault="00386DCA" w:rsidP="00386DCA">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5F07AF55" w14:textId="77777777" w:rsidR="00386DCA" w:rsidRPr="007B4467" w:rsidRDefault="00386DCA" w:rsidP="00386DCA">
            <w:pPr>
              <w:pStyle w:val="TAL"/>
            </w:pPr>
            <w:r w:rsidRPr="007B4467">
              <w:rPr>
                <w:lang w:eastAsia="en-US"/>
              </w:rPr>
              <w:t xml:space="preserve">NR Frequency band: </w:t>
            </w:r>
            <w:r w:rsidRPr="007B4467">
              <w:rPr>
                <w:lang w:eastAsia="zh-CN"/>
              </w:rPr>
              <w:t>201</w:t>
            </w:r>
            <w:r w:rsidRPr="007B4467">
              <w:rPr>
                <w:rFonts w:cs="Arial"/>
                <w:szCs w:val="18"/>
              </w:rPr>
              <w:t>0</w:t>
            </w:r>
            <w:r w:rsidRPr="007B4467">
              <w:rPr>
                <w:lang w:eastAsia="en-US"/>
              </w:rPr>
              <w:t>–</w:t>
            </w:r>
            <w:r w:rsidRPr="007B4467">
              <w:rPr>
                <w:lang w:eastAsia="zh-CN"/>
              </w:rPr>
              <w:t>202</w:t>
            </w:r>
            <w:r w:rsidRPr="007B4467">
              <w:rPr>
                <w:rFonts w:cs="Arial"/>
                <w:szCs w:val="18"/>
              </w:rPr>
              <w:t>5</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44DE3F13" w14:textId="77777777" w:rsidR="00386DCA" w:rsidRPr="007B4467" w:rsidRDefault="00386DCA" w:rsidP="00386DCA">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2684A9" w14:textId="77777777" w:rsidR="00386DCA" w:rsidRPr="007B4467" w:rsidRDefault="00386DCA" w:rsidP="00386DCA">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9BC092E" w14:textId="77777777" w:rsidR="00386DCA" w:rsidRPr="007B4467" w:rsidRDefault="00386DCA" w:rsidP="00386DCA">
            <w:pPr>
              <w:pStyle w:val="TAC"/>
            </w:pPr>
            <w:r w:rsidRPr="007B4467">
              <w:rPr>
                <w:lang w:eastAsia="en-US"/>
              </w:rPr>
              <w:t>pc_nrBand</w:t>
            </w:r>
            <w:r w:rsidRPr="007B4467">
              <w:rPr>
                <w:lang w:eastAsia="zh-CN"/>
              </w:rPr>
              <w:t>34_PC2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DB915FB" w14:textId="22AF1158" w:rsidR="00386DCA" w:rsidRPr="007B4467" w:rsidRDefault="00386DCA" w:rsidP="00386DCA">
            <w:pPr>
              <w:pStyle w:val="TAL"/>
              <w:rPr>
                <w:lang w:eastAsia="zh-CN"/>
              </w:rPr>
            </w:pPr>
            <w:r w:rsidRPr="007B4467">
              <w:rPr>
                <w:lang w:eastAsia="en-US"/>
              </w:rPr>
              <w:t xml:space="preserve">NR </w:t>
            </w:r>
            <w:r w:rsidRPr="007B4467">
              <w:t xml:space="preserve">FR1 PC2 </w:t>
            </w:r>
            <w:r w:rsidRPr="007B4467">
              <w:rPr>
                <w:lang w:eastAsia="en-US"/>
              </w:rPr>
              <w:t xml:space="preserve">Band </w:t>
            </w:r>
            <w:r w:rsidR="002D5A42" w:rsidRPr="007B4467">
              <w:rPr>
                <w:lang w:eastAsia="en-US"/>
              </w:rPr>
              <w:t>n</w:t>
            </w:r>
            <w:r w:rsidRPr="007B4467">
              <w:rPr>
                <w:lang w:eastAsia="zh-CN"/>
              </w:rPr>
              <w:t>34</w:t>
            </w:r>
          </w:p>
        </w:tc>
      </w:tr>
      <w:tr w:rsidR="00386DCA" w:rsidRPr="007B4467" w14:paraId="0D7DC8E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D62BD1D" w14:textId="53F8A8C7" w:rsidR="00386DCA" w:rsidRPr="007B4467" w:rsidRDefault="00386DCA" w:rsidP="00386DCA">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FFDD048" w14:textId="77777777" w:rsidR="00386DCA" w:rsidRPr="007B4467" w:rsidRDefault="00386DCA" w:rsidP="00386DCA">
            <w:pPr>
              <w:pStyle w:val="TAL"/>
            </w:pPr>
            <w:r w:rsidRPr="007B4467">
              <w:rPr>
                <w:lang w:eastAsia="en-US"/>
              </w:rPr>
              <w:t xml:space="preserve">NR Frequency band: </w:t>
            </w:r>
            <w:r w:rsidRPr="007B4467">
              <w:rPr>
                <w:lang w:eastAsia="zh-CN"/>
              </w:rPr>
              <w:t>1880</w:t>
            </w:r>
            <w:r w:rsidRPr="007B4467">
              <w:rPr>
                <w:lang w:eastAsia="en-US"/>
              </w:rPr>
              <w:t>–</w:t>
            </w:r>
            <w:r w:rsidRPr="007B4467">
              <w:rPr>
                <w:lang w:eastAsia="zh-CN"/>
              </w:rPr>
              <w:t>1920</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72C56AF" w14:textId="77777777" w:rsidR="00386DCA" w:rsidRPr="007B4467" w:rsidRDefault="00386DCA" w:rsidP="00386DCA">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B067394" w14:textId="77777777" w:rsidR="00386DCA" w:rsidRPr="007B4467" w:rsidRDefault="00386DCA" w:rsidP="00386DCA">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18CE648" w14:textId="77777777" w:rsidR="00386DCA" w:rsidRPr="007B4467" w:rsidRDefault="00386DCA" w:rsidP="00386DCA">
            <w:pPr>
              <w:pStyle w:val="TAC"/>
            </w:pPr>
            <w:r w:rsidRPr="007B4467">
              <w:rPr>
                <w:lang w:eastAsia="en-US"/>
              </w:rPr>
              <w:t>pc_nrBand</w:t>
            </w:r>
            <w:r w:rsidRPr="007B4467">
              <w:rPr>
                <w:lang w:eastAsia="zh-CN"/>
              </w:rPr>
              <w:t>39_PC2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556B3930" w14:textId="4BD293B1" w:rsidR="00386DCA" w:rsidRPr="007B4467" w:rsidRDefault="00386DCA" w:rsidP="00386DCA">
            <w:pPr>
              <w:pStyle w:val="TAL"/>
              <w:rPr>
                <w:lang w:eastAsia="zh-CN"/>
              </w:rPr>
            </w:pPr>
            <w:r w:rsidRPr="007B4467">
              <w:rPr>
                <w:lang w:eastAsia="en-US"/>
              </w:rPr>
              <w:t xml:space="preserve">NR </w:t>
            </w:r>
            <w:r w:rsidRPr="007B4467">
              <w:t xml:space="preserve">FR1 PC2 </w:t>
            </w:r>
            <w:r w:rsidRPr="007B4467">
              <w:rPr>
                <w:lang w:eastAsia="en-US"/>
              </w:rPr>
              <w:t xml:space="preserve">Band </w:t>
            </w:r>
            <w:r w:rsidR="002D5A42" w:rsidRPr="007B4467">
              <w:rPr>
                <w:lang w:eastAsia="en-US"/>
              </w:rPr>
              <w:t>n</w:t>
            </w:r>
            <w:r w:rsidRPr="007B4467">
              <w:rPr>
                <w:lang w:eastAsia="zh-CN"/>
              </w:rPr>
              <w:t>39</w:t>
            </w:r>
          </w:p>
        </w:tc>
      </w:tr>
      <w:tr w:rsidR="00B245BD" w:rsidRPr="007B4467" w14:paraId="29537951"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1747A87" w14:textId="77777777" w:rsidR="00B245BD" w:rsidRPr="007B4467" w:rsidRDefault="00B245BD" w:rsidP="00452594">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8D3DF9" w14:textId="77777777" w:rsidR="00B245BD" w:rsidRPr="007B4467" w:rsidRDefault="00B245BD" w:rsidP="00452594">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18F4463" w14:textId="77777777" w:rsidR="00B245BD" w:rsidRPr="007B4467" w:rsidRDefault="00B245BD"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03F5604" w14:textId="77777777" w:rsidR="00B245BD" w:rsidRPr="007B4467" w:rsidRDefault="00B245BD" w:rsidP="00452594">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8D3BF4D" w14:textId="77777777" w:rsidR="00B245BD" w:rsidRPr="007B4467" w:rsidRDefault="00B245BD" w:rsidP="00452594">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4E5EE3BC" w14:textId="77777777" w:rsidR="00B245BD" w:rsidRPr="007B4467" w:rsidRDefault="00B245BD" w:rsidP="00452594">
            <w:pPr>
              <w:pStyle w:val="TAL"/>
            </w:pPr>
            <w:r w:rsidRPr="007B4467">
              <w:t>NR FR1 PC2 Band n</w:t>
            </w:r>
            <w:r w:rsidRPr="007B4467">
              <w:rPr>
                <w:lang w:eastAsia="zh-CN"/>
              </w:rPr>
              <w:t>1</w:t>
            </w:r>
          </w:p>
        </w:tc>
      </w:tr>
      <w:tr w:rsidR="00B245BD" w:rsidRPr="007B4467" w14:paraId="1C92637E"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0261DFFD" w14:textId="77777777" w:rsidR="00B245BD" w:rsidRPr="007B4467" w:rsidRDefault="00B245BD" w:rsidP="00452594">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FDA8BED" w14:textId="77777777" w:rsidR="00B245BD" w:rsidRPr="007B4467" w:rsidRDefault="00B245BD" w:rsidP="00452594">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E370AF1" w14:textId="77777777" w:rsidR="00B245BD" w:rsidRPr="007B4467" w:rsidRDefault="00B245BD"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ABBC75" w14:textId="77777777" w:rsidR="00B245BD" w:rsidRPr="007B4467" w:rsidRDefault="00B245BD" w:rsidP="00452594">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769A68C" w14:textId="77777777" w:rsidR="00B245BD" w:rsidRPr="007B4467" w:rsidRDefault="00B245BD" w:rsidP="00452594">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2B274518" w14:textId="77777777" w:rsidR="00B245BD" w:rsidRPr="007B4467" w:rsidRDefault="00B245BD" w:rsidP="00452594">
            <w:pPr>
              <w:pStyle w:val="TAL"/>
            </w:pPr>
            <w:r w:rsidRPr="007B4467">
              <w:t>NR FR1 PC2 Band n</w:t>
            </w:r>
            <w:r w:rsidRPr="007B4467">
              <w:rPr>
                <w:lang w:eastAsia="zh-CN"/>
              </w:rPr>
              <w:t>3</w:t>
            </w:r>
          </w:p>
        </w:tc>
      </w:tr>
      <w:tr w:rsidR="00414B19" w:rsidRPr="007B4467" w14:paraId="4209EEE5"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4A1A5196" w14:textId="77777777" w:rsidR="005A5AE8" w:rsidRPr="007B4467" w:rsidRDefault="005A5AE8" w:rsidP="000D631A">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EB8C36D" w14:textId="77777777" w:rsidR="005A5AE8" w:rsidRPr="007B4467" w:rsidRDefault="005A5AE8" w:rsidP="000D631A">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2E27EE" w14:textId="77777777" w:rsidR="005A5AE8" w:rsidRPr="007B4467" w:rsidRDefault="005A5AE8" w:rsidP="000D631A">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2BEAEB4" w14:textId="77777777" w:rsidR="005A5AE8" w:rsidRPr="007B4467" w:rsidRDefault="005A5AE8" w:rsidP="000D631A">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840EFAF" w14:textId="77777777" w:rsidR="005A5AE8" w:rsidRPr="007B4467" w:rsidRDefault="005A5AE8" w:rsidP="000D631A">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3E37BA35" w14:textId="77777777" w:rsidR="005A5AE8" w:rsidRPr="007B4467" w:rsidRDefault="005A5AE8" w:rsidP="000D631A">
            <w:pPr>
              <w:pStyle w:val="TAL"/>
            </w:pPr>
            <w:r w:rsidRPr="007B4467">
              <w:t>NR FR1 PC2 Band n8</w:t>
            </w:r>
          </w:p>
        </w:tc>
      </w:tr>
      <w:tr w:rsidR="00285C14" w:rsidRPr="007B4467" w14:paraId="7345E03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B688813" w14:textId="0EF7F01F" w:rsidR="00285C14" w:rsidRPr="007B4467" w:rsidRDefault="00285C14" w:rsidP="00285C14">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1438F5A8" w14:textId="58C38477" w:rsidR="00285C14" w:rsidRPr="007B4467" w:rsidRDefault="00285C14" w:rsidP="00285C14">
            <w:pPr>
              <w:pStyle w:val="TAL"/>
            </w:pPr>
            <w:r w:rsidRPr="007B4467">
              <w:t xml:space="preserve">NR Frequency band: </w:t>
            </w:r>
            <w:r w:rsidRPr="007B4467">
              <w:rPr>
                <w:rFonts w:eastAsia="SimSun"/>
                <w:lang w:eastAsia="zh-CN"/>
              </w:rPr>
              <w:t>7</w:t>
            </w:r>
            <w:r w:rsidRPr="007B4467">
              <w:t>88-</w:t>
            </w:r>
            <w:r w:rsidRPr="007B4467">
              <w:rPr>
                <w:rFonts w:eastAsia="SimSun"/>
                <w:lang w:eastAsia="zh-CN"/>
              </w:rPr>
              <w:t>7</w:t>
            </w:r>
            <w:r w:rsidRPr="007B4467">
              <w:t>9</w:t>
            </w:r>
            <w:r w:rsidRPr="007B4467">
              <w:rPr>
                <w:rFonts w:eastAsia="SimSun"/>
                <w:lang w:eastAsia="zh-CN"/>
              </w:rPr>
              <w:t>8</w:t>
            </w:r>
            <w:r w:rsidRPr="007B4467">
              <w:t xml:space="preserve"> MHz (UL), </w:t>
            </w:r>
            <w:r w:rsidRPr="007B4467">
              <w:rPr>
                <w:rFonts w:eastAsia="SimSun"/>
                <w:lang w:eastAsia="zh-CN"/>
              </w:rPr>
              <w:t>758</w:t>
            </w:r>
            <w:r w:rsidRPr="007B4467">
              <w:t>-</w:t>
            </w:r>
            <w:r w:rsidRPr="007B4467">
              <w:rPr>
                <w:rFonts w:eastAsia="SimSun"/>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6834DCB6" w14:textId="5FBDB3B4" w:rsidR="00285C14" w:rsidRPr="007B4467" w:rsidRDefault="00285C14" w:rsidP="00285C1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F04122D" w14:textId="0BA3DE81" w:rsidR="00285C14" w:rsidRPr="007B4467" w:rsidRDefault="00285C14" w:rsidP="00285C1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A3A1CF0" w14:textId="289BB3BC" w:rsidR="00285C14" w:rsidRPr="007B4467" w:rsidRDefault="00285C14" w:rsidP="00285C14">
            <w:pPr>
              <w:pStyle w:val="TAC"/>
            </w:pPr>
            <w:r w:rsidRPr="007B4467">
              <w:t>pc_nrBand</w:t>
            </w:r>
            <w:r w:rsidRPr="007B4467">
              <w:rPr>
                <w:rFonts w:eastAsia="SimSun"/>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2752629" w14:textId="784B07F6" w:rsidR="00285C14" w:rsidRPr="007B4467" w:rsidRDefault="00285C14" w:rsidP="00285C14">
            <w:pPr>
              <w:pStyle w:val="TAL"/>
            </w:pPr>
            <w:r w:rsidRPr="007B4467">
              <w:t>NR FR1 PC2 Band n</w:t>
            </w:r>
            <w:r w:rsidRPr="007B4467">
              <w:rPr>
                <w:rFonts w:eastAsia="SimSun"/>
                <w:lang w:eastAsia="zh-CN"/>
              </w:rPr>
              <w:t>14</w:t>
            </w:r>
          </w:p>
        </w:tc>
      </w:tr>
      <w:tr w:rsidR="000225AD" w:rsidRPr="007B4467" w14:paraId="71722259" w14:textId="77777777" w:rsidTr="000225AD">
        <w:trPr>
          <w:cantSplit/>
          <w:jc w:val="center"/>
        </w:trPr>
        <w:tc>
          <w:tcPr>
            <w:tcW w:w="484" w:type="dxa"/>
            <w:tcBorders>
              <w:top w:val="single" w:sz="4" w:space="0" w:color="auto"/>
              <w:left w:val="single" w:sz="4" w:space="0" w:color="auto"/>
              <w:bottom w:val="single" w:sz="4" w:space="0" w:color="auto"/>
              <w:right w:val="single" w:sz="4" w:space="0" w:color="auto"/>
            </w:tcBorders>
          </w:tcPr>
          <w:p w14:paraId="61C3AC99" w14:textId="23CDE8A7" w:rsidR="000225AD" w:rsidRPr="007B4467" w:rsidRDefault="000225AD" w:rsidP="00E04F03">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2AC14D17" w14:textId="77777777" w:rsidR="000225AD" w:rsidRPr="007B4467" w:rsidRDefault="000225AD" w:rsidP="00E04F03">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54B72739" w14:textId="77777777" w:rsidR="000225AD" w:rsidRPr="007B4467" w:rsidRDefault="000225AD" w:rsidP="00E04F03">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1689492" w14:textId="77777777" w:rsidR="000225AD" w:rsidRPr="007B4467" w:rsidRDefault="000225AD" w:rsidP="00E04F03">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41856DD" w14:textId="77777777" w:rsidR="000225AD" w:rsidRPr="007B4467" w:rsidRDefault="000225AD" w:rsidP="00E04F03">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64C95478" w14:textId="77777777" w:rsidR="000225AD" w:rsidRPr="007B4467" w:rsidRDefault="000225AD" w:rsidP="00E04F03">
            <w:pPr>
              <w:pStyle w:val="TAL"/>
            </w:pPr>
            <w:r w:rsidRPr="007B4467">
              <w:t>NR FR1 PC2 Band n7</w:t>
            </w:r>
          </w:p>
        </w:tc>
      </w:tr>
      <w:tr w:rsidR="00054C49" w:rsidRPr="007B4467" w14:paraId="453E3B7F" w14:textId="77777777" w:rsidTr="00054C49">
        <w:trPr>
          <w:cantSplit/>
          <w:jc w:val="center"/>
        </w:trPr>
        <w:tc>
          <w:tcPr>
            <w:tcW w:w="484" w:type="dxa"/>
            <w:tcBorders>
              <w:top w:val="single" w:sz="4" w:space="0" w:color="auto"/>
              <w:left w:val="single" w:sz="4" w:space="0" w:color="auto"/>
              <w:bottom w:val="single" w:sz="4" w:space="0" w:color="auto"/>
              <w:right w:val="single" w:sz="4" w:space="0" w:color="auto"/>
            </w:tcBorders>
          </w:tcPr>
          <w:p w14:paraId="12011188" w14:textId="2C2EC093" w:rsidR="00054C49" w:rsidRPr="007B4467" w:rsidRDefault="00054C49" w:rsidP="00E04F03">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E0A573C" w14:textId="77777777" w:rsidR="00054C49" w:rsidRPr="007B4467" w:rsidRDefault="00054C49" w:rsidP="00E04F03">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7DC187E9" w14:textId="77777777" w:rsidR="00054C49" w:rsidRPr="007B4467" w:rsidRDefault="00054C49" w:rsidP="00E04F03">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4880429" w14:textId="77777777" w:rsidR="00054C49" w:rsidRPr="007B4467" w:rsidRDefault="00054C49" w:rsidP="00E04F03">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71145EF3" w14:textId="77777777" w:rsidR="00054C49" w:rsidRPr="007B4467" w:rsidRDefault="00054C49" w:rsidP="00E04F03">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358B8A1D" w14:textId="77777777" w:rsidR="00054C49" w:rsidRPr="007B4467" w:rsidRDefault="00054C49" w:rsidP="00E04F03">
            <w:pPr>
              <w:pStyle w:val="TAL"/>
            </w:pPr>
            <w:r w:rsidRPr="007B4467">
              <w:t>NR FR1 PC2 Band n98</w:t>
            </w:r>
          </w:p>
        </w:tc>
      </w:tr>
    </w:tbl>
    <w:p w14:paraId="320EFCE6" w14:textId="77777777" w:rsidR="00745ABD" w:rsidRPr="007B4467" w:rsidRDefault="00745ABD" w:rsidP="00745ABD">
      <w:pPr>
        <w:rPr>
          <w:lang w:eastAsia="zh-CN"/>
        </w:rPr>
      </w:pPr>
    </w:p>
    <w:p w14:paraId="0408E351" w14:textId="77777777" w:rsidR="00745ABD" w:rsidRPr="007B4467" w:rsidRDefault="00745ABD" w:rsidP="00745ABD">
      <w:pPr>
        <w:pStyle w:val="TH"/>
        <w:rPr>
          <w:lang w:eastAsia="zh-CN"/>
        </w:rPr>
      </w:pPr>
      <w:r w:rsidRPr="007B4467">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7B4467" w:rsidRDefault="00745ABD" w:rsidP="00D748A5">
            <w:pPr>
              <w:pStyle w:val="TAH"/>
            </w:pPr>
            <w:r w:rsidRPr="007B4467">
              <w:rPr>
                <w:lang w:eastAsia="zh-CN"/>
              </w:rPr>
              <w:t xml:space="preserve">NR </w:t>
            </w:r>
            <w:r w:rsidR="00D45C61" w:rsidRPr="007B4467">
              <w:rPr>
                <w:lang w:eastAsia="zh-CN"/>
              </w:rPr>
              <w:t xml:space="preserve">FR2 </w:t>
            </w:r>
            <w:r w:rsidRPr="007B4467">
              <w:rPr>
                <w:lang w:eastAsia="zh-CN"/>
              </w:rPr>
              <w:t>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7B4467" w:rsidRDefault="00745ABD" w:rsidP="00D748A5">
            <w:pPr>
              <w:pStyle w:val="TAH"/>
            </w:pPr>
            <w:r w:rsidRPr="007B4467">
              <w:t>Comments</w:t>
            </w:r>
          </w:p>
        </w:tc>
      </w:tr>
      <w:tr w:rsidR="00745ABD" w:rsidRPr="007B446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7B4467" w:rsidRDefault="00745ABD" w:rsidP="00D748A5">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257</w:t>
            </w:r>
          </w:p>
        </w:tc>
      </w:tr>
      <w:tr w:rsidR="00745ABD" w:rsidRPr="007B446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7B4467" w:rsidRDefault="00745ABD" w:rsidP="00D748A5">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258</w:t>
            </w:r>
          </w:p>
        </w:tc>
      </w:tr>
      <w:tr w:rsidR="00745ABD" w:rsidRPr="007B446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7B4467" w:rsidRDefault="00745ABD" w:rsidP="00D748A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7B4467" w:rsidRDefault="00745ABD" w:rsidP="00D748A5">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261</w:t>
            </w:r>
          </w:p>
        </w:tc>
      </w:tr>
    </w:tbl>
    <w:p w14:paraId="0CF1E26E" w14:textId="77777777" w:rsidR="00745ABD" w:rsidRPr="007B4467" w:rsidRDefault="00745ABD" w:rsidP="00745ABD">
      <w:pPr>
        <w:rPr>
          <w:lang w:eastAsia="zh-CN"/>
        </w:rPr>
      </w:pPr>
    </w:p>
    <w:p w14:paraId="368848D7" w14:textId="77777777" w:rsidR="00745ABD" w:rsidRPr="007B4467" w:rsidRDefault="00745ABD" w:rsidP="00745ABD">
      <w:pPr>
        <w:pStyle w:val="TH"/>
        <w:rPr>
          <w:lang w:eastAsia="zh-CN"/>
        </w:rPr>
      </w:pPr>
      <w:r w:rsidRPr="007B4467">
        <w:lastRenderedPageBreak/>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7B4467" w:rsidRDefault="00745ABD" w:rsidP="00D748A5">
            <w:pPr>
              <w:pStyle w:val="TAH"/>
            </w:pPr>
            <w:r w:rsidRPr="007B4467">
              <w:rPr>
                <w:lang w:eastAsia="zh-CN"/>
              </w:rPr>
              <w:t xml:space="preserve">NR </w:t>
            </w:r>
            <w:r w:rsidR="00D45C61" w:rsidRPr="007B4467">
              <w:rPr>
                <w:lang w:eastAsia="zh-CN"/>
              </w:rPr>
              <w:t>FR1 PC1</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7B4467" w:rsidRDefault="00745ABD" w:rsidP="00D748A5">
            <w:pPr>
              <w:pStyle w:val="TAH"/>
            </w:pPr>
            <w:r w:rsidRPr="007B4467">
              <w:t>Comments</w:t>
            </w:r>
          </w:p>
        </w:tc>
      </w:tr>
      <w:tr w:rsidR="00745ABD" w:rsidRPr="007B446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7B4467" w:rsidRDefault="00745ABD" w:rsidP="00D748A5">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w:t>
            </w:r>
            <w:r w:rsidR="00D63728" w:rsidRPr="007B4467">
              <w:rPr>
                <w:rFonts w:cs="Arial"/>
              </w:rPr>
              <w:t xml:space="preserve">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w:t>
            </w:r>
            <w:r w:rsidR="00D63728" w:rsidRPr="007B4467">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7B4467" w:rsidRDefault="00745ABD" w:rsidP="00D748A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7B4467" w:rsidRDefault="00745ABD" w:rsidP="00D748A5">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7B4467" w:rsidRDefault="00745ABD" w:rsidP="00D748A5">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7B4467" w:rsidRDefault="00745ABD" w:rsidP="00D748A5">
            <w:pPr>
              <w:pStyle w:val="TAL"/>
            </w:pPr>
            <w:r w:rsidRPr="007B4467">
              <w:t xml:space="preserve">NR </w:t>
            </w:r>
            <w:r w:rsidR="00800DFE" w:rsidRPr="007B4467">
              <w:t xml:space="preserve">FR1 PC1 </w:t>
            </w:r>
            <w:r w:rsidRPr="007B4467">
              <w:t xml:space="preserve">Band </w:t>
            </w:r>
            <w:r w:rsidR="00D63728" w:rsidRPr="007B4467">
              <w:t>n</w:t>
            </w:r>
            <w:r w:rsidRPr="007B4467">
              <w:rPr>
                <w:lang w:eastAsia="zh-CN"/>
              </w:rPr>
              <w:t>14</w:t>
            </w:r>
          </w:p>
        </w:tc>
      </w:tr>
      <w:tr w:rsidR="001F423C" w:rsidRPr="007B4467"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7B4467" w:rsidRDefault="001F423C"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7B4467" w:rsidRDefault="001F423C" w:rsidP="00452594">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7B4467" w:rsidRDefault="001F423C"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7B4467" w:rsidRDefault="001F423C" w:rsidP="00452594">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7B4467" w:rsidRDefault="001F423C" w:rsidP="00452594">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7B4467" w:rsidRDefault="001F423C" w:rsidP="00452594">
            <w:pPr>
              <w:pStyle w:val="TAL"/>
            </w:pPr>
            <w:r w:rsidRPr="007B4467">
              <w:t>NR FR1 PC1 Band n100</w:t>
            </w:r>
          </w:p>
        </w:tc>
      </w:tr>
      <w:tr w:rsidR="001F423C" w:rsidRPr="007B4467"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7B4467" w:rsidRDefault="001F423C" w:rsidP="00452594">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7B4467" w:rsidRDefault="001F423C" w:rsidP="00452594">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7B4467" w:rsidRDefault="001F423C"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7B4467" w:rsidRDefault="001F423C" w:rsidP="00452594">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7B4467" w:rsidRDefault="001F423C" w:rsidP="00452594">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7B4467" w:rsidRDefault="001F423C" w:rsidP="00452594">
            <w:pPr>
              <w:pStyle w:val="TAL"/>
            </w:pPr>
            <w:r w:rsidRPr="007B4467">
              <w:t>NR FR1 PC1 Band n101</w:t>
            </w:r>
          </w:p>
        </w:tc>
      </w:tr>
      <w:tr w:rsidR="00DE35FF" w:rsidRPr="007B4467" w14:paraId="05972EFA"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362AA601" w14:textId="798DDDE1" w:rsidR="00DE35FF" w:rsidRPr="007B4467" w:rsidRDefault="00DE35FF" w:rsidP="00DE35FF">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1D2F3B8C" w14:textId="528607E8" w:rsidR="00DE35FF" w:rsidRPr="007B4467" w:rsidRDefault="00DE35FF" w:rsidP="00DE35FF">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380C3E3B" w14:textId="7AEA4331" w:rsidR="00DE35FF" w:rsidRPr="007B4467" w:rsidRDefault="00DE35FF" w:rsidP="00DE35FF">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8BC2524" w14:textId="0820AEEF" w:rsidR="00DE35FF" w:rsidRPr="007B4467" w:rsidRDefault="00DE35FF" w:rsidP="00DE35FF">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4E9A965" w14:textId="68E3AB50" w:rsidR="00DE35FF" w:rsidRPr="007B4467" w:rsidRDefault="00DE35FF" w:rsidP="00DE35FF">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4314874B" w14:textId="01300784" w:rsidR="00DE35FF" w:rsidRPr="007B4467" w:rsidRDefault="00DE35FF" w:rsidP="00DE35FF">
            <w:pPr>
              <w:pStyle w:val="TAL"/>
            </w:pPr>
            <w:r w:rsidRPr="007B4467">
              <w:t>NR FR1 PC1 Band n7</w:t>
            </w:r>
          </w:p>
        </w:tc>
      </w:tr>
      <w:tr w:rsidR="00DE7549" w:rsidRPr="007B4467" w14:paraId="4BFC0157"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4070343" w14:textId="49A844C7" w:rsidR="00DE7549" w:rsidRPr="007B4467" w:rsidRDefault="00DE7549" w:rsidP="00DE35FF">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7C1519F9" w14:textId="1DA31320" w:rsidR="00DE7549" w:rsidRPr="007B4467" w:rsidRDefault="00DE7549" w:rsidP="00DE35FF">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5092503B" w14:textId="77777777" w:rsidR="00DE7549" w:rsidRPr="007B4467" w:rsidRDefault="00DE7549" w:rsidP="00DE35FF">
            <w:pPr>
              <w:pStyle w:val="TAL"/>
            </w:pPr>
          </w:p>
        </w:tc>
        <w:tc>
          <w:tcPr>
            <w:tcW w:w="851" w:type="dxa"/>
            <w:tcBorders>
              <w:top w:val="single" w:sz="4" w:space="0" w:color="auto"/>
              <w:left w:val="single" w:sz="4" w:space="0" w:color="auto"/>
              <w:bottom w:val="single" w:sz="4" w:space="0" w:color="auto"/>
              <w:right w:val="single" w:sz="4" w:space="0" w:color="auto"/>
            </w:tcBorders>
          </w:tcPr>
          <w:p w14:paraId="181CBB22" w14:textId="77777777" w:rsidR="00DE7549" w:rsidRPr="007B4467" w:rsidRDefault="00DE7549" w:rsidP="00DE35FF">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143B6B5" w14:textId="77777777" w:rsidR="00DE7549" w:rsidRPr="007B4467" w:rsidRDefault="00DE7549" w:rsidP="00DE35FF">
            <w:pPr>
              <w:pStyle w:val="TAC"/>
            </w:pPr>
          </w:p>
        </w:tc>
        <w:tc>
          <w:tcPr>
            <w:tcW w:w="1189" w:type="dxa"/>
            <w:tcBorders>
              <w:top w:val="single" w:sz="4" w:space="0" w:color="auto"/>
              <w:left w:val="single" w:sz="4" w:space="0" w:color="auto"/>
              <w:bottom w:val="single" w:sz="4" w:space="0" w:color="auto"/>
              <w:right w:val="single" w:sz="4" w:space="0" w:color="auto"/>
            </w:tcBorders>
          </w:tcPr>
          <w:p w14:paraId="3DC50FCD" w14:textId="77777777" w:rsidR="00DE7549" w:rsidRPr="007B4467" w:rsidRDefault="00DE7549" w:rsidP="00DE35FF">
            <w:pPr>
              <w:pStyle w:val="TAL"/>
            </w:pPr>
          </w:p>
        </w:tc>
      </w:tr>
      <w:tr w:rsidR="00DE35FF" w:rsidRPr="007B4467" w14:paraId="16D4F85E"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5822B1D" w14:textId="2A9CF233" w:rsidR="00DE35FF" w:rsidRPr="007B4467" w:rsidRDefault="00DE35FF" w:rsidP="00DE35FF">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4DBCE801" w14:textId="62045E8D" w:rsidR="00DE35FF" w:rsidRPr="007B4467" w:rsidRDefault="00DE35FF" w:rsidP="00DE35FF">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631D3A7D" w14:textId="5CAC2C43" w:rsidR="00DE35FF" w:rsidRPr="007B4467" w:rsidRDefault="00DE35FF" w:rsidP="00DE35FF">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359BC3A" w14:textId="542AF130" w:rsidR="00DE35FF" w:rsidRPr="007B4467" w:rsidRDefault="00DE35FF" w:rsidP="00DE35FF">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496EFB6" w14:textId="0E739907" w:rsidR="00DE35FF" w:rsidRPr="007B4467" w:rsidRDefault="00DE35FF" w:rsidP="00DE35FF">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3D76EFA9" w14:textId="03C26C2D" w:rsidR="00DE35FF" w:rsidRPr="007B4467" w:rsidRDefault="00DE35FF" w:rsidP="00DE35FF">
            <w:pPr>
              <w:pStyle w:val="TAL"/>
            </w:pPr>
            <w:r w:rsidRPr="007B4467">
              <w:t>NR FR1 PC1 Band n78</w:t>
            </w:r>
          </w:p>
        </w:tc>
      </w:tr>
      <w:tr w:rsidR="00551F65" w:rsidRPr="007B4467" w14:paraId="63DDA75A" w14:textId="77777777" w:rsidTr="00251C73">
        <w:trPr>
          <w:cantSplit/>
          <w:jc w:val="center"/>
        </w:trPr>
        <w:tc>
          <w:tcPr>
            <w:tcW w:w="482" w:type="dxa"/>
            <w:tcBorders>
              <w:top w:val="single" w:sz="4" w:space="0" w:color="auto"/>
              <w:left w:val="single" w:sz="4" w:space="0" w:color="auto"/>
              <w:bottom w:val="single" w:sz="4" w:space="0" w:color="auto"/>
              <w:right w:val="single" w:sz="4" w:space="0" w:color="auto"/>
            </w:tcBorders>
          </w:tcPr>
          <w:p w14:paraId="665210CD" w14:textId="2F13DDDF" w:rsidR="00251C73" w:rsidRPr="007B4467" w:rsidRDefault="00251C73" w:rsidP="007B6927">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755B6BC0" w14:textId="77777777" w:rsidR="00251C73" w:rsidRPr="007B4467" w:rsidRDefault="00251C73" w:rsidP="007B6927">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4F419870" w14:textId="77777777" w:rsidR="00251C73" w:rsidRPr="007B4467" w:rsidRDefault="00251C73" w:rsidP="007B692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281EBE9" w14:textId="77777777" w:rsidR="00251C73" w:rsidRPr="007B4467" w:rsidRDefault="00251C73" w:rsidP="007B692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D4420B5" w14:textId="77777777" w:rsidR="00251C73" w:rsidRPr="007B4467" w:rsidRDefault="00251C73" w:rsidP="007B6927">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69A7C280" w14:textId="77777777" w:rsidR="00251C73" w:rsidRPr="007B4467" w:rsidRDefault="00251C73" w:rsidP="007B6927">
            <w:pPr>
              <w:pStyle w:val="TAL"/>
            </w:pPr>
            <w:r w:rsidRPr="007B4467">
              <w:t>NR FR1 PC1 Band n41</w:t>
            </w:r>
          </w:p>
        </w:tc>
      </w:tr>
      <w:tr w:rsidR="00EB346D" w:rsidRPr="007B4467" w14:paraId="4A1DF90F"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B62692" w14:textId="77777777" w:rsidR="00EB346D" w:rsidRPr="007B4467" w:rsidRDefault="00EB346D" w:rsidP="00973659">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68F28F8B" w14:textId="77777777" w:rsidR="00EB346D" w:rsidRPr="007B4467" w:rsidRDefault="00EB346D" w:rsidP="00973659">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C79C5E7"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6A9F2CE"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0D4920A" w14:textId="77777777" w:rsidR="00EB346D" w:rsidRPr="007B4467" w:rsidRDefault="00EB346D" w:rsidP="00973659">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55F3753B" w14:textId="77777777" w:rsidR="00EB346D" w:rsidRPr="007B4467" w:rsidRDefault="00EB346D" w:rsidP="00973659">
            <w:pPr>
              <w:pStyle w:val="TAL"/>
            </w:pPr>
            <w:r w:rsidRPr="007B4467">
              <w:t>NR FR1 PC1 Band n25</w:t>
            </w:r>
          </w:p>
        </w:tc>
      </w:tr>
      <w:tr w:rsidR="00EB346D" w:rsidRPr="007B4467" w14:paraId="462F711A"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DD503F7" w14:textId="77777777" w:rsidR="00EB346D" w:rsidRPr="007B4467" w:rsidRDefault="00EB346D" w:rsidP="00973659">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6005F52B" w14:textId="77777777" w:rsidR="00EB346D" w:rsidRPr="007B4467" w:rsidRDefault="00EB346D" w:rsidP="00973659">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5F9B55AD"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6532ACA1"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4159412" w14:textId="77777777" w:rsidR="00EB346D" w:rsidRPr="007B4467" w:rsidRDefault="00EB346D" w:rsidP="00973659">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2ADE72D9" w14:textId="77777777" w:rsidR="00EB346D" w:rsidRPr="007B4467" w:rsidRDefault="00EB346D" w:rsidP="00973659">
            <w:pPr>
              <w:pStyle w:val="TAL"/>
            </w:pPr>
            <w:r w:rsidRPr="007B4467">
              <w:t>NR FR1 PC1 Band n40</w:t>
            </w:r>
          </w:p>
        </w:tc>
      </w:tr>
      <w:tr w:rsidR="00EB346D" w:rsidRPr="007B4467" w14:paraId="451CEC05"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39E8BBE" w14:textId="77777777" w:rsidR="00EB346D" w:rsidRPr="007B4467" w:rsidRDefault="00EB346D" w:rsidP="00973659">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1463B2C5" w14:textId="77777777" w:rsidR="00EB346D" w:rsidRPr="007B4467" w:rsidRDefault="00EB346D" w:rsidP="00973659">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4FCDF2A0"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AE1D3C5"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485F8C5" w14:textId="77777777" w:rsidR="00EB346D" w:rsidRPr="007B4467" w:rsidRDefault="00EB346D" w:rsidP="00973659">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12A56CFE" w14:textId="77777777" w:rsidR="00EB346D" w:rsidRPr="007B4467" w:rsidRDefault="00EB346D" w:rsidP="00973659">
            <w:pPr>
              <w:pStyle w:val="TAL"/>
            </w:pPr>
            <w:r w:rsidRPr="007B4467">
              <w:t>NR FR1 PC1 Band n66</w:t>
            </w:r>
          </w:p>
        </w:tc>
      </w:tr>
      <w:tr w:rsidR="00EB346D" w:rsidRPr="007B4467" w14:paraId="015D6FCE"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14396BA" w14:textId="77777777" w:rsidR="00EB346D" w:rsidRPr="007B4467" w:rsidRDefault="00EB346D" w:rsidP="00973659">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78FA4498" w14:textId="77777777" w:rsidR="00EB346D" w:rsidRPr="007B4467" w:rsidRDefault="00EB346D" w:rsidP="00973659">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3426720E"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1F26039"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A623C15" w14:textId="77777777" w:rsidR="00EB346D" w:rsidRPr="007B4467" w:rsidRDefault="00EB346D" w:rsidP="00973659">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75A7AF24" w14:textId="77777777" w:rsidR="00EB346D" w:rsidRPr="007B4467" w:rsidRDefault="00EB346D" w:rsidP="00973659">
            <w:pPr>
              <w:pStyle w:val="TAL"/>
            </w:pPr>
            <w:r w:rsidRPr="007B4467">
              <w:t>NR FR1 PC1 Band n71</w:t>
            </w:r>
          </w:p>
        </w:tc>
      </w:tr>
      <w:tr w:rsidR="00EB346D" w:rsidRPr="007B4467" w14:paraId="155D163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5A8B6B" w14:textId="77777777" w:rsidR="00EB346D" w:rsidRPr="007B4467" w:rsidRDefault="00EB346D" w:rsidP="00973659">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2EA3884D" w14:textId="77777777" w:rsidR="00EB346D" w:rsidRPr="007B4467" w:rsidRDefault="00EB346D" w:rsidP="00973659">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2B0B22F"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FB0A876"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73BAC95" w14:textId="77777777" w:rsidR="00EB346D" w:rsidRPr="007B4467" w:rsidRDefault="00EB346D" w:rsidP="00973659">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67589150" w14:textId="77777777" w:rsidR="00EB346D" w:rsidRPr="007B4467" w:rsidRDefault="00EB346D" w:rsidP="00973659">
            <w:pPr>
              <w:pStyle w:val="TAL"/>
            </w:pPr>
            <w:r w:rsidRPr="007B4467">
              <w:t>NR FR1 PC1 Band n77</w:t>
            </w:r>
          </w:p>
        </w:tc>
      </w:tr>
      <w:tr w:rsidR="00EB346D" w:rsidRPr="007B4467" w14:paraId="1CA2D76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5F780290" w14:textId="77777777" w:rsidR="00EB346D" w:rsidRPr="007B4467" w:rsidRDefault="00EB346D" w:rsidP="00973659">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1A073ABD" w14:textId="77777777" w:rsidR="00EB346D" w:rsidRPr="007B4467" w:rsidRDefault="00EB346D" w:rsidP="00973659">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226511C5"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A677362"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DC22EA7" w14:textId="77777777" w:rsidR="00EB346D" w:rsidRPr="007B4467" w:rsidRDefault="00EB346D" w:rsidP="00973659">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6D846B0C" w14:textId="77777777" w:rsidR="00EB346D" w:rsidRPr="007B4467" w:rsidRDefault="00EB346D" w:rsidP="00973659">
            <w:pPr>
              <w:pStyle w:val="TAL"/>
            </w:pPr>
            <w:r w:rsidRPr="007B4467">
              <w:t>NR FR1 PC1 Band n85</w:t>
            </w:r>
          </w:p>
        </w:tc>
      </w:tr>
    </w:tbl>
    <w:p w14:paraId="6676CB9C" w14:textId="77777777" w:rsidR="00745ABD" w:rsidRPr="007B4467" w:rsidRDefault="00745ABD" w:rsidP="00745ABD">
      <w:pPr>
        <w:rPr>
          <w:lang w:eastAsia="zh-CN"/>
        </w:rPr>
      </w:pPr>
    </w:p>
    <w:p w14:paraId="766E03B3" w14:textId="77777777" w:rsidR="00745ABD" w:rsidRPr="007B4467" w:rsidRDefault="00745ABD" w:rsidP="00745ABD">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7B4467" w:rsidRDefault="00745ABD" w:rsidP="00D748A5">
            <w:pPr>
              <w:pStyle w:val="TAH"/>
            </w:pPr>
            <w:r w:rsidRPr="007B4467">
              <w:rPr>
                <w:lang w:eastAsia="zh-CN"/>
              </w:rPr>
              <w:t xml:space="preserve">NR </w:t>
            </w:r>
            <w:r w:rsidR="00D45C61" w:rsidRPr="007B4467">
              <w:rPr>
                <w:lang w:eastAsia="zh-CN"/>
              </w:rPr>
              <w:t>FR2 PC1</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7B4467" w:rsidRDefault="00745ABD" w:rsidP="00D748A5">
            <w:pPr>
              <w:pStyle w:val="TAH"/>
            </w:pPr>
            <w:r w:rsidRPr="007B4467">
              <w:t>Comments</w:t>
            </w:r>
          </w:p>
        </w:tc>
      </w:tr>
      <w:tr w:rsidR="00745ABD" w:rsidRPr="007B446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7B4467" w:rsidRDefault="00745ABD" w:rsidP="00D748A5">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257</w:t>
            </w:r>
          </w:p>
        </w:tc>
      </w:tr>
      <w:tr w:rsidR="00745ABD" w:rsidRPr="007B446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7B4467" w:rsidRDefault="00745ABD" w:rsidP="00D748A5">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258</w:t>
            </w:r>
          </w:p>
        </w:tc>
      </w:tr>
      <w:tr w:rsidR="00745ABD" w:rsidRPr="007B446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7B4467" w:rsidRDefault="00745ABD" w:rsidP="00D748A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7B4467" w:rsidRDefault="00745ABD" w:rsidP="00D748A5">
            <w:pPr>
              <w:pStyle w:val="TAL"/>
            </w:pPr>
            <w:r w:rsidRPr="007B4467">
              <w:t xml:space="preserve">NR Frequency band: </w:t>
            </w:r>
            <w:r w:rsidRPr="007B4467">
              <w:rPr>
                <w:rFonts w:cs="Arial"/>
                <w:szCs w:val="18"/>
              </w:rPr>
              <w:t>37000</w:t>
            </w:r>
            <w:r w:rsidRPr="007B4467">
              <w:t>-</w:t>
            </w:r>
            <w:r w:rsidRPr="007B4467">
              <w:rPr>
                <w:lang w:eastAsia="zh-CN"/>
              </w:rPr>
              <w:t>400</w:t>
            </w:r>
            <w:r w:rsidRPr="007B4467">
              <w:t>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7B4467" w:rsidRDefault="00745ABD" w:rsidP="00D748A5">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260</w:t>
            </w:r>
          </w:p>
        </w:tc>
      </w:tr>
      <w:tr w:rsidR="00745ABD" w:rsidRPr="007B446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7B4467" w:rsidRDefault="00745ABD" w:rsidP="00D748A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7B4467" w:rsidRDefault="00745ABD" w:rsidP="00D748A5">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261</w:t>
            </w:r>
          </w:p>
        </w:tc>
      </w:tr>
    </w:tbl>
    <w:p w14:paraId="5DBC4BA4" w14:textId="77777777" w:rsidR="00745ABD" w:rsidRPr="007B4467" w:rsidRDefault="00745ABD" w:rsidP="00745ABD">
      <w:pPr>
        <w:rPr>
          <w:lang w:eastAsia="zh-CN"/>
        </w:rPr>
      </w:pPr>
    </w:p>
    <w:p w14:paraId="1BAEAE25" w14:textId="77777777" w:rsidR="00745ABD" w:rsidRPr="007B4467" w:rsidRDefault="00745ABD" w:rsidP="00745ABD">
      <w:pPr>
        <w:pStyle w:val="TH"/>
        <w:rPr>
          <w:lang w:eastAsia="zh-CN"/>
        </w:rPr>
      </w:pPr>
      <w:r w:rsidRPr="007B4467">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7B4467" w:rsidRDefault="00745ABD" w:rsidP="00D748A5">
            <w:pPr>
              <w:pStyle w:val="TAH"/>
            </w:pPr>
            <w:r w:rsidRPr="007B4467">
              <w:rPr>
                <w:lang w:eastAsia="zh-CN"/>
              </w:rPr>
              <w:t xml:space="preserve">NR </w:t>
            </w:r>
            <w:r w:rsidR="00D45C61" w:rsidRPr="007B4467">
              <w:rPr>
                <w:lang w:eastAsia="zh-CN"/>
              </w:rPr>
              <w:t>FR2 PC4</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7B4467" w:rsidRDefault="00745ABD" w:rsidP="00D748A5">
            <w:pPr>
              <w:pStyle w:val="TAH"/>
            </w:pPr>
            <w:r w:rsidRPr="007B4467">
              <w:t>Comments</w:t>
            </w:r>
          </w:p>
        </w:tc>
      </w:tr>
      <w:tr w:rsidR="00745ABD" w:rsidRPr="007B446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7B4467" w:rsidRDefault="00745ABD" w:rsidP="00D748A5">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257</w:t>
            </w:r>
          </w:p>
        </w:tc>
      </w:tr>
      <w:tr w:rsidR="00745ABD" w:rsidRPr="007B446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7B4467" w:rsidRDefault="00745ABD" w:rsidP="00D748A5">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258</w:t>
            </w:r>
          </w:p>
        </w:tc>
      </w:tr>
      <w:tr w:rsidR="00745ABD" w:rsidRPr="007B446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7B4467" w:rsidRDefault="00745ABD" w:rsidP="00D748A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7B4467" w:rsidRDefault="00745ABD" w:rsidP="00D748A5">
            <w:pPr>
              <w:pStyle w:val="TAL"/>
            </w:pPr>
            <w:r w:rsidRPr="007B4467">
              <w:t xml:space="preserve">NR Frequency band: </w:t>
            </w:r>
            <w:r w:rsidRPr="007B4467">
              <w:rPr>
                <w:rFonts w:cs="Arial"/>
                <w:szCs w:val="18"/>
              </w:rPr>
              <w:t>37000</w:t>
            </w:r>
            <w:r w:rsidRPr="007B4467">
              <w:t>-</w:t>
            </w:r>
            <w:r w:rsidRPr="007B4467">
              <w:rPr>
                <w:lang w:eastAsia="zh-CN"/>
              </w:rPr>
              <w:t>400</w:t>
            </w:r>
            <w:r w:rsidRPr="007B4467">
              <w:t>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7B4467" w:rsidRDefault="00745ABD" w:rsidP="00D748A5">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260</w:t>
            </w:r>
          </w:p>
        </w:tc>
      </w:tr>
      <w:tr w:rsidR="00745ABD" w:rsidRPr="007B446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7B4467" w:rsidRDefault="00745ABD" w:rsidP="00D748A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7B4467" w:rsidRDefault="00745ABD" w:rsidP="00D748A5">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261</w:t>
            </w:r>
          </w:p>
        </w:tc>
      </w:tr>
    </w:tbl>
    <w:p w14:paraId="5A5FF6ED" w14:textId="77777777" w:rsidR="00386DCA" w:rsidRPr="007B4467" w:rsidRDefault="00386DCA" w:rsidP="00386DCA">
      <w:pPr>
        <w:rPr>
          <w:lang w:eastAsia="zh-CN"/>
        </w:rPr>
      </w:pPr>
    </w:p>
    <w:p w14:paraId="2E90D676" w14:textId="77777777" w:rsidR="00386DCA" w:rsidRPr="007B4467" w:rsidRDefault="00386DCA" w:rsidP="00386DCA">
      <w:pPr>
        <w:pStyle w:val="TH"/>
        <w:rPr>
          <w:lang w:eastAsia="zh-CN"/>
        </w:rPr>
      </w:pPr>
      <w:r w:rsidRPr="007B4467">
        <w:lastRenderedPageBreak/>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7B4467"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7B4467" w:rsidRDefault="00386DCA" w:rsidP="00386DCA">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7B4467" w:rsidRDefault="00386DCA" w:rsidP="00386DCA">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7B4467" w:rsidRDefault="00386DCA" w:rsidP="00386DCA">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7B4467" w:rsidRDefault="00386DCA" w:rsidP="00386DCA">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7B4467" w:rsidRDefault="00386DCA" w:rsidP="00386DCA">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7B4467" w:rsidRDefault="00386DCA" w:rsidP="00386DCA">
            <w:pPr>
              <w:pStyle w:val="TAH"/>
            </w:pPr>
            <w:r w:rsidRPr="007B4467">
              <w:t>Comments</w:t>
            </w:r>
          </w:p>
        </w:tc>
      </w:tr>
      <w:tr w:rsidR="00386DCA" w:rsidRPr="007B4467"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7B4467" w:rsidRDefault="00386DCA" w:rsidP="00386DCA">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7B4467" w:rsidRDefault="00386DCA" w:rsidP="00386DCA">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7B4467" w:rsidRDefault="00386DCA" w:rsidP="00386DCA">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7B4467" w:rsidRDefault="00386DCA" w:rsidP="00386DC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7B4467" w:rsidRDefault="00386DCA" w:rsidP="00386DCA">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7B4467" w:rsidRDefault="00386DCA" w:rsidP="00386DCA">
            <w:pPr>
              <w:pStyle w:val="TAL"/>
            </w:pPr>
            <w:r w:rsidRPr="007B4467">
              <w:t xml:space="preserve">NR FR1 PC1.5 Band </w:t>
            </w:r>
            <w:r w:rsidR="002D5A42" w:rsidRPr="007B4467">
              <w:t>n</w:t>
            </w:r>
            <w:r w:rsidRPr="007B4467">
              <w:rPr>
                <w:lang w:eastAsia="zh-CN"/>
              </w:rPr>
              <w:t>77</w:t>
            </w:r>
          </w:p>
        </w:tc>
      </w:tr>
      <w:tr w:rsidR="00386DCA" w:rsidRPr="007B4467"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7B4467" w:rsidRDefault="00386DCA" w:rsidP="00386DCA">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7B4467" w:rsidRDefault="00386DCA" w:rsidP="00386DCA">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7B4467" w:rsidRDefault="00386DCA" w:rsidP="00386DCA">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7B4467" w:rsidRDefault="00386DCA" w:rsidP="00386DC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7B4467" w:rsidRDefault="00386DCA" w:rsidP="00386DCA">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7B4467" w:rsidRDefault="00386DCA" w:rsidP="00386DCA">
            <w:pPr>
              <w:pStyle w:val="TAL"/>
            </w:pPr>
            <w:r w:rsidRPr="007B4467">
              <w:t xml:space="preserve">NR FR1 PC1.5 Band </w:t>
            </w:r>
            <w:r w:rsidR="002D5A42" w:rsidRPr="007B4467">
              <w:t>n</w:t>
            </w:r>
            <w:r w:rsidRPr="007B4467">
              <w:rPr>
                <w:lang w:eastAsia="zh-CN"/>
              </w:rPr>
              <w:t>78</w:t>
            </w:r>
          </w:p>
        </w:tc>
      </w:tr>
      <w:tr w:rsidR="00386DCA" w:rsidRPr="007B4467"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7B4467" w:rsidRDefault="00386DCA" w:rsidP="00386DCA">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7B4467" w:rsidRDefault="00386DCA" w:rsidP="00386DCA">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7B4467" w:rsidRDefault="00386DCA" w:rsidP="00386DCA">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7B4467" w:rsidRDefault="00386DCA" w:rsidP="00386DCA">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7B4467" w:rsidRDefault="00386DCA" w:rsidP="00386DCA">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7B4467" w:rsidRDefault="00386DCA" w:rsidP="00386DCA">
            <w:pPr>
              <w:pStyle w:val="TAL"/>
            </w:pPr>
            <w:r w:rsidRPr="007B4467">
              <w:t>NR FR</w:t>
            </w:r>
            <w:r w:rsidRPr="007B4467">
              <w:rPr>
                <w:lang w:eastAsia="zh-CN"/>
              </w:rPr>
              <w:t>1</w:t>
            </w:r>
            <w:r w:rsidRPr="007B4467">
              <w:t xml:space="preserve"> PC</w:t>
            </w:r>
            <w:r w:rsidRPr="007B4467">
              <w:rPr>
                <w:lang w:eastAsia="zh-CN"/>
              </w:rPr>
              <w:t>1.5</w:t>
            </w:r>
            <w:r w:rsidRPr="007B4467">
              <w:t xml:space="preserve"> Band </w:t>
            </w:r>
            <w:r w:rsidR="002D5A42" w:rsidRPr="007B4467">
              <w:t>n</w:t>
            </w:r>
            <w:r w:rsidRPr="007B4467">
              <w:rPr>
                <w:lang w:eastAsia="zh-CN"/>
              </w:rPr>
              <w:t>79</w:t>
            </w:r>
          </w:p>
        </w:tc>
      </w:tr>
      <w:tr w:rsidR="00906239" w:rsidRPr="007B4467"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7B4467" w:rsidRDefault="00906239" w:rsidP="00452594">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7B4467" w:rsidRDefault="00906239" w:rsidP="00452594">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7B4467" w:rsidRDefault="00906239"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7B4467" w:rsidRDefault="00906239"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7B4467" w:rsidRDefault="00906239" w:rsidP="00452594">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7B4467" w:rsidRDefault="00906239" w:rsidP="00452594">
            <w:pPr>
              <w:pStyle w:val="TAL"/>
            </w:pPr>
            <w:r w:rsidRPr="007B4467">
              <w:t>NR FR</w:t>
            </w:r>
            <w:r w:rsidRPr="007B4467">
              <w:rPr>
                <w:lang w:eastAsia="zh-CN"/>
              </w:rPr>
              <w:t>1</w:t>
            </w:r>
            <w:r w:rsidRPr="007B4467">
              <w:t xml:space="preserve"> PC</w:t>
            </w:r>
            <w:r w:rsidRPr="007B4467">
              <w:rPr>
                <w:lang w:eastAsia="zh-CN"/>
              </w:rPr>
              <w:t>1.5</w:t>
            </w:r>
            <w:r w:rsidRPr="007B4467">
              <w:t xml:space="preserve"> Band </w:t>
            </w:r>
            <w:r w:rsidR="002D5A42" w:rsidRPr="007B4467">
              <w:t>n</w:t>
            </w:r>
            <w:r w:rsidRPr="007B4467">
              <w:t>41</w:t>
            </w:r>
          </w:p>
        </w:tc>
      </w:tr>
      <w:tr w:rsidR="005252E6" w:rsidRPr="007B4467"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7B4467" w:rsidRDefault="005252E6" w:rsidP="00452594">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Pr="007B4467" w:rsidRDefault="005252E6" w:rsidP="00452594">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Pr="007B4467" w:rsidRDefault="005252E6"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7B4467" w:rsidRDefault="005252E6"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Pr="007B4467" w:rsidRDefault="005252E6" w:rsidP="00452594">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7B4467" w:rsidRDefault="005252E6" w:rsidP="00452594">
            <w:pPr>
              <w:pStyle w:val="TAL"/>
            </w:pPr>
            <w:r w:rsidRPr="007B4467">
              <w:t>NR FR1 PC1.5 Band n34</w:t>
            </w:r>
          </w:p>
        </w:tc>
      </w:tr>
      <w:tr w:rsidR="005252E6" w:rsidRPr="007B4467"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7B4467" w:rsidRDefault="005252E6" w:rsidP="00452594">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Pr="007B4467" w:rsidRDefault="005252E6" w:rsidP="00452594">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Pr="007B4467" w:rsidRDefault="005252E6"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7B4467" w:rsidRDefault="005252E6"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Pr="007B4467" w:rsidRDefault="005252E6" w:rsidP="00452594">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7B4467" w:rsidRDefault="005252E6" w:rsidP="00452594">
            <w:pPr>
              <w:pStyle w:val="TAL"/>
            </w:pPr>
            <w:r w:rsidRPr="007B4467">
              <w:t>NR FR1 PC1.5 Band n40</w:t>
            </w:r>
          </w:p>
        </w:tc>
      </w:tr>
      <w:tr w:rsidR="004B4B35" w:rsidRPr="007B4467" w14:paraId="2B22ED7F" w14:textId="77777777" w:rsidTr="004B4B35">
        <w:trPr>
          <w:cantSplit/>
          <w:jc w:val="center"/>
        </w:trPr>
        <w:tc>
          <w:tcPr>
            <w:tcW w:w="482" w:type="dxa"/>
            <w:tcBorders>
              <w:top w:val="single" w:sz="4" w:space="0" w:color="auto"/>
              <w:left w:val="single" w:sz="4" w:space="0" w:color="auto"/>
              <w:bottom w:val="single" w:sz="4" w:space="0" w:color="auto"/>
              <w:right w:val="single" w:sz="4" w:space="0" w:color="auto"/>
            </w:tcBorders>
          </w:tcPr>
          <w:p w14:paraId="776DAB0B" w14:textId="77777777" w:rsidR="004B4B35" w:rsidRPr="007B4467" w:rsidRDefault="004B4B35" w:rsidP="000D631A">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547B730" w14:textId="77777777" w:rsidR="004B4B35" w:rsidRPr="007B4467" w:rsidRDefault="004B4B35" w:rsidP="000D631A">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B4B7F61" w14:textId="77777777" w:rsidR="004B4B35" w:rsidRPr="007B4467" w:rsidRDefault="004B4B35" w:rsidP="000D631A">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A62AF5D" w14:textId="77777777" w:rsidR="004B4B35" w:rsidRPr="007B4467" w:rsidRDefault="004B4B35" w:rsidP="000D631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EE57D4" w14:textId="77777777" w:rsidR="004B4B35" w:rsidRPr="007B4467" w:rsidRDefault="004B4B35" w:rsidP="000D631A">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40AC4013" w14:textId="77777777" w:rsidR="004B4B35" w:rsidRPr="007B4467" w:rsidRDefault="004B4B35" w:rsidP="000D631A">
            <w:pPr>
              <w:pStyle w:val="TAL"/>
            </w:pPr>
            <w:r w:rsidRPr="007B4467">
              <w:t>NR FR1 PC1.5 Band n39</w:t>
            </w:r>
          </w:p>
        </w:tc>
      </w:tr>
    </w:tbl>
    <w:p w14:paraId="3CA0571A" w14:textId="77777777" w:rsidR="00C76379" w:rsidRPr="007B4467" w:rsidRDefault="00C76379" w:rsidP="00C76379"/>
    <w:p w14:paraId="6E3A520A" w14:textId="0C52C126" w:rsidR="00C76379" w:rsidRPr="007B4467" w:rsidRDefault="00C76379" w:rsidP="00C76379">
      <w:pPr>
        <w:pStyle w:val="TH"/>
        <w:rPr>
          <w:rFonts w:eastAsia="PMingLiU"/>
        </w:rPr>
      </w:pPr>
      <w:r w:rsidRPr="007B4467">
        <w:t xml:space="preserve">Table A.4.3.1-4f: NR FR1 maxNumberSRS-Ports-PerResource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rsidRPr="007B4467"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Pr="007B4467" w:rsidRDefault="004D1D3D" w:rsidP="00452594">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Pr="007B4467" w:rsidRDefault="004D1D3D" w:rsidP="00452594">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Pr="007B4467" w:rsidRDefault="004D1D3D" w:rsidP="00452594">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Pr="007B4467" w:rsidRDefault="004D1D3D" w:rsidP="00452594">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Pr="007B4467" w:rsidRDefault="004D1D3D" w:rsidP="00452594">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Pr="007B4467" w:rsidRDefault="004D1D3D" w:rsidP="00452594">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Pr="007B4467" w:rsidRDefault="004D1D3D" w:rsidP="00452594">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Pr="007B4467" w:rsidRDefault="004D1D3D" w:rsidP="00452594">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Pr="007B4467" w:rsidRDefault="004D1D3D" w:rsidP="00452594">
            <w:pPr>
              <w:pStyle w:val="TAH"/>
              <w:rPr>
                <w:szCs w:val="24"/>
              </w:rPr>
            </w:pPr>
            <w:r w:rsidRPr="007B4467">
              <w:t>Supported UE capability</w:t>
            </w:r>
          </w:p>
        </w:tc>
      </w:tr>
      <w:tr w:rsidR="004D1D3D" w:rsidRPr="007B4467"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Pr="007B4467" w:rsidRDefault="004D1D3D" w:rsidP="00452594">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Pr="007B4467" w:rsidRDefault="004D1D3D" w:rsidP="00452594">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Pr="007B4467" w:rsidRDefault="004D1D3D" w:rsidP="00452594">
            <w:pPr>
              <w:pStyle w:val="TAC"/>
            </w:pPr>
            <w:r w:rsidRPr="007B4467">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Pr="007B4467" w:rsidRDefault="004D1D3D" w:rsidP="00452594">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Pr="007B4467" w:rsidRDefault="004D1D3D" w:rsidP="00452594">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Pr="007B4467" w:rsidRDefault="004D1D3D" w:rsidP="00452594">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Pr="007B4467" w:rsidRDefault="004D1D3D" w:rsidP="00452594">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Pr="007B4467" w:rsidRDefault="004D1D3D" w:rsidP="00452594">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Pr="007B4467" w:rsidRDefault="004D1D3D" w:rsidP="00452594">
            <w:pPr>
              <w:pStyle w:val="TAC"/>
              <w:rPr>
                <w:sz w:val="21"/>
              </w:rPr>
            </w:pPr>
          </w:p>
        </w:tc>
      </w:tr>
    </w:tbl>
    <w:p w14:paraId="348B8A40" w14:textId="77777777" w:rsidR="004D1D3D" w:rsidRPr="007B4467" w:rsidRDefault="004D1D3D" w:rsidP="004D1D3D"/>
    <w:p w14:paraId="0E8D6443" w14:textId="77777777" w:rsidR="00983AF9" w:rsidRPr="007B4467" w:rsidRDefault="00983AF9" w:rsidP="00983AF9">
      <w:pPr>
        <w:pStyle w:val="TH"/>
        <w:rPr>
          <w:sz w:val="21"/>
          <w:szCs w:val="24"/>
        </w:rPr>
      </w:pPr>
      <w:r w:rsidRPr="007B4467">
        <w:rPr>
          <w:sz w:val="21"/>
          <w:szCs w:val="24"/>
        </w:rPr>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rsidRPr="007B4467"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Pr="007B4467" w:rsidRDefault="00983AF9" w:rsidP="00452594">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Pr="007B4467" w:rsidRDefault="00983AF9" w:rsidP="00452594">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Pr="007B4467" w:rsidRDefault="00983AF9" w:rsidP="00452594">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Pr="007B4467" w:rsidRDefault="00983AF9" w:rsidP="00452594">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Pr="007B4467" w:rsidRDefault="00983AF9" w:rsidP="00452594">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Pr="007B4467" w:rsidRDefault="00983AF9" w:rsidP="00452594">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Pr="007B4467" w:rsidRDefault="00983AF9" w:rsidP="00452594">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Pr="007B4467" w:rsidRDefault="00983AF9" w:rsidP="00452594">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Pr="007B4467" w:rsidRDefault="00983AF9" w:rsidP="00452594">
            <w:pPr>
              <w:pStyle w:val="TAH"/>
            </w:pPr>
            <w:r w:rsidRPr="007B4467">
              <w:t>Supported UE capability</w:t>
            </w:r>
          </w:p>
          <w:p w14:paraId="672C9FCD" w14:textId="77777777" w:rsidR="00983AF9" w:rsidRPr="007B4467" w:rsidRDefault="00983AF9" w:rsidP="00452594">
            <w:pPr>
              <w:pStyle w:val="TAH"/>
              <w:rPr>
                <w:szCs w:val="24"/>
              </w:rPr>
            </w:pPr>
            <w:r w:rsidRPr="007B4467">
              <w:t>(NOTE 1)</w:t>
            </w:r>
          </w:p>
        </w:tc>
      </w:tr>
      <w:tr w:rsidR="00A36FC2" w:rsidRPr="007B4467"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7B4467" w:rsidRDefault="00983AF9" w:rsidP="004D1D3D">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7B4467" w:rsidRDefault="00983AF9" w:rsidP="004D1D3D">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7B4467" w:rsidRDefault="00983AF9" w:rsidP="004D1D3D">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7B4467" w:rsidRDefault="00983AF9" w:rsidP="004D1D3D">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7B4467" w:rsidRDefault="00983AF9" w:rsidP="004D1D3D">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7B4467" w:rsidRDefault="00983AF9" w:rsidP="004D1D3D">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7B4467" w:rsidRDefault="00983AF9" w:rsidP="004D1D3D">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7B4467" w:rsidRDefault="00983AF9" w:rsidP="004D1D3D">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7B4467" w:rsidRDefault="00983AF9" w:rsidP="004D1D3D">
            <w:pPr>
              <w:pStyle w:val="TAC"/>
              <w:rPr>
                <w:szCs w:val="18"/>
              </w:rPr>
            </w:pPr>
          </w:p>
        </w:tc>
      </w:tr>
      <w:tr w:rsidR="00A36FC2" w:rsidRPr="007B4467"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7B4467" w:rsidRDefault="00983AF9" w:rsidP="004D1D3D">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7B4467" w:rsidRDefault="00983AF9" w:rsidP="004D1D3D">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7B4467" w:rsidRDefault="00983AF9" w:rsidP="004D1D3D">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7B4467" w:rsidRDefault="00983AF9" w:rsidP="004D1D3D">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7B4467" w:rsidRDefault="00983AF9" w:rsidP="004D1D3D">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7B4467" w:rsidRDefault="00983AF9" w:rsidP="004D1D3D">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7B4467" w:rsidRDefault="00983AF9" w:rsidP="004D1D3D">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7B4467" w:rsidRDefault="00983AF9" w:rsidP="004D1D3D">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7B4467" w:rsidRDefault="00983AF9" w:rsidP="004D1D3D">
            <w:pPr>
              <w:pStyle w:val="TAC"/>
              <w:rPr>
                <w:szCs w:val="18"/>
              </w:rPr>
            </w:pPr>
          </w:p>
        </w:tc>
      </w:tr>
      <w:tr w:rsidR="00983AF9" w:rsidRPr="007B4467"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Pr="007B4467" w:rsidRDefault="00983AF9" w:rsidP="00A36FC2">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374" w:name="_Toc60777428"/>
            <w:bookmarkStart w:id="375" w:name="_Toc100930353"/>
            <w:r w:rsidRPr="007B4467">
              <w:rPr>
                <w:sz w:val="20"/>
              </w:rPr>
              <w:t xml:space="preserve">Section </w:t>
            </w:r>
            <w:r w:rsidRPr="007B4467">
              <w:t>6.3.3</w:t>
            </w:r>
            <w:r w:rsidRPr="007B4467">
              <w:tab/>
            </w:r>
            <w:bookmarkEnd w:id="374"/>
            <w:bookmarkEnd w:id="375"/>
            <w:r w:rsidRPr="007B4467">
              <w:t>UE capability information elements and choose the supported value.</w:t>
            </w:r>
          </w:p>
        </w:tc>
      </w:tr>
    </w:tbl>
    <w:p w14:paraId="4B6A92F7" w14:textId="77777777" w:rsidR="00A730D4" w:rsidRPr="007B4467" w:rsidRDefault="00A730D4" w:rsidP="00A730D4">
      <w:pPr>
        <w:rPr>
          <w:lang w:eastAsia="zh-CN"/>
        </w:rPr>
      </w:pPr>
    </w:p>
    <w:p w14:paraId="1A987B9C" w14:textId="77777777" w:rsidR="00983AF9" w:rsidRPr="007B4467" w:rsidRDefault="00983AF9" w:rsidP="00983AF9">
      <w:pPr>
        <w:pStyle w:val="TH"/>
        <w:rPr>
          <w:sz w:val="21"/>
          <w:szCs w:val="24"/>
        </w:rPr>
      </w:pPr>
      <w:r w:rsidRPr="007B4467">
        <w:rPr>
          <w:sz w:val="21"/>
          <w:szCs w:val="24"/>
        </w:rPr>
        <w:lastRenderedPageBreak/>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rsidRPr="007B4467"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Pr="007B4467" w:rsidRDefault="00983AF9" w:rsidP="00452594">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Pr="007B4467" w:rsidRDefault="00983AF9" w:rsidP="00452594">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Pr="007B4467" w:rsidRDefault="00983AF9" w:rsidP="00452594">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Pr="007B4467" w:rsidRDefault="00983AF9" w:rsidP="00452594">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Pr="007B4467" w:rsidRDefault="00983AF9" w:rsidP="00452594">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Pr="007B4467" w:rsidRDefault="00983AF9" w:rsidP="00452594">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Pr="007B4467" w:rsidRDefault="00983AF9" w:rsidP="00452594">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Pr="007B4467" w:rsidRDefault="00983AF9" w:rsidP="00452594">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Pr="007B4467" w:rsidRDefault="00983AF9" w:rsidP="00452594">
            <w:pPr>
              <w:pStyle w:val="TAH"/>
            </w:pPr>
            <w:r w:rsidRPr="007B4467">
              <w:t>Supported UE capability</w:t>
            </w:r>
          </w:p>
          <w:p w14:paraId="6AAC19EF" w14:textId="77777777" w:rsidR="00983AF9" w:rsidRPr="007B4467" w:rsidRDefault="00983AF9" w:rsidP="00452594">
            <w:pPr>
              <w:pStyle w:val="TAH"/>
              <w:rPr>
                <w:szCs w:val="24"/>
              </w:rPr>
            </w:pPr>
            <w:r w:rsidRPr="007B4467">
              <w:t>(NOTE 1)</w:t>
            </w:r>
          </w:p>
        </w:tc>
      </w:tr>
      <w:tr w:rsidR="00983AF9" w:rsidRPr="007B4467"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7B4467" w:rsidRDefault="00983AF9" w:rsidP="004D1D3D">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7B4467" w:rsidRDefault="00983AF9" w:rsidP="004D1D3D">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7B4467" w:rsidRDefault="00983AF9" w:rsidP="004D1D3D">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7B4467" w:rsidRDefault="00983AF9" w:rsidP="004D1D3D">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7B4467" w:rsidRDefault="00983AF9" w:rsidP="004D1D3D">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7B4467" w:rsidRDefault="00983AF9" w:rsidP="004D1D3D">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7B4467" w:rsidRDefault="00983AF9" w:rsidP="004D1D3D">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7B4467" w:rsidRDefault="00983AF9" w:rsidP="004D1D3D">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7B4467" w:rsidRDefault="00983AF9" w:rsidP="004D1D3D">
            <w:pPr>
              <w:pStyle w:val="TAC"/>
              <w:rPr>
                <w:szCs w:val="18"/>
              </w:rPr>
            </w:pPr>
          </w:p>
        </w:tc>
      </w:tr>
      <w:tr w:rsidR="00983AF9" w:rsidRPr="007B4467"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7B4467" w:rsidRDefault="00983AF9" w:rsidP="004D1D3D">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7B4467" w:rsidRDefault="00983AF9" w:rsidP="004D1D3D">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7B4467" w:rsidRDefault="00983AF9" w:rsidP="004D1D3D">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7B4467" w:rsidRDefault="00983AF9" w:rsidP="004D1D3D">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7B4467" w:rsidRDefault="00983AF9" w:rsidP="004D1D3D">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7B4467" w:rsidRDefault="00983AF9" w:rsidP="004D1D3D">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7B4467" w:rsidRDefault="00983AF9" w:rsidP="004D1D3D">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7B4467" w:rsidRDefault="00983AF9" w:rsidP="004D1D3D">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7B4467" w:rsidRDefault="00983AF9" w:rsidP="004D1D3D">
            <w:pPr>
              <w:pStyle w:val="TAC"/>
              <w:rPr>
                <w:szCs w:val="18"/>
              </w:rPr>
            </w:pPr>
          </w:p>
        </w:tc>
      </w:tr>
      <w:tr w:rsidR="00983AF9" w:rsidRPr="007B4467"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Pr="007B4467" w:rsidRDefault="00983AF9" w:rsidP="00A36FC2">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718BA31E" w14:textId="77777777" w:rsidR="00983AF9" w:rsidRPr="007B4467" w:rsidRDefault="00983AF9" w:rsidP="00A36FC2"/>
    <w:p w14:paraId="7A345A11" w14:textId="77777777" w:rsidR="00813896" w:rsidRPr="007B4467" w:rsidRDefault="00813896" w:rsidP="00813896">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7B4467"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7B4467" w:rsidRDefault="00813896" w:rsidP="00452594">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7B4467" w:rsidRDefault="00813896" w:rsidP="00452594">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7B4467" w:rsidRDefault="00813896"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7B4467" w:rsidRDefault="00813896" w:rsidP="00452594">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7B4467" w:rsidRDefault="00813896" w:rsidP="00452594">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7B4467" w:rsidRDefault="00813896" w:rsidP="00452594">
            <w:pPr>
              <w:pStyle w:val="TAH"/>
            </w:pPr>
            <w:r w:rsidRPr="007B4467">
              <w:t>Comments</w:t>
            </w:r>
          </w:p>
        </w:tc>
      </w:tr>
      <w:tr w:rsidR="00813896" w:rsidRPr="007B4467"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7B4467" w:rsidRDefault="00813896" w:rsidP="00452594">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7B4467" w:rsidRDefault="00813896" w:rsidP="00452594">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7B4467" w:rsidRDefault="00813896" w:rsidP="00452594">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7B4467" w:rsidRDefault="00813896"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7B4467" w:rsidRDefault="00813896" w:rsidP="00452594">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7B4467" w:rsidRDefault="00813896" w:rsidP="00452594">
            <w:pPr>
              <w:pStyle w:val="TAL"/>
            </w:pPr>
            <w:r w:rsidRPr="007B4467">
              <w:t>NR FR2 PC6 Band n</w:t>
            </w:r>
            <w:r w:rsidRPr="007B4467">
              <w:rPr>
                <w:lang w:eastAsia="zh-CN"/>
              </w:rPr>
              <w:t>257</w:t>
            </w:r>
          </w:p>
        </w:tc>
      </w:tr>
      <w:tr w:rsidR="00813896" w:rsidRPr="007B4467"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7B4467" w:rsidRDefault="00813896"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7B4467" w:rsidRDefault="00813896" w:rsidP="00452594">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7B4467" w:rsidRDefault="00813896"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7B4467" w:rsidRDefault="00813896"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7B4467" w:rsidRDefault="00813896" w:rsidP="00452594">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7B4467" w:rsidRDefault="00813896" w:rsidP="00452594">
            <w:pPr>
              <w:pStyle w:val="TAL"/>
            </w:pPr>
            <w:r w:rsidRPr="007B4467">
              <w:t>NR FR2 PC6 Band n</w:t>
            </w:r>
            <w:r w:rsidRPr="007B4467">
              <w:rPr>
                <w:lang w:eastAsia="zh-CN"/>
              </w:rPr>
              <w:t>258</w:t>
            </w:r>
          </w:p>
        </w:tc>
      </w:tr>
      <w:tr w:rsidR="00813896" w:rsidRPr="007B4467"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7B4467" w:rsidRDefault="00813896" w:rsidP="00452594">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7B4467" w:rsidRDefault="00813896" w:rsidP="00452594">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7B4467" w:rsidRDefault="00813896"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7B4467" w:rsidRDefault="00813896" w:rsidP="00452594">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7B4467" w:rsidRDefault="00813896" w:rsidP="00452594">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7B4467" w:rsidRDefault="00813896" w:rsidP="00452594">
            <w:pPr>
              <w:pStyle w:val="TAL"/>
            </w:pPr>
            <w:r w:rsidRPr="007B4467">
              <w:t>NR FR2 PC6 Band n</w:t>
            </w:r>
            <w:r w:rsidRPr="007B4467">
              <w:rPr>
                <w:lang w:eastAsia="zh-CN"/>
              </w:rPr>
              <w:t>261</w:t>
            </w:r>
          </w:p>
        </w:tc>
      </w:tr>
    </w:tbl>
    <w:p w14:paraId="72B762A9" w14:textId="77777777" w:rsidR="00813896" w:rsidRPr="007B4467" w:rsidRDefault="00813896" w:rsidP="00813896"/>
    <w:p w14:paraId="5294EF5C" w14:textId="6D4B0979" w:rsidR="00A730D4" w:rsidRPr="007B4467" w:rsidRDefault="00A730D4" w:rsidP="00A730D4">
      <w:pPr>
        <w:pStyle w:val="TH"/>
      </w:pPr>
      <w:r w:rsidRPr="007B4467">
        <w:t>Table A.4.3.1-</w:t>
      </w:r>
      <w:r w:rsidRPr="007B4467">
        <w:rPr>
          <w:lang w:eastAsia="zh-CN"/>
        </w:rPr>
        <w:t>5</w:t>
      </w:r>
      <w:r w:rsidRPr="007B4467">
        <w:t xml:space="preserve">: NR </w:t>
      </w:r>
      <w:r w:rsidRPr="007B4467">
        <w:rPr>
          <w:lang w:eastAsia="zh-CN"/>
        </w:rPr>
        <w:t xml:space="preserve">SUL 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7B4467" w14:paraId="3CFB7A63" w14:textId="77777777" w:rsidTr="00A3623C">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6AF9043" w14:textId="77777777" w:rsidR="00A730D4" w:rsidRPr="007B4467" w:rsidRDefault="00A730D4" w:rsidP="00617EA3">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083E2D24" w14:textId="77777777" w:rsidR="00A730D4" w:rsidRPr="007B4467" w:rsidRDefault="00A730D4" w:rsidP="00617EA3">
            <w:pPr>
              <w:pStyle w:val="TAH"/>
            </w:pPr>
            <w:r w:rsidRPr="007B4467">
              <w:rPr>
                <w:lang w:eastAsia="zh-CN"/>
              </w:rPr>
              <w:t>NR SUL</w:t>
            </w:r>
            <w:r w:rsidRPr="007B4467">
              <w:t xml:space="preserve"> </w:t>
            </w:r>
            <w:r w:rsidRPr="007B4467">
              <w:rPr>
                <w:lang w:eastAsia="zh-CN"/>
              </w:rPr>
              <w:t xml:space="preserve">FR1 </w:t>
            </w:r>
            <w:r w:rsidRPr="007B4467">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5456668A" w14:textId="77777777" w:rsidR="00A730D4" w:rsidRPr="007B4467" w:rsidRDefault="00A730D4" w:rsidP="00617EA3">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1A89946" w14:textId="77777777" w:rsidR="00A730D4" w:rsidRPr="007B4467" w:rsidRDefault="00A730D4" w:rsidP="00617EA3">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0C0CBD71" w14:textId="77777777" w:rsidR="00A730D4" w:rsidRPr="007B4467" w:rsidRDefault="00A730D4" w:rsidP="00617EA3">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5FCC5591" w14:textId="77777777" w:rsidR="00A730D4" w:rsidRPr="007B4467" w:rsidRDefault="00A730D4" w:rsidP="00617EA3">
            <w:pPr>
              <w:pStyle w:val="TAH"/>
            </w:pPr>
            <w:r w:rsidRPr="007B4467">
              <w:t>Comments</w:t>
            </w:r>
          </w:p>
        </w:tc>
      </w:tr>
      <w:tr w:rsidR="00A730D4" w:rsidRPr="007B4467" w14:paraId="68CF753C"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92F239" w14:textId="77777777" w:rsidR="00A730D4" w:rsidRPr="007B4467" w:rsidRDefault="00A730D4" w:rsidP="00617EA3">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1E632869" w14:textId="5FBA8829" w:rsidR="00A730D4" w:rsidRPr="007B4467" w:rsidRDefault="00A730D4" w:rsidP="00617EA3">
            <w:pPr>
              <w:pStyle w:val="TAL"/>
              <w:rPr>
                <w:lang w:eastAsia="zh-CN"/>
              </w:rPr>
            </w:pPr>
            <w:r w:rsidRPr="007B4467">
              <w:t>NR Frequency band: 1</w:t>
            </w:r>
            <w:r w:rsidRPr="007B4467">
              <w:rPr>
                <w:lang w:eastAsia="zh-CN"/>
              </w:rPr>
              <w:t>710</w:t>
            </w:r>
            <w:r w:rsidRPr="007B4467">
              <w:t>-1</w:t>
            </w:r>
            <w:r w:rsidRPr="007B4467">
              <w:rPr>
                <w:lang w:eastAsia="zh-CN"/>
              </w:rPr>
              <w:t>785</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D12045B" w14:textId="77777777" w:rsidR="00A730D4" w:rsidRPr="007B4467" w:rsidRDefault="00A730D4" w:rsidP="00617EA3">
            <w:pPr>
              <w:pStyle w:val="TAL"/>
              <w:rPr>
                <w:lang w:eastAsia="zh-CN"/>
              </w:rPr>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73E0A73" w14:textId="77777777" w:rsidR="00A730D4" w:rsidRPr="007B4467" w:rsidRDefault="00A730D4" w:rsidP="00617EA3">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223AD20" w14:textId="77777777" w:rsidR="00A730D4" w:rsidRPr="007B4467" w:rsidRDefault="00A730D4" w:rsidP="00617EA3">
            <w:pPr>
              <w:pStyle w:val="TAC"/>
            </w:pPr>
            <w:r w:rsidRPr="007B4467">
              <w:t>pc_nrBand</w:t>
            </w:r>
            <w:r w:rsidRPr="007B4467">
              <w:rPr>
                <w:lang w:eastAsia="zh-CN"/>
              </w:rPr>
              <w:t>80</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DB58C2C" w14:textId="2746D6E0"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80</w:t>
            </w:r>
          </w:p>
        </w:tc>
      </w:tr>
      <w:tr w:rsidR="00A730D4" w:rsidRPr="007B4467" w14:paraId="590C0A9F"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1655F" w14:textId="77777777" w:rsidR="00A730D4" w:rsidRPr="007B4467" w:rsidRDefault="00A730D4" w:rsidP="00617EA3">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712AE0E6" w14:textId="26902191" w:rsidR="00A730D4" w:rsidRPr="007B4467" w:rsidRDefault="00A730D4" w:rsidP="00617EA3">
            <w:pPr>
              <w:pStyle w:val="TAL"/>
            </w:pPr>
            <w:r w:rsidRPr="007B4467">
              <w:t xml:space="preserve">NR Frequency band: </w:t>
            </w:r>
            <w:r w:rsidRPr="007B4467">
              <w:rPr>
                <w:lang w:eastAsia="zh-CN"/>
              </w:rPr>
              <w:t>88</w:t>
            </w:r>
            <w:r w:rsidRPr="007B4467">
              <w:t>0-91</w:t>
            </w:r>
            <w:r w:rsidRPr="007B4467">
              <w:rPr>
                <w:lang w:eastAsia="zh-CN"/>
              </w:rPr>
              <w:t>5</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1502CD45"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7899155" w14:textId="77777777" w:rsidR="00A730D4" w:rsidRPr="007B4467" w:rsidRDefault="00A730D4" w:rsidP="00617EA3">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399255F" w14:textId="77777777" w:rsidR="00A730D4" w:rsidRPr="007B4467" w:rsidRDefault="00A730D4" w:rsidP="00617EA3">
            <w:pPr>
              <w:pStyle w:val="TAC"/>
            </w:pPr>
            <w:r w:rsidRPr="007B4467">
              <w:t>pc_nrBand</w:t>
            </w:r>
            <w:r w:rsidRPr="007B4467">
              <w:rPr>
                <w:lang w:eastAsia="zh-CN"/>
              </w:rPr>
              <w:t>81</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53B8FE5" w14:textId="5B9F23EE"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81</w:t>
            </w:r>
          </w:p>
        </w:tc>
      </w:tr>
      <w:tr w:rsidR="00A730D4" w:rsidRPr="007B4467" w14:paraId="405728FB"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006C13" w14:textId="77777777" w:rsidR="00A730D4" w:rsidRPr="007B4467" w:rsidRDefault="00A730D4" w:rsidP="00617EA3">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313EE779" w14:textId="51487F2A" w:rsidR="00A730D4" w:rsidRPr="007B4467" w:rsidRDefault="00A730D4" w:rsidP="00617EA3">
            <w:pPr>
              <w:pStyle w:val="TAL"/>
              <w:rPr>
                <w:lang w:eastAsia="zh-CN"/>
              </w:rPr>
            </w:pPr>
            <w:r w:rsidRPr="007B4467">
              <w:t>NR Frequency band: 832-862</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542ED3D"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39426AA"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59BF1A4" w14:textId="77777777" w:rsidR="00A730D4" w:rsidRPr="007B4467" w:rsidRDefault="00A730D4" w:rsidP="00617EA3">
            <w:pPr>
              <w:pStyle w:val="TAC"/>
            </w:pPr>
            <w:r w:rsidRPr="007B4467">
              <w:t>pc_nrBand</w:t>
            </w:r>
            <w:r w:rsidRPr="007B4467">
              <w:rPr>
                <w:lang w:eastAsia="zh-CN"/>
              </w:rPr>
              <w:t>82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2A920F06" w14:textId="15D21B24"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82</w:t>
            </w:r>
          </w:p>
        </w:tc>
      </w:tr>
      <w:tr w:rsidR="00A730D4" w:rsidRPr="007B4467" w14:paraId="15C23B7E"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ACBE9D1" w14:textId="77777777" w:rsidR="00A730D4" w:rsidRPr="007B4467" w:rsidRDefault="00A730D4" w:rsidP="00617EA3">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2BD5DF74" w14:textId="5F21DD3E" w:rsidR="00A730D4" w:rsidRPr="007B4467" w:rsidRDefault="00A730D4" w:rsidP="00617EA3">
            <w:pPr>
              <w:pStyle w:val="TAL"/>
            </w:pPr>
            <w:r w:rsidRPr="007B4467">
              <w:t>NR Frequency band: 703-748</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46EA279A"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FFE1D35"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2B3410F" w14:textId="77777777" w:rsidR="00A730D4" w:rsidRPr="007B4467" w:rsidRDefault="00A730D4" w:rsidP="00617EA3">
            <w:pPr>
              <w:pStyle w:val="TAC"/>
            </w:pPr>
            <w:r w:rsidRPr="007B4467">
              <w:t>pc_nrBand</w:t>
            </w:r>
            <w:r w:rsidRPr="007B4467">
              <w:rPr>
                <w:lang w:eastAsia="zh-CN"/>
              </w:rPr>
              <w:t>83</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1D3CF3D" w14:textId="64CE1A59"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83</w:t>
            </w:r>
          </w:p>
        </w:tc>
      </w:tr>
      <w:tr w:rsidR="00A730D4" w:rsidRPr="007B4467" w14:paraId="1C8FC3A5"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7710C91" w14:textId="77777777" w:rsidR="00A730D4" w:rsidRPr="007B4467" w:rsidRDefault="00A730D4" w:rsidP="00617EA3">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26FBEE92" w14:textId="652321BB" w:rsidR="00A730D4" w:rsidRPr="007B4467" w:rsidRDefault="00A730D4" w:rsidP="00617EA3">
            <w:pPr>
              <w:pStyle w:val="TAL"/>
              <w:rPr>
                <w:lang w:eastAsia="zh-CN"/>
              </w:rPr>
            </w:pPr>
            <w:r w:rsidRPr="007B4467">
              <w:t>NR Frequency band: 1920-1980</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9FC0CFD"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58B175B"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40BE8E9" w14:textId="77777777" w:rsidR="00A730D4" w:rsidRPr="007B4467" w:rsidRDefault="00A730D4" w:rsidP="00617EA3">
            <w:pPr>
              <w:pStyle w:val="TAC"/>
            </w:pPr>
            <w:r w:rsidRPr="007B4467">
              <w:t>pc_nrBand</w:t>
            </w:r>
            <w:r w:rsidRPr="007B4467">
              <w:rPr>
                <w:lang w:eastAsia="zh-CN"/>
              </w:rPr>
              <w:t>84</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7F2E6DE" w14:textId="24200F3F"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84</w:t>
            </w:r>
          </w:p>
        </w:tc>
      </w:tr>
      <w:tr w:rsidR="00A730D4" w:rsidRPr="007B4467" w14:paraId="655F9FE6"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251411F" w14:textId="77777777" w:rsidR="00A730D4" w:rsidRPr="007B4467" w:rsidRDefault="00A730D4" w:rsidP="00617EA3">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123C143D" w14:textId="0837C1FF" w:rsidR="00A730D4" w:rsidRPr="007B4467" w:rsidRDefault="00A730D4" w:rsidP="00617EA3">
            <w:pPr>
              <w:pStyle w:val="TAL"/>
            </w:pPr>
            <w:r w:rsidRPr="007B4467">
              <w:t>NR Frequency band: 1710-17</w:t>
            </w:r>
            <w:r w:rsidRPr="007B4467">
              <w:rPr>
                <w:lang w:eastAsia="zh-CN"/>
              </w:rPr>
              <w:t>8</w:t>
            </w:r>
            <w:r w:rsidRPr="007B4467">
              <w:t>0</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5E110B3"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64A60C5"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E6F32D2" w14:textId="77777777" w:rsidR="00A730D4" w:rsidRPr="007B4467" w:rsidRDefault="00A730D4" w:rsidP="00617EA3">
            <w:pPr>
              <w:pStyle w:val="TAC"/>
            </w:pPr>
            <w:r w:rsidRPr="007B4467">
              <w:t>pc_nrBand</w:t>
            </w:r>
            <w:r w:rsidRPr="007B4467">
              <w:rPr>
                <w:lang w:eastAsia="zh-CN"/>
              </w:rPr>
              <w:t>86</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7AFD602D" w14:textId="510B1003"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86</w:t>
            </w:r>
          </w:p>
        </w:tc>
      </w:tr>
      <w:tr w:rsidR="00D45C61" w:rsidRPr="007B4467" w14:paraId="26F16E87"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208616A5" w14:textId="77777777" w:rsidR="00D45C61" w:rsidRPr="007B4467" w:rsidRDefault="00D45C61" w:rsidP="005A498A">
            <w:pPr>
              <w:pStyle w:val="TAC"/>
              <w:rPr>
                <w:lang w:eastAsia="zh-CN"/>
              </w:rPr>
            </w:pPr>
            <w:r w:rsidRPr="007B4467">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531F747C" w14:textId="77777777" w:rsidR="00D45C61" w:rsidRPr="007B4467" w:rsidRDefault="00D45C61" w:rsidP="005A498A">
            <w:pPr>
              <w:pStyle w:val="TAL"/>
              <w:rPr>
                <w:lang w:eastAsia="zh-CN"/>
              </w:rPr>
            </w:pPr>
            <w:r w:rsidRPr="007B4467">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78C489E4"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6EAEFA8" w14:textId="77777777" w:rsidR="00D45C61" w:rsidRPr="007B4467"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1DF8D561" w14:textId="77777777" w:rsidR="00D45C61" w:rsidRPr="007B4467"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6E1E9971" w14:textId="77777777" w:rsidR="00D45C61" w:rsidRPr="007B4467" w:rsidRDefault="00D45C61" w:rsidP="005A498A">
            <w:pPr>
              <w:pStyle w:val="TAL"/>
            </w:pPr>
          </w:p>
        </w:tc>
      </w:tr>
      <w:tr w:rsidR="00D45C61" w:rsidRPr="007B4467" w14:paraId="1062F232"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1729E8DE" w14:textId="77777777" w:rsidR="00D45C61" w:rsidRPr="007B4467" w:rsidRDefault="00D45C61" w:rsidP="005A498A">
            <w:pPr>
              <w:pStyle w:val="TAC"/>
              <w:rPr>
                <w:lang w:eastAsia="zh-CN"/>
              </w:rPr>
            </w:pPr>
            <w:r w:rsidRPr="007B4467">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3DD74C7D" w14:textId="70ACC6A2" w:rsidR="00D45C61" w:rsidRPr="007B4467" w:rsidRDefault="0038208C" w:rsidP="005A498A">
            <w:pPr>
              <w:pStyle w:val="TAL"/>
            </w:pPr>
            <w:r w:rsidRPr="007B4467">
              <w:t>Reserved</w:t>
            </w:r>
          </w:p>
        </w:tc>
        <w:tc>
          <w:tcPr>
            <w:tcW w:w="1336" w:type="dxa"/>
            <w:tcBorders>
              <w:top w:val="single" w:sz="6" w:space="0" w:color="auto"/>
              <w:left w:val="single" w:sz="6" w:space="0" w:color="auto"/>
              <w:bottom w:val="single" w:sz="6" w:space="0" w:color="auto"/>
              <w:right w:val="single" w:sz="4" w:space="0" w:color="auto"/>
            </w:tcBorders>
          </w:tcPr>
          <w:p w14:paraId="079E27F6" w14:textId="2F4D3402"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96FC5F5" w14:textId="3FD0EDA5" w:rsidR="00D45C61" w:rsidRPr="007B4467"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300A2DAF" w14:textId="6DF5CA29" w:rsidR="00D45C61" w:rsidRPr="007B4467"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118758B6" w14:textId="740F93DB" w:rsidR="00D45C61" w:rsidRPr="007B4467" w:rsidRDefault="00D45C61" w:rsidP="005A498A">
            <w:pPr>
              <w:pStyle w:val="TAL"/>
            </w:pPr>
          </w:p>
        </w:tc>
      </w:tr>
      <w:tr w:rsidR="00A26A9A" w:rsidRPr="007B4467" w14:paraId="37194E43"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F224DB" w14:textId="77777777" w:rsidR="00A26A9A" w:rsidRPr="007B4467" w:rsidRDefault="00A26A9A" w:rsidP="00D748A5">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6A7CC457" w14:textId="4F0DCCC2" w:rsidR="00A26A9A" w:rsidRPr="007B4467" w:rsidRDefault="00A26A9A" w:rsidP="00D748A5">
            <w:pPr>
              <w:pStyle w:val="TAL"/>
            </w:pPr>
            <w:r w:rsidRPr="007B4467">
              <w:rPr>
                <w:rFonts w:eastAsia="PMingLiU"/>
              </w:rPr>
              <w:t>NR Frequency band: 2010-2025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F853531" w14:textId="77777777" w:rsidR="00A26A9A" w:rsidRPr="007B4467" w:rsidRDefault="00A26A9A" w:rsidP="00D748A5">
            <w:pPr>
              <w:pStyle w:val="TAL"/>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4566EBE" w14:textId="77777777" w:rsidR="00A26A9A" w:rsidRPr="007B4467" w:rsidRDefault="00A26A9A" w:rsidP="00D748A5">
            <w:pPr>
              <w:pStyle w:val="TAC"/>
              <w:rPr>
                <w:lang w:eastAsia="zh-TW"/>
              </w:rPr>
            </w:pPr>
            <w:r w:rsidRPr="007B4467">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42E355FA" w14:textId="77777777" w:rsidR="00A26A9A" w:rsidRPr="007B4467" w:rsidRDefault="00A26A9A" w:rsidP="00D748A5">
            <w:pPr>
              <w:pStyle w:val="TAC"/>
            </w:pPr>
            <w:r w:rsidRPr="007B4467">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26662154" w14:textId="4EFA90F2" w:rsidR="00A26A9A" w:rsidRPr="007B4467" w:rsidRDefault="00A26A9A" w:rsidP="00D748A5">
            <w:pPr>
              <w:pStyle w:val="TAL"/>
            </w:pPr>
            <w:r w:rsidRPr="007B4467">
              <w:rPr>
                <w:rFonts w:eastAsia="PMingLiU"/>
              </w:rPr>
              <w:t xml:space="preserve">NR </w:t>
            </w:r>
            <w:r w:rsidR="00800DFE" w:rsidRPr="007B4467">
              <w:t xml:space="preserve">SUL FR1 </w:t>
            </w:r>
            <w:r w:rsidRPr="007B4467">
              <w:rPr>
                <w:rFonts w:eastAsia="PMingLiU"/>
              </w:rPr>
              <w:t xml:space="preserve">Band </w:t>
            </w:r>
            <w:r w:rsidR="00D63728" w:rsidRPr="007B4467">
              <w:rPr>
                <w:rFonts w:eastAsia="PMingLiU"/>
              </w:rPr>
              <w:t>n</w:t>
            </w:r>
            <w:r w:rsidRPr="007B4467">
              <w:rPr>
                <w:rFonts w:eastAsia="PMingLiU"/>
              </w:rPr>
              <w:t>95</w:t>
            </w:r>
          </w:p>
        </w:tc>
      </w:tr>
      <w:tr w:rsidR="00BD5E97" w:rsidRPr="007B4467" w14:paraId="5538474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B4DA274" w14:textId="77777777" w:rsidR="00BD5E97" w:rsidRPr="007B4467" w:rsidRDefault="00BD5E97">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4C5E2FAE" w14:textId="4B904E2D" w:rsidR="00BD5E97" w:rsidRPr="007B4467" w:rsidRDefault="00BD5E97">
            <w:pPr>
              <w:pStyle w:val="TAL"/>
              <w:rPr>
                <w:rFonts w:eastAsia="PMingLiU"/>
              </w:rPr>
            </w:pPr>
            <w:r w:rsidRPr="007B4467">
              <w:rPr>
                <w:rFonts w:eastAsia="PMingLiU"/>
              </w:rPr>
              <w:t>NR Frequency band: 2300 MHz – 2400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5458037F" w14:textId="77777777" w:rsidR="00BD5E97" w:rsidRPr="007B4467" w:rsidRDefault="00BD5E97">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F8AFE72" w14:textId="77777777" w:rsidR="00BD5E97" w:rsidRPr="007B4467" w:rsidRDefault="00BD5E97">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2250370E" w14:textId="77777777" w:rsidR="00BD5E97" w:rsidRPr="007B4467" w:rsidRDefault="00BD5E97">
            <w:pPr>
              <w:pStyle w:val="TAC"/>
              <w:rPr>
                <w:rFonts w:eastAsia="PMingLiU"/>
              </w:rPr>
            </w:pPr>
            <w:r w:rsidRPr="007B4467">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7A5CCD2E" w14:textId="15ED8A78" w:rsidR="00BD5E97" w:rsidRPr="007B4467" w:rsidRDefault="00BD5E97">
            <w:pPr>
              <w:pStyle w:val="TAL"/>
              <w:rPr>
                <w:rFonts w:eastAsia="PMingLiU"/>
              </w:rPr>
            </w:pPr>
            <w:r w:rsidRPr="007B4467">
              <w:rPr>
                <w:rFonts w:eastAsia="PMingLiU"/>
              </w:rPr>
              <w:t xml:space="preserve">NR SUL FR1 Band </w:t>
            </w:r>
            <w:r w:rsidR="00D63728" w:rsidRPr="007B4467">
              <w:rPr>
                <w:rFonts w:eastAsia="PMingLiU"/>
              </w:rPr>
              <w:t>n</w:t>
            </w:r>
            <w:r w:rsidRPr="007B4467">
              <w:rPr>
                <w:rFonts w:eastAsia="PMingLiU"/>
              </w:rPr>
              <w:t>97</w:t>
            </w:r>
          </w:p>
        </w:tc>
      </w:tr>
      <w:tr w:rsidR="00A3623C" w:rsidRPr="007B4467" w14:paraId="4511D26D"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41919CD7" w14:textId="67D3ED00" w:rsidR="00A3623C" w:rsidRPr="007B4467" w:rsidRDefault="00A3623C" w:rsidP="00A3623C">
            <w:pPr>
              <w:pStyle w:val="TAC"/>
              <w:rPr>
                <w:lang w:eastAsia="zh-CN"/>
              </w:rPr>
            </w:pPr>
            <w:r w:rsidRPr="007B4467">
              <w:rPr>
                <w:lang w:eastAsia="zh-CN"/>
              </w:rPr>
              <w:t>8a</w:t>
            </w:r>
          </w:p>
        </w:tc>
        <w:tc>
          <w:tcPr>
            <w:tcW w:w="3413" w:type="dxa"/>
            <w:tcBorders>
              <w:top w:val="single" w:sz="6" w:space="0" w:color="auto"/>
              <w:left w:val="single" w:sz="4" w:space="0" w:color="auto"/>
              <w:bottom w:val="single" w:sz="6" w:space="0" w:color="auto"/>
              <w:right w:val="single" w:sz="6" w:space="0" w:color="auto"/>
            </w:tcBorders>
          </w:tcPr>
          <w:p w14:paraId="0A3AA8D1" w14:textId="4838019A" w:rsidR="00A3623C" w:rsidRPr="007B4467" w:rsidRDefault="00A3623C" w:rsidP="00A3623C">
            <w:pPr>
              <w:pStyle w:val="TAL"/>
              <w:rPr>
                <w:rFonts w:eastAsia="PMingLiU"/>
              </w:rPr>
            </w:pPr>
            <w:r w:rsidRPr="007B4467">
              <w:rPr>
                <w:rFonts w:eastAsia="PMingLiU"/>
              </w:rPr>
              <w:t xml:space="preserve">NR Frequency band: </w:t>
            </w:r>
            <w:r w:rsidRPr="007B4467">
              <w:rPr>
                <w:lang w:eastAsia="zh-CN"/>
              </w:rPr>
              <w:t>1880</w:t>
            </w:r>
            <w:r w:rsidRPr="007B4467">
              <w:rPr>
                <w:rFonts w:eastAsia="PMingLiU"/>
              </w:rPr>
              <w:t xml:space="preserve"> MHz – </w:t>
            </w:r>
            <w:r w:rsidRPr="007B4467">
              <w:rPr>
                <w:lang w:eastAsia="zh-CN"/>
              </w:rPr>
              <w:t>192</w:t>
            </w:r>
            <w:r w:rsidRPr="007B4467">
              <w:rPr>
                <w:rFonts w:eastAsia="PMingLiU"/>
              </w:rPr>
              <w:t xml:space="preserve">0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076B230F" w14:textId="27A248B0" w:rsidR="00A3623C" w:rsidRPr="007B4467" w:rsidRDefault="00A3623C" w:rsidP="00A3623C">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342CB4B7" w14:textId="17CB5651" w:rsidR="00A3623C" w:rsidRPr="007B4467" w:rsidRDefault="00A3623C" w:rsidP="00A3623C">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321DA826" w14:textId="6EBB14C0" w:rsidR="00A3623C" w:rsidRPr="007B4467" w:rsidRDefault="00A3623C" w:rsidP="00A3623C">
            <w:pPr>
              <w:pStyle w:val="TAC"/>
              <w:rPr>
                <w:rFonts w:eastAsia="PMingLiU"/>
              </w:rPr>
            </w:pPr>
            <w:r w:rsidRPr="007B4467">
              <w:rPr>
                <w:rFonts w:eastAsia="PMingLiU"/>
              </w:rPr>
              <w:t>pc_nrBand9</w:t>
            </w:r>
            <w:r w:rsidRPr="007B4467">
              <w:rPr>
                <w:lang w:eastAsia="zh-CN"/>
              </w:rPr>
              <w:t>8</w:t>
            </w:r>
            <w:r w:rsidRPr="007B4467">
              <w:rPr>
                <w:rFonts w:eastAsia="PMingLiU"/>
              </w:rPr>
              <w:t>_Supp</w:t>
            </w:r>
          </w:p>
        </w:tc>
        <w:tc>
          <w:tcPr>
            <w:tcW w:w="1194" w:type="dxa"/>
            <w:tcBorders>
              <w:top w:val="single" w:sz="4" w:space="0" w:color="auto"/>
              <w:left w:val="single" w:sz="4" w:space="0" w:color="auto"/>
              <w:bottom w:val="single" w:sz="4" w:space="0" w:color="auto"/>
              <w:right w:val="single" w:sz="4" w:space="0" w:color="auto"/>
            </w:tcBorders>
          </w:tcPr>
          <w:p w14:paraId="36C88136" w14:textId="1A17F3DA" w:rsidR="00A3623C" w:rsidRPr="007B4467" w:rsidRDefault="00A3623C" w:rsidP="00A3623C">
            <w:pPr>
              <w:pStyle w:val="TAL"/>
              <w:rPr>
                <w:rFonts w:eastAsia="PMingLiU"/>
              </w:rPr>
            </w:pPr>
            <w:r w:rsidRPr="007B4467">
              <w:rPr>
                <w:rFonts w:eastAsia="PMingLiU"/>
              </w:rPr>
              <w:t>NR SUL FR1 Band n9</w:t>
            </w:r>
            <w:r w:rsidRPr="007B4467">
              <w:rPr>
                <w:lang w:eastAsia="zh-CN"/>
              </w:rPr>
              <w:t>8</w:t>
            </w:r>
          </w:p>
        </w:tc>
      </w:tr>
      <w:tr w:rsidR="007173FE" w:rsidRPr="007B4467" w14:paraId="3E58EE5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3E62CF6B" w14:textId="77777777" w:rsidR="007173FE" w:rsidRPr="007B4467" w:rsidRDefault="007173FE" w:rsidP="00386DCA">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FBC1303" w14:textId="2ABD1206" w:rsidR="007173FE" w:rsidRPr="007B4467" w:rsidRDefault="007173FE" w:rsidP="00386DCA">
            <w:pPr>
              <w:pStyle w:val="TAL"/>
              <w:rPr>
                <w:rFonts w:eastAsia="PMingLiU"/>
              </w:rPr>
            </w:pPr>
            <w:r w:rsidRPr="007B4467">
              <w:rPr>
                <w:rFonts w:eastAsia="PMingLiU"/>
              </w:rPr>
              <w:t>NR Frequency band: 1626.5-1660.5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1D323D72" w14:textId="77777777" w:rsidR="007173FE" w:rsidRPr="007B4467" w:rsidRDefault="007173FE" w:rsidP="00386DCA">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2B6C12DC" w14:textId="77777777" w:rsidR="007173FE" w:rsidRPr="007B4467" w:rsidRDefault="007173FE" w:rsidP="00386DCA">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6C1C5098" w14:textId="77777777" w:rsidR="007173FE" w:rsidRPr="007B4467" w:rsidRDefault="007173FE" w:rsidP="00386DCA">
            <w:pPr>
              <w:pStyle w:val="TAC"/>
              <w:rPr>
                <w:rFonts w:eastAsia="PMingLiU"/>
              </w:rPr>
            </w:pPr>
            <w:r w:rsidRPr="007B4467">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154CCCC9" w14:textId="1595C370" w:rsidR="007173FE" w:rsidRPr="007B4467" w:rsidRDefault="007173FE" w:rsidP="00386DCA">
            <w:pPr>
              <w:pStyle w:val="TAL"/>
              <w:rPr>
                <w:rFonts w:eastAsia="PMingLiU"/>
              </w:rPr>
            </w:pPr>
            <w:r w:rsidRPr="007B4467">
              <w:rPr>
                <w:rFonts w:eastAsia="PMingLiU"/>
              </w:rPr>
              <w:t xml:space="preserve">NR </w:t>
            </w:r>
            <w:r w:rsidRPr="007B4467">
              <w:t xml:space="preserve">SUL FR1 </w:t>
            </w:r>
            <w:r w:rsidRPr="007B4467">
              <w:rPr>
                <w:rFonts w:eastAsia="PMingLiU"/>
              </w:rPr>
              <w:t xml:space="preserve">Band </w:t>
            </w:r>
            <w:r w:rsidR="00D63728" w:rsidRPr="007B4467">
              <w:rPr>
                <w:rFonts w:eastAsia="PMingLiU"/>
              </w:rPr>
              <w:t>n</w:t>
            </w:r>
            <w:r w:rsidRPr="007B4467">
              <w:rPr>
                <w:rFonts w:eastAsia="PMingLiU"/>
              </w:rPr>
              <w:t>99</w:t>
            </w:r>
          </w:p>
        </w:tc>
      </w:tr>
    </w:tbl>
    <w:p w14:paraId="60DC2366" w14:textId="77777777" w:rsidR="00C06A6E" w:rsidRPr="007B4467" w:rsidRDefault="00C06A6E" w:rsidP="00C06A6E">
      <w:pPr>
        <w:overflowPunct/>
        <w:autoSpaceDE/>
        <w:autoSpaceDN/>
        <w:adjustRightInd/>
        <w:textAlignment w:val="auto"/>
        <w:rPr>
          <w:rFonts w:eastAsia="PMingLiU"/>
          <w:lang w:eastAsia="en-US"/>
        </w:rPr>
      </w:pPr>
    </w:p>
    <w:p w14:paraId="7846EFB2" w14:textId="77777777" w:rsidR="00C06A6E" w:rsidRPr="007B4467" w:rsidRDefault="00C06A6E" w:rsidP="00EF04FE">
      <w:pPr>
        <w:pStyle w:val="TH"/>
        <w:rPr>
          <w:rFonts w:eastAsia="PMingLiU"/>
          <w:lang w:eastAsia="en-US"/>
        </w:rPr>
      </w:pPr>
      <w:r w:rsidRPr="007B4467">
        <w:rPr>
          <w:rFonts w:eastAsia="PMingLiU"/>
          <w:lang w:eastAsia="en-US"/>
        </w:rPr>
        <w:lastRenderedPageBreak/>
        <w:t>Table A.4.3.1-</w:t>
      </w:r>
      <w:r w:rsidRPr="007B4467">
        <w:rPr>
          <w:rFonts w:eastAsia="PMingLiU"/>
          <w:lang w:eastAsia="zh-CN"/>
        </w:rPr>
        <w:t>6</w:t>
      </w:r>
      <w:r w:rsidRPr="007B4467">
        <w:rPr>
          <w:rFonts w:eastAsia="PMingLiU"/>
          <w:lang w:eastAsia="en-US"/>
        </w:rPr>
        <w:t xml:space="preserve">: NR </w:t>
      </w:r>
      <w:r w:rsidRPr="007B4467">
        <w:rPr>
          <w:rFonts w:eastAsia="PMingLiU"/>
          <w:lang w:eastAsia="zh-CN"/>
        </w:rPr>
        <w:t xml:space="preserve">SDL FR1 </w:t>
      </w:r>
      <w:r w:rsidRPr="007B446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7B446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7B4467" w:rsidRDefault="00C06A6E" w:rsidP="00EF04FE">
            <w:pPr>
              <w:pStyle w:val="TAH"/>
              <w:rPr>
                <w:rFonts w:eastAsia="PMingLiU"/>
                <w:lang w:eastAsia="en-US"/>
              </w:rPr>
            </w:pPr>
            <w:r w:rsidRPr="007B446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7B4467" w:rsidRDefault="00C06A6E" w:rsidP="00EF04FE">
            <w:pPr>
              <w:pStyle w:val="TAH"/>
              <w:rPr>
                <w:rFonts w:eastAsia="PMingLiU"/>
                <w:lang w:eastAsia="en-US"/>
              </w:rPr>
            </w:pPr>
            <w:r w:rsidRPr="007B4467">
              <w:rPr>
                <w:rFonts w:eastAsia="PMingLiU"/>
                <w:lang w:eastAsia="zh-CN"/>
              </w:rPr>
              <w:t xml:space="preserve">NR </w:t>
            </w:r>
            <w:r w:rsidR="00D45C61" w:rsidRPr="007B4467">
              <w:rPr>
                <w:rFonts w:eastAsia="PMingLiU"/>
                <w:lang w:eastAsia="zh-CN"/>
              </w:rPr>
              <w:t>SDL</w:t>
            </w:r>
            <w:r w:rsidR="00D45C61" w:rsidRPr="007B4467">
              <w:rPr>
                <w:rFonts w:eastAsia="PMingLiU"/>
              </w:rPr>
              <w:t xml:space="preserve"> </w:t>
            </w:r>
            <w:r w:rsidRPr="007B4467">
              <w:rPr>
                <w:rFonts w:eastAsia="PMingLiU"/>
                <w:lang w:eastAsia="zh-CN"/>
              </w:rPr>
              <w:t xml:space="preserve">FR1 </w:t>
            </w:r>
            <w:r w:rsidRPr="007B446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7B4467" w:rsidRDefault="00C06A6E" w:rsidP="00EF04FE">
            <w:pPr>
              <w:pStyle w:val="TAH"/>
              <w:rPr>
                <w:rFonts w:eastAsia="PMingLiU"/>
                <w:lang w:eastAsia="zh-CN"/>
              </w:rPr>
            </w:pPr>
            <w:r w:rsidRPr="007B446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7B4467" w:rsidRDefault="00C06A6E" w:rsidP="00EF04FE">
            <w:pPr>
              <w:pStyle w:val="TAH"/>
              <w:rPr>
                <w:rFonts w:eastAsia="PMingLiU"/>
                <w:lang w:eastAsia="en-US"/>
              </w:rPr>
            </w:pPr>
            <w:r w:rsidRPr="007B446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7B4467" w:rsidRDefault="00C06A6E" w:rsidP="00EF04FE">
            <w:pPr>
              <w:pStyle w:val="TAH"/>
              <w:rPr>
                <w:rFonts w:eastAsia="PMingLiU"/>
                <w:lang w:eastAsia="en-US"/>
              </w:rPr>
            </w:pPr>
            <w:r w:rsidRPr="007B446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7B4467" w:rsidRDefault="00C06A6E" w:rsidP="00EF04FE">
            <w:pPr>
              <w:pStyle w:val="TAH"/>
              <w:rPr>
                <w:rFonts w:eastAsia="PMingLiU"/>
                <w:lang w:eastAsia="en-US"/>
              </w:rPr>
            </w:pPr>
            <w:r w:rsidRPr="007B4467">
              <w:rPr>
                <w:rFonts w:eastAsia="PMingLiU"/>
                <w:lang w:eastAsia="en-US"/>
              </w:rPr>
              <w:t>Comments</w:t>
            </w:r>
          </w:p>
        </w:tc>
      </w:tr>
      <w:tr w:rsidR="00D45C61" w:rsidRPr="007B446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7B4467" w:rsidRDefault="00D45C61" w:rsidP="005A498A">
            <w:pPr>
              <w:pStyle w:val="TAC"/>
              <w:rPr>
                <w:rFonts w:eastAsia="PMingLiU"/>
              </w:rPr>
            </w:pPr>
            <w:r w:rsidRPr="007B446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7B4467" w:rsidRDefault="00D45C61" w:rsidP="005A498A">
            <w:pPr>
              <w:pStyle w:val="TAL"/>
              <w:rPr>
                <w:rFonts w:eastAsia="PMingLiU"/>
              </w:rPr>
            </w:pPr>
            <w:r w:rsidRPr="007B4467">
              <w:rPr>
                <w:rFonts w:eastAsia="PMingLiU"/>
              </w:rPr>
              <w:t xml:space="preserve">NR Frequency band: </w:t>
            </w:r>
            <w:r w:rsidRPr="007B4467">
              <w:t>717-728 MHz</w:t>
            </w:r>
            <w:r w:rsidR="00D63728" w:rsidRPr="007B4467">
              <w:t xml:space="preserve"> </w:t>
            </w:r>
            <w:r w:rsidR="00D63728"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7B4467" w:rsidRDefault="00D45C61" w:rsidP="005A498A">
            <w:pPr>
              <w:pStyle w:val="TAC"/>
              <w:rPr>
                <w:rFonts w:eastAsia="PMingLiU"/>
              </w:rPr>
            </w:pPr>
            <w:r w:rsidRPr="007B446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7B4467" w:rsidRDefault="00D45C61" w:rsidP="005A498A">
            <w:pPr>
              <w:pStyle w:val="TAC"/>
              <w:rPr>
                <w:rFonts w:eastAsia="PMingLiU"/>
                <w:lang w:eastAsia="zh-TW"/>
              </w:rPr>
            </w:pPr>
            <w:r w:rsidRPr="007B446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7B4467" w:rsidRDefault="00D45C61" w:rsidP="005A498A">
            <w:pPr>
              <w:pStyle w:val="TAC"/>
              <w:rPr>
                <w:rFonts w:eastAsia="PMingLiU"/>
              </w:rPr>
            </w:pPr>
            <w:r w:rsidRPr="007B446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7B4467" w:rsidRDefault="00D45C61" w:rsidP="005A498A">
            <w:pPr>
              <w:pStyle w:val="TAC"/>
              <w:rPr>
                <w:rFonts w:eastAsia="PMingLiU"/>
              </w:rPr>
            </w:pPr>
            <w:r w:rsidRPr="007B4467">
              <w:rPr>
                <w:rFonts w:eastAsia="PMingLiU"/>
              </w:rPr>
              <w:t xml:space="preserve">NR </w:t>
            </w:r>
            <w:r w:rsidR="00800DFE" w:rsidRPr="007B4467">
              <w:rPr>
                <w:rFonts w:eastAsia="PMingLiU"/>
              </w:rPr>
              <w:t xml:space="preserve">SDL FR1 </w:t>
            </w:r>
            <w:r w:rsidRPr="007B4467">
              <w:rPr>
                <w:rFonts w:eastAsia="PMingLiU"/>
              </w:rPr>
              <w:t xml:space="preserve">Band </w:t>
            </w:r>
            <w:r w:rsidR="00A77304" w:rsidRPr="007B4467">
              <w:rPr>
                <w:rFonts w:eastAsia="PMingLiU"/>
              </w:rPr>
              <w:t>n</w:t>
            </w:r>
            <w:r w:rsidRPr="007B4467">
              <w:rPr>
                <w:rFonts w:eastAsia="PMingLiU"/>
              </w:rPr>
              <w:t>29</w:t>
            </w:r>
          </w:p>
        </w:tc>
      </w:tr>
      <w:tr w:rsidR="00C06A6E" w:rsidRPr="007B446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7B4467" w:rsidRDefault="00C06A6E" w:rsidP="00EF04FE">
            <w:pPr>
              <w:pStyle w:val="TAC"/>
              <w:rPr>
                <w:rFonts w:eastAsia="PMingLiU"/>
                <w:lang w:eastAsia="en-US"/>
              </w:rPr>
            </w:pPr>
            <w:r w:rsidRPr="007B446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7B4467" w:rsidRDefault="00C06A6E" w:rsidP="00EF04FE">
            <w:pPr>
              <w:pStyle w:val="TAL"/>
              <w:rPr>
                <w:rFonts w:eastAsia="PMingLiU"/>
                <w:lang w:eastAsia="zh-CN"/>
              </w:rPr>
            </w:pPr>
            <w:r w:rsidRPr="007B4467">
              <w:rPr>
                <w:rFonts w:eastAsia="PMingLiU"/>
                <w:lang w:eastAsia="en-US"/>
              </w:rPr>
              <w:t>NR Frequency band: 1432-1517 MHz</w:t>
            </w:r>
            <w:r w:rsidR="00D63728" w:rsidRPr="007B4467">
              <w:rPr>
                <w:rFonts w:eastAsia="PMingLiU"/>
                <w:lang w:eastAsia="en-US"/>
              </w:rPr>
              <w:t xml:space="preserve"> </w:t>
            </w:r>
            <w:r w:rsidR="00D63728"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7B4467" w:rsidRDefault="00C06A6E" w:rsidP="00EF04FE">
            <w:pPr>
              <w:pStyle w:val="TAC"/>
              <w:rPr>
                <w:rFonts w:eastAsia="PMingLiU"/>
                <w:lang w:eastAsia="zh-CN"/>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7B4467" w:rsidRDefault="00C06A6E" w:rsidP="00EF04FE">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7B4467" w:rsidRDefault="00C06A6E" w:rsidP="00EF04FE">
            <w:pPr>
              <w:pStyle w:val="TAC"/>
              <w:rPr>
                <w:rFonts w:eastAsia="PMingLiU"/>
                <w:lang w:eastAsia="en-US"/>
              </w:rPr>
            </w:pPr>
            <w:r w:rsidRPr="007B4467">
              <w:rPr>
                <w:rFonts w:eastAsia="PMingLiU"/>
                <w:lang w:eastAsia="en-US"/>
              </w:rPr>
              <w:t>pc_nrBand</w:t>
            </w:r>
            <w:r w:rsidRPr="007B4467">
              <w:rPr>
                <w:rFonts w:eastAsia="PMingLiU"/>
                <w:lang w:eastAsia="zh-CN"/>
              </w:rPr>
              <w:t>75</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7B4467" w:rsidRDefault="00C06A6E" w:rsidP="00EF04FE">
            <w:pPr>
              <w:pStyle w:val="TAC"/>
              <w:rPr>
                <w:rFonts w:eastAsia="PMingLiU"/>
                <w:lang w:eastAsia="zh-CN"/>
              </w:rPr>
            </w:pPr>
            <w:r w:rsidRPr="007B4467">
              <w:rPr>
                <w:rFonts w:eastAsia="PMingLiU"/>
                <w:lang w:eastAsia="en-US"/>
              </w:rPr>
              <w:t xml:space="preserve">NR </w:t>
            </w:r>
            <w:r w:rsidR="00800DFE" w:rsidRPr="007B4467">
              <w:rPr>
                <w:rFonts w:eastAsia="PMingLiU"/>
              </w:rPr>
              <w:t xml:space="preserve">SDL FR1 </w:t>
            </w:r>
            <w:r w:rsidRPr="007B4467">
              <w:rPr>
                <w:rFonts w:eastAsia="PMingLiU"/>
                <w:lang w:eastAsia="en-US"/>
              </w:rPr>
              <w:t xml:space="preserve">Band </w:t>
            </w:r>
            <w:r w:rsidR="00A77304" w:rsidRPr="007B4467">
              <w:rPr>
                <w:rFonts w:eastAsia="PMingLiU"/>
                <w:lang w:eastAsia="en-US"/>
              </w:rPr>
              <w:t>n</w:t>
            </w:r>
            <w:r w:rsidRPr="007B4467">
              <w:rPr>
                <w:rFonts w:eastAsia="PMingLiU"/>
                <w:lang w:eastAsia="zh-CN"/>
              </w:rPr>
              <w:t>75</w:t>
            </w:r>
          </w:p>
        </w:tc>
      </w:tr>
      <w:tr w:rsidR="00C06A6E" w:rsidRPr="007B446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7B4467" w:rsidRDefault="00C06A6E" w:rsidP="00EF04FE">
            <w:pPr>
              <w:pStyle w:val="TAC"/>
              <w:rPr>
                <w:rFonts w:eastAsia="PMingLiU"/>
                <w:lang w:eastAsia="en-US"/>
              </w:rPr>
            </w:pPr>
            <w:r w:rsidRPr="007B446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7B4467" w:rsidRDefault="00C06A6E" w:rsidP="00EF04FE">
            <w:pPr>
              <w:pStyle w:val="TAL"/>
              <w:rPr>
                <w:rFonts w:eastAsia="PMingLiU"/>
                <w:lang w:eastAsia="en-US"/>
              </w:rPr>
            </w:pPr>
            <w:r w:rsidRPr="007B4467">
              <w:rPr>
                <w:rFonts w:eastAsia="PMingLiU"/>
                <w:lang w:eastAsia="en-US"/>
              </w:rPr>
              <w:t>NR Frequency band: 1427-1432 MHz</w:t>
            </w:r>
            <w:r w:rsidR="00A77304" w:rsidRPr="007B4467">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7B4467" w:rsidRDefault="00C06A6E" w:rsidP="00EF04FE">
            <w:pPr>
              <w:pStyle w:val="TAC"/>
              <w:rPr>
                <w:rFonts w:eastAsia="PMingLiU"/>
                <w:lang w:eastAsia="en-US"/>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7B4467" w:rsidRDefault="00C06A6E" w:rsidP="00EF04FE">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7B4467" w:rsidRDefault="00C06A6E" w:rsidP="00EF04FE">
            <w:pPr>
              <w:pStyle w:val="TAC"/>
              <w:rPr>
                <w:rFonts w:eastAsia="PMingLiU"/>
                <w:lang w:eastAsia="en-US"/>
              </w:rPr>
            </w:pPr>
            <w:r w:rsidRPr="007B4467">
              <w:rPr>
                <w:rFonts w:eastAsia="PMingLiU"/>
                <w:lang w:eastAsia="en-US"/>
              </w:rPr>
              <w:t>pc_nrBand</w:t>
            </w:r>
            <w:r w:rsidRPr="007B4467">
              <w:rPr>
                <w:rFonts w:eastAsia="PMingLiU"/>
                <w:lang w:eastAsia="zh-CN"/>
              </w:rPr>
              <w:t>76</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7B4467" w:rsidRDefault="00C06A6E" w:rsidP="00EF04FE">
            <w:pPr>
              <w:pStyle w:val="TAC"/>
              <w:rPr>
                <w:rFonts w:eastAsia="PMingLiU"/>
                <w:lang w:eastAsia="zh-CN"/>
              </w:rPr>
            </w:pPr>
            <w:r w:rsidRPr="007B4467">
              <w:rPr>
                <w:rFonts w:eastAsia="PMingLiU"/>
                <w:lang w:eastAsia="en-US"/>
              </w:rPr>
              <w:t xml:space="preserve">NR </w:t>
            </w:r>
            <w:r w:rsidR="00800DFE" w:rsidRPr="007B4467">
              <w:rPr>
                <w:rFonts w:eastAsia="PMingLiU"/>
              </w:rPr>
              <w:t xml:space="preserve">SDL FR1 </w:t>
            </w:r>
            <w:r w:rsidRPr="007B4467">
              <w:rPr>
                <w:rFonts w:eastAsia="PMingLiU"/>
                <w:lang w:eastAsia="en-US"/>
              </w:rPr>
              <w:t xml:space="preserve">Band </w:t>
            </w:r>
            <w:r w:rsidR="00A77304" w:rsidRPr="007B4467">
              <w:rPr>
                <w:rFonts w:eastAsia="PMingLiU"/>
                <w:lang w:eastAsia="en-US"/>
              </w:rPr>
              <w:t>n</w:t>
            </w:r>
            <w:r w:rsidRPr="007B4467">
              <w:rPr>
                <w:rFonts w:eastAsia="PMingLiU"/>
                <w:lang w:eastAsia="zh-CN"/>
              </w:rPr>
              <w:t>76</w:t>
            </w:r>
          </w:p>
        </w:tc>
      </w:tr>
    </w:tbl>
    <w:p w14:paraId="1DE7D09B" w14:textId="77777777" w:rsidR="00745ABD" w:rsidRPr="007B4467" w:rsidRDefault="00745ABD" w:rsidP="00745ABD">
      <w:pPr>
        <w:rPr>
          <w:lang w:eastAsia="zh-CN"/>
        </w:rPr>
      </w:pPr>
    </w:p>
    <w:p w14:paraId="613A94DC" w14:textId="2ABB6B4F" w:rsidR="00745ABD" w:rsidRPr="007B4467" w:rsidRDefault="00745ABD" w:rsidP="00745ABD">
      <w:pPr>
        <w:pStyle w:val="TH"/>
      </w:pPr>
      <w:r w:rsidRPr="007B4467">
        <w:t>Table A.4.3</w:t>
      </w:r>
      <w:r w:rsidRPr="007B4467">
        <w:rPr>
          <w:lang w:eastAsia="zh-CN"/>
        </w:rPr>
        <w:t>.1</w:t>
      </w:r>
      <w:r w:rsidRPr="007B4467">
        <w:t>-</w:t>
      </w:r>
      <w:r w:rsidRPr="007B4467">
        <w:rPr>
          <w:lang w:eastAsia="zh-CN"/>
        </w:rPr>
        <w:t>7</w:t>
      </w:r>
      <w:r w:rsidRPr="007B4467">
        <w:t>: UE Power Class implementation Capabilities</w:t>
      </w:r>
      <w:r w:rsidRPr="007B4467">
        <w:rPr>
          <w:lang w:eastAsia="zh-CN"/>
        </w:rPr>
        <w:t xml:space="preserve"> (for one or more of the supported UE Power Class Implemented Capabilities in </w:t>
      </w:r>
      <w:r w:rsidRPr="007B4467">
        <w:t>Table A.4.3</w:t>
      </w:r>
      <w:r w:rsidRPr="007B4467">
        <w:rPr>
          <w:lang w:eastAsia="zh-CN"/>
        </w:rPr>
        <w:t>.1</w:t>
      </w:r>
      <w:r w:rsidRPr="007B4467">
        <w:t>-</w:t>
      </w:r>
      <w:r w:rsidRPr="007B4467">
        <w:rPr>
          <w:lang w:eastAsia="zh-CN"/>
        </w:rPr>
        <w:t xml:space="preserve">4, </w:t>
      </w:r>
      <w:r w:rsidRPr="007B4467">
        <w:t>Table A.4.3</w:t>
      </w:r>
      <w:r w:rsidRPr="007B4467">
        <w:rPr>
          <w:lang w:eastAsia="zh-CN"/>
        </w:rPr>
        <w:t>.1</w:t>
      </w:r>
      <w:r w:rsidRPr="007B4467">
        <w:t>-</w:t>
      </w:r>
      <w:r w:rsidRPr="007B4467">
        <w:rPr>
          <w:lang w:eastAsia="zh-CN"/>
        </w:rPr>
        <w:t xml:space="preserve">4a, </w:t>
      </w:r>
      <w:r w:rsidRPr="007B4467">
        <w:t>Table A.4.3</w:t>
      </w:r>
      <w:r w:rsidRPr="007B4467">
        <w:rPr>
          <w:lang w:eastAsia="zh-CN"/>
        </w:rPr>
        <w:t>.1</w:t>
      </w:r>
      <w:r w:rsidRPr="007B4467">
        <w:t>-</w:t>
      </w:r>
      <w:r w:rsidRPr="007B4467">
        <w:rPr>
          <w:lang w:eastAsia="zh-CN"/>
        </w:rPr>
        <w:t xml:space="preserve">4b, </w:t>
      </w:r>
      <w:r w:rsidRPr="007B4467">
        <w:t>Table A.4.3</w:t>
      </w:r>
      <w:r w:rsidRPr="007B4467">
        <w:rPr>
          <w:lang w:eastAsia="zh-CN"/>
        </w:rPr>
        <w:t>.1</w:t>
      </w:r>
      <w:r w:rsidRPr="007B4467">
        <w:t>-</w:t>
      </w:r>
      <w:r w:rsidRPr="007B4467">
        <w:rPr>
          <w:lang w:eastAsia="zh-CN"/>
        </w:rPr>
        <w:t>4c</w:t>
      </w:r>
      <w:r w:rsidR="00386DCA" w:rsidRPr="007B4467">
        <w:rPr>
          <w:lang w:eastAsia="zh-CN"/>
        </w:rPr>
        <w:t>,</w:t>
      </w:r>
      <w:r w:rsidRPr="007B4467">
        <w:rPr>
          <w:lang w:eastAsia="zh-CN"/>
        </w:rPr>
        <w:t xml:space="preserve"> </w:t>
      </w:r>
      <w:r w:rsidRPr="007B4467">
        <w:t>Table A.4.3</w:t>
      </w:r>
      <w:r w:rsidRPr="007B4467">
        <w:rPr>
          <w:lang w:eastAsia="zh-CN"/>
        </w:rPr>
        <w:t>.1</w:t>
      </w:r>
      <w:r w:rsidRPr="007B4467">
        <w:t>-</w:t>
      </w:r>
      <w:r w:rsidRPr="007B4467">
        <w:rPr>
          <w:lang w:eastAsia="zh-CN"/>
        </w:rPr>
        <w:t>4d</w:t>
      </w:r>
      <w:r w:rsidR="00386DCA" w:rsidRPr="007B4467">
        <w:rPr>
          <w:lang w:eastAsia="zh-CN"/>
        </w:rPr>
        <w:t xml:space="preserve"> and </w:t>
      </w:r>
      <w:r w:rsidR="00386DCA" w:rsidRPr="007B4467">
        <w:t>Table A.4.3</w:t>
      </w:r>
      <w:r w:rsidR="00386DCA" w:rsidRPr="007B4467">
        <w:rPr>
          <w:lang w:eastAsia="zh-CN"/>
        </w:rPr>
        <w:t>.1</w:t>
      </w:r>
      <w:r w:rsidR="00386DCA" w:rsidRPr="007B4467">
        <w:t>-</w:t>
      </w:r>
      <w:r w:rsidR="00386DCA" w:rsidRPr="007B4467">
        <w:rPr>
          <w:lang w:eastAsia="zh-CN"/>
        </w:rPr>
        <w:t>4e</w:t>
      </w:r>
      <w:r w:rsidRPr="007B4467">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7B446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7B4467" w:rsidRDefault="00800DFE" w:rsidP="00800DFE">
            <w:pPr>
              <w:pStyle w:val="TAH"/>
            </w:pPr>
            <w:r w:rsidRPr="007B446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7B4467" w:rsidRDefault="00800DFE" w:rsidP="00800DFE">
            <w:pPr>
              <w:pStyle w:val="TAH"/>
            </w:pPr>
            <w:r w:rsidRPr="007B446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7B4467" w:rsidRDefault="00800DFE" w:rsidP="00800DFE">
            <w:pPr>
              <w:pStyle w:val="TAH"/>
            </w:pPr>
            <w:r w:rsidRPr="007B446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7B4467" w:rsidRDefault="00800DFE" w:rsidP="00800DFE">
            <w:pPr>
              <w:pStyle w:val="TAH"/>
            </w:pPr>
            <w:r w:rsidRPr="007B446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7B4467" w:rsidRDefault="00800DFE" w:rsidP="00800DFE">
            <w:pPr>
              <w:pStyle w:val="TAH"/>
            </w:pPr>
            <w:r w:rsidRPr="007B446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7B4467" w:rsidRDefault="00800DFE" w:rsidP="00800DFE">
            <w:pPr>
              <w:pStyle w:val="TAH"/>
            </w:pPr>
            <w:r w:rsidRPr="007B4467">
              <w:t>Comments</w:t>
            </w:r>
          </w:p>
        </w:tc>
      </w:tr>
      <w:tr w:rsidR="00800DFE" w:rsidRPr="007B446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7B4467" w:rsidRDefault="00800DFE" w:rsidP="00800DFE">
            <w:pPr>
              <w:pStyle w:val="TAC"/>
              <w:rPr>
                <w:lang w:eastAsia="zh-CN"/>
              </w:rPr>
            </w:pPr>
            <w:r w:rsidRPr="007B446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7B4467" w:rsidRDefault="00800DFE" w:rsidP="00800DFE">
            <w:pPr>
              <w:pStyle w:val="TAL"/>
              <w:rPr>
                <w:lang w:eastAsia="zh-CN"/>
              </w:rPr>
            </w:pPr>
            <w:r w:rsidRPr="007B4467">
              <w:t>UE Power Class 1</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7B4467" w:rsidRDefault="00800DFE" w:rsidP="00800DFE">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7B4467" w:rsidRDefault="00800DFE" w:rsidP="00800DFE">
            <w:pPr>
              <w:pStyle w:val="TAC"/>
            </w:pPr>
            <w:r w:rsidRPr="007B446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7B4467" w:rsidRDefault="00800DFE" w:rsidP="00800DFE">
            <w:pPr>
              <w:pStyle w:val="TAC"/>
            </w:pPr>
            <w:r w:rsidRPr="007B446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7B4467" w:rsidRDefault="00800DFE" w:rsidP="00800DFE">
            <w:pPr>
              <w:pStyle w:val="TAC"/>
              <w:rPr>
                <w:lang w:eastAsia="zh-CN"/>
              </w:rPr>
            </w:pPr>
            <w:r w:rsidRPr="007B4467">
              <w:t xml:space="preserve">Applicable to </w:t>
            </w:r>
            <w:r w:rsidRPr="007B4467">
              <w:rPr>
                <w:lang w:eastAsia="zh-CN"/>
              </w:rPr>
              <w:t>the bands in Table A.4.3.1-4b</w:t>
            </w:r>
          </w:p>
        </w:tc>
      </w:tr>
      <w:tr w:rsidR="00800DFE" w:rsidRPr="007B446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7B4467" w:rsidRDefault="00800DFE" w:rsidP="00800DFE">
            <w:pPr>
              <w:pStyle w:val="TAC"/>
              <w:rPr>
                <w:lang w:eastAsia="zh-CN"/>
              </w:rPr>
            </w:pPr>
            <w:r w:rsidRPr="007B4467">
              <w:t>1</w:t>
            </w:r>
            <w:r w:rsidRPr="007B446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7B4467" w:rsidRDefault="00800DFE" w:rsidP="00800DFE">
            <w:pPr>
              <w:pStyle w:val="TAL"/>
              <w:rPr>
                <w:lang w:eastAsia="zh-CN"/>
              </w:rPr>
            </w:pPr>
            <w:r w:rsidRPr="007B4467">
              <w:t>UE Power Class 1</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7B4467" w:rsidRDefault="00800DFE" w:rsidP="00800DFE">
            <w:pPr>
              <w:pStyle w:val="TAC"/>
            </w:pPr>
            <w:r w:rsidRPr="007B446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7B4467" w:rsidRDefault="00800DFE" w:rsidP="00800DFE">
            <w:pPr>
              <w:pStyle w:val="TAC"/>
            </w:pPr>
            <w:r w:rsidRPr="007B4467">
              <w:t xml:space="preserve">Applicable to </w:t>
            </w:r>
            <w:r w:rsidRPr="007B4467">
              <w:rPr>
                <w:lang w:eastAsia="zh-CN"/>
              </w:rPr>
              <w:t>the bands in Table A.4.3.1-4c</w:t>
            </w:r>
          </w:p>
        </w:tc>
      </w:tr>
      <w:tr w:rsidR="00800DFE" w:rsidRPr="007B446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7B4467" w:rsidRDefault="00800DFE" w:rsidP="00800DFE">
            <w:pPr>
              <w:pStyle w:val="TAC"/>
              <w:rPr>
                <w:lang w:eastAsia="zh-CN"/>
              </w:rPr>
            </w:pPr>
            <w:r w:rsidRPr="007B446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7B4467" w:rsidRDefault="00800DFE" w:rsidP="00800DFE">
            <w:pPr>
              <w:pStyle w:val="TAL"/>
              <w:rPr>
                <w:lang w:eastAsia="zh-CN"/>
              </w:rPr>
            </w:pPr>
            <w:r w:rsidRPr="007B4467">
              <w:rPr>
                <w:lang w:eastAsia="ko-KR"/>
              </w:rPr>
              <w:t>UE Power Class 2</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7B4467" w:rsidRDefault="00800DFE" w:rsidP="00800DFE">
            <w:pPr>
              <w:pStyle w:val="TAC"/>
            </w:pPr>
            <w:r w:rsidRPr="007B446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7B4467" w:rsidRDefault="00800DFE" w:rsidP="00800DFE">
            <w:pPr>
              <w:pStyle w:val="TAC"/>
              <w:rPr>
                <w:lang w:eastAsia="zh-CN"/>
              </w:rPr>
            </w:pPr>
            <w:r w:rsidRPr="007B4467">
              <w:t xml:space="preserve">Applicable to </w:t>
            </w:r>
            <w:r w:rsidRPr="007B4467">
              <w:rPr>
                <w:lang w:eastAsia="zh-CN"/>
              </w:rPr>
              <w:t>the bands in Table A.4.3.1-4</w:t>
            </w:r>
          </w:p>
        </w:tc>
      </w:tr>
      <w:tr w:rsidR="00800DFE" w:rsidRPr="007B446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7B4467" w:rsidRDefault="00800DFE" w:rsidP="00800DFE">
            <w:pPr>
              <w:pStyle w:val="TAC"/>
              <w:rPr>
                <w:lang w:eastAsia="zh-CN"/>
              </w:rPr>
            </w:pPr>
            <w:r w:rsidRPr="007B446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7B4467" w:rsidRDefault="00800DFE" w:rsidP="00800DFE">
            <w:pPr>
              <w:pStyle w:val="TAL"/>
              <w:rPr>
                <w:lang w:eastAsia="zh-CN"/>
              </w:rPr>
            </w:pPr>
            <w:r w:rsidRPr="007B4467">
              <w:rPr>
                <w:lang w:eastAsia="ko-KR"/>
              </w:rPr>
              <w:t>UE Power Class 2</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7B4467" w:rsidRDefault="00800DFE" w:rsidP="00800DFE">
            <w:pPr>
              <w:pStyle w:val="TAC"/>
            </w:pPr>
            <w:r w:rsidRPr="007B446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7B4467" w:rsidRDefault="00800DFE" w:rsidP="00800DFE">
            <w:pPr>
              <w:pStyle w:val="TAC"/>
            </w:pPr>
            <w:r w:rsidRPr="007B4467">
              <w:t xml:space="preserve">Applicable to </w:t>
            </w:r>
            <w:r w:rsidRPr="007B4467">
              <w:rPr>
                <w:lang w:eastAsia="zh-CN"/>
              </w:rPr>
              <w:t>the bands in Table A.4.3.1-4a</w:t>
            </w:r>
          </w:p>
        </w:tc>
      </w:tr>
      <w:tr w:rsidR="00800DFE" w:rsidRPr="007B446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7B4467" w:rsidRDefault="00800DFE" w:rsidP="00800DFE">
            <w:pPr>
              <w:pStyle w:val="TAC"/>
              <w:rPr>
                <w:lang w:eastAsia="zh-CN"/>
              </w:rPr>
            </w:pPr>
            <w:r w:rsidRPr="007B446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7B4467" w:rsidRDefault="00800DFE" w:rsidP="00800DFE">
            <w:pPr>
              <w:pStyle w:val="TAL"/>
              <w:rPr>
                <w:lang w:eastAsia="zh-CN"/>
              </w:rPr>
            </w:pPr>
            <w:r w:rsidRPr="007B4467">
              <w:t>UE Power Class 3</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7B4467" w:rsidRDefault="00800DFE" w:rsidP="00800DFE">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7B4467" w:rsidRDefault="00800DFE" w:rsidP="00800DFE">
            <w:pPr>
              <w:pStyle w:val="TAC"/>
            </w:pPr>
            <w:r w:rsidRPr="007B446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7B4467" w:rsidRDefault="00800DFE" w:rsidP="00800DFE">
            <w:pPr>
              <w:pStyle w:val="TAC"/>
            </w:pPr>
            <w:r w:rsidRPr="007B4467">
              <w:t xml:space="preserve">All applicable </w:t>
            </w:r>
            <w:r w:rsidRPr="007B4467">
              <w:rPr>
                <w:lang w:eastAsia="zh-CN"/>
              </w:rPr>
              <w:t>FR1 NR</w:t>
            </w:r>
            <w:r w:rsidRPr="007B4467">
              <w:t xml:space="preserve"> bands</w:t>
            </w:r>
          </w:p>
        </w:tc>
      </w:tr>
      <w:tr w:rsidR="00800DFE" w:rsidRPr="007B446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7B4467" w:rsidRDefault="00800DFE" w:rsidP="00800DFE">
            <w:pPr>
              <w:pStyle w:val="TAC"/>
              <w:rPr>
                <w:lang w:eastAsia="zh-CN"/>
              </w:rPr>
            </w:pPr>
            <w:r w:rsidRPr="007B446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7B4467" w:rsidRDefault="00800DFE" w:rsidP="00800DFE">
            <w:pPr>
              <w:pStyle w:val="TAL"/>
            </w:pPr>
            <w:r w:rsidRPr="007B4467">
              <w:t>UE Power Class 3</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7B4467" w:rsidRDefault="00800DFE" w:rsidP="00800DFE">
            <w:pPr>
              <w:pStyle w:val="TAC"/>
            </w:pPr>
            <w:r w:rsidRPr="007B446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7B4467" w:rsidRDefault="00800DFE" w:rsidP="00800DFE">
            <w:pPr>
              <w:pStyle w:val="TAC"/>
            </w:pPr>
            <w:r w:rsidRPr="007B4467">
              <w:t xml:space="preserve">All applicable </w:t>
            </w:r>
            <w:r w:rsidRPr="007B4467">
              <w:rPr>
                <w:lang w:eastAsia="zh-CN"/>
              </w:rPr>
              <w:t>FR2 NR</w:t>
            </w:r>
            <w:r w:rsidRPr="007B4467">
              <w:t xml:space="preserve"> bands</w:t>
            </w:r>
          </w:p>
        </w:tc>
      </w:tr>
      <w:tr w:rsidR="00800DFE" w:rsidRPr="007B446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7B4467" w:rsidRDefault="00800DFE" w:rsidP="00800DFE">
            <w:pPr>
              <w:pStyle w:val="TAC"/>
              <w:rPr>
                <w:lang w:eastAsia="zh-CN"/>
              </w:rPr>
            </w:pPr>
            <w:r w:rsidRPr="007B446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7B4467" w:rsidRDefault="00800DFE" w:rsidP="00800DFE">
            <w:pPr>
              <w:pStyle w:val="TAL"/>
              <w:rPr>
                <w:lang w:eastAsia="zh-CN"/>
              </w:rPr>
            </w:pPr>
            <w:r w:rsidRPr="007B4467">
              <w:t xml:space="preserve">UE Power Class </w:t>
            </w:r>
            <w:r w:rsidRPr="007B446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7B4467" w:rsidRDefault="00800DFE" w:rsidP="00800DFE">
            <w:pPr>
              <w:pStyle w:val="TAC"/>
            </w:pPr>
            <w:r w:rsidRPr="007B446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7B4467" w:rsidRDefault="00800DFE" w:rsidP="00800DFE">
            <w:pPr>
              <w:pStyle w:val="TAC"/>
            </w:pPr>
            <w:r w:rsidRPr="007B4467">
              <w:t xml:space="preserve">Applicable to </w:t>
            </w:r>
            <w:r w:rsidRPr="007B4467">
              <w:rPr>
                <w:lang w:eastAsia="zh-CN"/>
              </w:rPr>
              <w:t>the bands in Table A.4.3.1-4d</w:t>
            </w:r>
          </w:p>
        </w:tc>
      </w:tr>
      <w:tr w:rsidR="00386DCA" w:rsidRPr="007B4467"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7B4467" w:rsidRDefault="00386DCA" w:rsidP="00386DCA">
            <w:pPr>
              <w:pStyle w:val="TAC"/>
              <w:rPr>
                <w:lang w:eastAsia="zh-CN"/>
              </w:rPr>
            </w:pPr>
            <w:r w:rsidRPr="007B4467">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7B4467" w:rsidRDefault="00386DCA" w:rsidP="00386DCA">
            <w:pPr>
              <w:pStyle w:val="TAL"/>
            </w:pPr>
            <w:r w:rsidRPr="007B4467">
              <w:t xml:space="preserve">UE Power Class </w:t>
            </w:r>
            <w:r w:rsidRPr="007B4467">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7B4467" w:rsidRDefault="00386DCA" w:rsidP="00386DCA">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7B4467" w:rsidRDefault="00386DCA" w:rsidP="00386DCA">
            <w:pPr>
              <w:pStyle w:val="TAC"/>
              <w:rPr>
                <w:lang w:eastAsia="zh-CN"/>
              </w:rPr>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7B4467" w:rsidRDefault="00386DCA" w:rsidP="00386DCA">
            <w:pPr>
              <w:pStyle w:val="TAC"/>
              <w:rPr>
                <w:lang w:eastAsia="zh-CN"/>
              </w:rPr>
            </w:pPr>
            <w:r w:rsidRPr="007B4467">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7B4467" w:rsidRDefault="00386DCA" w:rsidP="00386DCA">
            <w:pPr>
              <w:pStyle w:val="TAC"/>
            </w:pPr>
            <w:r w:rsidRPr="007B4467">
              <w:t xml:space="preserve">Applicable to </w:t>
            </w:r>
            <w:r w:rsidRPr="007B4467">
              <w:rPr>
                <w:lang w:eastAsia="zh-CN"/>
              </w:rPr>
              <w:t>the bands in Table A.4.3.1-4e</w:t>
            </w:r>
          </w:p>
        </w:tc>
      </w:tr>
      <w:tr w:rsidR="00813896" w:rsidRPr="007B4467"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7B4467" w:rsidRDefault="00813896" w:rsidP="00452594">
            <w:pPr>
              <w:pStyle w:val="TAC"/>
              <w:rPr>
                <w:lang w:eastAsia="zh-CN"/>
              </w:rPr>
            </w:pPr>
            <w:r w:rsidRPr="007B4467">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7B4467" w:rsidRDefault="00813896" w:rsidP="00452594">
            <w:pPr>
              <w:pStyle w:val="TAL"/>
            </w:pPr>
            <w:r w:rsidRPr="007B4467">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7B4467" w:rsidRDefault="00813896" w:rsidP="00452594">
            <w:pPr>
              <w:pStyle w:val="TAC"/>
            </w:pPr>
            <w:r w:rsidRPr="007B4467">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7B4467" w:rsidRDefault="00813896" w:rsidP="00452594">
            <w:pPr>
              <w:pStyle w:val="TAC"/>
              <w:rPr>
                <w:lang w:eastAsia="zh-CN"/>
              </w:rPr>
            </w:pPr>
            <w:r w:rsidRPr="007B4467">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7B4467" w:rsidRDefault="00813896" w:rsidP="00452594">
            <w:pPr>
              <w:pStyle w:val="TAC"/>
              <w:rPr>
                <w:lang w:eastAsia="zh-CN"/>
              </w:rPr>
            </w:pPr>
            <w:r w:rsidRPr="007B4467">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7B4467" w:rsidRDefault="00813896" w:rsidP="00452594">
            <w:pPr>
              <w:pStyle w:val="TAC"/>
            </w:pPr>
            <w:r w:rsidRPr="007B4467">
              <w:t>Applicable to the bands in Table A.4.3.1-4i</w:t>
            </w:r>
          </w:p>
        </w:tc>
      </w:tr>
    </w:tbl>
    <w:p w14:paraId="29D875B8" w14:textId="77777777" w:rsidR="006E2774" w:rsidRPr="007B4467" w:rsidRDefault="006E2774" w:rsidP="006E2774">
      <w:pPr>
        <w:rPr>
          <w:rFonts w:eastAsia="SimSun"/>
          <w:lang w:eastAsia="zh-CN"/>
        </w:rPr>
      </w:pPr>
    </w:p>
    <w:p w14:paraId="7028CC56" w14:textId="3EF54369" w:rsidR="006E2774" w:rsidRPr="007B4467" w:rsidRDefault="006E2774" w:rsidP="006E2774">
      <w:pPr>
        <w:pStyle w:val="TH"/>
      </w:pPr>
      <w:r w:rsidRPr="007B4467">
        <w:lastRenderedPageBreak/>
        <w:t>Table A.4.3</w:t>
      </w:r>
      <w:r w:rsidRPr="007B4467">
        <w:rPr>
          <w:lang w:eastAsia="zh-CN"/>
        </w:rPr>
        <w:t>.1</w:t>
      </w:r>
      <w:r w:rsidRPr="007B4467">
        <w:t>-</w:t>
      </w:r>
      <w:r w:rsidRPr="007B4467">
        <w:rPr>
          <w:lang w:eastAsia="zh-CN"/>
        </w:rPr>
        <w:t>7</w:t>
      </w:r>
      <w:r w:rsidRPr="007B4467">
        <w:rPr>
          <w:rFonts w:eastAsia="SimSun"/>
          <w:lang w:eastAsia="zh-CN"/>
        </w:rPr>
        <w:t>a</w:t>
      </w:r>
      <w:r w:rsidRPr="007B4467">
        <w:t xml:space="preserve">: </w:t>
      </w:r>
      <w:r w:rsidRPr="007B4467">
        <w:rPr>
          <w:rFonts w:eastAsia="SimSun"/>
          <w:lang w:eastAsia="zh-CN"/>
        </w:rPr>
        <w:t>NR FR1</w:t>
      </w:r>
      <w:r w:rsidRPr="007B4467">
        <w:t xml:space="preserve"> </w:t>
      </w:r>
      <w:r w:rsidRPr="007B4467">
        <w:rPr>
          <w:rFonts w:eastAsia="SimSun"/>
          <w:lang w:eastAsia="zh-CN"/>
        </w:rPr>
        <w:t>Rx</w:t>
      </w:r>
      <w:r w:rsidRPr="007B4467">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7B4467" w14:paraId="5B4B59E3"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6833FDCB" w14:textId="77777777" w:rsidR="00454C43" w:rsidRPr="007B4467" w:rsidRDefault="00454C43" w:rsidP="00454C43">
            <w:pPr>
              <w:pStyle w:val="TAH"/>
            </w:pPr>
            <w:r w:rsidRPr="007B4467">
              <w:t>Item</w:t>
            </w:r>
          </w:p>
        </w:tc>
        <w:tc>
          <w:tcPr>
            <w:tcW w:w="2293" w:type="dxa"/>
            <w:tcBorders>
              <w:top w:val="single" w:sz="6" w:space="0" w:color="auto"/>
              <w:left w:val="single" w:sz="6" w:space="0" w:color="auto"/>
              <w:bottom w:val="single" w:sz="6" w:space="0" w:color="auto"/>
              <w:right w:val="single" w:sz="6" w:space="0" w:color="auto"/>
            </w:tcBorders>
          </w:tcPr>
          <w:p w14:paraId="2D9C4D02" w14:textId="58586C29" w:rsidR="00454C43" w:rsidRPr="007B4467" w:rsidRDefault="00454C43" w:rsidP="00454C43">
            <w:pPr>
              <w:pStyle w:val="TAH"/>
            </w:pPr>
            <w:r w:rsidRPr="007B4467">
              <w:t xml:space="preserve">UE </w:t>
            </w:r>
            <w:r w:rsidRPr="007B4467">
              <w:rPr>
                <w:rFonts w:eastAsia="SimSun"/>
                <w:lang w:eastAsia="zh-CN"/>
              </w:rPr>
              <w:t>2Rx/4Rx</w:t>
            </w:r>
            <w:r w:rsidR="00F5425D" w:rsidRPr="007B4467">
              <w:rPr>
                <w:rFonts w:eastAsia="SimSun"/>
                <w:lang w:eastAsia="zh-CN"/>
              </w:rPr>
              <w:t>/8Rx</w:t>
            </w:r>
            <w:r w:rsidRPr="007B4467">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60430DA8" w14:textId="77777777" w:rsidR="00454C43" w:rsidRPr="007B4467" w:rsidRDefault="00454C43" w:rsidP="00454C43">
            <w:pPr>
              <w:pStyle w:val="TAH"/>
            </w:pPr>
            <w:r w:rsidRPr="007B4467">
              <w:t>Ref.</w:t>
            </w:r>
          </w:p>
        </w:tc>
        <w:tc>
          <w:tcPr>
            <w:tcW w:w="1599" w:type="dxa"/>
            <w:tcBorders>
              <w:top w:val="single" w:sz="4" w:space="0" w:color="auto"/>
              <w:left w:val="single" w:sz="4" w:space="0" w:color="auto"/>
              <w:bottom w:val="single" w:sz="4" w:space="0" w:color="auto"/>
              <w:right w:val="single" w:sz="4" w:space="0" w:color="auto"/>
            </w:tcBorders>
          </w:tcPr>
          <w:p w14:paraId="076FCE43" w14:textId="77777777" w:rsidR="00454C43" w:rsidRPr="007B4467" w:rsidRDefault="00454C43" w:rsidP="00454C43">
            <w:pPr>
              <w:pStyle w:val="TAH"/>
            </w:pPr>
            <w:r w:rsidRPr="007B4467">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674886DA" w14:textId="77777777" w:rsidR="00454C43" w:rsidRPr="007B4467" w:rsidRDefault="00454C43" w:rsidP="00454C43">
            <w:pPr>
              <w:pStyle w:val="TAH"/>
            </w:pPr>
            <w:r w:rsidRPr="007B4467">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646A40F8" w14:textId="77777777" w:rsidR="00454C43" w:rsidRPr="007B4467" w:rsidRDefault="00454C43" w:rsidP="00454C43">
            <w:pPr>
              <w:pStyle w:val="TAH"/>
            </w:pPr>
            <w:r w:rsidRPr="007B4467">
              <w:t>Comments</w:t>
            </w:r>
          </w:p>
        </w:tc>
      </w:tr>
      <w:tr w:rsidR="00454C43" w:rsidRPr="007B4467" w14:paraId="45C61A38"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74C4339A" w14:textId="77777777" w:rsidR="00454C43" w:rsidRPr="007B4467" w:rsidRDefault="00454C43" w:rsidP="00454C43">
            <w:pPr>
              <w:pStyle w:val="TAC"/>
              <w:rPr>
                <w:lang w:eastAsia="zh-CN"/>
              </w:rPr>
            </w:pPr>
            <w:r w:rsidRPr="007B4467">
              <w:t>1</w:t>
            </w:r>
          </w:p>
        </w:tc>
        <w:tc>
          <w:tcPr>
            <w:tcW w:w="2293" w:type="dxa"/>
            <w:tcBorders>
              <w:top w:val="single" w:sz="6" w:space="0" w:color="auto"/>
              <w:left w:val="single" w:sz="6" w:space="0" w:color="auto"/>
              <w:bottom w:val="single" w:sz="6" w:space="0" w:color="auto"/>
              <w:right w:val="single" w:sz="6" w:space="0" w:color="auto"/>
            </w:tcBorders>
          </w:tcPr>
          <w:p w14:paraId="25FC887E" w14:textId="77777777" w:rsidR="00454C43" w:rsidRPr="007B4467" w:rsidRDefault="00454C43" w:rsidP="00454C43">
            <w:pPr>
              <w:pStyle w:val="TAL"/>
              <w:rPr>
                <w:lang w:eastAsia="zh-CN"/>
              </w:rPr>
            </w:pPr>
            <w:r w:rsidRPr="007B4467">
              <w:t xml:space="preserve">UE </w:t>
            </w:r>
            <w:r w:rsidRPr="007B4467">
              <w:rPr>
                <w:rFonts w:eastAsia="SimSun"/>
                <w:lang w:eastAsia="zh-CN"/>
              </w:rPr>
              <w:t>2Rx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40D12D4" w14:textId="77777777" w:rsidR="00454C43" w:rsidRPr="007B4467" w:rsidRDefault="00454C43" w:rsidP="00454C43">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64982CAD" w14:textId="77777777" w:rsidR="00454C43" w:rsidRPr="007B4467" w:rsidRDefault="00454C43" w:rsidP="00454C43">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CF6C4A3" w14:textId="77777777" w:rsidR="00454C43" w:rsidRPr="007B4467" w:rsidRDefault="00454C43" w:rsidP="00454C43">
            <w:pPr>
              <w:pStyle w:val="TAC"/>
            </w:pPr>
            <w:r w:rsidRPr="007B4467">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61E2683F" w14:textId="4BA50FB7" w:rsidR="00454C43" w:rsidRPr="007B4467" w:rsidRDefault="00FD270C" w:rsidP="005D72E7">
            <w:pPr>
              <w:pStyle w:val="TAL"/>
              <w:rPr>
                <w:rFonts w:eastAsia="SimSun"/>
                <w:lang w:eastAsia="zh-CN"/>
              </w:rPr>
            </w:pPr>
            <w:r w:rsidRPr="007B4467">
              <w:t xml:space="preserve">If the capability is supported then the Band(s) for which it is supported shall be indicated </w:t>
            </w:r>
            <w:r w:rsidR="00454C43" w:rsidRPr="007B4467">
              <w:rPr>
                <w:lang w:eastAsia="zh-CN"/>
              </w:rPr>
              <w:t>in Table A.4.3.9-4c</w:t>
            </w:r>
          </w:p>
        </w:tc>
      </w:tr>
      <w:tr w:rsidR="00454C43" w:rsidRPr="007B4467" w14:paraId="2C16A8FA"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5BE8AE4F" w14:textId="77777777" w:rsidR="00454C43" w:rsidRPr="007B4467" w:rsidRDefault="00454C43" w:rsidP="00454C43">
            <w:pPr>
              <w:pStyle w:val="TAC"/>
              <w:rPr>
                <w:lang w:eastAsia="zh-CN"/>
              </w:rPr>
            </w:pPr>
            <w:r w:rsidRPr="007B4467">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0873EFFC" w14:textId="5934C151" w:rsidR="00454C43" w:rsidRPr="007B4467" w:rsidRDefault="00454C43" w:rsidP="00454C43">
            <w:pPr>
              <w:pStyle w:val="TAL"/>
              <w:rPr>
                <w:lang w:eastAsia="zh-CN"/>
              </w:rPr>
            </w:pPr>
            <w:r w:rsidRPr="007B4467">
              <w:rPr>
                <w:lang w:eastAsia="ko-KR"/>
              </w:rPr>
              <w:t xml:space="preserve">UE </w:t>
            </w:r>
            <w:r w:rsidR="00FD270C" w:rsidRPr="007B4467">
              <w:rPr>
                <w:lang w:eastAsia="ko-KR"/>
              </w:rPr>
              <w:t xml:space="preserve">FDD </w:t>
            </w:r>
            <w:r w:rsidRPr="007B4467">
              <w:rPr>
                <w:rFonts w:eastAsia="SimSun"/>
                <w:lang w:eastAsia="zh-CN"/>
              </w:rPr>
              <w:t>4Rx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2CA3D82" w14:textId="77777777" w:rsidR="00454C43" w:rsidRPr="007B4467" w:rsidRDefault="00454C43" w:rsidP="00454C43">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03A68F74" w14:textId="77777777" w:rsidR="00454C43" w:rsidRPr="007B4467" w:rsidRDefault="00454C43" w:rsidP="00454C43">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27DA05D9" w14:textId="4F454D93" w:rsidR="00454C43" w:rsidRPr="007B4467" w:rsidRDefault="00454C43" w:rsidP="00454C43">
            <w:pPr>
              <w:pStyle w:val="TAC"/>
            </w:pPr>
            <w:r w:rsidRPr="007B4467">
              <w:rPr>
                <w:lang w:eastAsia="zh-CN"/>
              </w:rPr>
              <w:t>pc_FR1_</w:t>
            </w:r>
            <w:r w:rsidR="00FD270C" w:rsidRPr="007B4467">
              <w:rPr>
                <w:lang w:eastAsia="zh-CN"/>
              </w:rPr>
              <w:t>FDD_</w:t>
            </w:r>
            <w:r w:rsidRPr="007B4467">
              <w:rPr>
                <w:lang w:eastAsia="zh-CN"/>
              </w:rPr>
              <w:t>4Rx</w:t>
            </w:r>
          </w:p>
        </w:tc>
        <w:tc>
          <w:tcPr>
            <w:tcW w:w="2100" w:type="dxa"/>
            <w:tcBorders>
              <w:top w:val="single" w:sz="4" w:space="0" w:color="auto"/>
              <w:left w:val="single" w:sz="4" w:space="0" w:color="auto"/>
              <w:bottom w:val="single" w:sz="4" w:space="0" w:color="auto"/>
              <w:right w:val="single" w:sz="4" w:space="0" w:color="auto"/>
            </w:tcBorders>
          </w:tcPr>
          <w:p w14:paraId="721F0BDA" w14:textId="3A7AB71C" w:rsidR="00454C43" w:rsidRPr="007B4467" w:rsidRDefault="00FD270C" w:rsidP="005D72E7">
            <w:pPr>
              <w:pStyle w:val="TAL"/>
              <w:rPr>
                <w:lang w:eastAsia="zh-CN"/>
              </w:rPr>
            </w:pPr>
            <w:r w:rsidRPr="007B4467">
              <w:t xml:space="preserve">If the capability is supported then the Band(s) for which it is supported shall be indicated </w:t>
            </w:r>
            <w:r w:rsidR="00454C43" w:rsidRPr="007B4467">
              <w:rPr>
                <w:lang w:eastAsia="zh-CN"/>
              </w:rPr>
              <w:t>in Table A.4.3.9-4a</w:t>
            </w:r>
          </w:p>
        </w:tc>
      </w:tr>
      <w:tr w:rsidR="00FD270C" w:rsidRPr="007B4467" w14:paraId="473F68BD"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C7B6407" w14:textId="49A2FCC8" w:rsidR="00FD270C" w:rsidRPr="007B4467" w:rsidRDefault="00FD270C" w:rsidP="00FD270C">
            <w:pPr>
              <w:pStyle w:val="TAC"/>
              <w:rPr>
                <w:lang w:eastAsia="zh-CN"/>
              </w:rPr>
            </w:pPr>
            <w:r w:rsidRPr="007B4467">
              <w:rPr>
                <w:rFonts w:eastAsia="SimSun"/>
                <w:lang w:eastAsia="zh-CN"/>
              </w:rPr>
              <w:t>3</w:t>
            </w:r>
          </w:p>
        </w:tc>
        <w:tc>
          <w:tcPr>
            <w:tcW w:w="2293" w:type="dxa"/>
            <w:tcBorders>
              <w:top w:val="single" w:sz="6" w:space="0" w:color="auto"/>
              <w:left w:val="single" w:sz="6" w:space="0" w:color="auto"/>
              <w:bottom w:val="single" w:sz="6" w:space="0" w:color="auto"/>
              <w:right w:val="single" w:sz="6" w:space="0" w:color="auto"/>
            </w:tcBorders>
          </w:tcPr>
          <w:p w14:paraId="74B9271F" w14:textId="0CC8532F" w:rsidR="00FD270C" w:rsidRPr="007B4467" w:rsidRDefault="00FD270C" w:rsidP="00FD270C">
            <w:pPr>
              <w:pStyle w:val="TAL"/>
              <w:rPr>
                <w:lang w:eastAsia="ko-KR"/>
              </w:rPr>
            </w:pPr>
            <w:r w:rsidRPr="007B4467">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7E1ED482" w14:textId="7C2BF355" w:rsidR="00FD270C" w:rsidRPr="007B4467" w:rsidRDefault="00FD270C" w:rsidP="00FD270C">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7FCB6FFD" w14:textId="3D230C19" w:rsidR="00FD270C" w:rsidRPr="007B4467" w:rsidRDefault="00FD270C" w:rsidP="00FD270C">
            <w:pPr>
              <w:pStyle w:val="TAC"/>
              <w:rPr>
                <w:lang w:eastAsia="zh-CN"/>
              </w:rPr>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A944B59" w14:textId="0493FD9E" w:rsidR="00FD270C" w:rsidRPr="007B4467" w:rsidRDefault="00FD270C" w:rsidP="00FD270C">
            <w:pPr>
              <w:pStyle w:val="TAC"/>
              <w:rPr>
                <w:lang w:eastAsia="zh-CN"/>
              </w:rPr>
            </w:pPr>
            <w:r w:rsidRPr="007B4467">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661B7AB5" w14:textId="3C754468" w:rsidR="00FD270C" w:rsidRPr="007B4467" w:rsidRDefault="00FD270C" w:rsidP="005D72E7">
            <w:pPr>
              <w:pStyle w:val="TAL"/>
            </w:pPr>
            <w:r w:rsidRPr="007B4467">
              <w:t xml:space="preserve">If the capability is supported then the Band(s) for which it is supported shall be indicated </w:t>
            </w:r>
            <w:r w:rsidRPr="007B4467">
              <w:rPr>
                <w:lang w:eastAsia="zh-CN"/>
              </w:rPr>
              <w:t>in Table A.4.3.9-4b</w:t>
            </w:r>
          </w:p>
        </w:tc>
      </w:tr>
      <w:tr w:rsidR="00A651F6" w:rsidRPr="007B4467" w14:paraId="0B6CB0E4"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5AA4FCF" w14:textId="77777777" w:rsidR="00A651F6" w:rsidRPr="007B4467" w:rsidRDefault="00A651F6" w:rsidP="00452594">
            <w:pPr>
              <w:pStyle w:val="TAC"/>
              <w:rPr>
                <w:lang w:eastAsia="zh-CN"/>
              </w:rPr>
            </w:pPr>
            <w:r w:rsidRPr="007B4467">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71C47E7B" w14:textId="77777777" w:rsidR="00A651F6" w:rsidRPr="007B4467" w:rsidRDefault="00A651F6" w:rsidP="00452594">
            <w:pPr>
              <w:pStyle w:val="TAL"/>
              <w:rPr>
                <w:lang w:eastAsia="ko-KR"/>
              </w:rPr>
            </w:pPr>
            <w:r w:rsidRPr="007B4467">
              <w:t xml:space="preserve">UE only supports </w:t>
            </w:r>
            <w:r w:rsidRPr="007B4467">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1A351D10" w14:textId="77777777" w:rsidR="00A651F6" w:rsidRPr="007B4467" w:rsidRDefault="00A651F6" w:rsidP="00452594">
            <w:pPr>
              <w:pStyle w:val="TAC"/>
            </w:pPr>
            <w:r w:rsidRPr="007B4467">
              <w:t>38.101-1, 7.3</w:t>
            </w:r>
            <w:r w:rsidRPr="007B4467">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02A8A357" w14:textId="77777777" w:rsidR="00A651F6" w:rsidRPr="007B4467" w:rsidRDefault="00A651F6" w:rsidP="00452594">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A8F00BF" w14:textId="77777777" w:rsidR="00A651F6" w:rsidRPr="007B4467" w:rsidRDefault="00A651F6" w:rsidP="00452594">
            <w:pPr>
              <w:pStyle w:val="TAC"/>
              <w:rPr>
                <w:lang w:eastAsia="zh-CN"/>
              </w:rPr>
            </w:pPr>
            <w:r w:rsidRPr="007B4467">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7B1C6572" w14:textId="77777777" w:rsidR="00A651F6" w:rsidRPr="007B4467" w:rsidRDefault="00A651F6" w:rsidP="00452594">
            <w:pPr>
              <w:pStyle w:val="TAL"/>
            </w:pPr>
            <w:r w:rsidRPr="007B4467">
              <w:t xml:space="preserve">If the capability is supported then the Band(s) for which it is supported shall be indicated </w:t>
            </w:r>
            <w:r w:rsidRPr="007B4467">
              <w:rPr>
                <w:lang w:eastAsia="zh-CN"/>
              </w:rPr>
              <w:t>in Table A.4.3.9-4e</w:t>
            </w:r>
          </w:p>
        </w:tc>
      </w:tr>
      <w:tr w:rsidR="00F5425D" w:rsidRPr="007B4467" w14:paraId="75D7E03E"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1DF72569" w14:textId="57EE1ABB" w:rsidR="00F5425D" w:rsidRPr="007B4467" w:rsidRDefault="00F5425D" w:rsidP="00973659">
            <w:pPr>
              <w:pStyle w:val="TAC"/>
              <w:rPr>
                <w:lang w:eastAsia="zh-CN"/>
              </w:rPr>
            </w:pPr>
            <w:r w:rsidRPr="007B4467">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D62EBDC" w14:textId="77777777" w:rsidR="00F5425D" w:rsidRPr="007B4467" w:rsidRDefault="00F5425D" w:rsidP="00973659">
            <w:pPr>
              <w:pStyle w:val="TAL"/>
            </w:pPr>
            <w:r w:rsidRPr="007B4467">
              <w:t>UE supporting 8Rx in FR1</w:t>
            </w:r>
          </w:p>
        </w:tc>
        <w:tc>
          <w:tcPr>
            <w:tcW w:w="1991" w:type="dxa"/>
            <w:tcBorders>
              <w:top w:val="single" w:sz="6" w:space="0" w:color="auto"/>
              <w:left w:val="single" w:sz="6" w:space="0" w:color="auto"/>
              <w:bottom w:val="single" w:sz="6" w:space="0" w:color="auto"/>
              <w:right w:val="single" w:sz="4" w:space="0" w:color="auto"/>
            </w:tcBorders>
          </w:tcPr>
          <w:p w14:paraId="46FF3209" w14:textId="77777777" w:rsidR="00F5425D" w:rsidRPr="007B4467" w:rsidRDefault="00F5425D" w:rsidP="00973659">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472F5850" w14:textId="77777777" w:rsidR="00F5425D" w:rsidRPr="007B4467" w:rsidRDefault="00F5425D" w:rsidP="00973659">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E5BD51E" w14:textId="77777777" w:rsidR="00F5425D" w:rsidRPr="007B4467" w:rsidRDefault="00F5425D" w:rsidP="00973659">
            <w:pPr>
              <w:pStyle w:val="TAC"/>
              <w:rPr>
                <w:lang w:eastAsia="zh-CN"/>
              </w:rPr>
            </w:pPr>
            <w:r w:rsidRPr="007B4467">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240BDADC" w14:textId="621B42E6" w:rsidR="00F5425D" w:rsidRPr="007B4467" w:rsidRDefault="00F5425D" w:rsidP="00973659">
            <w:pPr>
              <w:pStyle w:val="TAL"/>
            </w:pPr>
            <w:r w:rsidRPr="007B4467">
              <w:t xml:space="preserve">If the capability is supported then the Band(s) for which it is supported shall be indicated </w:t>
            </w:r>
            <w:r w:rsidR="00F96732" w:rsidRPr="007B4467">
              <w:t>in Table A.4.3.9-4f</w:t>
            </w:r>
          </w:p>
        </w:tc>
      </w:tr>
    </w:tbl>
    <w:p w14:paraId="7C5D3F2E" w14:textId="77777777" w:rsidR="00D45C61" w:rsidRPr="007B4467" w:rsidRDefault="00D45C61" w:rsidP="00D45C61">
      <w:pPr>
        <w:rPr>
          <w:lang w:eastAsia="zh-CN"/>
        </w:rPr>
      </w:pPr>
    </w:p>
    <w:p w14:paraId="600CADDF" w14:textId="5E59D52B" w:rsidR="004D6533" w:rsidRPr="007B4467" w:rsidRDefault="00D45C61" w:rsidP="004D6533">
      <w:pPr>
        <w:pStyle w:val="TH"/>
        <w:rPr>
          <w:rFonts w:eastAsia="PMingLiU"/>
        </w:rPr>
      </w:pPr>
      <w:r w:rsidRPr="007B4467">
        <w:rPr>
          <w:rFonts w:eastAsia="PMingLiU"/>
        </w:rPr>
        <w:t>Table A.4.3.1-</w:t>
      </w:r>
      <w:r w:rsidR="00D35B7F" w:rsidRPr="007B4467">
        <w:rPr>
          <w:rFonts w:eastAsia="PMingLiU"/>
        </w:rPr>
        <w:t>8</w:t>
      </w:r>
      <w:r w:rsidRPr="007B4467">
        <w:rPr>
          <w:rFonts w:eastAsia="PMingLiU"/>
        </w:rPr>
        <w:t xml:space="preserve">: </w:t>
      </w:r>
      <w:r w:rsidR="006E2774" w:rsidRPr="007B4467">
        <w:rPr>
          <w:rFonts w:eastAsia="PMingLiU"/>
        </w:rPr>
        <w:t>Void</w:t>
      </w:r>
    </w:p>
    <w:p w14:paraId="3753B4C7" w14:textId="77777777" w:rsidR="004D6533" w:rsidRPr="007B4467" w:rsidRDefault="004D6533" w:rsidP="007624D2">
      <w:pPr>
        <w:rPr>
          <w:rFonts w:eastAsia="PMingLiU"/>
        </w:rPr>
      </w:pPr>
    </w:p>
    <w:p w14:paraId="61773D78" w14:textId="77777777" w:rsidR="004D6533" w:rsidRPr="007B4467" w:rsidRDefault="004D6533" w:rsidP="004D6533">
      <w:pPr>
        <w:pStyle w:val="TH"/>
        <w:rPr>
          <w:rFonts w:eastAsia="PMingLiU"/>
        </w:rPr>
      </w:pPr>
      <w:r w:rsidRPr="007B4467">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7B4467"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7B4467" w:rsidRDefault="004D6533" w:rsidP="004D6533">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7B4467" w:rsidRDefault="004D6533" w:rsidP="004D6533">
            <w:pPr>
              <w:pStyle w:val="TAH"/>
            </w:pPr>
            <w:r w:rsidRPr="007B4467">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7B4467" w:rsidRDefault="004D6533" w:rsidP="004D6533">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7B4467" w:rsidRDefault="004D6533" w:rsidP="004D6533">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7B4467" w:rsidRDefault="004D6533" w:rsidP="004D6533">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7B4467" w:rsidRDefault="004D6533" w:rsidP="004D6533">
            <w:pPr>
              <w:pStyle w:val="TAH"/>
            </w:pPr>
            <w:r w:rsidRPr="007B4467">
              <w:t>Comments</w:t>
            </w:r>
          </w:p>
        </w:tc>
      </w:tr>
      <w:tr w:rsidR="004D6533" w:rsidRPr="007B4467"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7B4467" w:rsidRDefault="004D6533" w:rsidP="004D6533">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4AE26A90" w:rsidR="004D6533" w:rsidRPr="007B4467" w:rsidRDefault="00453936" w:rsidP="004D6533">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hideMark/>
          </w:tcPr>
          <w:p w14:paraId="15E92FD8" w14:textId="6B1EFD90" w:rsidR="004D6533" w:rsidRPr="007B4467" w:rsidRDefault="004D6533" w:rsidP="004D6533">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2DDD3DBF" w14:textId="1EF262B1" w:rsidR="004D6533" w:rsidRPr="007B4467"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969EC8" w14:textId="53C0F0FF" w:rsidR="004D6533" w:rsidRPr="007B4467"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5622B0" w14:textId="467215BF" w:rsidR="004D6533" w:rsidRPr="007B4467" w:rsidRDefault="004D6533" w:rsidP="004D6533">
            <w:pPr>
              <w:pStyle w:val="TAL"/>
            </w:pPr>
          </w:p>
        </w:tc>
      </w:tr>
      <w:tr w:rsidR="004D6533" w:rsidRPr="007B4467"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7B4467" w:rsidRDefault="004D6533" w:rsidP="004D6533">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7B4467" w:rsidRDefault="004D6533" w:rsidP="004D6533">
            <w:pPr>
              <w:pStyle w:val="TAL"/>
            </w:pPr>
            <w:r w:rsidRPr="007B4467">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7B4467" w:rsidRDefault="004D6533" w:rsidP="004D6533">
            <w:pPr>
              <w:pStyle w:val="TAL"/>
            </w:pPr>
            <w:r w:rsidRPr="007B4467">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7B4467" w:rsidRDefault="004D6533" w:rsidP="004D6533">
            <w:pPr>
              <w:pStyle w:val="TAC"/>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7B4467" w:rsidRDefault="004D6533" w:rsidP="004D6533">
            <w:pPr>
              <w:pStyle w:val="TAC"/>
            </w:pPr>
            <w:r w:rsidRPr="007B4467">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7B4467" w:rsidRDefault="004D6533" w:rsidP="004D6533">
            <w:pPr>
              <w:pStyle w:val="TAL"/>
            </w:pPr>
            <w:r w:rsidRPr="007B4467">
              <w:t xml:space="preserve">NR </w:t>
            </w:r>
            <w:r w:rsidRPr="007B4467">
              <w:rPr>
                <w:lang w:eastAsia="zh-CN"/>
              </w:rPr>
              <w:t>Sidelink</w:t>
            </w:r>
            <w:r w:rsidRPr="007B4467">
              <w:t xml:space="preserve"> FR1 Band </w:t>
            </w:r>
            <w:r w:rsidR="00A77304" w:rsidRPr="007B4467">
              <w:t>n</w:t>
            </w:r>
            <w:r w:rsidRPr="007B4467">
              <w:t>47</w:t>
            </w:r>
          </w:p>
        </w:tc>
      </w:tr>
    </w:tbl>
    <w:p w14:paraId="204DC90A" w14:textId="31AE9144" w:rsidR="00D45C61" w:rsidRPr="007B4467" w:rsidRDefault="00D45C61" w:rsidP="007624D2">
      <w:pPr>
        <w:rPr>
          <w:rFonts w:eastAsia="PMingLiU"/>
        </w:rPr>
      </w:pPr>
    </w:p>
    <w:p w14:paraId="788C8B45" w14:textId="77777777" w:rsidR="004D1D3D" w:rsidRPr="007B4467"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7B4467">
        <w:t>Table A.4.3.1-</w:t>
      </w:r>
      <w:r w:rsidRPr="007B4467">
        <w:rPr>
          <w:lang w:eastAsia="zh-CN"/>
        </w:rPr>
        <w:t>10</w:t>
      </w:r>
      <w:r w:rsidRPr="007B4467">
        <w:t xml:space="preserve">: NR </w:t>
      </w:r>
      <w:r w:rsidRPr="007B4467">
        <w:rPr>
          <w:lang w:eastAsia="zh-CN"/>
        </w:rPr>
        <w:t xml:space="preserve">FR2 PC7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7B4467"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7B4467" w:rsidRDefault="004D1D3D" w:rsidP="00452594">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7B4467" w:rsidRDefault="004D1D3D" w:rsidP="00452594">
            <w:pPr>
              <w:pStyle w:val="TAH"/>
            </w:pPr>
            <w:r w:rsidRPr="007B4467">
              <w:rPr>
                <w:lang w:eastAsia="zh-CN"/>
              </w:rPr>
              <w:t>NR FR2 PC7</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7B4467" w:rsidRDefault="004D1D3D"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7B4467" w:rsidRDefault="004D1D3D" w:rsidP="00452594">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7B4467" w:rsidRDefault="004D1D3D" w:rsidP="00452594">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7B4467" w:rsidRDefault="004D1D3D" w:rsidP="00452594">
            <w:pPr>
              <w:pStyle w:val="TAH"/>
            </w:pPr>
            <w:r w:rsidRPr="007B4467">
              <w:t>Comments</w:t>
            </w:r>
          </w:p>
        </w:tc>
      </w:tr>
      <w:tr w:rsidR="004D1D3D" w:rsidRPr="007B4467"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7B4467" w:rsidRDefault="004D1D3D" w:rsidP="00452594">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7B4467" w:rsidRDefault="004D1D3D" w:rsidP="00452594">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7B4467" w:rsidRDefault="004D1D3D" w:rsidP="00452594">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7B4467" w:rsidRDefault="004D1D3D"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7B4467" w:rsidRDefault="004D1D3D" w:rsidP="00452594">
            <w:pPr>
              <w:pStyle w:val="TAC"/>
            </w:pPr>
            <w:r w:rsidRPr="007B4467">
              <w:t>pc_nrBand</w:t>
            </w:r>
            <w:r w:rsidRPr="007B4467">
              <w:rPr>
                <w:lang w:eastAsia="zh-CN"/>
              </w:rPr>
              <w:t>257_PC7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7B4467" w:rsidRDefault="004D1D3D" w:rsidP="00452594">
            <w:pPr>
              <w:pStyle w:val="TAL"/>
            </w:pPr>
            <w:r w:rsidRPr="007B4467">
              <w:t>NR FR2 PC7 Band n</w:t>
            </w:r>
            <w:r w:rsidRPr="007B4467">
              <w:rPr>
                <w:lang w:eastAsia="zh-CN"/>
              </w:rPr>
              <w:t>257</w:t>
            </w:r>
          </w:p>
        </w:tc>
      </w:tr>
      <w:tr w:rsidR="004D1D3D" w:rsidRPr="007B4467"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7B4467" w:rsidRDefault="004D1D3D"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7B4467" w:rsidRDefault="004D1D3D" w:rsidP="00452594">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7B4467" w:rsidRDefault="004D1D3D"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7B4467" w:rsidRDefault="004D1D3D"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7B4467" w:rsidRDefault="004D1D3D" w:rsidP="00452594">
            <w:pPr>
              <w:pStyle w:val="TAC"/>
            </w:pPr>
            <w:r w:rsidRPr="007B4467">
              <w:t>pc_nrBand</w:t>
            </w:r>
            <w:r w:rsidRPr="007B4467">
              <w:rPr>
                <w:lang w:eastAsia="zh-CN"/>
              </w:rPr>
              <w:t>258_PC7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7B4467" w:rsidRDefault="004D1D3D" w:rsidP="00452594">
            <w:pPr>
              <w:pStyle w:val="TAL"/>
            </w:pPr>
            <w:r w:rsidRPr="007B4467">
              <w:t>NR FR2 PC7 Band n</w:t>
            </w:r>
            <w:r w:rsidRPr="007B4467">
              <w:rPr>
                <w:lang w:eastAsia="zh-CN"/>
              </w:rPr>
              <w:t>258</w:t>
            </w:r>
          </w:p>
        </w:tc>
      </w:tr>
      <w:tr w:rsidR="004D1D3D" w:rsidRPr="007B4467"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7B4467" w:rsidRDefault="004D1D3D" w:rsidP="00452594">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7B4467" w:rsidRDefault="004D1D3D" w:rsidP="00452594">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7B4467" w:rsidRDefault="004D1D3D"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7B4467" w:rsidRDefault="004D1D3D" w:rsidP="00452594">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7B4467" w:rsidRDefault="004D1D3D" w:rsidP="00452594">
            <w:pPr>
              <w:pStyle w:val="TAC"/>
            </w:pPr>
            <w:r w:rsidRPr="007B4467">
              <w:t>pc_nrBand</w:t>
            </w:r>
            <w:r w:rsidRPr="007B4467">
              <w:rPr>
                <w:lang w:eastAsia="zh-CN"/>
              </w:rPr>
              <w:t>261_PC7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7B4467" w:rsidRDefault="004D1D3D" w:rsidP="00452594">
            <w:pPr>
              <w:pStyle w:val="TAL"/>
            </w:pPr>
            <w:r w:rsidRPr="007B4467">
              <w:t>NR FR2 PC7 Band n</w:t>
            </w:r>
            <w:r w:rsidRPr="007B4467">
              <w:rPr>
                <w:lang w:eastAsia="zh-CN"/>
              </w:rPr>
              <w:t>261</w:t>
            </w:r>
          </w:p>
        </w:tc>
      </w:tr>
    </w:tbl>
    <w:p w14:paraId="74469DD4" w14:textId="77777777" w:rsidR="004D1D3D" w:rsidRPr="007B4467" w:rsidRDefault="004D1D3D" w:rsidP="004D1D3D"/>
    <w:p w14:paraId="5393FA14" w14:textId="6227ED0F" w:rsidR="004B4B35" w:rsidRPr="007B4467" w:rsidRDefault="004B4B35" w:rsidP="004B4B35">
      <w:pPr>
        <w:pStyle w:val="TH"/>
        <w:rPr>
          <w:rFonts w:eastAsia="PMingLiU"/>
        </w:rPr>
      </w:pPr>
      <w:r w:rsidRPr="007B4467">
        <w:rPr>
          <w:rFonts w:eastAsia="PMingLiU"/>
        </w:rPr>
        <w:lastRenderedPageBreak/>
        <w:t xml:space="preserve">Table A.4.3.1-11: </w:t>
      </w:r>
      <w:r w:rsidR="00EE5A4D" w:rsidRPr="007B4467">
        <w:rPr>
          <w:rFonts w:eastAsia="PMingLiU"/>
        </w:rPr>
        <w:t>FR1-</w:t>
      </w:r>
      <w:r w:rsidRPr="007B4467">
        <w:rPr>
          <w:rFonts w:eastAsia="PMingLiU"/>
        </w:rPr>
        <w:t>NTN RF Baseline Implementation Capabilities (</w:t>
      </w:r>
      <w:r w:rsidRPr="007B4467">
        <w:rPr>
          <w:bCs/>
        </w:rPr>
        <w:t>NTN satellite bands in FR1</w:t>
      </w:r>
      <w:r w:rsidR="00EE5A4D" w:rsidRPr="007B4467">
        <w:rPr>
          <w:bCs/>
        </w:rPr>
        <w:t>-NTN</w:t>
      </w:r>
      <w:r w:rsidRPr="007B4467">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B4B35" w:rsidRPr="007B4467" w14:paraId="4D5E5AC4" w14:textId="77777777" w:rsidTr="000D631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EDAA34" w14:textId="77777777" w:rsidR="004B4B35" w:rsidRPr="007B4467" w:rsidRDefault="004B4B35" w:rsidP="000D631A">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2EA77E09" w14:textId="30BE3117" w:rsidR="004B4B35" w:rsidRPr="007B4467" w:rsidRDefault="00EE5A4D" w:rsidP="000D631A">
            <w:pPr>
              <w:pStyle w:val="TAH"/>
            </w:pPr>
            <w:r w:rsidRPr="007B4467">
              <w:t>FR1-</w:t>
            </w:r>
            <w:r w:rsidR="004B4B35" w:rsidRPr="007B4467">
              <w:t>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9ADD88" w14:textId="77777777" w:rsidR="004B4B35" w:rsidRPr="007B4467" w:rsidRDefault="004B4B35" w:rsidP="000D631A">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231A86F" w14:textId="77777777" w:rsidR="004B4B35" w:rsidRPr="007B4467" w:rsidRDefault="004B4B35" w:rsidP="000D631A">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56179818" w14:textId="77777777" w:rsidR="004B4B35" w:rsidRPr="007B4467" w:rsidRDefault="004B4B35" w:rsidP="000D631A">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6232AE87" w14:textId="77777777" w:rsidR="004B4B35" w:rsidRPr="007B4467" w:rsidRDefault="004B4B35" w:rsidP="000D631A">
            <w:pPr>
              <w:pStyle w:val="TAH"/>
            </w:pPr>
            <w:r w:rsidRPr="007B4467">
              <w:t>Comments</w:t>
            </w:r>
          </w:p>
        </w:tc>
      </w:tr>
      <w:tr w:rsidR="004B4B35" w:rsidRPr="007B4467" w14:paraId="17C343B8"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CF65B" w14:textId="77777777" w:rsidR="004B4B35" w:rsidRPr="007B4467" w:rsidRDefault="004B4B35" w:rsidP="000D631A">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4D13E324" w14:textId="0B6E14A1" w:rsidR="004B4B35" w:rsidRPr="007B4467" w:rsidRDefault="00EE5A4D" w:rsidP="000D631A">
            <w:pPr>
              <w:pStyle w:val="TAL"/>
            </w:pPr>
            <w:r w:rsidRPr="007B4467">
              <w:t>FR1-</w:t>
            </w:r>
            <w:r w:rsidR="004B4B35" w:rsidRPr="007B4467">
              <w:t>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0EFDAD01" w14:textId="77777777" w:rsidR="004B4B35" w:rsidRPr="007B4467" w:rsidRDefault="004B4B35" w:rsidP="000D631A">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34E2B96F" w14:textId="77777777" w:rsidR="004B4B35" w:rsidRPr="007B4467" w:rsidRDefault="004B4B35" w:rsidP="000D631A">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78F0A865" w14:textId="176703CE" w:rsidR="004B4B35" w:rsidRPr="007B4467" w:rsidRDefault="004B4B35" w:rsidP="000D631A">
            <w:pPr>
              <w:pStyle w:val="TAC"/>
            </w:pPr>
            <w:r w:rsidRPr="007B4467">
              <w:t>pc_nrBand256_</w:t>
            </w:r>
            <w:r w:rsidR="00EE5A4D" w:rsidRPr="007B4467">
              <w:t>FR1_NTN</w:t>
            </w:r>
          </w:p>
        </w:tc>
        <w:tc>
          <w:tcPr>
            <w:tcW w:w="1701" w:type="dxa"/>
            <w:tcBorders>
              <w:top w:val="single" w:sz="4" w:space="0" w:color="auto"/>
              <w:left w:val="single" w:sz="4" w:space="0" w:color="auto"/>
              <w:bottom w:val="single" w:sz="4" w:space="0" w:color="auto"/>
              <w:right w:val="single" w:sz="4" w:space="0" w:color="auto"/>
            </w:tcBorders>
            <w:hideMark/>
          </w:tcPr>
          <w:p w14:paraId="43791910" w14:textId="6609AD35" w:rsidR="004B4B35" w:rsidRPr="007B4467" w:rsidRDefault="00EE5A4D" w:rsidP="000D631A">
            <w:pPr>
              <w:pStyle w:val="TAL"/>
            </w:pPr>
            <w:r w:rsidRPr="007B4467">
              <w:t>FR1-</w:t>
            </w:r>
            <w:r w:rsidR="004B4B35" w:rsidRPr="007B4467">
              <w:t>NTN Band n256</w:t>
            </w:r>
          </w:p>
        </w:tc>
      </w:tr>
      <w:tr w:rsidR="004B4B35" w:rsidRPr="007B4467" w14:paraId="62BEFF7B"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9B991" w14:textId="77777777" w:rsidR="004B4B35" w:rsidRPr="007B4467" w:rsidRDefault="004B4B35" w:rsidP="000D631A">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4520D3B4" w14:textId="1C46AD03" w:rsidR="004B4B35" w:rsidRPr="007B4467" w:rsidRDefault="00EE5A4D" w:rsidP="000D631A">
            <w:pPr>
              <w:pStyle w:val="TAL"/>
            </w:pPr>
            <w:r w:rsidRPr="007B4467">
              <w:t>FR1-</w:t>
            </w:r>
            <w:r w:rsidR="004B4B35" w:rsidRPr="007B4467">
              <w:t>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17668D0A" w14:textId="77777777" w:rsidR="004B4B35" w:rsidRPr="007B4467" w:rsidRDefault="004B4B35" w:rsidP="000D631A">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543D7AA5" w14:textId="77777777" w:rsidR="004B4B35" w:rsidRPr="007B4467" w:rsidRDefault="004B4B35" w:rsidP="000D631A">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5596E6C1" w14:textId="591454B5" w:rsidR="004B4B35" w:rsidRPr="007B4467" w:rsidRDefault="004B4B35" w:rsidP="000D631A">
            <w:pPr>
              <w:pStyle w:val="TAC"/>
            </w:pPr>
            <w:r w:rsidRPr="007B4467">
              <w:t>pc_nrBand255_</w:t>
            </w:r>
            <w:r w:rsidR="00EE5A4D" w:rsidRPr="007B4467">
              <w:t>FR1_NTN</w:t>
            </w:r>
          </w:p>
        </w:tc>
        <w:tc>
          <w:tcPr>
            <w:tcW w:w="1701" w:type="dxa"/>
            <w:tcBorders>
              <w:top w:val="single" w:sz="4" w:space="0" w:color="auto"/>
              <w:left w:val="single" w:sz="4" w:space="0" w:color="auto"/>
              <w:bottom w:val="single" w:sz="4" w:space="0" w:color="auto"/>
              <w:right w:val="single" w:sz="4" w:space="0" w:color="auto"/>
            </w:tcBorders>
            <w:hideMark/>
          </w:tcPr>
          <w:p w14:paraId="191F59A6" w14:textId="7C027832" w:rsidR="004B4B35" w:rsidRPr="007B4467" w:rsidRDefault="00EE5A4D" w:rsidP="000D631A">
            <w:pPr>
              <w:pStyle w:val="TAL"/>
            </w:pPr>
            <w:r w:rsidRPr="007B4467">
              <w:t>FR1-</w:t>
            </w:r>
            <w:r w:rsidR="004B4B35" w:rsidRPr="007B4467">
              <w:t>NTN Band n255</w:t>
            </w:r>
          </w:p>
        </w:tc>
      </w:tr>
      <w:tr w:rsidR="00285C14" w:rsidRPr="007B4467" w14:paraId="483262F7"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tcPr>
          <w:p w14:paraId="5625B437" w14:textId="1AF5A9F1" w:rsidR="00285C14" w:rsidRPr="007B4467" w:rsidRDefault="00285C14" w:rsidP="00285C14">
            <w:pPr>
              <w:pStyle w:val="TAC"/>
            </w:pPr>
            <w:r w:rsidRPr="007B4467">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7F7F821C" w14:textId="5D853D85" w:rsidR="00285C14" w:rsidRPr="007B4467" w:rsidRDefault="00285C14" w:rsidP="00285C14">
            <w:pPr>
              <w:pStyle w:val="TAL"/>
            </w:pPr>
            <w:r w:rsidRPr="007B4467">
              <w:t>FR1-NTN Frequency band: 16</w:t>
            </w:r>
            <w:r w:rsidRPr="007B4467">
              <w:rPr>
                <w:lang w:eastAsia="zh-CN"/>
              </w:rPr>
              <w:t>10</w:t>
            </w:r>
            <w:r w:rsidRPr="007B4467">
              <w:t>–16</w:t>
            </w:r>
            <w:r w:rsidRPr="007B4467">
              <w:rPr>
                <w:lang w:eastAsia="zh-CN"/>
              </w:rPr>
              <w:t>26</w:t>
            </w:r>
            <w:r w:rsidRPr="007B4467">
              <w:t xml:space="preserve">.5 MHz (Transmission), </w:t>
            </w:r>
            <w:r w:rsidRPr="007B4467">
              <w:rPr>
                <w:lang w:eastAsia="zh-CN"/>
              </w:rPr>
              <w:t>2483.5</w:t>
            </w:r>
            <w:r w:rsidRPr="007B4467">
              <w:t>–</w:t>
            </w:r>
            <w:r w:rsidRPr="007B4467">
              <w:rPr>
                <w:lang w:eastAsia="zh-CN"/>
              </w:rPr>
              <w:t>2500</w:t>
            </w:r>
            <w:r w:rsidRPr="007B4467">
              <w:t xml:space="preserve"> MHz (Reception)</w:t>
            </w:r>
          </w:p>
        </w:tc>
        <w:tc>
          <w:tcPr>
            <w:tcW w:w="1188" w:type="dxa"/>
            <w:tcBorders>
              <w:top w:val="single" w:sz="6" w:space="0" w:color="auto"/>
              <w:left w:val="single" w:sz="6" w:space="0" w:color="auto"/>
              <w:bottom w:val="single" w:sz="6" w:space="0" w:color="auto"/>
              <w:right w:val="single" w:sz="4" w:space="0" w:color="auto"/>
            </w:tcBorders>
          </w:tcPr>
          <w:p w14:paraId="59AF6E19" w14:textId="5B95EF48" w:rsidR="00285C14" w:rsidRPr="007B4467" w:rsidRDefault="00285C14" w:rsidP="00285C14">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tcPr>
          <w:p w14:paraId="3A1F8DB9" w14:textId="22098070" w:rsidR="00285C14" w:rsidRPr="007B4467" w:rsidRDefault="00285C14" w:rsidP="00285C14">
            <w:pPr>
              <w:pStyle w:val="TAC"/>
              <w:rPr>
                <w:lang w:eastAsia="zh-TW"/>
              </w:rPr>
            </w:pPr>
            <w:r w:rsidRPr="007B4467">
              <w:rPr>
                <w:lang w:eastAsia="zh-TW"/>
              </w:rPr>
              <w:t>Rel-1</w:t>
            </w:r>
            <w:r w:rsidRPr="007B4467">
              <w:rPr>
                <w:lang w:eastAsia="zh-CN"/>
              </w:rPr>
              <w:t>8</w:t>
            </w:r>
          </w:p>
        </w:tc>
        <w:tc>
          <w:tcPr>
            <w:tcW w:w="1701" w:type="dxa"/>
            <w:tcBorders>
              <w:top w:val="single" w:sz="4" w:space="0" w:color="auto"/>
              <w:left w:val="single" w:sz="4" w:space="0" w:color="auto"/>
              <w:bottom w:val="single" w:sz="4" w:space="0" w:color="auto"/>
              <w:right w:val="single" w:sz="4" w:space="0" w:color="auto"/>
            </w:tcBorders>
          </w:tcPr>
          <w:p w14:paraId="678CC779" w14:textId="61911603" w:rsidR="00285C14" w:rsidRPr="007B4467" w:rsidRDefault="00285C14" w:rsidP="00285C14">
            <w:pPr>
              <w:pStyle w:val="TAC"/>
            </w:pPr>
            <w:r w:rsidRPr="007B4467">
              <w:t>pc_nrBand25</w:t>
            </w:r>
            <w:r w:rsidRPr="007B4467">
              <w:rPr>
                <w:lang w:eastAsia="zh-CN"/>
              </w:rPr>
              <w:t>4</w:t>
            </w:r>
            <w:r w:rsidRPr="007B4467">
              <w:t>_FR1_NTN</w:t>
            </w:r>
          </w:p>
        </w:tc>
        <w:tc>
          <w:tcPr>
            <w:tcW w:w="1701" w:type="dxa"/>
            <w:tcBorders>
              <w:top w:val="single" w:sz="4" w:space="0" w:color="auto"/>
              <w:left w:val="single" w:sz="4" w:space="0" w:color="auto"/>
              <w:bottom w:val="single" w:sz="4" w:space="0" w:color="auto"/>
              <w:right w:val="single" w:sz="4" w:space="0" w:color="auto"/>
            </w:tcBorders>
          </w:tcPr>
          <w:p w14:paraId="1ECD61EC" w14:textId="16065C51" w:rsidR="00285C14" w:rsidRPr="007B4467" w:rsidRDefault="00285C14" w:rsidP="00285C14">
            <w:pPr>
              <w:pStyle w:val="TAL"/>
            </w:pPr>
            <w:r w:rsidRPr="007B4467">
              <w:t>FR1-NTN Band n25</w:t>
            </w:r>
            <w:r w:rsidRPr="007B4467">
              <w:rPr>
                <w:lang w:eastAsia="zh-CN"/>
              </w:rPr>
              <w:t>4</w:t>
            </w:r>
          </w:p>
        </w:tc>
      </w:tr>
    </w:tbl>
    <w:p w14:paraId="545C0B24" w14:textId="77777777" w:rsidR="004B4B35" w:rsidRPr="007B4467" w:rsidRDefault="004B4B35" w:rsidP="004B4B35"/>
    <w:p w14:paraId="7873E000" w14:textId="77777777" w:rsidR="00F649AC" w:rsidRPr="007B4467" w:rsidRDefault="00F649AC" w:rsidP="00F649AC">
      <w:pPr>
        <w:pStyle w:val="TH"/>
      </w:pPr>
      <w:r w:rsidRPr="007B4467">
        <w:lastRenderedPageBreak/>
        <w:t>Table A.4.3.1-12: NR HD-FDD RedCap UE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F649AC" w:rsidRPr="007B4467" w14:paraId="11E6DE51" w14:textId="77777777" w:rsidTr="009C11B8">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10655784" w14:textId="77777777" w:rsidR="00F649AC" w:rsidRPr="007B4467" w:rsidRDefault="00F649AC" w:rsidP="009C11B8">
            <w:pPr>
              <w:pStyle w:val="TAH"/>
            </w:pPr>
            <w:r w:rsidRPr="007B4467">
              <w:t>Item</w:t>
            </w:r>
          </w:p>
        </w:tc>
        <w:tc>
          <w:tcPr>
            <w:tcW w:w="3556" w:type="dxa"/>
            <w:tcBorders>
              <w:top w:val="single" w:sz="6" w:space="0" w:color="auto"/>
              <w:left w:val="single" w:sz="6" w:space="0" w:color="auto"/>
              <w:bottom w:val="single" w:sz="6" w:space="0" w:color="auto"/>
              <w:right w:val="single" w:sz="6" w:space="0" w:color="auto"/>
            </w:tcBorders>
            <w:hideMark/>
          </w:tcPr>
          <w:p w14:paraId="1ADB0BA4" w14:textId="77777777" w:rsidR="00F649AC" w:rsidRPr="007B4467" w:rsidRDefault="00F649AC" w:rsidP="009C11B8">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05A5E41" w14:textId="77777777" w:rsidR="00F649AC" w:rsidRPr="007B4467" w:rsidRDefault="00F649AC" w:rsidP="009C11B8">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05DECEFD" w14:textId="77777777" w:rsidR="00F649AC" w:rsidRPr="007B4467" w:rsidRDefault="00F649AC" w:rsidP="009C11B8">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4FB77E8D" w14:textId="77777777" w:rsidR="00F649AC" w:rsidRPr="007B4467" w:rsidRDefault="00F649AC" w:rsidP="009C11B8">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4D7EBB5E" w14:textId="77777777" w:rsidR="00F649AC" w:rsidRPr="007B4467" w:rsidRDefault="00F649AC" w:rsidP="009C11B8">
            <w:pPr>
              <w:pStyle w:val="TAH"/>
            </w:pPr>
            <w:r w:rsidRPr="007B4467">
              <w:t>Comments</w:t>
            </w:r>
          </w:p>
        </w:tc>
      </w:tr>
      <w:tr w:rsidR="00F649AC" w:rsidRPr="007B4467" w14:paraId="70A656B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0EB82BF" w14:textId="77777777" w:rsidR="00F649AC" w:rsidRPr="007B4467" w:rsidRDefault="00F649AC" w:rsidP="009C11B8">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4603B181" w14:textId="77777777" w:rsidR="00F649AC" w:rsidRPr="007B4467" w:rsidRDefault="00F649AC" w:rsidP="009C11B8">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16BD6CB8"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7C0093E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D37D712" w14:textId="77777777" w:rsidR="00F649AC" w:rsidRPr="007B4467" w:rsidRDefault="00F649AC" w:rsidP="009C11B8">
            <w:pPr>
              <w:pStyle w:val="TAC"/>
            </w:pPr>
            <w:r w:rsidRPr="007B4467">
              <w:t>pc_nrBand1_HD_FDD_Supp</w:t>
            </w:r>
          </w:p>
        </w:tc>
        <w:tc>
          <w:tcPr>
            <w:tcW w:w="1707" w:type="dxa"/>
            <w:tcBorders>
              <w:top w:val="single" w:sz="4" w:space="0" w:color="auto"/>
              <w:left w:val="single" w:sz="4" w:space="0" w:color="auto"/>
              <w:bottom w:val="single" w:sz="4" w:space="0" w:color="auto"/>
              <w:right w:val="single" w:sz="4" w:space="0" w:color="auto"/>
            </w:tcBorders>
            <w:hideMark/>
          </w:tcPr>
          <w:p w14:paraId="22429DA4" w14:textId="77777777" w:rsidR="00F649AC" w:rsidRPr="007B4467" w:rsidRDefault="00F649AC" w:rsidP="009C11B8">
            <w:pPr>
              <w:pStyle w:val="TAL"/>
            </w:pPr>
            <w:r w:rsidRPr="007B4467">
              <w:t>NR HD-FDD RedCap UE FR1 Band n1</w:t>
            </w:r>
          </w:p>
        </w:tc>
      </w:tr>
      <w:tr w:rsidR="00F649AC" w:rsidRPr="007B4467" w14:paraId="102271B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859CF40" w14:textId="77777777" w:rsidR="00F649AC" w:rsidRPr="007B4467" w:rsidRDefault="00F649AC" w:rsidP="009C11B8">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68708E35" w14:textId="77777777" w:rsidR="00F649AC" w:rsidRPr="007B4467" w:rsidRDefault="00F649AC" w:rsidP="009C11B8">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410C7DCA"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174295D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707BECD7" w14:textId="77777777" w:rsidR="00F649AC" w:rsidRPr="007B4467" w:rsidRDefault="00F649AC" w:rsidP="009C11B8">
            <w:pPr>
              <w:pStyle w:val="TAC"/>
            </w:pPr>
            <w:r w:rsidRPr="007B4467">
              <w:t>pc_nrBand2_HD_FDD_Supp</w:t>
            </w:r>
          </w:p>
        </w:tc>
        <w:tc>
          <w:tcPr>
            <w:tcW w:w="1707" w:type="dxa"/>
            <w:tcBorders>
              <w:top w:val="single" w:sz="4" w:space="0" w:color="auto"/>
              <w:left w:val="single" w:sz="4" w:space="0" w:color="auto"/>
              <w:bottom w:val="single" w:sz="4" w:space="0" w:color="auto"/>
              <w:right w:val="single" w:sz="4" w:space="0" w:color="auto"/>
            </w:tcBorders>
            <w:hideMark/>
          </w:tcPr>
          <w:p w14:paraId="5D39DEBA" w14:textId="77777777" w:rsidR="00F649AC" w:rsidRPr="007B4467" w:rsidRDefault="00F649AC" w:rsidP="009C11B8">
            <w:pPr>
              <w:pStyle w:val="TAL"/>
            </w:pPr>
            <w:r w:rsidRPr="007B4467">
              <w:t>NR HD-FDD RedCap UE FR1 Band n2</w:t>
            </w:r>
          </w:p>
        </w:tc>
      </w:tr>
      <w:tr w:rsidR="00F649AC" w:rsidRPr="007B4467" w14:paraId="58A9F8F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4707144" w14:textId="77777777" w:rsidR="00F649AC" w:rsidRPr="007B4467" w:rsidRDefault="00F649AC" w:rsidP="009C11B8">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38B5E8A3" w14:textId="77777777" w:rsidR="00F649AC" w:rsidRPr="007B4467" w:rsidRDefault="00F649AC" w:rsidP="009C11B8">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35AA9220"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6BB4B87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F152A63" w14:textId="77777777" w:rsidR="00F649AC" w:rsidRPr="007B4467" w:rsidRDefault="00F649AC" w:rsidP="009C11B8">
            <w:pPr>
              <w:pStyle w:val="TAC"/>
            </w:pPr>
            <w:r w:rsidRPr="007B4467">
              <w:t>pc_nrBand3_HD_FDD_Supp</w:t>
            </w:r>
          </w:p>
        </w:tc>
        <w:tc>
          <w:tcPr>
            <w:tcW w:w="1707" w:type="dxa"/>
            <w:tcBorders>
              <w:top w:val="single" w:sz="4" w:space="0" w:color="auto"/>
              <w:left w:val="single" w:sz="4" w:space="0" w:color="auto"/>
              <w:bottom w:val="single" w:sz="4" w:space="0" w:color="auto"/>
              <w:right w:val="single" w:sz="4" w:space="0" w:color="auto"/>
            </w:tcBorders>
            <w:hideMark/>
          </w:tcPr>
          <w:p w14:paraId="3A07CF56" w14:textId="77777777" w:rsidR="00F649AC" w:rsidRPr="007B4467" w:rsidRDefault="00F649AC" w:rsidP="009C11B8">
            <w:pPr>
              <w:pStyle w:val="TAL"/>
            </w:pPr>
            <w:r w:rsidRPr="007B4467">
              <w:t>NR HD-FDD RedCap UE FR1 Band n3</w:t>
            </w:r>
          </w:p>
        </w:tc>
      </w:tr>
      <w:tr w:rsidR="00F649AC" w:rsidRPr="007B4467" w14:paraId="5CC39BD9"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BC237EA" w14:textId="77777777" w:rsidR="00F649AC" w:rsidRPr="007B4467" w:rsidRDefault="00F649AC" w:rsidP="009C11B8">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34E7C75A" w14:textId="77777777" w:rsidR="00F649AC" w:rsidRPr="007B4467" w:rsidRDefault="00F649AC" w:rsidP="009C11B8">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3AD79C24"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7C8DDFC0"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9CDBE4F" w14:textId="77777777" w:rsidR="00F649AC" w:rsidRPr="007B4467" w:rsidRDefault="00F649AC" w:rsidP="009C11B8">
            <w:pPr>
              <w:pStyle w:val="TAC"/>
            </w:pPr>
            <w:r w:rsidRPr="007B4467">
              <w:t>pc_nrBand5_HD_FDD_Supp</w:t>
            </w:r>
          </w:p>
        </w:tc>
        <w:tc>
          <w:tcPr>
            <w:tcW w:w="1707" w:type="dxa"/>
            <w:tcBorders>
              <w:top w:val="single" w:sz="4" w:space="0" w:color="auto"/>
              <w:left w:val="single" w:sz="4" w:space="0" w:color="auto"/>
              <w:bottom w:val="single" w:sz="4" w:space="0" w:color="auto"/>
              <w:right w:val="single" w:sz="4" w:space="0" w:color="auto"/>
            </w:tcBorders>
            <w:hideMark/>
          </w:tcPr>
          <w:p w14:paraId="150ADCC1" w14:textId="77777777" w:rsidR="00F649AC" w:rsidRPr="007B4467" w:rsidRDefault="00F649AC" w:rsidP="009C11B8">
            <w:pPr>
              <w:pStyle w:val="TAL"/>
            </w:pPr>
            <w:r w:rsidRPr="007B4467">
              <w:t>NR HD-FDD RedCap UE FR1 Band n5</w:t>
            </w:r>
          </w:p>
        </w:tc>
      </w:tr>
      <w:tr w:rsidR="00F649AC" w:rsidRPr="007B4467" w14:paraId="68D7CE41"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73EB576" w14:textId="77777777" w:rsidR="00F649AC" w:rsidRPr="007B4467" w:rsidRDefault="00F649AC" w:rsidP="009C11B8">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1BC463B5" w14:textId="77777777" w:rsidR="00F649AC" w:rsidRPr="007B4467" w:rsidRDefault="00F649AC" w:rsidP="009C11B8">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5831E98C"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0DD9950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F37CA7E" w14:textId="77777777" w:rsidR="00F649AC" w:rsidRPr="007B4467" w:rsidRDefault="00F649AC" w:rsidP="009C11B8">
            <w:pPr>
              <w:pStyle w:val="TAC"/>
            </w:pPr>
            <w:r w:rsidRPr="007B4467">
              <w:t>pc_nrBand7_HD_FDD_Supp</w:t>
            </w:r>
          </w:p>
        </w:tc>
        <w:tc>
          <w:tcPr>
            <w:tcW w:w="1707" w:type="dxa"/>
            <w:tcBorders>
              <w:top w:val="single" w:sz="4" w:space="0" w:color="auto"/>
              <w:left w:val="single" w:sz="4" w:space="0" w:color="auto"/>
              <w:bottom w:val="single" w:sz="4" w:space="0" w:color="auto"/>
              <w:right w:val="single" w:sz="4" w:space="0" w:color="auto"/>
            </w:tcBorders>
            <w:hideMark/>
          </w:tcPr>
          <w:p w14:paraId="4A603B82" w14:textId="77777777" w:rsidR="00F649AC" w:rsidRPr="007B4467" w:rsidRDefault="00F649AC" w:rsidP="009C11B8">
            <w:pPr>
              <w:pStyle w:val="TAL"/>
            </w:pPr>
            <w:r w:rsidRPr="007B4467">
              <w:t>NR HD-FDD RedCap UE FR1 Band n7</w:t>
            </w:r>
          </w:p>
        </w:tc>
      </w:tr>
      <w:tr w:rsidR="00F649AC" w:rsidRPr="007B4467" w14:paraId="2AF85F6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A108043" w14:textId="77777777" w:rsidR="00F649AC" w:rsidRPr="007B4467" w:rsidRDefault="00F649AC" w:rsidP="009C11B8">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26154C5B" w14:textId="77777777" w:rsidR="00F649AC" w:rsidRPr="007B4467" w:rsidRDefault="00F649AC" w:rsidP="009C11B8">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1A1EF383"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3070A1C3"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BFA8004" w14:textId="77777777" w:rsidR="00F649AC" w:rsidRPr="007B4467" w:rsidRDefault="00F649AC" w:rsidP="009C11B8">
            <w:pPr>
              <w:pStyle w:val="TAC"/>
            </w:pPr>
            <w:r w:rsidRPr="007B4467">
              <w:t>pc_nrBand8_HD_FDD_Supp</w:t>
            </w:r>
          </w:p>
        </w:tc>
        <w:tc>
          <w:tcPr>
            <w:tcW w:w="1707" w:type="dxa"/>
            <w:tcBorders>
              <w:top w:val="single" w:sz="4" w:space="0" w:color="auto"/>
              <w:left w:val="single" w:sz="4" w:space="0" w:color="auto"/>
              <w:bottom w:val="single" w:sz="4" w:space="0" w:color="auto"/>
              <w:right w:val="single" w:sz="4" w:space="0" w:color="auto"/>
            </w:tcBorders>
            <w:hideMark/>
          </w:tcPr>
          <w:p w14:paraId="040E12EA" w14:textId="77777777" w:rsidR="00F649AC" w:rsidRPr="007B4467" w:rsidRDefault="00F649AC" w:rsidP="009C11B8">
            <w:pPr>
              <w:pStyle w:val="TAL"/>
            </w:pPr>
            <w:r w:rsidRPr="007B4467">
              <w:t>NR HD-FDD RedCap UE FR1 Band n8</w:t>
            </w:r>
          </w:p>
        </w:tc>
      </w:tr>
      <w:tr w:rsidR="00F649AC" w:rsidRPr="007B4467" w14:paraId="5E5D8A33"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5715F7E"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7 to 11</w:t>
            </w:r>
          </w:p>
        </w:tc>
        <w:tc>
          <w:tcPr>
            <w:tcW w:w="3556" w:type="dxa"/>
            <w:tcBorders>
              <w:top w:val="single" w:sz="6" w:space="0" w:color="auto"/>
              <w:left w:val="single" w:sz="4" w:space="0" w:color="auto"/>
              <w:bottom w:val="single" w:sz="6" w:space="0" w:color="auto"/>
              <w:right w:val="single" w:sz="6" w:space="0" w:color="auto"/>
            </w:tcBorders>
            <w:hideMark/>
          </w:tcPr>
          <w:p w14:paraId="3969338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13EA71DA"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41E6754"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D6EBEA8"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C951543" w14:textId="77777777" w:rsidR="00F649AC" w:rsidRPr="007B4467" w:rsidRDefault="00F649AC" w:rsidP="009C11B8">
            <w:pPr>
              <w:keepNext/>
              <w:keepLines/>
              <w:spacing w:after="0"/>
              <w:rPr>
                <w:rFonts w:ascii="Arial" w:eastAsia="PMingLiU" w:hAnsi="Arial"/>
                <w:sz w:val="18"/>
              </w:rPr>
            </w:pPr>
          </w:p>
        </w:tc>
      </w:tr>
      <w:tr w:rsidR="00F649AC" w:rsidRPr="007B4467" w14:paraId="0DCF8E0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58B9EB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12</w:t>
            </w:r>
          </w:p>
        </w:tc>
        <w:tc>
          <w:tcPr>
            <w:tcW w:w="3556" w:type="dxa"/>
            <w:tcBorders>
              <w:top w:val="single" w:sz="6" w:space="0" w:color="auto"/>
              <w:left w:val="single" w:sz="4" w:space="0" w:color="auto"/>
              <w:bottom w:val="single" w:sz="6" w:space="0" w:color="auto"/>
              <w:right w:val="single" w:sz="6" w:space="0" w:color="auto"/>
            </w:tcBorders>
            <w:hideMark/>
          </w:tcPr>
          <w:p w14:paraId="1854CAAB"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07EFC316"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41BE8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DC58B53"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pc_nrBand12_</w:t>
            </w:r>
            <w:r w:rsidRPr="007B4467">
              <w:rPr>
                <w:rFonts w:ascii="Arial" w:hAnsi="Arial"/>
                <w:sz w:val="18"/>
              </w:rPr>
              <w:t>HD_FDD_S</w:t>
            </w:r>
            <w:r w:rsidRPr="007B4467">
              <w:rPr>
                <w:rFonts w:ascii="Arial" w:eastAsia="PMingLiU" w:hAnsi="Arial"/>
                <w:sz w:val="18"/>
              </w:rPr>
              <w:t>upp</w:t>
            </w:r>
          </w:p>
        </w:tc>
        <w:tc>
          <w:tcPr>
            <w:tcW w:w="1707" w:type="dxa"/>
            <w:tcBorders>
              <w:top w:val="single" w:sz="4" w:space="0" w:color="auto"/>
              <w:left w:val="single" w:sz="4" w:space="0" w:color="auto"/>
              <w:bottom w:val="single" w:sz="4" w:space="0" w:color="auto"/>
              <w:right w:val="single" w:sz="4" w:space="0" w:color="auto"/>
            </w:tcBorders>
            <w:hideMark/>
          </w:tcPr>
          <w:p w14:paraId="6E7EB415"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n12</w:t>
            </w:r>
          </w:p>
        </w:tc>
      </w:tr>
      <w:tr w:rsidR="00F649AC" w:rsidRPr="007B4467" w14:paraId="5F532D1D"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6E887AE2"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13</w:t>
            </w:r>
          </w:p>
        </w:tc>
        <w:tc>
          <w:tcPr>
            <w:tcW w:w="3556" w:type="dxa"/>
            <w:tcBorders>
              <w:top w:val="single" w:sz="6" w:space="0" w:color="auto"/>
              <w:left w:val="single" w:sz="4" w:space="0" w:color="auto"/>
              <w:bottom w:val="single" w:sz="6" w:space="0" w:color="auto"/>
              <w:right w:val="single" w:sz="6" w:space="0" w:color="auto"/>
            </w:tcBorders>
          </w:tcPr>
          <w:p w14:paraId="04DF0FDD"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7C704A27"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AD9B532"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D094943"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pc_nrBand13_HD_FDD_Supp</w:t>
            </w:r>
          </w:p>
        </w:tc>
        <w:tc>
          <w:tcPr>
            <w:tcW w:w="1707" w:type="dxa"/>
            <w:tcBorders>
              <w:top w:val="single" w:sz="4" w:space="0" w:color="auto"/>
              <w:left w:val="single" w:sz="4" w:space="0" w:color="auto"/>
              <w:bottom w:val="single" w:sz="4" w:space="0" w:color="auto"/>
              <w:right w:val="single" w:sz="4" w:space="0" w:color="auto"/>
            </w:tcBorders>
          </w:tcPr>
          <w:p w14:paraId="384C39D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n13</w:t>
            </w:r>
          </w:p>
        </w:tc>
      </w:tr>
      <w:tr w:rsidR="00F649AC" w:rsidRPr="007B4467" w14:paraId="4C7E6A20"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4F6AD18"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14</w:t>
            </w:r>
          </w:p>
        </w:tc>
        <w:tc>
          <w:tcPr>
            <w:tcW w:w="3556" w:type="dxa"/>
            <w:tcBorders>
              <w:top w:val="single" w:sz="6" w:space="0" w:color="auto"/>
              <w:left w:val="single" w:sz="4" w:space="0" w:color="auto"/>
              <w:bottom w:val="single" w:sz="6" w:space="0" w:color="auto"/>
              <w:right w:val="single" w:sz="6" w:space="0" w:color="auto"/>
            </w:tcBorders>
          </w:tcPr>
          <w:p w14:paraId="565B3959"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4B3FE0D"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825EFB9"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26A4C1F"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pc_nrBand14_HD_FDD_Supp</w:t>
            </w:r>
          </w:p>
        </w:tc>
        <w:tc>
          <w:tcPr>
            <w:tcW w:w="1707" w:type="dxa"/>
            <w:tcBorders>
              <w:top w:val="single" w:sz="4" w:space="0" w:color="auto"/>
              <w:left w:val="single" w:sz="4" w:space="0" w:color="auto"/>
              <w:bottom w:val="single" w:sz="4" w:space="0" w:color="auto"/>
              <w:right w:val="single" w:sz="4" w:space="0" w:color="auto"/>
            </w:tcBorders>
          </w:tcPr>
          <w:p w14:paraId="32F718C7"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n14</w:t>
            </w:r>
          </w:p>
        </w:tc>
      </w:tr>
      <w:tr w:rsidR="00F649AC" w:rsidRPr="007B4467" w14:paraId="191AEC0C"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8BA33A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15 to 17</w:t>
            </w:r>
          </w:p>
        </w:tc>
        <w:tc>
          <w:tcPr>
            <w:tcW w:w="3556" w:type="dxa"/>
            <w:tcBorders>
              <w:top w:val="single" w:sz="6" w:space="0" w:color="auto"/>
              <w:left w:val="single" w:sz="4" w:space="0" w:color="auto"/>
              <w:bottom w:val="single" w:sz="6" w:space="0" w:color="auto"/>
              <w:right w:val="single" w:sz="6" w:space="0" w:color="auto"/>
            </w:tcBorders>
          </w:tcPr>
          <w:p w14:paraId="0A5D5CD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ABED07C"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55109FA"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0F888FF"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9AC7BEC" w14:textId="77777777" w:rsidR="00F649AC" w:rsidRPr="007B4467" w:rsidRDefault="00F649AC" w:rsidP="009C11B8">
            <w:pPr>
              <w:keepNext/>
              <w:keepLines/>
              <w:spacing w:after="0"/>
              <w:rPr>
                <w:rFonts w:ascii="Arial" w:eastAsia="PMingLiU" w:hAnsi="Arial"/>
                <w:sz w:val="18"/>
              </w:rPr>
            </w:pPr>
          </w:p>
        </w:tc>
      </w:tr>
      <w:tr w:rsidR="00F649AC" w:rsidRPr="007B4467" w14:paraId="7244C3D9"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8DE3DA2"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40EF4F4F"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C2734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38.101-1, 7.3I.2</w:t>
            </w:r>
          </w:p>
        </w:tc>
        <w:tc>
          <w:tcPr>
            <w:tcW w:w="854" w:type="dxa"/>
            <w:tcBorders>
              <w:top w:val="single" w:sz="4" w:space="0" w:color="auto"/>
              <w:left w:val="single" w:sz="4" w:space="0" w:color="auto"/>
              <w:bottom w:val="single" w:sz="4" w:space="0" w:color="auto"/>
              <w:right w:val="single" w:sz="4" w:space="0" w:color="auto"/>
            </w:tcBorders>
          </w:tcPr>
          <w:p w14:paraId="39CD1BA6"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CAA7345"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pc_nrBand18_HD_FDD_Supp</w:t>
            </w:r>
          </w:p>
        </w:tc>
        <w:tc>
          <w:tcPr>
            <w:tcW w:w="1707" w:type="dxa"/>
            <w:tcBorders>
              <w:top w:val="single" w:sz="4" w:space="0" w:color="auto"/>
              <w:left w:val="single" w:sz="4" w:space="0" w:color="auto"/>
              <w:bottom w:val="single" w:sz="4" w:space="0" w:color="auto"/>
              <w:right w:val="single" w:sz="4" w:space="0" w:color="auto"/>
            </w:tcBorders>
          </w:tcPr>
          <w:p w14:paraId="0214C7E1"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n18</w:t>
            </w:r>
          </w:p>
        </w:tc>
      </w:tr>
      <w:tr w:rsidR="00F649AC" w:rsidRPr="007B4467" w14:paraId="507B881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531A561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3466983D"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5EEB1FBE"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7D2DB614"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AF1958"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216C3D61" w14:textId="77777777" w:rsidR="00F649AC" w:rsidRPr="007B4467" w:rsidRDefault="00F649AC" w:rsidP="009C11B8">
            <w:pPr>
              <w:keepNext/>
              <w:keepLines/>
              <w:spacing w:after="0"/>
              <w:rPr>
                <w:rFonts w:ascii="Arial" w:eastAsia="PMingLiU" w:hAnsi="Arial"/>
                <w:sz w:val="18"/>
              </w:rPr>
            </w:pPr>
          </w:p>
        </w:tc>
      </w:tr>
      <w:tr w:rsidR="00F649AC" w:rsidRPr="007B4467" w14:paraId="480E0A1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E2153CB" w14:textId="77777777" w:rsidR="00F649AC" w:rsidRPr="007B4467" w:rsidRDefault="00F649AC" w:rsidP="009C11B8">
            <w:pPr>
              <w:pStyle w:val="TAC"/>
            </w:pPr>
            <w:r w:rsidRPr="007B4467">
              <w:t>20</w:t>
            </w:r>
          </w:p>
        </w:tc>
        <w:tc>
          <w:tcPr>
            <w:tcW w:w="3556" w:type="dxa"/>
            <w:tcBorders>
              <w:top w:val="single" w:sz="6" w:space="0" w:color="auto"/>
              <w:left w:val="single" w:sz="4" w:space="0" w:color="auto"/>
              <w:bottom w:val="single" w:sz="6" w:space="0" w:color="auto"/>
              <w:right w:val="single" w:sz="6" w:space="0" w:color="auto"/>
            </w:tcBorders>
            <w:hideMark/>
          </w:tcPr>
          <w:p w14:paraId="4F98605F" w14:textId="77777777" w:rsidR="00F649AC" w:rsidRPr="007B4467" w:rsidRDefault="00F649AC" w:rsidP="009C11B8">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23B5FD3F"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7C12079"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707797A" w14:textId="77777777" w:rsidR="00F649AC" w:rsidRPr="007B4467" w:rsidRDefault="00F649AC" w:rsidP="009C11B8">
            <w:pPr>
              <w:pStyle w:val="TAC"/>
            </w:pPr>
            <w:r w:rsidRPr="007B4467">
              <w:t>pc_nrBand20_</w:t>
            </w:r>
            <w:r w:rsidRPr="007B4467">
              <w:rPr>
                <w:rFonts w:eastAsia="PMingLiU"/>
              </w:rPr>
              <w:t xml:space="preserve"> 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24CC2E04"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n20</w:t>
            </w:r>
          </w:p>
        </w:tc>
      </w:tr>
      <w:tr w:rsidR="00F649AC" w:rsidRPr="007B4467" w14:paraId="3F251F97"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A729B7"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21 to 23</w:t>
            </w:r>
          </w:p>
        </w:tc>
        <w:tc>
          <w:tcPr>
            <w:tcW w:w="3556" w:type="dxa"/>
            <w:tcBorders>
              <w:top w:val="single" w:sz="6" w:space="0" w:color="auto"/>
              <w:left w:val="single" w:sz="4" w:space="0" w:color="auto"/>
              <w:bottom w:val="single" w:sz="6" w:space="0" w:color="auto"/>
              <w:right w:val="single" w:sz="6" w:space="0" w:color="auto"/>
            </w:tcBorders>
            <w:hideMark/>
          </w:tcPr>
          <w:p w14:paraId="70F8453E"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F854DB6"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803386D"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6E988A6E"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6D03A02F" w14:textId="77777777" w:rsidR="00F649AC" w:rsidRPr="007B4467" w:rsidRDefault="00F649AC" w:rsidP="009C11B8">
            <w:pPr>
              <w:keepNext/>
              <w:keepLines/>
              <w:spacing w:after="0"/>
              <w:rPr>
                <w:rFonts w:ascii="Arial" w:eastAsia="PMingLiU" w:hAnsi="Arial"/>
                <w:sz w:val="18"/>
              </w:rPr>
            </w:pPr>
          </w:p>
        </w:tc>
      </w:tr>
      <w:tr w:rsidR="00F649AC" w:rsidRPr="007B4467" w14:paraId="405F038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0E39A8B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24</w:t>
            </w:r>
          </w:p>
        </w:tc>
        <w:tc>
          <w:tcPr>
            <w:tcW w:w="3556" w:type="dxa"/>
            <w:tcBorders>
              <w:top w:val="single" w:sz="6" w:space="0" w:color="auto"/>
              <w:left w:val="single" w:sz="4" w:space="0" w:color="auto"/>
              <w:bottom w:val="single" w:sz="6" w:space="0" w:color="auto"/>
              <w:right w:val="single" w:sz="6" w:space="0" w:color="auto"/>
            </w:tcBorders>
          </w:tcPr>
          <w:p w14:paraId="550A4B8C"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07011640" w14:textId="77777777" w:rsidR="00F649AC" w:rsidRPr="007B4467" w:rsidRDefault="00F649AC" w:rsidP="009C11B8">
            <w:pPr>
              <w:keepNext/>
              <w:keepLines/>
              <w:spacing w:after="0"/>
              <w:rPr>
                <w:rFonts w:ascii="Arial" w:hAnsi="Arial"/>
                <w:sz w:val="18"/>
                <w:szCs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FBF474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81F3BB2" w14:textId="77777777" w:rsidR="00F649AC" w:rsidRPr="007B4467" w:rsidRDefault="00F649AC" w:rsidP="009C11B8">
            <w:pPr>
              <w:keepNext/>
              <w:keepLines/>
              <w:spacing w:after="0"/>
              <w:jc w:val="center"/>
              <w:rPr>
                <w:rFonts w:ascii="Arial" w:hAnsi="Arial"/>
                <w:sz w:val="18"/>
                <w:szCs w:val="18"/>
              </w:rPr>
            </w:pPr>
            <w:r w:rsidRPr="007B4467">
              <w:rPr>
                <w:rFonts w:ascii="Arial" w:hAnsi="Arial"/>
                <w:sz w:val="18"/>
                <w:szCs w:val="18"/>
              </w:rPr>
              <w:t>pc_nrBand24_</w:t>
            </w:r>
            <w:r w:rsidRPr="007B4467">
              <w:rPr>
                <w:rFonts w:ascii="Arial" w:eastAsia="PMingLiU" w:hAnsi="Arial"/>
                <w:sz w:val="18"/>
              </w:rPr>
              <w:t>HD_FDD_</w:t>
            </w:r>
            <w:r w:rsidRPr="007B4467">
              <w:rPr>
                <w:rFonts w:ascii="Arial" w:hAnsi="Arial"/>
                <w:sz w:val="18"/>
                <w:szCs w:val="18"/>
              </w:rPr>
              <w:t>Supp</w:t>
            </w:r>
          </w:p>
        </w:tc>
        <w:tc>
          <w:tcPr>
            <w:tcW w:w="1707" w:type="dxa"/>
            <w:tcBorders>
              <w:top w:val="single" w:sz="4" w:space="0" w:color="auto"/>
              <w:left w:val="single" w:sz="4" w:space="0" w:color="auto"/>
              <w:bottom w:val="single" w:sz="4" w:space="0" w:color="auto"/>
              <w:right w:val="single" w:sz="4" w:space="0" w:color="auto"/>
            </w:tcBorders>
          </w:tcPr>
          <w:p w14:paraId="61421CFD" w14:textId="77777777" w:rsidR="00F649AC" w:rsidRPr="007B4467" w:rsidRDefault="00F649AC" w:rsidP="009C11B8">
            <w:pPr>
              <w:keepNext/>
              <w:keepLines/>
              <w:spacing w:after="0"/>
              <w:rPr>
                <w:rFonts w:ascii="Arial" w:hAnsi="Arial"/>
                <w:sz w:val="18"/>
                <w:szCs w:val="18"/>
              </w:rPr>
            </w:pPr>
            <w:r w:rsidRPr="007B4467">
              <w:rPr>
                <w:rFonts w:ascii="Arial" w:hAnsi="Arial"/>
                <w:sz w:val="18"/>
                <w:szCs w:val="18"/>
              </w:rPr>
              <w:t>NR HD-FDD RedCap UE FR1 Band n24</w:t>
            </w:r>
          </w:p>
        </w:tc>
      </w:tr>
      <w:tr w:rsidR="00F649AC" w:rsidRPr="007B4467" w14:paraId="75E06BD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817484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25</w:t>
            </w:r>
          </w:p>
        </w:tc>
        <w:tc>
          <w:tcPr>
            <w:tcW w:w="3556" w:type="dxa"/>
            <w:tcBorders>
              <w:top w:val="single" w:sz="6" w:space="0" w:color="auto"/>
              <w:left w:val="single" w:sz="4" w:space="0" w:color="auto"/>
              <w:bottom w:val="single" w:sz="6" w:space="0" w:color="auto"/>
              <w:right w:val="single" w:sz="6" w:space="0" w:color="auto"/>
            </w:tcBorders>
            <w:hideMark/>
          </w:tcPr>
          <w:p w14:paraId="503CBDC2"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45489FE1" w14:textId="77777777" w:rsidR="00F649AC" w:rsidRPr="007B4467" w:rsidRDefault="00F649AC" w:rsidP="009C11B8">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E2A63DE"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B45E90F"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pc_nrBand25_HD_FDD_Supp</w:t>
            </w:r>
          </w:p>
        </w:tc>
        <w:tc>
          <w:tcPr>
            <w:tcW w:w="1707" w:type="dxa"/>
            <w:tcBorders>
              <w:top w:val="single" w:sz="4" w:space="0" w:color="auto"/>
              <w:left w:val="single" w:sz="4" w:space="0" w:color="auto"/>
              <w:bottom w:val="single" w:sz="4" w:space="0" w:color="auto"/>
              <w:right w:val="single" w:sz="4" w:space="0" w:color="auto"/>
            </w:tcBorders>
            <w:hideMark/>
          </w:tcPr>
          <w:p w14:paraId="140A9AC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n25</w:t>
            </w:r>
          </w:p>
        </w:tc>
      </w:tr>
      <w:tr w:rsidR="00F649AC" w:rsidRPr="007B4467" w14:paraId="6379A7B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D9686CD"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26</w:t>
            </w:r>
          </w:p>
        </w:tc>
        <w:tc>
          <w:tcPr>
            <w:tcW w:w="3556" w:type="dxa"/>
            <w:tcBorders>
              <w:top w:val="single" w:sz="6" w:space="0" w:color="auto"/>
              <w:left w:val="single" w:sz="4" w:space="0" w:color="auto"/>
              <w:bottom w:val="single" w:sz="6" w:space="0" w:color="auto"/>
              <w:right w:val="single" w:sz="6" w:space="0" w:color="auto"/>
            </w:tcBorders>
          </w:tcPr>
          <w:p w14:paraId="52BE4302"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681D8A14" w14:textId="77777777" w:rsidR="00F649AC" w:rsidRPr="007B4467" w:rsidRDefault="00F649AC" w:rsidP="009C11B8">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046FFC0"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ECE4476"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pc_nrBand26_HD_FDD_ Supp</w:t>
            </w:r>
          </w:p>
        </w:tc>
        <w:tc>
          <w:tcPr>
            <w:tcW w:w="1707" w:type="dxa"/>
            <w:tcBorders>
              <w:top w:val="single" w:sz="4" w:space="0" w:color="auto"/>
              <w:left w:val="single" w:sz="4" w:space="0" w:color="auto"/>
              <w:bottom w:val="single" w:sz="4" w:space="0" w:color="auto"/>
              <w:right w:val="single" w:sz="4" w:space="0" w:color="auto"/>
            </w:tcBorders>
          </w:tcPr>
          <w:p w14:paraId="5A25494B"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n26</w:t>
            </w:r>
          </w:p>
        </w:tc>
      </w:tr>
      <w:tr w:rsidR="00F649AC" w:rsidRPr="007B4467" w14:paraId="6A1F4C1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23559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27</w:t>
            </w:r>
          </w:p>
        </w:tc>
        <w:tc>
          <w:tcPr>
            <w:tcW w:w="3556" w:type="dxa"/>
            <w:tcBorders>
              <w:top w:val="single" w:sz="6" w:space="0" w:color="auto"/>
              <w:left w:val="single" w:sz="4" w:space="0" w:color="auto"/>
              <w:bottom w:val="single" w:sz="6" w:space="0" w:color="auto"/>
              <w:right w:val="single" w:sz="6" w:space="0" w:color="auto"/>
            </w:tcBorders>
          </w:tcPr>
          <w:p w14:paraId="5F98753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6D50775"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58BFCD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6702005"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56893E13" w14:textId="77777777" w:rsidR="00F649AC" w:rsidRPr="007B4467" w:rsidRDefault="00F649AC" w:rsidP="009C11B8">
            <w:pPr>
              <w:keepNext/>
              <w:keepLines/>
              <w:spacing w:after="0"/>
              <w:rPr>
                <w:rFonts w:ascii="Arial" w:eastAsia="PMingLiU" w:hAnsi="Arial"/>
                <w:sz w:val="18"/>
              </w:rPr>
            </w:pPr>
          </w:p>
        </w:tc>
      </w:tr>
      <w:tr w:rsidR="00F649AC" w:rsidRPr="007B4467" w14:paraId="23CEBD2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DB64154" w14:textId="77777777" w:rsidR="00F649AC" w:rsidRPr="007B4467" w:rsidRDefault="00F649AC" w:rsidP="009C11B8">
            <w:pPr>
              <w:pStyle w:val="TAC"/>
            </w:pPr>
            <w:r w:rsidRPr="007B4467">
              <w:t>28</w:t>
            </w:r>
          </w:p>
        </w:tc>
        <w:tc>
          <w:tcPr>
            <w:tcW w:w="3556" w:type="dxa"/>
            <w:tcBorders>
              <w:top w:val="single" w:sz="6" w:space="0" w:color="auto"/>
              <w:left w:val="single" w:sz="4" w:space="0" w:color="auto"/>
              <w:bottom w:val="single" w:sz="6" w:space="0" w:color="auto"/>
              <w:right w:val="single" w:sz="6" w:space="0" w:color="auto"/>
            </w:tcBorders>
            <w:hideMark/>
          </w:tcPr>
          <w:p w14:paraId="63F517D8" w14:textId="77777777" w:rsidR="00F649AC" w:rsidRPr="007B4467" w:rsidRDefault="00F649AC" w:rsidP="009C11B8">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CA09BA0"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487F210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502272C4" w14:textId="77777777" w:rsidR="00F649AC" w:rsidRPr="007B4467" w:rsidRDefault="00F649AC" w:rsidP="009C11B8">
            <w:pPr>
              <w:pStyle w:val="TAC"/>
            </w:pPr>
            <w:r w:rsidRPr="007B4467">
              <w:t>pc_nrBand28_</w:t>
            </w:r>
            <w:r w:rsidRPr="007B4467">
              <w:rPr>
                <w:rFonts w:eastAsia="PMingLiU"/>
              </w:rPr>
              <w:t xml:space="preserve"> 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54999AA6"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n28</w:t>
            </w:r>
          </w:p>
        </w:tc>
      </w:tr>
      <w:tr w:rsidR="00F649AC" w:rsidRPr="007B4467" w14:paraId="22BC1CE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3B5BC1" w14:textId="77777777" w:rsidR="00F649AC" w:rsidRPr="007B4467" w:rsidRDefault="00F649AC" w:rsidP="009C11B8">
            <w:pPr>
              <w:pStyle w:val="TAC"/>
              <w:rPr>
                <w:lang w:eastAsia="zh-CN"/>
              </w:rPr>
            </w:pPr>
            <w:r w:rsidRPr="007B4467">
              <w:rPr>
                <w:lang w:eastAsia="zh-CN"/>
              </w:rPr>
              <w:t>29</w:t>
            </w:r>
          </w:p>
        </w:tc>
        <w:tc>
          <w:tcPr>
            <w:tcW w:w="3556" w:type="dxa"/>
            <w:tcBorders>
              <w:top w:val="single" w:sz="6" w:space="0" w:color="auto"/>
              <w:left w:val="single" w:sz="4" w:space="0" w:color="auto"/>
              <w:bottom w:val="single" w:sz="6" w:space="0" w:color="auto"/>
              <w:right w:val="single" w:sz="6" w:space="0" w:color="auto"/>
            </w:tcBorders>
          </w:tcPr>
          <w:p w14:paraId="793BEC1A" w14:textId="77777777" w:rsidR="00F649AC" w:rsidRPr="007B4467" w:rsidRDefault="00F649AC" w:rsidP="009C11B8">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0ADD9E5B"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7310B4B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2F2B2E4"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13C5B4F7" w14:textId="77777777" w:rsidR="00F649AC" w:rsidRPr="007B4467" w:rsidRDefault="00F649AC" w:rsidP="009C11B8">
            <w:pPr>
              <w:pStyle w:val="TAL"/>
            </w:pPr>
          </w:p>
        </w:tc>
      </w:tr>
      <w:tr w:rsidR="00F649AC" w:rsidRPr="007B4467" w14:paraId="15AC4CFD"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AEAEF4" w14:textId="77777777" w:rsidR="00F649AC" w:rsidRPr="007B4467" w:rsidRDefault="00F649AC" w:rsidP="009C11B8">
            <w:pPr>
              <w:pStyle w:val="TAC"/>
              <w:rPr>
                <w:lang w:eastAsia="zh-CN"/>
              </w:rPr>
            </w:pPr>
            <w:r w:rsidRPr="007B4467">
              <w:rPr>
                <w:lang w:eastAsia="zh-CN"/>
              </w:rPr>
              <w:t>30</w:t>
            </w:r>
          </w:p>
        </w:tc>
        <w:tc>
          <w:tcPr>
            <w:tcW w:w="3556" w:type="dxa"/>
            <w:tcBorders>
              <w:top w:val="single" w:sz="6" w:space="0" w:color="auto"/>
              <w:left w:val="single" w:sz="4" w:space="0" w:color="auto"/>
              <w:bottom w:val="single" w:sz="6" w:space="0" w:color="auto"/>
              <w:right w:val="single" w:sz="6" w:space="0" w:color="auto"/>
            </w:tcBorders>
          </w:tcPr>
          <w:p w14:paraId="397A8DF9" w14:textId="77777777" w:rsidR="00F649AC" w:rsidRPr="007B4467" w:rsidRDefault="00F649AC" w:rsidP="009C11B8">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DA5604D"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3C6C317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1DB213EC" w14:textId="77777777" w:rsidR="00F649AC" w:rsidRPr="007B4467" w:rsidRDefault="00F649AC" w:rsidP="009C11B8">
            <w:pPr>
              <w:pStyle w:val="TAC"/>
            </w:pPr>
            <w:r w:rsidRPr="007B4467">
              <w:t>pc_nrBand30_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53B303F9"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n30</w:t>
            </w:r>
          </w:p>
        </w:tc>
      </w:tr>
      <w:tr w:rsidR="00F649AC" w:rsidRPr="007B4467" w14:paraId="58C55CA5"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0E123E1C" w14:textId="77777777" w:rsidR="00F649AC" w:rsidRPr="007B4467" w:rsidRDefault="00F649AC" w:rsidP="009C11B8">
            <w:pPr>
              <w:pStyle w:val="TAC"/>
              <w:rPr>
                <w:lang w:eastAsia="zh-CN"/>
              </w:rPr>
            </w:pPr>
            <w:r w:rsidRPr="007B4467">
              <w:rPr>
                <w:lang w:eastAsia="zh-CN"/>
              </w:rPr>
              <w:t>31-64</w:t>
            </w:r>
          </w:p>
        </w:tc>
        <w:tc>
          <w:tcPr>
            <w:tcW w:w="3556" w:type="dxa"/>
            <w:tcBorders>
              <w:top w:val="single" w:sz="6" w:space="0" w:color="auto"/>
              <w:left w:val="single" w:sz="4" w:space="0" w:color="auto"/>
              <w:bottom w:val="single" w:sz="6" w:space="0" w:color="auto"/>
              <w:right w:val="single" w:sz="6" w:space="0" w:color="auto"/>
            </w:tcBorders>
          </w:tcPr>
          <w:p w14:paraId="6CE5747D" w14:textId="77777777" w:rsidR="00F649AC" w:rsidRPr="007B4467" w:rsidRDefault="00F649AC" w:rsidP="009C11B8">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39B2C1B7"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9BE6F50"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9C0FDC5"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BD440C3" w14:textId="77777777" w:rsidR="00F649AC" w:rsidRPr="007B4467" w:rsidRDefault="00F649AC" w:rsidP="009C11B8">
            <w:pPr>
              <w:pStyle w:val="TAL"/>
            </w:pPr>
          </w:p>
        </w:tc>
      </w:tr>
      <w:tr w:rsidR="00F649AC" w:rsidRPr="007B4467" w14:paraId="3ACB5E66"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67FFDAF" w14:textId="77777777" w:rsidR="00F649AC" w:rsidRPr="007B4467" w:rsidRDefault="00F649AC" w:rsidP="009C11B8">
            <w:pPr>
              <w:pStyle w:val="TAC"/>
            </w:pPr>
            <w:r w:rsidRPr="007B4467">
              <w:t>65</w:t>
            </w:r>
          </w:p>
        </w:tc>
        <w:tc>
          <w:tcPr>
            <w:tcW w:w="3556" w:type="dxa"/>
            <w:tcBorders>
              <w:top w:val="single" w:sz="6" w:space="0" w:color="auto"/>
              <w:left w:val="single" w:sz="4" w:space="0" w:color="auto"/>
              <w:bottom w:val="single" w:sz="6" w:space="0" w:color="auto"/>
              <w:right w:val="single" w:sz="6" w:space="0" w:color="auto"/>
            </w:tcBorders>
          </w:tcPr>
          <w:p w14:paraId="1733F0F4" w14:textId="77777777" w:rsidR="00F649AC" w:rsidRPr="007B4467" w:rsidRDefault="00F649AC" w:rsidP="009C11B8">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3EAF73F8"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C00B4D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2260AA5" w14:textId="77777777" w:rsidR="00F649AC" w:rsidRPr="007B4467" w:rsidRDefault="00F649AC" w:rsidP="009C11B8">
            <w:pPr>
              <w:pStyle w:val="TAC"/>
            </w:pPr>
            <w:r w:rsidRPr="007B4467">
              <w:t>pc_nrBand65_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38734FDB"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n65</w:t>
            </w:r>
          </w:p>
        </w:tc>
      </w:tr>
      <w:tr w:rsidR="00F649AC" w:rsidRPr="007B4467" w14:paraId="6606E6A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6F140BA" w14:textId="77777777" w:rsidR="00F649AC" w:rsidRPr="007B4467" w:rsidRDefault="00F649AC" w:rsidP="009C11B8">
            <w:pPr>
              <w:pStyle w:val="TAC"/>
            </w:pPr>
            <w:r w:rsidRPr="007B4467">
              <w:t>66</w:t>
            </w:r>
          </w:p>
        </w:tc>
        <w:tc>
          <w:tcPr>
            <w:tcW w:w="3556" w:type="dxa"/>
            <w:tcBorders>
              <w:top w:val="single" w:sz="6" w:space="0" w:color="auto"/>
              <w:left w:val="single" w:sz="4" w:space="0" w:color="auto"/>
              <w:bottom w:val="single" w:sz="6" w:space="0" w:color="auto"/>
              <w:right w:val="single" w:sz="6" w:space="0" w:color="auto"/>
            </w:tcBorders>
            <w:hideMark/>
          </w:tcPr>
          <w:p w14:paraId="104CF8F7" w14:textId="77777777" w:rsidR="00F649AC" w:rsidRPr="007B4467" w:rsidRDefault="00F649AC" w:rsidP="009C11B8">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73F7C397"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31769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4494183" w14:textId="77777777" w:rsidR="00F649AC" w:rsidRPr="007B4467" w:rsidRDefault="00F649AC" w:rsidP="009C11B8">
            <w:pPr>
              <w:pStyle w:val="TAC"/>
            </w:pPr>
            <w:r w:rsidRPr="007B4467">
              <w:t>pc_nrBand66_</w:t>
            </w:r>
            <w:r w:rsidRPr="007B4467">
              <w:rPr>
                <w:rFonts w:eastAsia="PMingLiU"/>
              </w:rPr>
              <w:t xml:space="preserve"> 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79630014"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n66</w:t>
            </w:r>
          </w:p>
        </w:tc>
      </w:tr>
      <w:tr w:rsidR="00F649AC" w:rsidRPr="007B4467" w14:paraId="4B60E4F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1CBFB13" w14:textId="77777777" w:rsidR="00F649AC" w:rsidRPr="007B4467" w:rsidRDefault="00F649AC" w:rsidP="009C11B8">
            <w:pPr>
              <w:pStyle w:val="TAC"/>
              <w:rPr>
                <w:lang w:eastAsia="zh-CN"/>
              </w:rPr>
            </w:pPr>
            <w:r w:rsidRPr="007B4467">
              <w:rPr>
                <w:lang w:eastAsia="zh-CN"/>
              </w:rPr>
              <w:t>67 to 69</w:t>
            </w:r>
          </w:p>
        </w:tc>
        <w:tc>
          <w:tcPr>
            <w:tcW w:w="3556" w:type="dxa"/>
            <w:tcBorders>
              <w:top w:val="single" w:sz="6" w:space="0" w:color="auto"/>
              <w:left w:val="single" w:sz="4" w:space="0" w:color="auto"/>
              <w:bottom w:val="single" w:sz="6" w:space="0" w:color="auto"/>
              <w:right w:val="single" w:sz="6" w:space="0" w:color="auto"/>
            </w:tcBorders>
          </w:tcPr>
          <w:p w14:paraId="796BD048" w14:textId="77777777" w:rsidR="00F649AC" w:rsidRPr="007B4467" w:rsidRDefault="00F649AC" w:rsidP="009C11B8">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82245D4"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5DDB09B"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4CCF4EF"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75DD71BA" w14:textId="77777777" w:rsidR="00F649AC" w:rsidRPr="007B4467" w:rsidRDefault="00F649AC" w:rsidP="009C11B8">
            <w:pPr>
              <w:pStyle w:val="TAL"/>
            </w:pPr>
          </w:p>
        </w:tc>
      </w:tr>
      <w:tr w:rsidR="00F649AC" w:rsidRPr="007B4467" w14:paraId="07AB33CE"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3D4720" w14:textId="77777777" w:rsidR="00F649AC" w:rsidRPr="007B4467" w:rsidRDefault="00F649AC" w:rsidP="009C11B8">
            <w:pPr>
              <w:pStyle w:val="TAC"/>
            </w:pPr>
            <w:r w:rsidRPr="007B4467">
              <w:t>70</w:t>
            </w:r>
          </w:p>
        </w:tc>
        <w:tc>
          <w:tcPr>
            <w:tcW w:w="3556" w:type="dxa"/>
            <w:tcBorders>
              <w:top w:val="single" w:sz="6" w:space="0" w:color="auto"/>
              <w:left w:val="single" w:sz="4" w:space="0" w:color="auto"/>
              <w:bottom w:val="single" w:sz="6" w:space="0" w:color="auto"/>
              <w:right w:val="single" w:sz="6" w:space="0" w:color="auto"/>
            </w:tcBorders>
            <w:hideMark/>
          </w:tcPr>
          <w:p w14:paraId="4CDE7D93" w14:textId="77777777" w:rsidR="00F649AC" w:rsidRPr="007B4467" w:rsidRDefault="00F649AC" w:rsidP="009C11B8">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0E846046"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76E182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25A23969" w14:textId="77777777" w:rsidR="00F649AC" w:rsidRPr="007B4467" w:rsidRDefault="00F649AC" w:rsidP="009C11B8">
            <w:pPr>
              <w:pStyle w:val="TAC"/>
            </w:pPr>
            <w:r w:rsidRPr="007B4467">
              <w:t>pc_nrBand70_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5B813A6C"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n70</w:t>
            </w:r>
          </w:p>
        </w:tc>
      </w:tr>
      <w:tr w:rsidR="00F649AC" w:rsidRPr="007B4467" w14:paraId="1F092B97"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EF0EE5" w14:textId="77777777" w:rsidR="00F649AC" w:rsidRPr="007B4467" w:rsidRDefault="00F649AC" w:rsidP="009C11B8">
            <w:pPr>
              <w:pStyle w:val="TAC"/>
              <w:rPr>
                <w:lang w:eastAsia="zh-TW"/>
              </w:rPr>
            </w:pPr>
            <w:r w:rsidRPr="007B4467">
              <w:rPr>
                <w:lang w:eastAsia="zh-TW"/>
              </w:rPr>
              <w:t>71</w:t>
            </w:r>
          </w:p>
        </w:tc>
        <w:tc>
          <w:tcPr>
            <w:tcW w:w="3556" w:type="dxa"/>
            <w:tcBorders>
              <w:top w:val="single" w:sz="6" w:space="0" w:color="auto"/>
              <w:left w:val="single" w:sz="4" w:space="0" w:color="auto"/>
              <w:bottom w:val="single" w:sz="6" w:space="0" w:color="auto"/>
              <w:right w:val="single" w:sz="6" w:space="0" w:color="auto"/>
            </w:tcBorders>
          </w:tcPr>
          <w:p w14:paraId="671B55B5" w14:textId="77777777" w:rsidR="00F649AC" w:rsidRPr="007B4467" w:rsidRDefault="00F649AC" w:rsidP="009C11B8">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1EB3FDE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A1FAD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C6238B9" w14:textId="77777777" w:rsidR="00F649AC" w:rsidRPr="007B4467" w:rsidRDefault="00F649AC" w:rsidP="009C11B8">
            <w:pPr>
              <w:pStyle w:val="TAC"/>
            </w:pPr>
            <w:r w:rsidRPr="007B4467">
              <w:t>pc_nrBand71_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F26D012"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n71</w:t>
            </w:r>
          </w:p>
        </w:tc>
      </w:tr>
      <w:tr w:rsidR="00F649AC" w:rsidRPr="007B4467" w14:paraId="77ABDFF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DDA0CA8" w14:textId="77777777" w:rsidR="00F649AC" w:rsidRPr="007B4467" w:rsidRDefault="00F649AC" w:rsidP="009C11B8">
            <w:pPr>
              <w:pStyle w:val="TAC"/>
              <w:rPr>
                <w:lang w:eastAsia="zh-TW"/>
              </w:rPr>
            </w:pPr>
            <w:r w:rsidRPr="007B4467">
              <w:rPr>
                <w:lang w:eastAsia="zh-TW"/>
              </w:rPr>
              <w:t>72</w:t>
            </w:r>
          </w:p>
        </w:tc>
        <w:tc>
          <w:tcPr>
            <w:tcW w:w="3556" w:type="dxa"/>
            <w:tcBorders>
              <w:top w:val="single" w:sz="6" w:space="0" w:color="auto"/>
              <w:left w:val="single" w:sz="4" w:space="0" w:color="auto"/>
              <w:bottom w:val="single" w:sz="6" w:space="0" w:color="auto"/>
              <w:right w:val="single" w:sz="6" w:space="0" w:color="auto"/>
            </w:tcBorders>
          </w:tcPr>
          <w:p w14:paraId="712469D6"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CFD2AA9"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375A48DF"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DAA64B0"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2CE566F7" w14:textId="77777777" w:rsidR="00F649AC" w:rsidRPr="007B4467" w:rsidRDefault="00F649AC" w:rsidP="009C11B8">
            <w:pPr>
              <w:pStyle w:val="TAL"/>
            </w:pPr>
          </w:p>
        </w:tc>
      </w:tr>
      <w:tr w:rsidR="00F649AC" w:rsidRPr="007B4467" w14:paraId="27EB881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7BB85C2" w14:textId="77777777" w:rsidR="00F649AC" w:rsidRPr="007B4467" w:rsidRDefault="00F649AC" w:rsidP="009C11B8">
            <w:pPr>
              <w:pStyle w:val="TAC"/>
              <w:rPr>
                <w:lang w:eastAsia="zh-TW"/>
              </w:rPr>
            </w:pPr>
            <w:r w:rsidRPr="007B4467">
              <w:rPr>
                <w:lang w:eastAsia="zh-TW"/>
              </w:rPr>
              <w:t>73</w:t>
            </w:r>
          </w:p>
        </w:tc>
        <w:tc>
          <w:tcPr>
            <w:tcW w:w="3556" w:type="dxa"/>
            <w:tcBorders>
              <w:top w:val="single" w:sz="6" w:space="0" w:color="auto"/>
              <w:left w:val="single" w:sz="4" w:space="0" w:color="auto"/>
              <w:bottom w:val="single" w:sz="6" w:space="0" w:color="auto"/>
              <w:right w:val="single" w:sz="6" w:space="0" w:color="auto"/>
            </w:tcBorders>
          </w:tcPr>
          <w:p w14:paraId="10072F88"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EB735E4"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559B6297"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52210F3"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46F108CD" w14:textId="77777777" w:rsidR="00F649AC" w:rsidRPr="007B4467" w:rsidRDefault="00F649AC" w:rsidP="009C11B8">
            <w:pPr>
              <w:pStyle w:val="TAL"/>
            </w:pPr>
          </w:p>
        </w:tc>
      </w:tr>
      <w:tr w:rsidR="00F649AC" w:rsidRPr="007B4467" w14:paraId="36442FD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1D108F1" w14:textId="77777777" w:rsidR="00F649AC" w:rsidRPr="007B4467" w:rsidRDefault="00F649AC" w:rsidP="009C11B8">
            <w:pPr>
              <w:pStyle w:val="TAC"/>
              <w:rPr>
                <w:lang w:eastAsia="zh-TW"/>
              </w:rPr>
            </w:pPr>
            <w:r w:rsidRPr="007B4467">
              <w:rPr>
                <w:lang w:eastAsia="zh-TW"/>
              </w:rPr>
              <w:t>74</w:t>
            </w:r>
          </w:p>
        </w:tc>
        <w:tc>
          <w:tcPr>
            <w:tcW w:w="3556" w:type="dxa"/>
            <w:tcBorders>
              <w:top w:val="single" w:sz="6" w:space="0" w:color="auto"/>
              <w:left w:val="single" w:sz="4" w:space="0" w:color="auto"/>
              <w:bottom w:val="single" w:sz="6" w:space="0" w:color="auto"/>
              <w:right w:val="single" w:sz="6" w:space="0" w:color="auto"/>
            </w:tcBorders>
          </w:tcPr>
          <w:p w14:paraId="1B50C192" w14:textId="77777777" w:rsidR="00F649AC" w:rsidRPr="007B4467" w:rsidRDefault="00F649AC" w:rsidP="009C11B8">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041EC47A"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B6425E8"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C0F07DA" w14:textId="77777777" w:rsidR="00F649AC" w:rsidRPr="007B4467" w:rsidRDefault="00F649AC" w:rsidP="009C11B8">
            <w:pPr>
              <w:pStyle w:val="TAC"/>
            </w:pPr>
            <w:r w:rsidRPr="007B4467">
              <w:t>pc_nrBand74_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7AD167B"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n74</w:t>
            </w:r>
          </w:p>
        </w:tc>
      </w:tr>
      <w:tr w:rsidR="00F649AC" w:rsidRPr="007B4467" w14:paraId="4E01536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0EB5B89" w14:textId="77777777" w:rsidR="00F649AC" w:rsidRPr="007B4467" w:rsidRDefault="00F649AC" w:rsidP="009C11B8">
            <w:pPr>
              <w:pStyle w:val="TAC"/>
              <w:rPr>
                <w:lang w:eastAsia="zh-TW"/>
              </w:rPr>
            </w:pPr>
            <w:r w:rsidRPr="007B4467">
              <w:rPr>
                <w:lang w:eastAsia="zh-TW"/>
              </w:rPr>
              <w:t>75 to 84</w:t>
            </w:r>
          </w:p>
        </w:tc>
        <w:tc>
          <w:tcPr>
            <w:tcW w:w="3556" w:type="dxa"/>
            <w:tcBorders>
              <w:top w:val="single" w:sz="6" w:space="0" w:color="auto"/>
              <w:left w:val="single" w:sz="4" w:space="0" w:color="auto"/>
              <w:bottom w:val="single" w:sz="6" w:space="0" w:color="auto"/>
              <w:right w:val="single" w:sz="6" w:space="0" w:color="auto"/>
            </w:tcBorders>
          </w:tcPr>
          <w:p w14:paraId="10238538"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DBA5EEE"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31D8A308"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EF34A30"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671FCF0" w14:textId="77777777" w:rsidR="00F649AC" w:rsidRPr="007B4467" w:rsidRDefault="00F649AC" w:rsidP="009C11B8">
            <w:pPr>
              <w:pStyle w:val="TAL"/>
            </w:pPr>
          </w:p>
        </w:tc>
      </w:tr>
      <w:tr w:rsidR="00F649AC" w:rsidRPr="007B4467" w14:paraId="466B81D3"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3EAB7C5" w14:textId="77777777" w:rsidR="00F649AC" w:rsidRPr="007B4467" w:rsidRDefault="00F649AC" w:rsidP="009C11B8">
            <w:pPr>
              <w:pStyle w:val="TAC"/>
              <w:rPr>
                <w:lang w:eastAsia="zh-TW"/>
              </w:rPr>
            </w:pPr>
            <w:r w:rsidRPr="007B4467">
              <w:rPr>
                <w:lang w:eastAsia="zh-TW"/>
              </w:rPr>
              <w:t>85</w:t>
            </w:r>
          </w:p>
        </w:tc>
        <w:tc>
          <w:tcPr>
            <w:tcW w:w="3556" w:type="dxa"/>
            <w:tcBorders>
              <w:top w:val="single" w:sz="6" w:space="0" w:color="auto"/>
              <w:left w:val="single" w:sz="4" w:space="0" w:color="auto"/>
              <w:bottom w:val="single" w:sz="6" w:space="0" w:color="auto"/>
              <w:right w:val="single" w:sz="6" w:space="0" w:color="auto"/>
            </w:tcBorders>
          </w:tcPr>
          <w:p w14:paraId="7E98D05D" w14:textId="77777777" w:rsidR="00F649AC" w:rsidRPr="007B4467" w:rsidRDefault="00F649AC" w:rsidP="009C11B8">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77E6AC8"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7D3632E"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390C475" w14:textId="77777777" w:rsidR="00F649AC" w:rsidRPr="007B4467" w:rsidRDefault="00F649AC" w:rsidP="009C11B8">
            <w:pPr>
              <w:pStyle w:val="TAC"/>
            </w:pPr>
            <w:r w:rsidRPr="007B4467">
              <w:t>pc_nrBand85_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3CDBA29"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n85</w:t>
            </w:r>
          </w:p>
        </w:tc>
      </w:tr>
      <w:tr w:rsidR="00F649AC" w:rsidRPr="007B4467" w14:paraId="7689F55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6047B5" w14:textId="77777777" w:rsidR="00F649AC" w:rsidRPr="007B4467" w:rsidRDefault="00F649AC" w:rsidP="009C11B8">
            <w:pPr>
              <w:pStyle w:val="TAC"/>
              <w:rPr>
                <w:lang w:eastAsia="zh-TW"/>
              </w:rPr>
            </w:pPr>
            <w:r w:rsidRPr="007B4467">
              <w:rPr>
                <w:lang w:eastAsia="zh-TW"/>
              </w:rPr>
              <w:t>86 to 90</w:t>
            </w:r>
          </w:p>
        </w:tc>
        <w:tc>
          <w:tcPr>
            <w:tcW w:w="3556" w:type="dxa"/>
            <w:tcBorders>
              <w:top w:val="single" w:sz="6" w:space="0" w:color="auto"/>
              <w:left w:val="single" w:sz="4" w:space="0" w:color="auto"/>
              <w:bottom w:val="single" w:sz="6" w:space="0" w:color="auto"/>
              <w:right w:val="single" w:sz="6" w:space="0" w:color="auto"/>
            </w:tcBorders>
          </w:tcPr>
          <w:p w14:paraId="79ABAC3D"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9FB96EC"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53D9B1D3"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187E08A"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4BDF5C2" w14:textId="77777777" w:rsidR="00F649AC" w:rsidRPr="007B4467" w:rsidRDefault="00F649AC" w:rsidP="009C11B8">
            <w:pPr>
              <w:pStyle w:val="TAL"/>
            </w:pPr>
          </w:p>
        </w:tc>
      </w:tr>
      <w:tr w:rsidR="00F649AC" w:rsidRPr="007B4467" w14:paraId="6CF02DB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95A043" w14:textId="77777777" w:rsidR="00F649AC" w:rsidRPr="007B4467" w:rsidRDefault="00F649AC" w:rsidP="009C11B8">
            <w:pPr>
              <w:pStyle w:val="TAC"/>
              <w:rPr>
                <w:lang w:eastAsia="zh-CN"/>
              </w:rPr>
            </w:pPr>
            <w:r w:rsidRPr="007B4467">
              <w:rPr>
                <w:lang w:eastAsia="zh-CN"/>
              </w:rPr>
              <w:t>91</w:t>
            </w:r>
          </w:p>
        </w:tc>
        <w:tc>
          <w:tcPr>
            <w:tcW w:w="3556" w:type="dxa"/>
            <w:tcBorders>
              <w:top w:val="single" w:sz="6" w:space="0" w:color="auto"/>
              <w:left w:val="single" w:sz="4" w:space="0" w:color="auto"/>
              <w:bottom w:val="single" w:sz="6" w:space="0" w:color="auto"/>
              <w:right w:val="single" w:sz="6" w:space="0" w:color="auto"/>
            </w:tcBorders>
          </w:tcPr>
          <w:p w14:paraId="7831F0D8" w14:textId="77777777" w:rsidR="00F649AC" w:rsidRPr="007B4467" w:rsidRDefault="00F649AC" w:rsidP="009C11B8">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EF18BC0"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38B133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96C6C30" w14:textId="77777777" w:rsidR="00F649AC" w:rsidRPr="007B4467" w:rsidRDefault="00F649AC" w:rsidP="009C11B8">
            <w:pPr>
              <w:pStyle w:val="TAC"/>
            </w:pPr>
            <w:r w:rsidRPr="007B4467">
              <w:t>pc_nrBand91_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1F7F2D0E"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n91</w:t>
            </w:r>
          </w:p>
        </w:tc>
      </w:tr>
      <w:tr w:rsidR="00F649AC" w:rsidRPr="007B4467" w14:paraId="01E6362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551728E3" w14:textId="77777777" w:rsidR="00F649AC" w:rsidRPr="007B4467" w:rsidRDefault="00F649AC" w:rsidP="009C11B8">
            <w:pPr>
              <w:pStyle w:val="TAC"/>
              <w:rPr>
                <w:lang w:eastAsia="zh-CN"/>
              </w:rPr>
            </w:pPr>
            <w:r w:rsidRPr="007B4467">
              <w:rPr>
                <w:lang w:eastAsia="zh-CN"/>
              </w:rPr>
              <w:t>92</w:t>
            </w:r>
          </w:p>
        </w:tc>
        <w:tc>
          <w:tcPr>
            <w:tcW w:w="3556" w:type="dxa"/>
            <w:tcBorders>
              <w:top w:val="single" w:sz="6" w:space="0" w:color="auto"/>
              <w:left w:val="single" w:sz="4" w:space="0" w:color="auto"/>
              <w:bottom w:val="single" w:sz="6" w:space="0" w:color="auto"/>
              <w:right w:val="single" w:sz="6" w:space="0" w:color="auto"/>
            </w:tcBorders>
          </w:tcPr>
          <w:p w14:paraId="74887117" w14:textId="77777777" w:rsidR="00F649AC" w:rsidRPr="007B4467" w:rsidRDefault="00F649AC" w:rsidP="009C11B8">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1677D6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A420685"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2010811" w14:textId="77777777" w:rsidR="00F649AC" w:rsidRPr="007B4467" w:rsidRDefault="00F649AC" w:rsidP="009C11B8">
            <w:pPr>
              <w:pStyle w:val="TAC"/>
            </w:pPr>
            <w:r w:rsidRPr="007B4467">
              <w:t>pc_nrBand92_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C9F2F4A"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n92</w:t>
            </w:r>
          </w:p>
        </w:tc>
      </w:tr>
      <w:tr w:rsidR="00F649AC" w:rsidRPr="007B4467" w14:paraId="6070C941"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7B841EB" w14:textId="77777777" w:rsidR="00F649AC" w:rsidRPr="007B4467" w:rsidRDefault="00F649AC" w:rsidP="009C11B8">
            <w:pPr>
              <w:pStyle w:val="TAC"/>
              <w:rPr>
                <w:lang w:eastAsia="zh-CN"/>
              </w:rPr>
            </w:pPr>
            <w:r w:rsidRPr="007B4467">
              <w:rPr>
                <w:lang w:eastAsia="zh-CN"/>
              </w:rPr>
              <w:t>93</w:t>
            </w:r>
          </w:p>
        </w:tc>
        <w:tc>
          <w:tcPr>
            <w:tcW w:w="3556" w:type="dxa"/>
            <w:tcBorders>
              <w:top w:val="single" w:sz="6" w:space="0" w:color="auto"/>
              <w:left w:val="single" w:sz="4" w:space="0" w:color="auto"/>
              <w:bottom w:val="single" w:sz="6" w:space="0" w:color="auto"/>
              <w:right w:val="single" w:sz="6" w:space="0" w:color="auto"/>
            </w:tcBorders>
          </w:tcPr>
          <w:p w14:paraId="72C5C6B6" w14:textId="77777777" w:rsidR="00F649AC" w:rsidRPr="007B4467" w:rsidRDefault="00F649AC" w:rsidP="009C11B8">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8652C14"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C58CDC3"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5DA8B29" w14:textId="77777777" w:rsidR="00F649AC" w:rsidRPr="007B4467" w:rsidRDefault="00F649AC" w:rsidP="009C11B8">
            <w:pPr>
              <w:pStyle w:val="TAC"/>
            </w:pPr>
            <w:r w:rsidRPr="007B4467">
              <w:t>pc_nrBand93_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C1944CA"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n93</w:t>
            </w:r>
          </w:p>
        </w:tc>
      </w:tr>
      <w:tr w:rsidR="00F649AC" w:rsidRPr="007B4467" w14:paraId="52BB414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61E5B494" w14:textId="77777777" w:rsidR="00F649AC" w:rsidRPr="007B4467" w:rsidRDefault="00F649AC" w:rsidP="009C11B8">
            <w:pPr>
              <w:pStyle w:val="TAC"/>
              <w:rPr>
                <w:lang w:eastAsia="zh-CN"/>
              </w:rPr>
            </w:pPr>
            <w:r w:rsidRPr="007B4467">
              <w:rPr>
                <w:lang w:eastAsia="zh-CN"/>
              </w:rPr>
              <w:t>94</w:t>
            </w:r>
          </w:p>
        </w:tc>
        <w:tc>
          <w:tcPr>
            <w:tcW w:w="3556" w:type="dxa"/>
            <w:tcBorders>
              <w:top w:val="single" w:sz="6" w:space="0" w:color="auto"/>
              <w:left w:val="single" w:sz="4" w:space="0" w:color="auto"/>
              <w:bottom w:val="single" w:sz="6" w:space="0" w:color="auto"/>
              <w:right w:val="single" w:sz="6" w:space="0" w:color="auto"/>
            </w:tcBorders>
          </w:tcPr>
          <w:p w14:paraId="444D762B" w14:textId="77777777" w:rsidR="00F649AC" w:rsidRPr="007B4467" w:rsidRDefault="00F649AC" w:rsidP="009C11B8">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6ABB38BE"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B7CCB28"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D8A9A37" w14:textId="77777777" w:rsidR="00F649AC" w:rsidRPr="007B4467" w:rsidRDefault="00F649AC" w:rsidP="009C11B8">
            <w:pPr>
              <w:pStyle w:val="TAC"/>
            </w:pPr>
            <w:r w:rsidRPr="007B4467">
              <w:t>pc_nrBand94_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94B2444"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n94</w:t>
            </w:r>
          </w:p>
        </w:tc>
      </w:tr>
      <w:tr w:rsidR="00F649AC" w:rsidRPr="007B4467" w14:paraId="7EF66F0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4C5503C" w14:textId="77777777" w:rsidR="00F649AC" w:rsidRPr="007B4467" w:rsidRDefault="00F649AC" w:rsidP="009C11B8">
            <w:pPr>
              <w:pStyle w:val="TAC"/>
              <w:rPr>
                <w:lang w:eastAsia="zh-CN"/>
              </w:rPr>
            </w:pPr>
            <w:r w:rsidRPr="007B4467">
              <w:rPr>
                <w:lang w:eastAsia="zh-CN"/>
              </w:rPr>
              <w:t>95 to 104</w:t>
            </w:r>
          </w:p>
        </w:tc>
        <w:tc>
          <w:tcPr>
            <w:tcW w:w="3556" w:type="dxa"/>
            <w:tcBorders>
              <w:top w:val="single" w:sz="6" w:space="0" w:color="auto"/>
              <w:left w:val="single" w:sz="4" w:space="0" w:color="auto"/>
              <w:bottom w:val="single" w:sz="6" w:space="0" w:color="auto"/>
              <w:right w:val="single" w:sz="6" w:space="0" w:color="auto"/>
            </w:tcBorders>
          </w:tcPr>
          <w:p w14:paraId="50A3F426"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CDA3471"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A1A9657"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9063F6E"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FBC1ECD" w14:textId="77777777" w:rsidR="00F649AC" w:rsidRPr="007B4467" w:rsidRDefault="00F649AC" w:rsidP="009C11B8">
            <w:pPr>
              <w:pStyle w:val="TAL"/>
            </w:pPr>
          </w:p>
        </w:tc>
      </w:tr>
      <w:tr w:rsidR="00F649AC" w:rsidRPr="007B4467" w14:paraId="007D7F65"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F0DF6C5" w14:textId="77777777" w:rsidR="00F649AC" w:rsidRPr="007B4467" w:rsidRDefault="00F649AC" w:rsidP="009C11B8">
            <w:pPr>
              <w:pStyle w:val="TAC"/>
              <w:rPr>
                <w:lang w:eastAsia="zh-CN"/>
              </w:rPr>
            </w:pPr>
            <w:r w:rsidRPr="007B4467">
              <w:rPr>
                <w:lang w:eastAsia="zh-CN"/>
              </w:rPr>
              <w:t>105</w:t>
            </w:r>
          </w:p>
        </w:tc>
        <w:tc>
          <w:tcPr>
            <w:tcW w:w="3556" w:type="dxa"/>
            <w:tcBorders>
              <w:top w:val="single" w:sz="6" w:space="0" w:color="auto"/>
              <w:left w:val="single" w:sz="4" w:space="0" w:color="auto"/>
              <w:bottom w:val="single" w:sz="6" w:space="0" w:color="auto"/>
              <w:right w:val="single" w:sz="6" w:space="0" w:color="auto"/>
            </w:tcBorders>
          </w:tcPr>
          <w:p w14:paraId="65C0C964" w14:textId="77777777" w:rsidR="00F649AC" w:rsidRPr="007B4467" w:rsidRDefault="00F649AC" w:rsidP="009C11B8">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2FFAFBC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A993A09" w14:textId="77777777" w:rsidR="00F649AC" w:rsidRPr="007B4467" w:rsidRDefault="00F649AC" w:rsidP="009C11B8">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3544F12" w14:textId="77777777" w:rsidR="00F649AC" w:rsidRPr="007B4467" w:rsidRDefault="00F649AC" w:rsidP="009C11B8">
            <w:pPr>
              <w:pStyle w:val="TAC"/>
              <w:rPr>
                <w:lang w:eastAsia="zh-TW"/>
              </w:rPr>
            </w:pPr>
            <w:r w:rsidRPr="007B4467">
              <w:rPr>
                <w:lang w:eastAsia="zh-TW"/>
              </w:rPr>
              <w:t>pc_nrBand105_</w:t>
            </w:r>
            <w:r w:rsidRPr="007B4467">
              <w:rPr>
                <w:rFonts w:eastAsia="PMingLiU"/>
              </w:rPr>
              <w:t>HD_FDD_</w:t>
            </w:r>
            <w:r w:rsidRPr="007B4467">
              <w:rPr>
                <w:lang w:eastAsia="zh-TW"/>
              </w:rPr>
              <w:t>Supp</w:t>
            </w:r>
          </w:p>
        </w:tc>
        <w:tc>
          <w:tcPr>
            <w:tcW w:w="1707" w:type="dxa"/>
            <w:tcBorders>
              <w:top w:val="single" w:sz="4" w:space="0" w:color="auto"/>
              <w:left w:val="single" w:sz="4" w:space="0" w:color="auto"/>
              <w:bottom w:val="single" w:sz="4" w:space="0" w:color="auto"/>
              <w:right w:val="single" w:sz="4" w:space="0" w:color="auto"/>
            </w:tcBorders>
          </w:tcPr>
          <w:p w14:paraId="046A63A6" w14:textId="77777777" w:rsidR="00F649AC" w:rsidRPr="007B4467" w:rsidRDefault="00F649AC" w:rsidP="009C11B8">
            <w:pPr>
              <w:pStyle w:val="TAL"/>
            </w:pPr>
            <w:r w:rsidRPr="007B4467">
              <w:t>NR HD-FDD RedCap UE FR1 Band n105</w:t>
            </w:r>
          </w:p>
        </w:tc>
      </w:tr>
    </w:tbl>
    <w:p w14:paraId="5CF797F4" w14:textId="77777777" w:rsidR="00F649AC" w:rsidRPr="007B4467" w:rsidRDefault="00F649AC" w:rsidP="004B4B35"/>
    <w:p w14:paraId="63264BE3" w14:textId="3E8AF786" w:rsidR="004C7DD8" w:rsidRPr="007B4467" w:rsidRDefault="004C7DD8" w:rsidP="004C7DD8">
      <w:pPr>
        <w:pStyle w:val="Heading3"/>
      </w:pPr>
      <w:bookmarkStart w:id="389" w:name="_Toc194512921"/>
      <w:r w:rsidRPr="007B4467">
        <w:t>A.4.3.2</w:t>
      </w:r>
      <w:r w:rsidRPr="007B4467">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274ECD06" w:rsidR="007F4004" w:rsidRPr="007B4467" w:rsidRDefault="00962CAE" w:rsidP="000C7438">
            <w:pPr>
              <w:pStyle w:val="TAL"/>
              <w:rPr>
                <w:lang w:eastAsia="en-US"/>
              </w:rPr>
            </w:pPr>
            <w:r w:rsidRPr="007B4467">
              <w:rPr>
                <w:lang w:eastAsia="zh-CN"/>
              </w:rPr>
              <w:t xml:space="preserve">Mandatory for non-RedCap </w:t>
            </w:r>
            <w:r w:rsidR="005A2AEF" w:rsidRPr="007B4467">
              <w:rPr>
                <w:lang w:eastAsia="zh-CN"/>
              </w:rPr>
              <w:t xml:space="preserve">and non-eRedCap </w:t>
            </w:r>
            <w:r w:rsidRPr="007B4467">
              <w:rPr>
                <w:lang w:eastAsia="zh-CN"/>
              </w:rPr>
              <w:t xml:space="preserve">UEs and optional for RedCap </w:t>
            </w:r>
            <w:r w:rsidR="005A2AEF" w:rsidRPr="007B4467">
              <w:rPr>
                <w:lang w:eastAsia="zh-CN"/>
              </w:rPr>
              <w:t xml:space="preserve">and eRedCap </w:t>
            </w:r>
            <w:r w:rsidRPr="007B4467">
              <w:rPr>
                <w:lang w:eastAsia="zh-CN"/>
              </w:rPr>
              <w:t>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77777777" w:rsidR="00A730D4" w:rsidRPr="007B4467" w:rsidRDefault="00A730D4" w:rsidP="00617EA3">
            <w:pPr>
              <w:pStyle w:val="TAL"/>
            </w:pPr>
            <w:r w:rsidRPr="007B4467">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7B4467" w:rsidRDefault="00A730D4" w:rsidP="00617EA3">
            <w:pPr>
              <w:pStyle w:val="TAL"/>
            </w:pPr>
            <w:r w:rsidRPr="007B4467">
              <w:t>Set to true if maxNumberMIMO-LayersCB-PUSCH</w:t>
            </w:r>
          </w:p>
          <w:p w14:paraId="1BAE0F86" w14:textId="54374ED0" w:rsidR="00A730D4" w:rsidRPr="007B4467" w:rsidRDefault="00A730D4" w:rsidP="00617EA3">
            <w:pPr>
              <w:pStyle w:val="TAL"/>
            </w:pPr>
            <w:r w:rsidRPr="007B4467">
              <w:t xml:space="preserve">has value </w:t>
            </w:r>
            <w:r w:rsidR="00630099" w:rsidRPr="007B4467">
              <w:t>different from "oneLayer"</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7B4467" w:rsidRDefault="004A56FA" w:rsidP="001F77D3">
            <w:pPr>
              <w:pStyle w:val="TAL"/>
            </w:pPr>
            <w:r w:rsidRPr="007B4467">
              <w:t>pc_beamCorrespondenceWithoutUL</w:t>
            </w:r>
            <w:r w:rsidR="009B2227" w:rsidRPr="007B4467">
              <w:t>_</w:t>
            </w:r>
            <w:r w:rsidRPr="007B4467">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390" w:name="OLE_LINK37"/>
            <w:r w:rsidRPr="007B4467">
              <w:t>pc_bwp_WithoutRestriction</w:t>
            </w:r>
            <w:bookmarkEnd w:id="390"/>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7B4467" w:rsidRDefault="00B43043" w:rsidP="00B43043">
            <w:pPr>
              <w:pStyle w:val="TAL"/>
              <w:rPr>
                <w:bCs/>
                <w:iCs/>
              </w:rPr>
            </w:pP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7B4467" w:rsidRDefault="00B43043" w:rsidP="00B43043">
            <w:pPr>
              <w:pStyle w:val="TAL"/>
              <w:rPr>
                <w:bCs/>
                <w:iCs/>
              </w:rPr>
            </w:pP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7B4467" w:rsidRDefault="00B43043" w:rsidP="00B43043">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77777777" w:rsidR="00A757CD" w:rsidRPr="007B4467" w:rsidRDefault="00A757CD" w:rsidP="00973659">
            <w:pPr>
              <w:pStyle w:val="TAL"/>
              <w:rPr>
                <w:bCs/>
                <w:iCs/>
              </w:rPr>
            </w:pPr>
            <w:r w:rsidRPr="007B4467">
              <w:rPr>
                <w:bCs/>
                <w:iCs/>
              </w:rPr>
              <w:t>-</w:t>
            </w:r>
            <w:r w:rsidRPr="007B4467">
              <w:rPr>
                <w:bCs/>
                <w:iCs/>
              </w:rPr>
              <w:tab/>
              <w:t>Reception of 12 PRB PBCH based on RB-level puncturing;</w:t>
            </w:r>
          </w:p>
          <w:p w14:paraId="0E01499A" w14:textId="77777777" w:rsidR="00A757CD" w:rsidRPr="007B4467" w:rsidRDefault="00A757CD" w:rsidP="00973659">
            <w:pPr>
              <w:pStyle w:val="TAL"/>
              <w:rPr>
                <w:bCs/>
                <w:iCs/>
              </w:rPr>
            </w:pPr>
            <w:r w:rsidRPr="007B4467">
              <w:rPr>
                <w:bCs/>
                <w:iCs/>
              </w:rPr>
              <w:t>-</w:t>
            </w:r>
            <w:r w:rsidRPr="007B4467">
              <w:rPr>
                <w:bCs/>
                <w:iCs/>
              </w:rPr>
              <w:tab/>
              <w:t>Short RACH preamble formats with 15kHz SCS, and long PRACH formats with 1.25kHz SCS;</w:t>
            </w:r>
          </w:p>
          <w:p w14:paraId="627144C7" w14:textId="77777777" w:rsidR="00A757CD" w:rsidRPr="007B4467" w:rsidRDefault="00A757CD" w:rsidP="00973659">
            <w:pPr>
              <w:pStyle w:val="TAL"/>
              <w:rPr>
                <w:bCs/>
                <w:iCs/>
              </w:rPr>
            </w:pPr>
            <w:r w:rsidRPr="007B4467">
              <w:rPr>
                <w:bCs/>
                <w:iCs/>
              </w:rPr>
              <w:t>-</w:t>
            </w:r>
            <w:r w:rsidRPr="007B4467">
              <w:rPr>
                <w:bCs/>
                <w:iCs/>
              </w:rPr>
              <w:tab/>
              <w:t>Reception of 15 PRB CORESET0.</w:t>
            </w:r>
          </w:p>
          <w:p w14:paraId="2E686A19" w14:textId="77777777" w:rsidR="00A757CD" w:rsidRPr="007B4467" w:rsidRDefault="00A757CD" w:rsidP="00973659">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76BB18D2" w14:textId="77777777" w:rsidR="00A757CD" w:rsidRPr="007B4467" w:rsidRDefault="00A757CD" w:rsidP="00973659">
            <w:pPr>
              <w:pStyle w:val="TAL"/>
              <w:rPr>
                <w:bCs/>
                <w:iCs/>
              </w:rPr>
            </w:pPr>
          </w:p>
          <w:p w14:paraId="02B42508" w14:textId="77777777" w:rsidR="00A757CD" w:rsidRPr="007B4467" w:rsidRDefault="00A757CD" w:rsidP="00973659">
            <w:pPr>
              <w:pStyle w:val="TAL"/>
              <w:rPr>
                <w:bCs/>
                <w:iCs/>
              </w:rPr>
            </w:pPr>
            <w:r w:rsidRPr="007B4467">
              <w:rPr>
                <w:bCs/>
                <w:iCs/>
              </w:rPr>
              <w:t>This feature is not applicable to UEs indicating supportOfRedCap-r17 or supportOfERedCap-r18.</w:t>
            </w:r>
          </w:p>
          <w:p w14:paraId="53FD576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9CD1D5" w14:textId="77777777" w:rsidR="00A757CD" w:rsidRPr="007B4467" w:rsidRDefault="00A757CD" w:rsidP="00973659">
            <w:pPr>
              <w:pStyle w:val="TAL"/>
              <w:rPr>
                <w:bCs/>
                <w:iCs/>
              </w:rPr>
            </w:pPr>
            <w:r w:rsidRPr="007B4467">
              <w:rPr>
                <w:bCs/>
                <w:iCs/>
              </w:rPr>
              <w:t>FR1 FDD bands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56B6067" w14:textId="77777777" w:rsidR="00A757CD" w:rsidRPr="007B4467" w:rsidRDefault="00A757CD" w:rsidP="00973659">
            <w:pPr>
              <w:pStyle w:val="TAL"/>
              <w:rPr>
                <w:bCs/>
                <w:iCs/>
              </w:rPr>
            </w:pPr>
            <w:r w:rsidRPr="007B4467">
              <w:rPr>
                <w:bCs/>
                <w:iCs/>
              </w:rPr>
              <w:t>This feature is only applicable to single-carrier operation.</w:t>
            </w:r>
          </w:p>
          <w:p w14:paraId="035E0033" w14:textId="77777777" w:rsidR="00A757CD" w:rsidRPr="007B4467" w:rsidRDefault="00A757CD" w:rsidP="00973659">
            <w:pPr>
              <w:pStyle w:val="TAL"/>
              <w:rPr>
                <w:bCs/>
                <w:iCs/>
              </w:rPr>
            </w:pPr>
          </w:p>
          <w:p w14:paraId="483A6185" w14:textId="77777777" w:rsidR="00A757CD" w:rsidRPr="007B4467" w:rsidRDefault="00A757CD" w:rsidP="00973659">
            <w:pPr>
              <w:pStyle w:val="TAL"/>
              <w:rPr>
                <w:bCs/>
                <w:iCs/>
              </w:rPr>
            </w:pPr>
            <w:r w:rsidRPr="007B4467">
              <w:rPr>
                <w:bCs/>
                <w:iCs/>
              </w:rPr>
              <w:t>This feature is not applicable to UEs indicating supportOfRedCap-r17 or supportOfERedCap-r18.</w:t>
            </w:r>
          </w:p>
          <w:p w14:paraId="02BBFF9D"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992C02" w14:textId="77777777" w:rsidR="00A757CD" w:rsidRPr="007B4467" w:rsidRDefault="00A757CD" w:rsidP="00973659">
            <w:pPr>
              <w:pStyle w:val="TAL"/>
              <w:rPr>
                <w:bCs/>
                <w:iCs/>
              </w:rPr>
            </w:pPr>
            <w:r w:rsidRPr="007B4467">
              <w:rPr>
                <w:bCs/>
                <w:iCs/>
              </w:rPr>
              <w:t>FR1 FDD bands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77777777" w:rsidR="009B2D1C" w:rsidRPr="007B4467" w:rsidRDefault="009B2D1C" w:rsidP="00973659">
            <w:pPr>
              <w:pStyle w:val="TAL"/>
              <w:rPr>
                <w:bCs/>
                <w:iCs/>
              </w:rPr>
            </w:pPr>
            <w:r w:rsidRPr="007B4467">
              <w:rPr>
                <w:bCs/>
                <w:iCs/>
              </w:rPr>
              <w:t>A UE reporting this parameter shall not indicate support of pc_supportOfRedCap_r17 or pc_supportOfERedCap_r18.</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7B4467" w:rsidRDefault="00DB7D6E" w:rsidP="00973659">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0509CF3"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7B4467" w:rsidRDefault="00DB7D6E" w:rsidP="00973659">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391" w:name="_Hlk173817576"/>
            <w:r w:rsidRPr="007B4467">
              <w:rPr>
                <w:lang w:eastAsia="zh-CN" w:bidi="ar"/>
              </w:rPr>
              <w:t>ltm_SCG_IntraFreq_r18</w:t>
            </w:r>
            <w:bookmarkEnd w:id="391"/>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77777777" w:rsidR="00856309" w:rsidRPr="007B4467" w:rsidRDefault="00856309" w:rsidP="00E04F03">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77777777" w:rsidR="00856309" w:rsidRPr="007B4467" w:rsidRDefault="00856309" w:rsidP="00E04F03">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1573D3" w14:textId="77777777"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77777777" w:rsidR="00AB3FFF" w:rsidRPr="007B4467" w:rsidRDefault="00AB3FFF" w:rsidP="00E04F03">
            <w:pPr>
              <w:pStyle w:val="TAL"/>
              <w:rPr>
                <w:lang w:eastAsia="zh-CN" w:bidi="ar"/>
              </w:rPr>
            </w:pPr>
            <w:r w:rsidRPr="007B4467">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bl>
    <w:p w14:paraId="6714A85A" w14:textId="77777777" w:rsidR="00586192" w:rsidRPr="007B4467" w:rsidRDefault="00586192" w:rsidP="00586192"/>
    <w:p w14:paraId="71A42E67" w14:textId="77777777" w:rsidR="00BE7AEA" w:rsidRPr="007B4467" w:rsidRDefault="00BE7AEA" w:rsidP="00BE7AEA">
      <w:pPr>
        <w:pStyle w:val="TH"/>
      </w:pPr>
      <w:bookmarkStart w:id="392" w:name="_Toc27410902"/>
      <w:bookmarkStart w:id="393" w:name="_Toc36039414"/>
      <w:bookmarkStart w:id="394" w:name="_Toc43838774"/>
      <w:bookmarkStart w:id="395" w:name="_Toc51772929"/>
      <w:bookmarkStart w:id="396" w:name="_Toc58245135"/>
      <w:bookmarkStart w:id="397" w:name="_Toc68089584"/>
      <w:bookmarkStart w:id="398" w:name="_Toc69067705"/>
      <w:bookmarkStart w:id="399" w:name="_Toc75383243"/>
      <w:bookmarkStart w:id="400" w:name="_Toc83706891"/>
      <w:bookmarkStart w:id="401" w:name="_Toc90491596"/>
      <w:bookmarkStart w:id="402" w:name="_Toc100147690"/>
      <w:bookmarkStart w:id="403" w:name="_Toc106740962"/>
      <w:bookmarkStart w:id="404" w:name="_Toc114916318"/>
      <w:r w:rsidRPr="007B4467">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7B4467"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7B4467" w:rsidRDefault="00BE7AEA" w:rsidP="00452594">
            <w:pPr>
              <w:pStyle w:val="TAH"/>
            </w:pPr>
            <w:r w:rsidRPr="007B4467">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7B4467" w:rsidRDefault="00BE7AEA" w:rsidP="00452594">
            <w:pPr>
              <w:pStyle w:val="TAH"/>
            </w:pPr>
            <w:r w:rsidRPr="007B4467">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7B4467" w:rsidRDefault="00BE7AEA" w:rsidP="00452594">
            <w:pPr>
              <w:pStyle w:val="TAH"/>
            </w:pPr>
            <w:r w:rsidRPr="007B4467">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7B4467" w:rsidRDefault="00BE7AEA" w:rsidP="00452594">
            <w:pPr>
              <w:pStyle w:val="TAH"/>
            </w:pPr>
            <w:r w:rsidRPr="007B4467">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7B4467" w:rsidRDefault="00BE7AEA" w:rsidP="00452594">
            <w:pPr>
              <w:pStyle w:val="TAH"/>
            </w:pPr>
            <w:r w:rsidRPr="007B4467">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7B4467" w:rsidRDefault="00BE7AEA" w:rsidP="00452594">
            <w:pPr>
              <w:pStyle w:val="TAH"/>
            </w:pPr>
            <w:r w:rsidRPr="007B4467">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7B4467" w:rsidRDefault="00BE7AEA" w:rsidP="00452594">
            <w:pPr>
              <w:pStyle w:val="TAH"/>
            </w:pPr>
            <w:r w:rsidRPr="007B4467">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7B4467" w:rsidRDefault="00BE7AEA" w:rsidP="00452594">
            <w:pPr>
              <w:pStyle w:val="TAH"/>
            </w:pPr>
            <w:r w:rsidRPr="007B4467">
              <w:t>Comments</w:t>
            </w:r>
          </w:p>
        </w:tc>
      </w:tr>
      <w:tr w:rsidR="00BE7AEA" w:rsidRPr="007B4467"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7B4467" w:rsidRDefault="00BE7AEA" w:rsidP="00452594">
            <w:pPr>
              <w:pStyle w:val="TAC"/>
              <w:rPr>
                <w:lang w:eastAsia="zh-CN"/>
              </w:rPr>
            </w:pPr>
            <w:r w:rsidRPr="007B4467">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7B4467" w:rsidRDefault="00BE7AEA" w:rsidP="00452594">
            <w:pPr>
              <w:pStyle w:val="TAL"/>
              <w:rPr>
                <w:bCs/>
                <w:iCs/>
              </w:rPr>
            </w:pPr>
            <w:r w:rsidRPr="007B4467">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7B4467" w:rsidRDefault="00BE7AEA" w:rsidP="00452594">
            <w:pPr>
              <w:pStyle w:val="TAL"/>
              <w:rPr>
                <w:lang w:bidi="ar"/>
              </w:rPr>
            </w:pPr>
            <w:r w:rsidRPr="007B4467">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7B4467" w:rsidRDefault="00BE7AEA" w:rsidP="00452594">
            <w:pPr>
              <w:pStyle w:val="TAL"/>
            </w:pPr>
            <w:r w:rsidRPr="007B4467">
              <w:t xml:space="preserve">Deployment scenario A in Annex B.3 of TS 38.300 [21] </w:t>
            </w:r>
          </w:p>
        </w:tc>
      </w:tr>
      <w:tr w:rsidR="00BE7AEA" w:rsidRPr="007B4467"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7B4467" w:rsidRDefault="00BE7AEA" w:rsidP="00452594">
            <w:pPr>
              <w:pStyle w:val="TAC"/>
              <w:rPr>
                <w:lang w:eastAsia="zh-CN"/>
              </w:rPr>
            </w:pPr>
            <w:r w:rsidRPr="007B4467">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7B4467" w:rsidRDefault="00BE7AEA" w:rsidP="00452594">
            <w:pPr>
              <w:pStyle w:val="TAL"/>
              <w:rPr>
                <w:bCs/>
                <w:iCs/>
              </w:rPr>
            </w:pPr>
            <w:r w:rsidRPr="007B4467">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7B4467" w:rsidRDefault="00BE7AEA" w:rsidP="00452594">
            <w:pPr>
              <w:pStyle w:val="TAL"/>
              <w:rPr>
                <w:lang w:bidi="ar"/>
              </w:rPr>
            </w:pPr>
            <w:r w:rsidRPr="007B4467">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7B4467" w:rsidRDefault="00BE7AEA" w:rsidP="00452594">
            <w:pPr>
              <w:pStyle w:val="TAL"/>
            </w:pPr>
            <w:r w:rsidRPr="007B4467">
              <w:t xml:space="preserve">Deployment scenario B in Annex B.3 of TS 38.300 [21] </w:t>
            </w:r>
          </w:p>
        </w:tc>
      </w:tr>
      <w:tr w:rsidR="00BE7AEA" w:rsidRPr="007B4467"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7B4467" w:rsidRDefault="00BE7AEA" w:rsidP="00452594">
            <w:pPr>
              <w:pStyle w:val="TAC"/>
              <w:rPr>
                <w:lang w:eastAsia="zh-CN"/>
              </w:rPr>
            </w:pPr>
            <w:r w:rsidRPr="007B4467">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7B4467" w:rsidRDefault="00BE7AEA" w:rsidP="00452594">
            <w:pPr>
              <w:pStyle w:val="TAL"/>
              <w:rPr>
                <w:bCs/>
                <w:iCs/>
              </w:rPr>
            </w:pPr>
            <w:r w:rsidRPr="007B4467">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7B4467" w:rsidRDefault="00BE7AEA" w:rsidP="00452594">
            <w:pPr>
              <w:pStyle w:val="TAL"/>
              <w:rPr>
                <w:lang w:bidi="ar"/>
              </w:rPr>
            </w:pPr>
            <w:r w:rsidRPr="007B4467">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7B4467" w:rsidRDefault="00BE7AEA" w:rsidP="00452594">
            <w:pPr>
              <w:pStyle w:val="TAL"/>
            </w:pPr>
            <w:r w:rsidRPr="007B4467">
              <w:t xml:space="preserve">Deployment scenario C in Annex B.3 of TS 38.300 [21] </w:t>
            </w:r>
          </w:p>
        </w:tc>
      </w:tr>
      <w:tr w:rsidR="00BE7AEA" w:rsidRPr="007B4467"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7B4467" w:rsidRDefault="00BE7AEA" w:rsidP="00452594">
            <w:pPr>
              <w:pStyle w:val="TAC"/>
              <w:rPr>
                <w:lang w:eastAsia="zh-CN"/>
              </w:rPr>
            </w:pPr>
            <w:r w:rsidRPr="007B4467">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7B4467" w:rsidRDefault="00BE7AEA" w:rsidP="00452594">
            <w:pPr>
              <w:pStyle w:val="TAL"/>
              <w:rPr>
                <w:bCs/>
                <w:iCs/>
              </w:rPr>
            </w:pPr>
            <w:r w:rsidRPr="007B4467">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7B4467" w:rsidRDefault="00BE7AEA" w:rsidP="00452594">
            <w:pPr>
              <w:pStyle w:val="TAL"/>
              <w:rPr>
                <w:lang w:bidi="ar"/>
              </w:rPr>
            </w:pPr>
            <w:r w:rsidRPr="007B4467">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7B4467" w:rsidRDefault="00BE7AEA" w:rsidP="00452594">
            <w:pPr>
              <w:pStyle w:val="TAL"/>
            </w:pPr>
            <w:r w:rsidRPr="007B4467">
              <w:t xml:space="preserve">Deployment scenario D in Annex B.3 of TS 38.300 [21] </w:t>
            </w:r>
          </w:p>
        </w:tc>
      </w:tr>
      <w:tr w:rsidR="00BE7AEA" w:rsidRPr="007B4467"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7B4467" w:rsidRDefault="00BE7AEA" w:rsidP="00452594">
            <w:pPr>
              <w:pStyle w:val="TAC"/>
              <w:rPr>
                <w:lang w:eastAsia="zh-CN"/>
              </w:rPr>
            </w:pPr>
            <w:r w:rsidRPr="007B4467">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7B4467" w:rsidRDefault="00BE7AEA" w:rsidP="00452594">
            <w:pPr>
              <w:pStyle w:val="TAL"/>
              <w:rPr>
                <w:bCs/>
                <w:iCs/>
              </w:rPr>
            </w:pPr>
            <w:r w:rsidRPr="007B4467">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7B4467" w:rsidRDefault="00BE7AEA" w:rsidP="00452594">
            <w:pPr>
              <w:pStyle w:val="TAL"/>
              <w:rPr>
                <w:lang w:bidi="ar"/>
              </w:rPr>
            </w:pPr>
            <w:r w:rsidRPr="007B4467">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7B4467" w:rsidRDefault="00BE7AEA" w:rsidP="00452594">
            <w:pPr>
              <w:pStyle w:val="TAL"/>
            </w:pPr>
            <w:r w:rsidRPr="007B4467">
              <w:t xml:space="preserve">Deployment scenario E in Annex B.3 of TS 38.300 [21] </w:t>
            </w:r>
          </w:p>
        </w:tc>
      </w:tr>
      <w:tr w:rsidR="00BE7AEA" w:rsidRPr="007B4467"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7B4467" w:rsidRDefault="00BE7AEA" w:rsidP="00452594">
            <w:pPr>
              <w:pStyle w:val="TAC"/>
              <w:rPr>
                <w:lang w:eastAsia="zh-CN"/>
              </w:rPr>
            </w:pPr>
            <w:r w:rsidRPr="007B4467">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7B4467" w:rsidRDefault="00BE7AEA" w:rsidP="00452594">
            <w:pPr>
              <w:pStyle w:val="TAL"/>
              <w:rPr>
                <w:bCs/>
                <w:iCs/>
              </w:rPr>
            </w:pPr>
            <w:r w:rsidRPr="007B4467">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7B4467" w:rsidRDefault="00BE7AEA" w:rsidP="00452594">
            <w:pPr>
              <w:pStyle w:val="TAL"/>
              <w:rPr>
                <w:lang w:bidi="ar"/>
              </w:rPr>
            </w:pPr>
            <w:r w:rsidRPr="007B4467">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7B4467" w:rsidRDefault="00BE7AEA" w:rsidP="00452594">
            <w:pPr>
              <w:pStyle w:val="TAL"/>
            </w:pPr>
          </w:p>
        </w:tc>
      </w:tr>
      <w:tr w:rsidR="00BE7AEA" w:rsidRPr="007B4467"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7B4467" w:rsidRDefault="00BE7AEA" w:rsidP="00452594">
            <w:pPr>
              <w:pStyle w:val="TAC"/>
              <w:rPr>
                <w:lang w:eastAsia="zh-CN"/>
              </w:rPr>
            </w:pPr>
            <w:r w:rsidRPr="007B4467">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7B4467" w:rsidRDefault="00BE7AEA" w:rsidP="00452594">
            <w:pPr>
              <w:pStyle w:val="TAL"/>
              <w:rPr>
                <w:bCs/>
                <w:iCs/>
              </w:rPr>
            </w:pPr>
            <w:r w:rsidRPr="007B4467">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7B4467" w:rsidRDefault="00BE7AEA" w:rsidP="00452594">
            <w:pPr>
              <w:pStyle w:val="TAL"/>
              <w:rPr>
                <w:lang w:bidi="ar"/>
              </w:rPr>
            </w:pPr>
            <w:r w:rsidRPr="007B4467">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7B4467" w:rsidRDefault="00BE7AEA" w:rsidP="00452594">
            <w:pPr>
              <w:pStyle w:val="TAL"/>
            </w:pPr>
          </w:p>
        </w:tc>
      </w:tr>
      <w:tr w:rsidR="00BE7AEA" w:rsidRPr="007B4467"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7B4467" w:rsidRDefault="00BE7AEA" w:rsidP="00452594">
            <w:pPr>
              <w:pStyle w:val="TAC"/>
              <w:rPr>
                <w:lang w:eastAsia="zh-CN"/>
              </w:rPr>
            </w:pPr>
            <w:r w:rsidRPr="007B4467">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7B4467" w:rsidRDefault="00BE7AEA" w:rsidP="00452594">
            <w:pPr>
              <w:pStyle w:val="TAL"/>
            </w:pPr>
            <w:r w:rsidRPr="007B4467">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7B4467" w:rsidRDefault="00BE7AEA" w:rsidP="00452594">
            <w:pPr>
              <w:pStyle w:val="TAL"/>
            </w:pPr>
            <w:r w:rsidRPr="007B4467">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7B4467" w:rsidRDefault="00BE7AEA" w:rsidP="00452594">
            <w:pPr>
              <w:pStyle w:val="TAL"/>
            </w:pPr>
          </w:p>
        </w:tc>
      </w:tr>
      <w:tr w:rsidR="00BE7AEA" w:rsidRPr="007B4467"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7B4467" w:rsidRDefault="00BE7AEA" w:rsidP="00452594">
            <w:pPr>
              <w:pStyle w:val="TAC"/>
              <w:rPr>
                <w:lang w:eastAsia="zh-CN"/>
              </w:rPr>
            </w:pPr>
            <w:r w:rsidRPr="007B4467">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7B4467" w:rsidRDefault="00BE7AEA" w:rsidP="00452594">
            <w:pPr>
              <w:pStyle w:val="TAL"/>
            </w:pPr>
            <w:r w:rsidRPr="007B4467">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7B4467" w:rsidRDefault="00BE7AEA" w:rsidP="00452594">
            <w:pPr>
              <w:pStyle w:val="TAL"/>
            </w:pPr>
            <w:r w:rsidRPr="007B4467">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7B4467" w:rsidRDefault="00BE7AEA" w:rsidP="00452594">
            <w:pPr>
              <w:pStyle w:val="TAL"/>
            </w:pPr>
          </w:p>
        </w:tc>
      </w:tr>
      <w:tr w:rsidR="00BE7AEA" w:rsidRPr="007B4467"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7B4467" w:rsidRDefault="00BE7AEA" w:rsidP="00452594">
            <w:pPr>
              <w:pStyle w:val="TAC"/>
              <w:rPr>
                <w:lang w:eastAsia="zh-CN"/>
              </w:rPr>
            </w:pPr>
            <w:r w:rsidRPr="007B4467">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7B4467" w:rsidRDefault="00BE7AEA" w:rsidP="00452594">
            <w:pPr>
              <w:pStyle w:val="TAL"/>
            </w:pPr>
            <w:r w:rsidRPr="007B4467">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7B4467" w:rsidRDefault="00BE7AEA" w:rsidP="00452594">
            <w:pPr>
              <w:pStyle w:val="TAL"/>
            </w:pPr>
            <w:r w:rsidRPr="007B4467">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7B4467" w:rsidRDefault="00BE7AEA" w:rsidP="00452594">
            <w:pPr>
              <w:pStyle w:val="TAL"/>
            </w:pPr>
          </w:p>
        </w:tc>
      </w:tr>
      <w:tr w:rsidR="00BE7AEA" w:rsidRPr="007B4467"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7B4467" w:rsidRDefault="00BE7AEA" w:rsidP="00452594">
            <w:pPr>
              <w:pStyle w:val="TAC"/>
              <w:rPr>
                <w:lang w:eastAsia="zh-CN"/>
              </w:rPr>
            </w:pPr>
            <w:r w:rsidRPr="007B4467">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7B4467" w:rsidRDefault="00BE7AEA" w:rsidP="00452594">
            <w:pPr>
              <w:pStyle w:val="TAL"/>
            </w:pPr>
            <w:r w:rsidRPr="007B4467">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7B4467" w:rsidRDefault="00BE7AEA" w:rsidP="00452594">
            <w:pPr>
              <w:pStyle w:val="TAL"/>
            </w:pPr>
            <w:r w:rsidRPr="007B4467">
              <w:rPr>
                <w:lang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7B4467" w:rsidRDefault="00BE7AEA" w:rsidP="00452594">
            <w:pPr>
              <w:pStyle w:val="TAL"/>
            </w:pPr>
          </w:p>
        </w:tc>
      </w:tr>
      <w:tr w:rsidR="00BE7AEA" w:rsidRPr="007B4467"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7B4467" w:rsidRDefault="00BE7AEA" w:rsidP="00452594">
            <w:pPr>
              <w:pStyle w:val="TAC"/>
              <w:rPr>
                <w:lang w:eastAsia="zh-CN"/>
              </w:rPr>
            </w:pPr>
            <w:r w:rsidRPr="007B4467">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7B4467" w:rsidRDefault="00BE7AEA" w:rsidP="00452594">
            <w:pPr>
              <w:pStyle w:val="TAL"/>
              <w:rPr>
                <w:bCs/>
                <w:iCs/>
              </w:rPr>
            </w:pPr>
            <w:r w:rsidRPr="007B4467">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7B4467" w:rsidRDefault="00BE7AEA" w:rsidP="00452594">
            <w:pPr>
              <w:pStyle w:val="TAL"/>
              <w:rPr>
                <w:lang w:bidi="ar"/>
              </w:rPr>
            </w:pPr>
            <w:r w:rsidRPr="007B4467">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7B4467" w:rsidRDefault="00BE7AEA" w:rsidP="00452594">
            <w:pPr>
              <w:pStyle w:val="TAL"/>
            </w:pPr>
          </w:p>
        </w:tc>
      </w:tr>
      <w:tr w:rsidR="00BE7AEA" w:rsidRPr="007B4467"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7B4467" w:rsidRDefault="00BE7AEA" w:rsidP="00452594">
            <w:pPr>
              <w:pStyle w:val="TAC"/>
              <w:rPr>
                <w:lang w:eastAsia="zh-CN"/>
              </w:rPr>
            </w:pPr>
            <w:r w:rsidRPr="007B4467">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7B4467" w:rsidRDefault="00BE7AEA" w:rsidP="00452594">
            <w:pPr>
              <w:pStyle w:val="TAL"/>
              <w:rPr>
                <w:bCs/>
                <w:iCs/>
              </w:rPr>
            </w:pPr>
            <w:r w:rsidRPr="007B4467">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7B4467" w:rsidRDefault="00BE7AEA" w:rsidP="00452594">
            <w:pPr>
              <w:pStyle w:val="TAL"/>
              <w:rPr>
                <w:lang w:bidi="ar"/>
              </w:rPr>
            </w:pPr>
            <w:r w:rsidRPr="007B4467">
              <w:rPr>
                <w:lang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7B4467" w:rsidRDefault="00BE7AEA" w:rsidP="00452594">
            <w:pPr>
              <w:pStyle w:val="TAL"/>
            </w:pPr>
          </w:p>
        </w:tc>
      </w:tr>
      <w:tr w:rsidR="00BE7AEA" w:rsidRPr="007B4467"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7B4467" w:rsidRDefault="00BE7AEA" w:rsidP="00452594">
            <w:pPr>
              <w:pStyle w:val="TAC"/>
              <w:rPr>
                <w:lang w:eastAsia="zh-CN"/>
              </w:rPr>
            </w:pPr>
            <w:r w:rsidRPr="007B4467">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7B4467" w:rsidRDefault="00BE7AEA" w:rsidP="00452594">
            <w:pPr>
              <w:pStyle w:val="TAL"/>
              <w:rPr>
                <w:bCs/>
                <w:iCs/>
              </w:rPr>
            </w:pPr>
            <w:r w:rsidRPr="007B4467">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7B4467" w:rsidRDefault="00BE7AEA" w:rsidP="00452594">
            <w:pPr>
              <w:pStyle w:val="TAL"/>
              <w:rPr>
                <w:lang w:bidi="ar"/>
              </w:rPr>
            </w:pPr>
            <w:r w:rsidRPr="007B4467">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7B4467" w:rsidRDefault="00BE7AEA" w:rsidP="00452594">
            <w:pPr>
              <w:pStyle w:val="TAL"/>
            </w:pPr>
          </w:p>
        </w:tc>
      </w:tr>
      <w:tr w:rsidR="00BE7AEA" w:rsidRPr="007B4467"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7B4467" w:rsidRDefault="00BE7AEA" w:rsidP="00452594">
            <w:pPr>
              <w:pStyle w:val="TAC"/>
              <w:rPr>
                <w:lang w:eastAsia="zh-CN"/>
              </w:rPr>
            </w:pPr>
            <w:r w:rsidRPr="007B4467">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7B4467" w:rsidRDefault="00BE7AEA" w:rsidP="00452594">
            <w:pPr>
              <w:pStyle w:val="TAL"/>
              <w:rPr>
                <w:bCs/>
                <w:iCs/>
              </w:rPr>
            </w:pPr>
            <w:r w:rsidRPr="007B4467">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7B4467" w:rsidRDefault="00BE7AEA" w:rsidP="00452594">
            <w:pPr>
              <w:pStyle w:val="TAL"/>
              <w:rPr>
                <w:lang w:bidi="ar"/>
              </w:rPr>
            </w:pPr>
            <w:r w:rsidRPr="007B4467">
              <w:rPr>
                <w:lang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7B4467" w:rsidRDefault="00BE7AEA" w:rsidP="00452594">
            <w:pPr>
              <w:pStyle w:val="TAL"/>
            </w:pPr>
          </w:p>
        </w:tc>
      </w:tr>
      <w:tr w:rsidR="00BE7AEA" w:rsidRPr="007B4467"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7B4467" w:rsidRDefault="00BE7AEA" w:rsidP="00452594">
            <w:pPr>
              <w:pStyle w:val="TAC"/>
              <w:rPr>
                <w:lang w:eastAsia="zh-CN"/>
              </w:rPr>
            </w:pPr>
            <w:r w:rsidRPr="007B4467">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7B4467" w:rsidRDefault="00BE7AEA" w:rsidP="00452594">
            <w:pPr>
              <w:pStyle w:val="TAL"/>
              <w:rPr>
                <w:bCs/>
                <w:iCs/>
              </w:rPr>
            </w:pPr>
            <w:r w:rsidRPr="007B4467">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7B4467" w:rsidRDefault="00BE7AEA" w:rsidP="00452594">
            <w:pPr>
              <w:pStyle w:val="TAL"/>
              <w:rPr>
                <w:lang w:bidi="ar"/>
              </w:rPr>
            </w:pPr>
            <w:r w:rsidRPr="007B4467">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7B4467" w:rsidRDefault="00BE7AEA" w:rsidP="00452594">
            <w:pPr>
              <w:pStyle w:val="TAL"/>
            </w:pPr>
          </w:p>
        </w:tc>
      </w:tr>
      <w:tr w:rsidR="00BE7AEA" w:rsidRPr="007B4467"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7B4467" w:rsidRDefault="00BE7AEA" w:rsidP="00452594">
            <w:pPr>
              <w:pStyle w:val="TAC"/>
              <w:rPr>
                <w:lang w:eastAsia="zh-CN"/>
              </w:rPr>
            </w:pPr>
            <w:r w:rsidRPr="007B4467">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7B4467" w:rsidRDefault="00BE7AEA" w:rsidP="00452594">
            <w:pPr>
              <w:pStyle w:val="TAL"/>
              <w:rPr>
                <w:bCs/>
                <w:iCs/>
              </w:rPr>
            </w:pPr>
            <w:r w:rsidRPr="007B4467">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7B4467" w:rsidRDefault="00BE7AEA" w:rsidP="00452594">
            <w:pPr>
              <w:pStyle w:val="TAL"/>
              <w:rPr>
                <w:lang w:bidi="ar"/>
              </w:rPr>
            </w:pPr>
            <w:r w:rsidRPr="007B4467">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7B4467" w:rsidRDefault="00BE7AEA" w:rsidP="00452594">
            <w:pPr>
              <w:pStyle w:val="TAL"/>
            </w:pPr>
          </w:p>
        </w:tc>
      </w:tr>
      <w:tr w:rsidR="00BE7AEA" w:rsidRPr="007B4467"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7B4467" w:rsidRDefault="00BE7AEA" w:rsidP="00452594">
            <w:pPr>
              <w:pStyle w:val="TAC"/>
              <w:rPr>
                <w:lang w:eastAsia="zh-CN"/>
              </w:rPr>
            </w:pPr>
            <w:r w:rsidRPr="007B4467">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7B4467" w:rsidRDefault="00BE7AEA" w:rsidP="00452594">
            <w:pPr>
              <w:pStyle w:val="TAL"/>
              <w:rPr>
                <w:bCs/>
                <w:iCs/>
              </w:rPr>
            </w:pPr>
            <w:r w:rsidRPr="007B4467">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7B4467" w:rsidRDefault="00BE7AEA" w:rsidP="00452594">
            <w:pPr>
              <w:pStyle w:val="TAL"/>
              <w:rPr>
                <w:lang w:bidi="ar"/>
              </w:rPr>
            </w:pPr>
            <w:r w:rsidRPr="007B4467">
              <w:rPr>
                <w:lang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7B4467" w:rsidRDefault="00BE7AEA" w:rsidP="00452594">
            <w:pPr>
              <w:pStyle w:val="TAL"/>
            </w:pPr>
          </w:p>
        </w:tc>
      </w:tr>
      <w:tr w:rsidR="00BE7AEA" w:rsidRPr="007B4467"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7B4467" w:rsidRDefault="00BE7AEA" w:rsidP="00452594">
            <w:pPr>
              <w:pStyle w:val="TAC"/>
              <w:rPr>
                <w:lang w:eastAsia="zh-CN"/>
              </w:rPr>
            </w:pPr>
            <w:r w:rsidRPr="007B4467">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7B4467" w:rsidRDefault="00BE7AEA" w:rsidP="00452594">
            <w:pPr>
              <w:pStyle w:val="TAL"/>
              <w:rPr>
                <w:bCs/>
                <w:iCs/>
              </w:rPr>
            </w:pPr>
            <w:r w:rsidRPr="007B4467">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7B4467" w:rsidRDefault="00BE7AEA" w:rsidP="00452594">
            <w:pPr>
              <w:pStyle w:val="TAL"/>
              <w:rPr>
                <w:lang w:bidi="ar"/>
              </w:rPr>
            </w:pPr>
            <w:r w:rsidRPr="007B4467">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7B4467" w:rsidRDefault="00BE7AEA" w:rsidP="00452594">
            <w:pPr>
              <w:pStyle w:val="TAL"/>
            </w:pPr>
          </w:p>
        </w:tc>
      </w:tr>
      <w:tr w:rsidR="00BE7AEA" w:rsidRPr="007B4467"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7B4467" w:rsidRDefault="00BE7AEA" w:rsidP="00452594">
            <w:pPr>
              <w:pStyle w:val="TAC"/>
              <w:rPr>
                <w:lang w:eastAsia="zh-CN"/>
              </w:rPr>
            </w:pPr>
            <w:r w:rsidRPr="007B4467">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7B4467" w:rsidRDefault="00BE7AEA" w:rsidP="00452594">
            <w:pPr>
              <w:pStyle w:val="TAL"/>
              <w:rPr>
                <w:bCs/>
                <w:iCs/>
              </w:rPr>
            </w:pPr>
            <w:r w:rsidRPr="007B4467">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7B4467" w:rsidRDefault="00BE7AEA" w:rsidP="00452594">
            <w:pPr>
              <w:pStyle w:val="TAL"/>
              <w:rPr>
                <w:rFonts w:eastAsia="DengXian"/>
                <w:lang w:eastAsia="zh-CN" w:bidi="ar"/>
              </w:rPr>
            </w:pPr>
            <w:r w:rsidRPr="007B4467">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7B4467" w:rsidRDefault="00BE7AEA" w:rsidP="00452594">
            <w:pPr>
              <w:pStyle w:val="TAL"/>
              <w:rPr>
                <w:lang w:bidi="ar"/>
              </w:rPr>
            </w:pPr>
            <w:r w:rsidRPr="007B4467">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7B4467" w:rsidRDefault="00BE7AEA" w:rsidP="00452594">
            <w:pPr>
              <w:pStyle w:val="TAL"/>
            </w:pPr>
          </w:p>
        </w:tc>
      </w:tr>
    </w:tbl>
    <w:p w14:paraId="5B9885A9" w14:textId="77777777" w:rsidR="00BE7AEA" w:rsidRPr="007B4467" w:rsidRDefault="00BE7AEA" w:rsidP="00BE7AEA"/>
    <w:p w14:paraId="1E8B7863" w14:textId="77777777" w:rsidR="00586192" w:rsidRPr="007B4467" w:rsidRDefault="00586192" w:rsidP="000D5BF8">
      <w:pPr>
        <w:pStyle w:val="Heading3"/>
      </w:pPr>
      <w:bookmarkStart w:id="405" w:name="_Toc194512922"/>
      <w:r w:rsidRPr="007B4467">
        <w:t>A.4.3.2A</w:t>
      </w:r>
      <w:r w:rsidRPr="007B4467">
        <w:tab/>
        <w:t>NR CA Physical Layer Baseline Implementation Capabilities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C9C07C9" w14:textId="77777777" w:rsidR="008F6674" w:rsidRPr="007B4467" w:rsidRDefault="008F6674" w:rsidP="008F6674">
      <w:pPr>
        <w:pStyle w:val="NO"/>
      </w:pPr>
      <w:bookmarkStart w:id="406" w:name="_Toc27410903"/>
      <w:bookmarkStart w:id="407" w:name="_Toc36039415"/>
      <w:bookmarkStart w:id="408" w:name="_Toc43838775"/>
      <w:bookmarkStart w:id="409" w:name="_Toc51772930"/>
      <w:bookmarkStart w:id="410" w:name="_Toc58245136"/>
      <w:bookmarkStart w:id="411" w:name="_Toc68089585"/>
      <w:bookmarkStart w:id="412" w:name="_Toc69067706"/>
      <w:bookmarkStart w:id="413" w:name="_Toc75383244"/>
      <w:bookmarkStart w:id="414" w:name="_Toc83706892"/>
      <w:bookmarkStart w:id="415" w:name="_Toc90491597"/>
      <w:bookmarkStart w:id="416" w:name="_Toc100147691"/>
      <w:bookmarkStart w:id="417" w:name="_Toc106740963"/>
      <w:bookmarkStart w:id="418" w:name="_Toc114916319"/>
      <w:r w:rsidRPr="007B4467">
        <w:t>NOTE:</w:t>
      </w:r>
      <w:r w:rsidRPr="007B4467">
        <w:tab/>
        <w:t>See Annex B for status of completed NR CA configurations and power classes in this version of 3GPP UE conformance test specifications.</w:t>
      </w:r>
    </w:p>
    <w:p w14:paraId="679632D2" w14:textId="77777777" w:rsidR="00586192" w:rsidRPr="007B4467" w:rsidRDefault="00586192" w:rsidP="00586192">
      <w:pPr>
        <w:pStyle w:val="Heading4"/>
      </w:pPr>
      <w:bookmarkStart w:id="419" w:name="_Toc194512923"/>
      <w:r w:rsidRPr="007B4467">
        <w:t>A.4.3.2A.1</w:t>
      </w:r>
      <w:r w:rsidRPr="007B4467">
        <w:tab/>
        <w:t>General NR CA capabilities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89FB9" w14:textId="77777777" w:rsidR="00586192" w:rsidRPr="007B4467" w:rsidRDefault="00586192" w:rsidP="00586192">
      <w:pPr>
        <w:pStyle w:val="TH"/>
        <w:ind w:left="567"/>
      </w:pPr>
      <w:r w:rsidRPr="007B446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7B446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7B4467" w:rsidRDefault="00326E64" w:rsidP="00326E6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7B4467" w:rsidRDefault="00326E64" w:rsidP="00326E64">
            <w:pPr>
              <w:pStyle w:val="TAH"/>
            </w:pPr>
            <w:r w:rsidRPr="007B446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7B4467" w:rsidRDefault="00326E64" w:rsidP="00326E6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7B4467" w:rsidRDefault="00326E64" w:rsidP="00326E64">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7B4467" w:rsidRDefault="00326E64" w:rsidP="00326E64">
            <w:pPr>
              <w:pStyle w:val="TAH"/>
            </w:pPr>
            <w:r w:rsidRPr="007B4467">
              <w:t>Comments</w:t>
            </w:r>
          </w:p>
        </w:tc>
      </w:tr>
      <w:tr w:rsidR="00326E64" w:rsidRPr="007B446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7B4467" w:rsidRDefault="00326E64" w:rsidP="00326E6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7B4467" w:rsidRDefault="00326E64" w:rsidP="00326E64">
            <w:pPr>
              <w:pStyle w:val="TAL"/>
            </w:pPr>
            <w:r w:rsidRPr="007B446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7B4467" w:rsidRDefault="00326E64" w:rsidP="00326E64">
            <w:pPr>
              <w:pStyle w:val="TAL"/>
            </w:pPr>
            <w:r w:rsidRPr="007B4467">
              <w:t>38.101-1, 5.3A</w:t>
            </w:r>
          </w:p>
          <w:p w14:paraId="25046D72" w14:textId="77777777" w:rsidR="00326E64" w:rsidRPr="007B4467" w:rsidRDefault="00326E64" w:rsidP="00326E64">
            <w:pPr>
              <w:pStyle w:val="TAL"/>
            </w:pPr>
            <w:r w:rsidRPr="007B4467">
              <w:t>38.101-2, 5.3A</w:t>
            </w:r>
          </w:p>
          <w:p w14:paraId="35E775BF"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7B4467" w:rsidRDefault="00326E64" w:rsidP="00326E64">
            <w:pPr>
              <w:pStyle w:val="TAL"/>
            </w:pPr>
            <w:r w:rsidRPr="007B446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7B4467" w:rsidRDefault="00326E64" w:rsidP="00326E64">
            <w:pPr>
              <w:pStyle w:val="TAL"/>
            </w:pPr>
          </w:p>
        </w:tc>
      </w:tr>
      <w:tr w:rsidR="00326E64" w:rsidRPr="007B446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7B4467" w:rsidRDefault="00326E64" w:rsidP="00326E6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7B4467" w:rsidRDefault="00326E64" w:rsidP="00326E64">
            <w:pPr>
              <w:pStyle w:val="TAL"/>
            </w:pPr>
            <w:r w:rsidRPr="007B446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7B4467" w:rsidRDefault="00326E64" w:rsidP="00326E64">
            <w:pPr>
              <w:pStyle w:val="TAL"/>
            </w:pPr>
            <w:r w:rsidRPr="007B4467">
              <w:t>38.101-1, 5.3A</w:t>
            </w:r>
          </w:p>
          <w:p w14:paraId="565A91BB" w14:textId="77777777" w:rsidR="00326E64" w:rsidRPr="007B4467" w:rsidRDefault="00326E64" w:rsidP="00326E64">
            <w:pPr>
              <w:pStyle w:val="TAL"/>
            </w:pPr>
            <w:r w:rsidRPr="007B4467">
              <w:t>38.101-2, 5.3A</w:t>
            </w:r>
          </w:p>
          <w:p w14:paraId="6B95953D"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7B4467" w:rsidRDefault="00326E64" w:rsidP="00326E64">
            <w:pPr>
              <w:pStyle w:val="TAL"/>
            </w:pPr>
            <w:r w:rsidRPr="007B446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7B4467" w:rsidRDefault="00326E64" w:rsidP="00326E64">
            <w:pPr>
              <w:pStyle w:val="TAL"/>
            </w:pPr>
          </w:p>
        </w:tc>
      </w:tr>
      <w:tr w:rsidR="00326E64" w:rsidRPr="007B446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7B4467" w:rsidRDefault="00326E64" w:rsidP="00326E6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7B4467" w:rsidRDefault="00326E64" w:rsidP="00326E64">
            <w:pPr>
              <w:pStyle w:val="TAL"/>
            </w:pPr>
            <w:r w:rsidRPr="007B446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7B4467" w:rsidRDefault="00326E64" w:rsidP="00326E64">
            <w:pPr>
              <w:pStyle w:val="TAL"/>
            </w:pPr>
            <w:r w:rsidRPr="007B4467">
              <w:t>38.101-1, 5.3A</w:t>
            </w:r>
          </w:p>
          <w:p w14:paraId="56F76ADD" w14:textId="77777777" w:rsidR="00326E64" w:rsidRPr="007B4467" w:rsidRDefault="00326E64" w:rsidP="00326E64">
            <w:pPr>
              <w:pStyle w:val="TAL"/>
            </w:pPr>
            <w:r w:rsidRPr="007B4467">
              <w:t>38.101-2, 5.3A</w:t>
            </w:r>
          </w:p>
          <w:p w14:paraId="6CCB8C67"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7B4467" w:rsidRDefault="00326E64" w:rsidP="00326E64">
            <w:pPr>
              <w:pStyle w:val="TAL"/>
            </w:pPr>
            <w:r w:rsidRPr="007B446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7B4467" w:rsidRDefault="00326E64" w:rsidP="00326E64">
            <w:pPr>
              <w:pStyle w:val="TAL"/>
            </w:pPr>
          </w:p>
        </w:tc>
      </w:tr>
      <w:tr w:rsidR="00326E64" w:rsidRPr="007B446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7B4467" w:rsidRDefault="00326E64" w:rsidP="00326E6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7B4467" w:rsidRDefault="00326E64" w:rsidP="00326E64">
            <w:pPr>
              <w:pStyle w:val="TAL"/>
            </w:pPr>
            <w:r w:rsidRPr="007B446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7B4467" w:rsidRDefault="00326E64" w:rsidP="00326E64">
            <w:pPr>
              <w:pStyle w:val="TAL"/>
            </w:pPr>
            <w:r w:rsidRPr="007B4467">
              <w:t>38.101-1, 5.3A</w:t>
            </w:r>
          </w:p>
          <w:p w14:paraId="5D0E6914" w14:textId="77777777" w:rsidR="00326E64" w:rsidRPr="007B4467" w:rsidRDefault="00326E64" w:rsidP="00326E64">
            <w:pPr>
              <w:pStyle w:val="TAL"/>
            </w:pPr>
            <w:r w:rsidRPr="007B4467">
              <w:t>38.101-2, 5.3A</w:t>
            </w:r>
          </w:p>
          <w:p w14:paraId="0CE219AF"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7B4467" w:rsidRDefault="00326E64" w:rsidP="00326E64">
            <w:pPr>
              <w:pStyle w:val="TAL"/>
            </w:pPr>
            <w:r w:rsidRPr="007B446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7B4467" w:rsidRDefault="00326E64" w:rsidP="00326E64">
            <w:pPr>
              <w:pStyle w:val="TAL"/>
            </w:pPr>
          </w:p>
        </w:tc>
      </w:tr>
      <w:tr w:rsidR="00326E64" w:rsidRPr="007B446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7B4467" w:rsidRDefault="00326E64" w:rsidP="00326E6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7B4467" w:rsidRDefault="00326E64" w:rsidP="00326E64">
            <w:pPr>
              <w:pStyle w:val="TAL"/>
            </w:pPr>
            <w:r w:rsidRPr="007B446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7B4467" w:rsidRDefault="00326E64" w:rsidP="00326E64">
            <w:pPr>
              <w:pStyle w:val="TAL"/>
            </w:pPr>
            <w:r w:rsidRPr="007B4467">
              <w:t>38.101-1, 5.3A</w:t>
            </w:r>
          </w:p>
          <w:p w14:paraId="6CF2AE10" w14:textId="77777777" w:rsidR="00326E64" w:rsidRPr="007B4467" w:rsidRDefault="00326E64" w:rsidP="00326E64">
            <w:pPr>
              <w:pStyle w:val="TAL"/>
            </w:pPr>
            <w:r w:rsidRPr="007B4467">
              <w:t>38.101-2, 5.3A</w:t>
            </w:r>
          </w:p>
          <w:p w14:paraId="350C84CA"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7B4467" w:rsidRDefault="00326E64" w:rsidP="00326E64">
            <w:pPr>
              <w:pStyle w:val="TAL"/>
            </w:pPr>
            <w:r w:rsidRPr="007B446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7B4467" w:rsidRDefault="00326E64" w:rsidP="00326E64">
            <w:pPr>
              <w:pStyle w:val="TAL"/>
            </w:pPr>
          </w:p>
        </w:tc>
      </w:tr>
      <w:tr w:rsidR="00326E64" w:rsidRPr="007B446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7B4467" w:rsidRDefault="00326E64" w:rsidP="00326E64">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7B4467" w:rsidRDefault="00326E64" w:rsidP="00326E64">
            <w:pPr>
              <w:pStyle w:val="TAL"/>
            </w:pPr>
            <w:r w:rsidRPr="007B446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7B4467" w:rsidRDefault="00326E64" w:rsidP="00326E64">
            <w:pPr>
              <w:pStyle w:val="TAL"/>
            </w:pPr>
            <w:r w:rsidRPr="007B4467">
              <w:t>38.101-1, 5.3A</w:t>
            </w:r>
          </w:p>
          <w:p w14:paraId="73053EFD" w14:textId="77777777" w:rsidR="00326E64" w:rsidRPr="007B4467" w:rsidRDefault="00326E64" w:rsidP="00326E64">
            <w:pPr>
              <w:pStyle w:val="TAL"/>
            </w:pPr>
            <w:r w:rsidRPr="007B4467">
              <w:t>38.101-2, 5.3A</w:t>
            </w:r>
          </w:p>
          <w:p w14:paraId="2B4E5D02"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7B4467" w:rsidRDefault="00326E64" w:rsidP="00326E64">
            <w:pPr>
              <w:pStyle w:val="TAL"/>
            </w:pPr>
            <w:r w:rsidRPr="007B446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7B4467" w:rsidRDefault="00326E64" w:rsidP="00326E64">
            <w:pPr>
              <w:pStyle w:val="TAL"/>
            </w:pPr>
          </w:p>
        </w:tc>
      </w:tr>
      <w:tr w:rsidR="00326E64" w:rsidRPr="007B446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7B4467" w:rsidRDefault="00326E64" w:rsidP="00326E64">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7B4467" w:rsidRDefault="00326E64" w:rsidP="00326E64">
            <w:pPr>
              <w:pStyle w:val="TAL"/>
            </w:pPr>
            <w:r w:rsidRPr="007B446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7B4467" w:rsidRDefault="00326E64" w:rsidP="00326E64">
            <w:pPr>
              <w:pStyle w:val="TAL"/>
            </w:pPr>
            <w:r w:rsidRPr="007B4467">
              <w:t>38.101-1, 5.3A</w:t>
            </w:r>
          </w:p>
          <w:p w14:paraId="74A995E9" w14:textId="77777777" w:rsidR="00326E64" w:rsidRPr="007B4467" w:rsidRDefault="00326E64" w:rsidP="00326E64">
            <w:pPr>
              <w:pStyle w:val="TAL"/>
            </w:pPr>
            <w:r w:rsidRPr="007B4467">
              <w:t>38.101-2, 5.3A</w:t>
            </w:r>
          </w:p>
          <w:p w14:paraId="28E8FE70"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7B4467" w:rsidRDefault="00326E64" w:rsidP="00326E64">
            <w:pPr>
              <w:pStyle w:val="TAL"/>
              <w:rPr>
                <w:rFonts w:cs="Arial"/>
                <w:szCs w:val="18"/>
              </w:rPr>
            </w:pPr>
            <w:r w:rsidRPr="007B446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7B4467" w:rsidRDefault="00326E64" w:rsidP="00326E64">
            <w:pPr>
              <w:pStyle w:val="TAL"/>
              <w:rPr>
                <w:rFonts w:cs="Arial"/>
                <w:szCs w:val="18"/>
              </w:rPr>
            </w:pPr>
          </w:p>
        </w:tc>
      </w:tr>
    </w:tbl>
    <w:p w14:paraId="6784B2E1" w14:textId="77777777" w:rsidR="00586192" w:rsidRPr="007B4467" w:rsidRDefault="00586192" w:rsidP="00586192"/>
    <w:p w14:paraId="68CF6084" w14:textId="77777777" w:rsidR="00586192" w:rsidRPr="007B4467" w:rsidRDefault="00586192" w:rsidP="00586192">
      <w:pPr>
        <w:pStyle w:val="TH"/>
        <w:ind w:left="567"/>
      </w:pPr>
      <w:r w:rsidRPr="007B4467">
        <w:t xml:space="preserve">Table A.4.3.2A.1-2: Uplink </w:t>
      </w:r>
      <w:r w:rsidR="00326E64" w:rsidRPr="007B4467">
        <w:t xml:space="preserve">NR </w:t>
      </w:r>
      <w:r w:rsidRPr="007B446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7B446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7B4467" w:rsidRDefault="0057717F" w:rsidP="0057717F">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7B4467" w:rsidRDefault="00326E64" w:rsidP="0057717F">
            <w:pPr>
              <w:pStyle w:val="TAH"/>
            </w:pPr>
            <w:r w:rsidRPr="007B446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7B4467" w:rsidRDefault="0057717F" w:rsidP="0057717F">
            <w:pPr>
              <w:pStyle w:val="TAH"/>
              <w:rPr>
                <w:rFonts w:cs="Arial"/>
                <w:szCs w:val="18"/>
              </w:rPr>
            </w:pPr>
            <w:r w:rsidRPr="007B446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7B4467" w:rsidRDefault="0057717F" w:rsidP="0057717F">
            <w:pPr>
              <w:pStyle w:val="TAH"/>
            </w:pPr>
            <w:r w:rsidRPr="007B446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7B4467" w:rsidRDefault="0057717F" w:rsidP="0057717F">
            <w:pPr>
              <w:pStyle w:val="TAH"/>
            </w:pPr>
            <w:r w:rsidRPr="007B4467">
              <w:t>Comments</w:t>
            </w:r>
          </w:p>
        </w:tc>
      </w:tr>
      <w:tr w:rsidR="0057717F" w:rsidRPr="007B446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7B4467" w:rsidRDefault="0057717F" w:rsidP="0057717F">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7B4467" w:rsidRDefault="0057717F" w:rsidP="0057717F">
            <w:pPr>
              <w:pStyle w:val="TAL"/>
            </w:pPr>
            <w:r w:rsidRPr="007B446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7B4467" w:rsidRDefault="0057717F" w:rsidP="0057717F">
            <w:pPr>
              <w:pStyle w:val="TAL"/>
            </w:pPr>
            <w:r w:rsidRPr="007B4467">
              <w:t>38.101-1, 5.3A</w:t>
            </w:r>
          </w:p>
          <w:p w14:paraId="58FF1FFC" w14:textId="77777777" w:rsidR="0057717F" w:rsidRPr="007B4467" w:rsidRDefault="0057717F" w:rsidP="0057717F">
            <w:pPr>
              <w:pStyle w:val="TAL"/>
            </w:pPr>
            <w:r w:rsidRPr="007B4467">
              <w:t>38.101-2, 5.3A</w:t>
            </w:r>
          </w:p>
          <w:p w14:paraId="4E7AEB06"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7B4467" w:rsidRDefault="0057717F" w:rsidP="0057717F">
            <w:pPr>
              <w:pStyle w:val="TAL"/>
            </w:pPr>
            <w:r w:rsidRPr="007B446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7B4467" w:rsidRDefault="0057717F" w:rsidP="0057717F">
            <w:pPr>
              <w:pStyle w:val="TAL"/>
            </w:pPr>
          </w:p>
        </w:tc>
      </w:tr>
      <w:tr w:rsidR="0057717F" w:rsidRPr="007B446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7B4467" w:rsidRDefault="0057717F" w:rsidP="0057717F">
            <w:pPr>
              <w:pStyle w:val="TAC"/>
            </w:pPr>
            <w:r w:rsidRPr="007B446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7B4467" w:rsidRDefault="0057717F" w:rsidP="0057717F">
            <w:pPr>
              <w:pStyle w:val="TAL"/>
            </w:pPr>
            <w:r w:rsidRPr="007B446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7B4467" w:rsidRDefault="0057717F" w:rsidP="0057717F">
            <w:pPr>
              <w:pStyle w:val="TAL"/>
            </w:pPr>
            <w:r w:rsidRPr="007B4467">
              <w:t>38.101-1, 5.3A</w:t>
            </w:r>
          </w:p>
          <w:p w14:paraId="64750D9B" w14:textId="77777777" w:rsidR="0057717F" w:rsidRPr="007B4467" w:rsidRDefault="0057717F" w:rsidP="0057717F">
            <w:pPr>
              <w:pStyle w:val="TAL"/>
            </w:pPr>
            <w:r w:rsidRPr="007B4467">
              <w:t>38.101-2, 5.3A</w:t>
            </w:r>
          </w:p>
          <w:p w14:paraId="7997E1F9"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7B4467" w:rsidRDefault="0057717F" w:rsidP="0057717F">
            <w:pPr>
              <w:pStyle w:val="TAL"/>
            </w:pPr>
            <w:r w:rsidRPr="007B446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7B4467" w:rsidRDefault="0057717F" w:rsidP="0057717F">
            <w:pPr>
              <w:pStyle w:val="TAL"/>
            </w:pPr>
          </w:p>
        </w:tc>
      </w:tr>
      <w:tr w:rsidR="0057717F" w:rsidRPr="007B446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7B4467" w:rsidRDefault="0057717F" w:rsidP="0057717F">
            <w:pPr>
              <w:pStyle w:val="TAC"/>
            </w:pPr>
            <w:r w:rsidRPr="007B446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7B4467" w:rsidRDefault="0057717F" w:rsidP="0057717F">
            <w:pPr>
              <w:pStyle w:val="TAL"/>
            </w:pPr>
            <w:r w:rsidRPr="007B446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7B4467" w:rsidRDefault="0057717F" w:rsidP="0057717F">
            <w:pPr>
              <w:pStyle w:val="TAL"/>
            </w:pPr>
            <w:r w:rsidRPr="007B4467">
              <w:t>38.101-1, 5.3A</w:t>
            </w:r>
          </w:p>
          <w:p w14:paraId="5E56E44B" w14:textId="77777777" w:rsidR="0057717F" w:rsidRPr="007B4467" w:rsidRDefault="0057717F" w:rsidP="0057717F">
            <w:pPr>
              <w:pStyle w:val="TAL"/>
            </w:pPr>
            <w:r w:rsidRPr="007B4467">
              <w:t>38.101-2, 5.3A</w:t>
            </w:r>
          </w:p>
          <w:p w14:paraId="4680E7A3"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7B4467" w:rsidRDefault="0057717F" w:rsidP="0057717F">
            <w:pPr>
              <w:pStyle w:val="TAL"/>
            </w:pPr>
            <w:r w:rsidRPr="007B4467">
              <w:t>pc_UL</w:t>
            </w:r>
            <w:r w:rsidR="009E5625" w:rsidRPr="007B4467">
              <w:t>_</w:t>
            </w:r>
            <w:r w:rsidRPr="007B446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7B4467" w:rsidRDefault="0057717F" w:rsidP="0057717F">
            <w:pPr>
              <w:pStyle w:val="TAL"/>
            </w:pPr>
          </w:p>
        </w:tc>
      </w:tr>
      <w:tr w:rsidR="0057717F" w:rsidRPr="007B446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7B4467" w:rsidRDefault="0057717F" w:rsidP="0057717F">
            <w:pPr>
              <w:pStyle w:val="TAC"/>
            </w:pPr>
            <w:r w:rsidRPr="007B446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7B4467" w:rsidRDefault="0057717F" w:rsidP="0057717F">
            <w:pPr>
              <w:pStyle w:val="TAL"/>
            </w:pPr>
            <w:r w:rsidRPr="007B446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7B4467" w:rsidRDefault="0057717F" w:rsidP="0057717F">
            <w:pPr>
              <w:pStyle w:val="TAL"/>
            </w:pPr>
            <w:r w:rsidRPr="007B4467">
              <w:t>38.101-2, 5.3A</w:t>
            </w:r>
          </w:p>
          <w:p w14:paraId="7F3E2DBF"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7B4467" w:rsidRDefault="0057717F" w:rsidP="0057717F">
            <w:pPr>
              <w:pStyle w:val="TAL"/>
            </w:pPr>
            <w:r w:rsidRPr="007B4467">
              <w:t>pc_UL</w:t>
            </w:r>
            <w:r w:rsidR="009E5625" w:rsidRPr="007B4467">
              <w:t>_</w:t>
            </w:r>
            <w:r w:rsidRPr="007B446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7B4467" w:rsidRDefault="0057717F" w:rsidP="0057717F">
            <w:pPr>
              <w:pStyle w:val="TAL"/>
            </w:pPr>
          </w:p>
        </w:tc>
      </w:tr>
      <w:tr w:rsidR="0057717F" w:rsidRPr="007B446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7B4467" w:rsidRDefault="0057717F" w:rsidP="0057717F">
            <w:pPr>
              <w:pStyle w:val="TAC"/>
            </w:pPr>
            <w:r w:rsidRPr="007B446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7B4467" w:rsidRDefault="0057717F" w:rsidP="0057717F">
            <w:pPr>
              <w:pStyle w:val="TAL"/>
            </w:pPr>
            <w:r w:rsidRPr="007B446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7B4467" w:rsidRDefault="0057717F" w:rsidP="0057717F">
            <w:pPr>
              <w:pStyle w:val="TAL"/>
            </w:pPr>
            <w:r w:rsidRPr="007B4467">
              <w:t>38.101-2, 5.3A</w:t>
            </w:r>
          </w:p>
          <w:p w14:paraId="708F947C"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7B4467" w:rsidRDefault="0057717F" w:rsidP="0057717F">
            <w:pPr>
              <w:pStyle w:val="TAL"/>
            </w:pPr>
            <w:r w:rsidRPr="007B4467">
              <w:t>pc_UL</w:t>
            </w:r>
            <w:r w:rsidR="009E5625" w:rsidRPr="007B4467">
              <w:t>_</w:t>
            </w:r>
            <w:r w:rsidRPr="007B446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7B4467" w:rsidRDefault="0057717F" w:rsidP="0057717F">
            <w:pPr>
              <w:pStyle w:val="TAL"/>
            </w:pPr>
          </w:p>
        </w:tc>
      </w:tr>
      <w:tr w:rsidR="0057717F" w:rsidRPr="007B446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7B4467" w:rsidRDefault="0057717F" w:rsidP="0057717F">
            <w:pPr>
              <w:pStyle w:val="TAC"/>
            </w:pPr>
            <w:r w:rsidRPr="007B446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7B4467" w:rsidRDefault="0057717F" w:rsidP="0057717F">
            <w:pPr>
              <w:pStyle w:val="TAL"/>
            </w:pPr>
            <w:r w:rsidRPr="007B446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7B4467" w:rsidRDefault="0057717F" w:rsidP="0057717F">
            <w:pPr>
              <w:pStyle w:val="TAL"/>
            </w:pPr>
            <w:r w:rsidRPr="007B4467">
              <w:t>38.101-2, 5.3A</w:t>
            </w:r>
          </w:p>
          <w:p w14:paraId="54B59711"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7B4467" w:rsidRDefault="0057717F" w:rsidP="0057717F">
            <w:pPr>
              <w:pStyle w:val="TAL"/>
            </w:pPr>
            <w:r w:rsidRPr="007B446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7B4467" w:rsidRDefault="0057717F" w:rsidP="0057717F">
            <w:pPr>
              <w:pStyle w:val="TAL"/>
            </w:pPr>
          </w:p>
        </w:tc>
      </w:tr>
      <w:tr w:rsidR="0057717F" w:rsidRPr="007B446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7B4467" w:rsidRDefault="0057717F" w:rsidP="0057717F">
            <w:pPr>
              <w:pStyle w:val="TAC"/>
            </w:pPr>
            <w:r w:rsidRPr="007B446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7B4467" w:rsidRDefault="0057717F" w:rsidP="0057717F">
            <w:pPr>
              <w:pStyle w:val="TAL"/>
            </w:pPr>
            <w:r w:rsidRPr="007B446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7B4467" w:rsidRDefault="0057717F" w:rsidP="0057717F">
            <w:pPr>
              <w:pStyle w:val="TAL"/>
            </w:pPr>
            <w:r w:rsidRPr="007B4467">
              <w:t>38.101-2, 5.3A</w:t>
            </w:r>
          </w:p>
          <w:p w14:paraId="04602209"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7B4467" w:rsidRDefault="0057717F" w:rsidP="0057717F">
            <w:pPr>
              <w:pStyle w:val="TAL"/>
            </w:pPr>
            <w:r w:rsidRPr="007B4467">
              <w:t>pc_UL_NR_CA_</w:t>
            </w:r>
            <w:r w:rsidR="00326E64" w:rsidRPr="007B446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7B4467" w:rsidRDefault="0057717F" w:rsidP="0057717F">
            <w:pPr>
              <w:pStyle w:val="TAL"/>
            </w:pPr>
          </w:p>
        </w:tc>
      </w:tr>
    </w:tbl>
    <w:p w14:paraId="217BE36F" w14:textId="77777777" w:rsidR="00586192" w:rsidRPr="007B4467" w:rsidRDefault="00586192" w:rsidP="00586192"/>
    <w:p w14:paraId="28D0EC1F" w14:textId="77777777" w:rsidR="00586192" w:rsidRPr="007B4467" w:rsidRDefault="00586192" w:rsidP="00586192">
      <w:pPr>
        <w:pStyle w:val="Heading4"/>
      </w:pPr>
      <w:bookmarkStart w:id="420" w:name="_Toc27410904"/>
      <w:bookmarkStart w:id="421" w:name="_Toc36039416"/>
      <w:bookmarkStart w:id="422" w:name="_Toc43838776"/>
      <w:bookmarkStart w:id="423" w:name="_Toc51772931"/>
      <w:bookmarkStart w:id="424" w:name="_Toc58245137"/>
      <w:bookmarkStart w:id="425" w:name="_Toc68089586"/>
      <w:bookmarkStart w:id="426" w:name="_Toc69067707"/>
      <w:bookmarkStart w:id="427" w:name="_Toc75383245"/>
      <w:bookmarkStart w:id="428" w:name="_Toc83706893"/>
      <w:bookmarkStart w:id="429" w:name="_Toc90491598"/>
      <w:bookmarkStart w:id="430" w:name="_Toc100147692"/>
      <w:bookmarkStart w:id="431" w:name="_Toc106740964"/>
      <w:bookmarkStart w:id="432" w:name="_Toc114916320"/>
      <w:bookmarkStart w:id="433" w:name="_Toc194512924"/>
      <w:r w:rsidRPr="007B4467">
        <w:t>A.4.3.2A.2</w:t>
      </w:r>
      <w:r w:rsidRPr="007B4467">
        <w:tab/>
        <w:t>NR Intra-band contiguous</w:t>
      </w:r>
      <w:bookmarkEnd w:id="420"/>
      <w:r w:rsidR="00A26A9A" w:rsidRPr="007B4467">
        <w:t xml:space="preserve"> CA</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1FF3015" w14:textId="77777777" w:rsidR="00586192" w:rsidRPr="007B4467" w:rsidRDefault="00586192" w:rsidP="00586192">
      <w:pPr>
        <w:pStyle w:val="Heading5"/>
      </w:pPr>
      <w:bookmarkStart w:id="434" w:name="_Toc27410905"/>
      <w:bookmarkStart w:id="435" w:name="_Toc36039417"/>
      <w:bookmarkStart w:id="436" w:name="_Toc43838777"/>
      <w:bookmarkStart w:id="437" w:name="_Toc51772932"/>
      <w:bookmarkStart w:id="438" w:name="_Toc58245138"/>
      <w:bookmarkStart w:id="439" w:name="_Toc68089587"/>
      <w:bookmarkStart w:id="440" w:name="_Toc69067708"/>
      <w:bookmarkStart w:id="441" w:name="_Toc75383246"/>
      <w:bookmarkStart w:id="442" w:name="_Toc83706894"/>
      <w:bookmarkStart w:id="443" w:name="_Toc90491599"/>
      <w:bookmarkStart w:id="444" w:name="_Toc100147693"/>
      <w:bookmarkStart w:id="445" w:name="_Toc106740965"/>
      <w:bookmarkStart w:id="446" w:name="_Toc114916321"/>
      <w:bookmarkStart w:id="447" w:name="_Toc194512925"/>
      <w:r w:rsidRPr="007B4467">
        <w:t>A.4.3.2A.2.1</w:t>
      </w:r>
      <w:r w:rsidRPr="007B4467">
        <w:tab/>
        <w:t xml:space="preserve">NR Intra-band contiguous </w:t>
      </w:r>
      <w:r w:rsidR="00A26A9A" w:rsidRPr="007B4467">
        <w:t xml:space="preserve">CA </w:t>
      </w:r>
      <w:r w:rsidRPr="007B4467">
        <w:t>with</w:t>
      </w:r>
      <w:r w:rsidR="00A26A9A" w:rsidRPr="007B4467">
        <w:t>in</w:t>
      </w:r>
      <w:r w:rsidRPr="007B4467">
        <w:t xml:space="preserve"> FR1</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5E49920" w14:textId="77777777" w:rsidR="00586192" w:rsidRPr="007B4467" w:rsidRDefault="00586192" w:rsidP="00586192">
      <w:pPr>
        <w:pStyle w:val="TH"/>
        <w:ind w:left="567"/>
      </w:pPr>
      <w:r w:rsidRPr="007B4467">
        <w:t xml:space="preserve">Table A.4.3.2A.2.1-1: Downlink Bandwidth Class capabilities for NR Intra-band contiguous CA </w:t>
      </w:r>
      <w:r w:rsidR="00A26A9A" w:rsidRPr="007B4467">
        <w:t xml:space="preserve">configurations </w:t>
      </w:r>
      <w:r w:rsidRPr="007B4467">
        <w:t>with</w:t>
      </w:r>
      <w:r w:rsidR="00A26A9A" w:rsidRPr="007B4467">
        <w:t>in</w:t>
      </w:r>
      <w:r w:rsidRPr="007B4467">
        <w:t xml:space="preserve">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292858" w:rsidRPr="007B4467" w14:paraId="7ADA26FA" w14:textId="77777777" w:rsidTr="007B6927">
        <w:tc>
          <w:tcPr>
            <w:tcW w:w="628" w:type="dxa"/>
          </w:tcPr>
          <w:p w14:paraId="00DE3BC6" w14:textId="77777777" w:rsidR="00292858" w:rsidRPr="007B4467" w:rsidRDefault="00292858" w:rsidP="007B6927">
            <w:pPr>
              <w:pStyle w:val="TH"/>
            </w:pPr>
            <w:r w:rsidRPr="007B4467">
              <w:t>Item</w:t>
            </w:r>
          </w:p>
        </w:tc>
        <w:tc>
          <w:tcPr>
            <w:tcW w:w="1950" w:type="dxa"/>
          </w:tcPr>
          <w:p w14:paraId="68A7C09E" w14:textId="77777777" w:rsidR="00292858" w:rsidRPr="007B4467" w:rsidRDefault="00292858" w:rsidP="007B6927">
            <w:pPr>
              <w:pStyle w:val="TH"/>
            </w:pPr>
            <w:r w:rsidRPr="007B4467">
              <w:t>DL NR FR1 Intra-band contiguous CA Bandwidth Class</w:t>
            </w:r>
          </w:p>
        </w:tc>
        <w:tc>
          <w:tcPr>
            <w:tcW w:w="847" w:type="dxa"/>
          </w:tcPr>
          <w:p w14:paraId="06955541" w14:textId="77777777" w:rsidR="00292858" w:rsidRPr="007B4467" w:rsidRDefault="00292858" w:rsidP="007B6927">
            <w:pPr>
              <w:pStyle w:val="TH"/>
            </w:pPr>
            <w:r w:rsidRPr="007B4467">
              <w:t>Ref.</w:t>
            </w:r>
          </w:p>
        </w:tc>
        <w:tc>
          <w:tcPr>
            <w:tcW w:w="4108" w:type="dxa"/>
          </w:tcPr>
          <w:p w14:paraId="29F4541D" w14:textId="77777777" w:rsidR="00292858" w:rsidRPr="007B4467" w:rsidRDefault="00292858" w:rsidP="007B6927">
            <w:pPr>
              <w:pStyle w:val="TH"/>
            </w:pPr>
            <w:r w:rsidRPr="007B4467">
              <w:rPr>
                <w:lang w:eastAsia="zh-CN"/>
              </w:rPr>
              <w:t>Mnemonic</w:t>
            </w:r>
          </w:p>
        </w:tc>
        <w:tc>
          <w:tcPr>
            <w:tcW w:w="1250" w:type="dxa"/>
          </w:tcPr>
          <w:p w14:paraId="1D4BAA8A" w14:textId="77777777" w:rsidR="00292858" w:rsidRPr="007B4467" w:rsidRDefault="00292858" w:rsidP="007B6927">
            <w:pPr>
              <w:pStyle w:val="TH"/>
            </w:pPr>
            <w:r w:rsidRPr="007B4467">
              <w:t>Comments</w:t>
            </w:r>
          </w:p>
        </w:tc>
      </w:tr>
      <w:tr w:rsidR="00292858" w:rsidRPr="007B4467" w14:paraId="6161E0CC" w14:textId="77777777" w:rsidTr="007B6927">
        <w:tc>
          <w:tcPr>
            <w:tcW w:w="628" w:type="dxa"/>
          </w:tcPr>
          <w:p w14:paraId="1E164387" w14:textId="77777777" w:rsidR="00292858" w:rsidRPr="007B4467" w:rsidRDefault="00292858" w:rsidP="007B6927">
            <w:pPr>
              <w:pStyle w:val="TAC"/>
            </w:pPr>
            <w:r w:rsidRPr="007B4467">
              <w:t>1</w:t>
            </w:r>
          </w:p>
        </w:tc>
        <w:tc>
          <w:tcPr>
            <w:tcW w:w="1950" w:type="dxa"/>
          </w:tcPr>
          <w:p w14:paraId="57294B83" w14:textId="77777777" w:rsidR="00292858" w:rsidRPr="007B4467" w:rsidRDefault="00292858" w:rsidP="007B6927">
            <w:pPr>
              <w:pStyle w:val="TAC"/>
            </w:pPr>
            <w:r w:rsidRPr="007B4467">
              <w:t>DL NR FR1 Intra-band contiguous CA BW Class A</w:t>
            </w:r>
          </w:p>
        </w:tc>
        <w:tc>
          <w:tcPr>
            <w:tcW w:w="847" w:type="dxa"/>
          </w:tcPr>
          <w:p w14:paraId="6642C6A4" w14:textId="77777777" w:rsidR="00292858" w:rsidRPr="007B4467" w:rsidRDefault="00292858" w:rsidP="007B6927">
            <w:pPr>
              <w:pStyle w:val="TAC"/>
            </w:pPr>
            <w:r w:rsidRPr="007B4467">
              <w:t>38.101-1, 5.3A.5</w:t>
            </w:r>
          </w:p>
        </w:tc>
        <w:tc>
          <w:tcPr>
            <w:tcW w:w="4108" w:type="dxa"/>
          </w:tcPr>
          <w:p w14:paraId="2ACB6A8E" w14:textId="77777777" w:rsidR="00292858" w:rsidRPr="007B4467" w:rsidRDefault="00292858" w:rsidP="007B6927">
            <w:pPr>
              <w:pStyle w:val="TAC"/>
            </w:pPr>
            <w:r w:rsidRPr="007B4467">
              <w:t>pc_DL_intra_contiguous_CA_NR_FR1_Class_A</w:t>
            </w:r>
          </w:p>
        </w:tc>
        <w:tc>
          <w:tcPr>
            <w:tcW w:w="1250" w:type="dxa"/>
          </w:tcPr>
          <w:p w14:paraId="58C38F6B" w14:textId="77777777" w:rsidR="00292858" w:rsidRPr="007B4467" w:rsidRDefault="00292858" w:rsidP="007B6927">
            <w:pPr>
              <w:pStyle w:val="TAC"/>
            </w:pPr>
          </w:p>
        </w:tc>
      </w:tr>
      <w:tr w:rsidR="00292858" w:rsidRPr="007B4467" w14:paraId="2202DA64" w14:textId="77777777" w:rsidTr="007B6927">
        <w:tc>
          <w:tcPr>
            <w:tcW w:w="628" w:type="dxa"/>
          </w:tcPr>
          <w:p w14:paraId="02F9E5A7" w14:textId="77777777" w:rsidR="00292858" w:rsidRPr="007B4467" w:rsidRDefault="00292858" w:rsidP="007B6927">
            <w:pPr>
              <w:pStyle w:val="TAC"/>
            </w:pPr>
            <w:r w:rsidRPr="007B4467">
              <w:t>2</w:t>
            </w:r>
          </w:p>
        </w:tc>
        <w:tc>
          <w:tcPr>
            <w:tcW w:w="1950" w:type="dxa"/>
          </w:tcPr>
          <w:p w14:paraId="47EBEE97" w14:textId="77777777" w:rsidR="00292858" w:rsidRPr="007B4467" w:rsidRDefault="00292858" w:rsidP="007B6927">
            <w:pPr>
              <w:pStyle w:val="TAC"/>
            </w:pPr>
            <w:r w:rsidRPr="007B4467">
              <w:t>DL NR FR1 Intra-band contiguous CA BW Class B</w:t>
            </w:r>
          </w:p>
        </w:tc>
        <w:tc>
          <w:tcPr>
            <w:tcW w:w="847" w:type="dxa"/>
          </w:tcPr>
          <w:p w14:paraId="412CF62B" w14:textId="77777777" w:rsidR="00292858" w:rsidRPr="007B4467" w:rsidRDefault="00292858" w:rsidP="007B6927">
            <w:pPr>
              <w:pStyle w:val="TAC"/>
            </w:pPr>
            <w:r w:rsidRPr="007B4467">
              <w:t>38.101-1, 5.3A.5</w:t>
            </w:r>
          </w:p>
        </w:tc>
        <w:tc>
          <w:tcPr>
            <w:tcW w:w="4108" w:type="dxa"/>
          </w:tcPr>
          <w:p w14:paraId="74EC9BE5" w14:textId="77777777" w:rsidR="00292858" w:rsidRPr="007B4467" w:rsidRDefault="00292858" w:rsidP="007B6927">
            <w:pPr>
              <w:pStyle w:val="TAC"/>
            </w:pPr>
            <w:r w:rsidRPr="007B4467">
              <w:t>pc_DL_intra_contiguous_CA_NR_FR1_Class_B</w:t>
            </w:r>
          </w:p>
        </w:tc>
        <w:tc>
          <w:tcPr>
            <w:tcW w:w="1250" w:type="dxa"/>
          </w:tcPr>
          <w:p w14:paraId="34259CF3" w14:textId="77777777" w:rsidR="00292858" w:rsidRPr="007B4467" w:rsidRDefault="00292858" w:rsidP="007B6927">
            <w:pPr>
              <w:pStyle w:val="TAC"/>
            </w:pPr>
          </w:p>
        </w:tc>
      </w:tr>
      <w:tr w:rsidR="00292858" w:rsidRPr="007B4467" w14:paraId="1B492E63" w14:textId="77777777" w:rsidTr="007B6927">
        <w:tc>
          <w:tcPr>
            <w:tcW w:w="628" w:type="dxa"/>
          </w:tcPr>
          <w:p w14:paraId="6280E613" w14:textId="77777777" w:rsidR="00292858" w:rsidRPr="007B4467" w:rsidRDefault="00292858" w:rsidP="007B6927">
            <w:pPr>
              <w:pStyle w:val="TAC"/>
            </w:pPr>
            <w:r w:rsidRPr="007B4467">
              <w:t>3</w:t>
            </w:r>
          </w:p>
        </w:tc>
        <w:tc>
          <w:tcPr>
            <w:tcW w:w="1950" w:type="dxa"/>
          </w:tcPr>
          <w:p w14:paraId="06074624" w14:textId="77777777" w:rsidR="00292858" w:rsidRPr="007B4467" w:rsidRDefault="00292858" w:rsidP="007B6927">
            <w:pPr>
              <w:pStyle w:val="TAC"/>
            </w:pPr>
            <w:r w:rsidRPr="007B4467">
              <w:t>DL NR FR1 Intra-band contiguous CA BW Class C</w:t>
            </w:r>
          </w:p>
        </w:tc>
        <w:tc>
          <w:tcPr>
            <w:tcW w:w="847" w:type="dxa"/>
          </w:tcPr>
          <w:p w14:paraId="601A8162" w14:textId="77777777" w:rsidR="00292858" w:rsidRPr="007B4467" w:rsidRDefault="00292858" w:rsidP="007B6927">
            <w:pPr>
              <w:pStyle w:val="TAC"/>
            </w:pPr>
            <w:r w:rsidRPr="007B4467">
              <w:t>38.101-1, 5.3A.5</w:t>
            </w:r>
          </w:p>
        </w:tc>
        <w:tc>
          <w:tcPr>
            <w:tcW w:w="4108" w:type="dxa"/>
          </w:tcPr>
          <w:p w14:paraId="73E2702E" w14:textId="77777777" w:rsidR="00292858" w:rsidRPr="007B4467" w:rsidRDefault="00292858" w:rsidP="007B6927">
            <w:pPr>
              <w:pStyle w:val="TAC"/>
            </w:pPr>
            <w:r w:rsidRPr="007B4467">
              <w:t>pc_DL_intra_contiguous_CA_NR_FR1_Class_C</w:t>
            </w:r>
          </w:p>
        </w:tc>
        <w:tc>
          <w:tcPr>
            <w:tcW w:w="1250" w:type="dxa"/>
          </w:tcPr>
          <w:p w14:paraId="50F67DE9" w14:textId="77777777" w:rsidR="00292858" w:rsidRPr="007B4467" w:rsidRDefault="00292858" w:rsidP="007B6927">
            <w:pPr>
              <w:pStyle w:val="TAC"/>
            </w:pPr>
          </w:p>
        </w:tc>
      </w:tr>
      <w:tr w:rsidR="00292858" w:rsidRPr="007B4467" w14:paraId="01551B15" w14:textId="77777777" w:rsidTr="007B6927">
        <w:tc>
          <w:tcPr>
            <w:tcW w:w="628" w:type="dxa"/>
          </w:tcPr>
          <w:p w14:paraId="61853E2A" w14:textId="77777777" w:rsidR="00292858" w:rsidRPr="007B4467" w:rsidRDefault="00292858" w:rsidP="007B6927">
            <w:pPr>
              <w:pStyle w:val="TAC"/>
            </w:pPr>
            <w:r w:rsidRPr="007B4467">
              <w:t>4</w:t>
            </w:r>
          </w:p>
        </w:tc>
        <w:tc>
          <w:tcPr>
            <w:tcW w:w="1950" w:type="dxa"/>
          </w:tcPr>
          <w:p w14:paraId="4FAEC5EC" w14:textId="77777777" w:rsidR="00292858" w:rsidRPr="007B4467" w:rsidRDefault="00292858" w:rsidP="007B6927">
            <w:pPr>
              <w:pStyle w:val="TAC"/>
            </w:pPr>
            <w:r w:rsidRPr="007B4467">
              <w:t>DL NR FR1 Intra-band contiguous CA BW Class D</w:t>
            </w:r>
          </w:p>
        </w:tc>
        <w:tc>
          <w:tcPr>
            <w:tcW w:w="847" w:type="dxa"/>
          </w:tcPr>
          <w:p w14:paraId="7EEBC174" w14:textId="77777777" w:rsidR="00292858" w:rsidRPr="007B4467" w:rsidRDefault="00292858" w:rsidP="007B6927">
            <w:pPr>
              <w:pStyle w:val="TAC"/>
            </w:pPr>
            <w:r w:rsidRPr="007B4467">
              <w:t>38.101-1, 5.3A.5</w:t>
            </w:r>
          </w:p>
        </w:tc>
        <w:tc>
          <w:tcPr>
            <w:tcW w:w="4108" w:type="dxa"/>
          </w:tcPr>
          <w:p w14:paraId="35696D5C" w14:textId="77777777" w:rsidR="00292858" w:rsidRPr="007B4467" w:rsidRDefault="00292858" w:rsidP="007B6927">
            <w:pPr>
              <w:pStyle w:val="TAC"/>
            </w:pPr>
            <w:r w:rsidRPr="007B4467">
              <w:t>pc_DL_intra_contiguous_CA_NR_FR1_Class_D</w:t>
            </w:r>
          </w:p>
        </w:tc>
        <w:tc>
          <w:tcPr>
            <w:tcW w:w="1250" w:type="dxa"/>
          </w:tcPr>
          <w:p w14:paraId="289543C1" w14:textId="77777777" w:rsidR="00292858" w:rsidRPr="007B4467" w:rsidRDefault="00292858" w:rsidP="007B6927">
            <w:pPr>
              <w:pStyle w:val="TAC"/>
            </w:pPr>
          </w:p>
        </w:tc>
      </w:tr>
      <w:tr w:rsidR="00292858" w:rsidRPr="007B4467" w14:paraId="6302473C" w14:textId="77777777" w:rsidTr="007B6927">
        <w:tc>
          <w:tcPr>
            <w:tcW w:w="628" w:type="dxa"/>
          </w:tcPr>
          <w:p w14:paraId="38FCB18C" w14:textId="77777777" w:rsidR="00292858" w:rsidRPr="007B4467" w:rsidRDefault="00292858" w:rsidP="007B6927">
            <w:pPr>
              <w:pStyle w:val="TAC"/>
            </w:pPr>
            <w:r w:rsidRPr="007B4467">
              <w:t>5</w:t>
            </w:r>
          </w:p>
        </w:tc>
        <w:tc>
          <w:tcPr>
            <w:tcW w:w="1950" w:type="dxa"/>
          </w:tcPr>
          <w:p w14:paraId="51341530" w14:textId="77777777" w:rsidR="00292858" w:rsidRPr="007B4467" w:rsidRDefault="00292858" w:rsidP="007B6927">
            <w:pPr>
              <w:pStyle w:val="TAC"/>
            </w:pPr>
            <w:r w:rsidRPr="007B4467">
              <w:t>DL NR FR1 Intra-band contiguous CA BW Class E</w:t>
            </w:r>
          </w:p>
        </w:tc>
        <w:tc>
          <w:tcPr>
            <w:tcW w:w="847" w:type="dxa"/>
          </w:tcPr>
          <w:p w14:paraId="561DA2C2" w14:textId="77777777" w:rsidR="00292858" w:rsidRPr="007B4467" w:rsidRDefault="00292858" w:rsidP="007B6927">
            <w:pPr>
              <w:pStyle w:val="TAC"/>
            </w:pPr>
            <w:r w:rsidRPr="007B4467">
              <w:t>38.101-1, 5.3A.5</w:t>
            </w:r>
          </w:p>
        </w:tc>
        <w:tc>
          <w:tcPr>
            <w:tcW w:w="4108" w:type="dxa"/>
          </w:tcPr>
          <w:p w14:paraId="49F9E1E4" w14:textId="77777777" w:rsidR="00292858" w:rsidRPr="007B4467" w:rsidRDefault="00292858" w:rsidP="007B6927">
            <w:pPr>
              <w:pStyle w:val="TAC"/>
            </w:pPr>
            <w:r w:rsidRPr="007B4467">
              <w:t>pc_DL_intra_contiguous_CA_NR_FR1_Class_E</w:t>
            </w:r>
          </w:p>
        </w:tc>
        <w:tc>
          <w:tcPr>
            <w:tcW w:w="1250" w:type="dxa"/>
          </w:tcPr>
          <w:p w14:paraId="125BB382" w14:textId="77777777" w:rsidR="00292858" w:rsidRPr="007B4467" w:rsidRDefault="00292858" w:rsidP="007B6927">
            <w:pPr>
              <w:pStyle w:val="TAC"/>
            </w:pPr>
          </w:p>
        </w:tc>
      </w:tr>
      <w:tr w:rsidR="00292858" w:rsidRPr="007B4467" w14:paraId="7A282AF7" w14:textId="77777777" w:rsidTr="007B6927">
        <w:tc>
          <w:tcPr>
            <w:tcW w:w="628" w:type="dxa"/>
          </w:tcPr>
          <w:p w14:paraId="6973ADCC" w14:textId="77777777" w:rsidR="00292858" w:rsidRPr="007B4467" w:rsidRDefault="00292858" w:rsidP="007B6927">
            <w:pPr>
              <w:pStyle w:val="TAC"/>
            </w:pPr>
            <w:r w:rsidRPr="007B4467">
              <w:t>6</w:t>
            </w:r>
          </w:p>
        </w:tc>
        <w:tc>
          <w:tcPr>
            <w:tcW w:w="1950" w:type="dxa"/>
          </w:tcPr>
          <w:p w14:paraId="15DF659F" w14:textId="77777777" w:rsidR="00292858" w:rsidRPr="007B4467" w:rsidRDefault="00292858" w:rsidP="007B6927">
            <w:pPr>
              <w:pStyle w:val="TAC"/>
            </w:pPr>
            <w:r w:rsidRPr="007B4467">
              <w:t>Void</w:t>
            </w:r>
          </w:p>
        </w:tc>
        <w:tc>
          <w:tcPr>
            <w:tcW w:w="847" w:type="dxa"/>
          </w:tcPr>
          <w:p w14:paraId="364A3790" w14:textId="77777777" w:rsidR="00292858" w:rsidRPr="007B4467" w:rsidRDefault="00292858" w:rsidP="007B6927">
            <w:pPr>
              <w:pStyle w:val="TAC"/>
            </w:pPr>
            <w:r w:rsidRPr="007B4467">
              <w:t>Void</w:t>
            </w:r>
          </w:p>
        </w:tc>
        <w:tc>
          <w:tcPr>
            <w:tcW w:w="4108" w:type="dxa"/>
          </w:tcPr>
          <w:p w14:paraId="58426EFF" w14:textId="77777777" w:rsidR="00292858" w:rsidRPr="007B4467" w:rsidRDefault="00292858" w:rsidP="007B6927">
            <w:pPr>
              <w:pStyle w:val="TAC"/>
            </w:pPr>
            <w:r w:rsidRPr="007B4467">
              <w:t>Void</w:t>
            </w:r>
          </w:p>
        </w:tc>
        <w:tc>
          <w:tcPr>
            <w:tcW w:w="1250" w:type="dxa"/>
          </w:tcPr>
          <w:p w14:paraId="07A904C2" w14:textId="77777777" w:rsidR="00292858" w:rsidRPr="007B4467" w:rsidRDefault="00292858" w:rsidP="007B6927">
            <w:pPr>
              <w:pStyle w:val="TAC"/>
            </w:pPr>
          </w:p>
        </w:tc>
      </w:tr>
      <w:tr w:rsidR="00292858" w:rsidRPr="007B4467" w14:paraId="3CF2D120" w14:textId="77777777" w:rsidTr="007B6927">
        <w:tc>
          <w:tcPr>
            <w:tcW w:w="628" w:type="dxa"/>
          </w:tcPr>
          <w:p w14:paraId="7205312D" w14:textId="77777777" w:rsidR="00292858" w:rsidRPr="007B4467" w:rsidRDefault="00292858" w:rsidP="007B6927">
            <w:pPr>
              <w:pStyle w:val="TAC"/>
            </w:pPr>
            <w:r w:rsidRPr="007B4467">
              <w:t>7</w:t>
            </w:r>
          </w:p>
        </w:tc>
        <w:tc>
          <w:tcPr>
            <w:tcW w:w="1950" w:type="dxa"/>
          </w:tcPr>
          <w:p w14:paraId="4C3C7778" w14:textId="77777777" w:rsidR="00292858" w:rsidRPr="007B4467" w:rsidRDefault="00292858" w:rsidP="007B6927">
            <w:pPr>
              <w:pStyle w:val="TAC"/>
            </w:pPr>
            <w:r w:rsidRPr="007B4467">
              <w:t>DL NR FR1 Intra-band contiguous CA BW Class G</w:t>
            </w:r>
          </w:p>
        </w:tc>
        <w:tc>
          <w:tcPr>
            <w:tcW w:w="847" w:type="dxa"/>
          </w:tcPr>
          <w:p w14:paraId="46C014A1" w14:textId="77777777" w:rsidR="00292858" w:rsidRPr="007B4467" w:rsidRDefault="00292858" w:rsidP="007B6927">
            <w:pPr>
              <w:pStyle w:val="TAC"/>
            </w:pPr>
            <w:r w:rsidRPr="007B4467">
              <w:t>38.101-1, 5.3A.5</w:t>
            </w:r>
          </w:p>
        </w:tc>
        <w:tc>
          <w:tcPr>
            <w:tcW w:w="4108" w:type="dxa"/>
          </w:tcPr>
          <w:p w14:paraId="51E43CC1" w14:textId="77777777" w:rsidR="00292858" w:rsidRPr="007B4467" w:rsidRDefault="00292858" w:rsidP="007B6927">
            <w:pPr>
              <w:pStyle w:val="TAC"/>
            </w:pPr>
            <w:r w:rsidRPr="007B4467">
              <w:t>pc_DL_intra_contiguous_CA_NR_FR1_Class_G</w:t>
            </w:r>
          </w:p>
        </w:tc>
        <w:tc>
          <w:tcPr>
            <w:tcW w:w="1250" w:type="dxa"/>
          </w:tcPr>
          <w:p w14:paraId="3BFB90E7" w14:textId="77777777" w:rsidR="00292858" w:rsidRPr="007B4467" w:rsidRDefault="00292858" w:rsidP="007B6927">
            <w:pPr>
              <w:pStyle w:val="TAC"/>
            </w:pPr>
          </w:p>
        </w:tc>
      </w:tr>
      <w:tr w:rsidR="00292858" w:rsidRPr="007B4467" w14:paraId="5AC1FD7F" w14:textId="77777777" w:rsidTr="007B6927">
        <w:tc>
          <w:tcPr>
            <w:tcW w:w="628" w:type="dxa"/>
          </w:tcPr>
          <w:p w14:paraId="4A4D7EFB" w14:textId="77777777" w:rsidR="00292858" w:rsidRPr="007B4467" w:rsidRDefault="00292858" w:rsidP="007B6927">
            <w:pPr>
              <w:pStyle w:val="TAC"/>
            </w:pPr>
            <w:r w:rsidRPr="007B4467">
              <w:t>8</w:t>
            </w:r>
          </w:p>
        </w:tc>
        <w:tc>
          <w:tcPr>
            <w:tcW w:w="1950" w:type="dxa"/>
          </w:tcPr>
          <w:p w14:paraId="1A0D5288" w14:textId="77777777" w:rsidR="00292858" w:rsidRPr="007B4467" w:rsidRDefault="00292858" w:rsidP="007B6927">
            <w:pPr>
              <w:pStyle w:val="TAC"/>
            </w:pPr>
            <w:r w:rsidRPr="007B4467">
              <w:t>DL NR FR1 Intra-band contiguous CA BW Class H</w:t>
            </w:r>
          </w:p>
        </w:tc>
        <w:tc>
          <w:tcPr>
            <w:tcW w:w="847" w:type="dxa"/>
          </w:tcPr>
          <w:p w14:paraId="0C23DBBD" w14:textId="77777777" w:rsidR="00292858" w:rsidRPr="007B4467" w:rsidRDefault="00292858" w:rsidP="007B6927">
            <w:pPr>
              <w:pStyle w:val="TAC"/>
            </w:pPr>
            <w:r w:rsidRPr="007B4467">
              <w:t>38.101-1, 5.3A.5</w:t>
            </w:r>
          </w:p>
        </w:tc>
        <w:tc>
          <w:tcPr>
            <w:tcW w:w="4108" w:type="dxa"/>
          </w:tcPr>
          <w:p w14:paraId="56B19B34" w14:textId="77777777" w:rsidR="00292858" w:rsidRPr="007B4467" w:rsidRDefault="00292858" w:rsidP="007B6927">
            <w:pPr>
              <w:pStyle w:val="TAC"/>
            </w:pPr>
            <w:r w:rsidRPr="007B4467">
              <w:t>pc_DL_intra_contiguous_CA_NR_FR1_Class_H</w:t>
            </w:r>
          </w:p>
        </w:tc>
        <w:tc>
          <w:tcPr>
            <w:tcW w:w="1250" w:type="dxa"/>
          </w:tcPr>
          <w:p w14:paraId="769C06E9" w14:textId="77777777" w:rsidR="00292858" w:rsidRPr="007B4467" w:rsidRDefault="00292858" w:rsidP="007B6927">
            <w:pPr>
              <w:pStyle w:val="TAC"/>
            </w:pPr>
          </w:p>
        </w:tc>
      </w:tr>
      <w:tr w:rsidR="00292858" w:rsidRPr="007B4467" w14:paraId="1431BCC4" w14:textId="77777777" w:rsidTr="007B6927">
        <w:tc>
          <w:tcPr>
            <w:tcW w:w="628" w:type="dxa"/>
          </w:tcPr>
          <w:p w14:paraId="5F26DDDB" w14:textId="77777777" w:rsidR="00292858" w:rsidRPr="007B4467" w:rsidRDefault="00292858" w:rsidP="007B6927">
            <w:pPr>
              <w:pStyle w:val="TAC"/>
            </w:pPr>
            <w:r w:rsidRPr="007B4467">
              <w:t>9</w:t>
            </w:r>
          </w:p>
        </w:tc>
        <w:tc>
          <w:tcPr>
            <w:tcW w:w="1950" w:type="dxa"/>
          </w:tcPr>
          <w:p w14:paraId="711A09E6" w14:textId="77777777" w:rsidR="00292858" w:rsidRPr="007B4467" w:rsidRDefault="00292858" w:rsidP="007B6927">
            <w:pPr>
              <w:pStyle w:val="TAC"/>
            </w:pPr>
            <w:r w:rsidRPr="007B4467">
              <w:t>DL NR FR1 Intra-band contiguous CA BW Class I</w:t>
            </w:r>
          </w:p>
        </w:tc>
        <w:tc>
          <w:tcPr>
            <w:tcW w:w="847" w:type="dxa"/>
          </w:tcPr>
          <w:p w14:paraId="0EFAB99D" w14:textId="77777777" w:rsidR="00292858" w:rsidRPr="007B4467" w:rsidRDefault="00292858" w:rsidP="007B6927">
            <w:pPr>
              <w:pStyle w:val="TAC"/>
            </w:pPr>
            <w:r w:rsidRPr="007B4467">
              <w:t>38.101-1, 5.3A.5</w:t>
            </w:r>
          </w:p>
        </w:tc>
        <w:tc>
          <w:tcPr>
            <w:tcW w:w="4108" w:type="dxa"/>
          </w:tcPr>
          <w:p w14:paraId="43AF75A8" w14:textId="77777777" w:rsidR="00292858" w:rsidRPr="007B4467" w:rsidRDefault="00292858" w:rsidP="007B6927">
            <w:pPr>
              <w:pStyle w:val="TAC"/>
            </w:pPr>
            <w:r w:rsidRPr="007B4467">
              <w:t>pc_DL_intra_contiguous_NR_FR1_CA_Class_I</w:t>
            </w:r>
          </w:p>
        </w:tc>
        <w:tc>
          <w:tcPr>
            <w:tcW w:w="1250" w:type="dxa"/>
          </w:tcPr>
          <w:p w14:paraId="3D417BA8" w14:textId="77777777" w:rsidR="00292858" w:rsidRPr="007B4467" w:rsidRDefault="00292858" w:rsidP="007B6927">
            <w:pPr>
              <w:pStyle w:val="TAC"/>
            </w:pPr>
          </w:p>
        </w:tc>
      </w:tr>
      <w:tr w:rsidR="00292858" w:rsidRPr="007B4467" w14:paraId="74C3093B" w14:textId="77777777" w:rsidTr="007B6927">
        <w:tc>
          <w:tcPr>
            <w:tcW w:w="628" w:type="dxa"/>
          </w:tcPr>
          <w:p w14:paraId="532371C9" w14:textId="77777777" w:rsidR="00292858" w:rsidRPr="007B4467" w:rsidRDefault="00292858" w:rsidP="007B6927">
            <w:pPr>
              <w:pStyle w:val="TAC"/>
            </w:pPr>
            <w:r w:rsidRPr="007B4467">
              <w:t>10</w:t>
            </w:r>
          </w:p>
        </w:tc>
        <w:tc>
          <w:tcPr>
            <w:tcW w:w="1950" w:type="dxa"/>
          </w:tcPr>
          <w:p w14:paraId="11D109E8" w14:textId="77777777" w:rsidR="00292858" w:rsidRPr="007B4467" w:rsidRDefault="00292858" w:rsidP="007B6927">
            <w:pPr>
              <w:pStyle w:val="TAC"/>
            </w:pPr>
            <w:r w:rsidRPr="007B4467">
              <w:t>DL NR FR1 Intra-band contiguous CA BW Class J</w:t>
            </w:r>
          </w:p>
        </w:tc>
        <w:tc>
          <w:tcPr>
            <w:tcW w:w="847" w:type="dxa"/>
          </w:tcPr>
          <w:p w14:paraId="1B75D39D" w14:textId="77777777" w:rsidR="00292858" w:rsidRPr="007B4467" w:rsidRDefault="00292858" w:rsidP="007B6927">
            <w:pPr>
              <w:pStyle w:val="TAC"/>
            </w:pPr>
            <w:r w:rsidRPr="007B4467">
              <w:t>38.101-1, 5.3A.5</w:t>
            </w:r>
          </w:p>
        </w:tc>
        <w:tc>
          <w:tcPr>
            <w:tcW w:w="4108" w:type="dxa"/>
          </w:tcPr>
          <w:p w14:paraId="1243E8B5" w14:textId="77777777" w:rsidR="00292858" w:rsidRPr="007B4467" w:rsidRDefault="00292858" w:rsidP="007B6927">
            <w:pPr>
              <w:pStyle w:val="TAC"/>
            </w:pPr>
            <w:r w:rsidRPr="007B4467">
              <w:t>pc_DL_intra_contiguous_CA_NR_FR1_Class_J</w:t>
            </w:r>
          </w:p>
        </w:tc>
        <w:tc>
          <w:tcPr>
            <w:tcW w:w="1250" w:type="dxa"/>
          </w:tcPr>
          <w:p w14:paraId="524323D8" w14:textId="77777777" w:rsidR="00292858" w:rsidRPr="007B4467" w:rsidRDefault="00292858" w:rsidP="007B6927">
            <w:pPr>
              <w:pStyle w:val="TAC"/>
            </w:pPr>
          </w:p>
        </w:tc>
      </w:tr>
      <w:tr w:rsidR="00292858" w:rsidRPr="007B4467" w14:paraId="1AAF9C9C" w14:textId="77777777" w:rsidTr="007B6927">
        <w:tc>
          <w:tcPr>
            <w:tcW w:w="628" w:type="dxa"/>
          </w:tcPr>
          <w:p w14:paraId="79460E9F" w14:textId="77777777" w:rsidR="00292858" w:rsidRPr="007B4467" w:rsidRDefault="00292858" w:rsidP="007B6927">
            <w:pPr>
              <w:pStyle w:val="TAC"/>
            </w:pPr>
            <w:r w:rsidRPr="007B4467">
              <w:t>11</w:t>
            </w:r>
          </w:p>
        </w:tc>
        <w:tc>
          <w:tcPr>
            <w:tcW w:w="1950" w:type="dxa"/>
          </w:tcPr>
          <w:p w14:paraId="0FABE313" w14:textId="77777777" w:rsidR="00292858" w:rsidRPr="007B4467" w:rsidRDefault="00292858" w:rsidP="007B6927">
            <w:pPr>
              <w:pStyle w:val="TAC"/>
            </w:pPr>
            <w:r w:rsidRPr="007B4467">
              <w:t>DL NR FR1 Intra-band contiguous CA BW Class K</w:t>
            </w:r>
          </w:p>
        </w:tc>
        <w:tc>
          <w:tcPr>
            <w:tcW w:w="847" w:type="dxa"/>
          </w:tcPr>
          <w:p w14:paraId="50330660" w14:textId="77777777" w:rsidR="00292858" w:rsidRPr="007B4467" w:rsidRDefault="00292858" w:rsidP="007B6927">
            <w:pPr>
              <w:pStyle w:val="TAC"/>
            </w:pPr>
            <w:r w:rsidRPr="007B4467">
              <w:t>38.101-1, 5.3A.5</w:t>
            </w:r>
          </w:p>
        </w:tc>
        <w:tc>
          <w:tcPr>
            <w:tcW w:w="4108" w:type="dxa"/>
          </w:tcPr>
          <w:p w14:paraId="50886CBD" w14:textId="77777777" w:rsidR="00292858" w:rsidRPr="007B4467" w:rsidRDefault="00292858" w:rsidP="007B6927">
            <w:pPr>
              <w:pStyle w:val="TAC"/>
            </w:pPr>
            <w:r w:rsidRPr="007B4467">
              <w:t>pc_DL_intra_contiguous_CA_NR_FR1_Class_K</w:t>
            </w:r>
          </w:p>
        </w:tc>
        <w:tc>
          <w:tcPr>
            <w:tcW w:w="1250" w:type="dxa"/>
          </w:tcPr>
          <w:p w14:paraId="1CC05CAA" w14:textId="77777777" w:rsidR="00292858" w:rsidRPr="007B4467" w:rsidRDefault="00292858" w:rsidP="007B6927">
            <w:pPr>
              <w:pStyle w:val="TAC"/>
            </w:pPr>
          </w:p>
        </w:tc>
      </w:tr>
      <w:tr w:rsidR="00292858" w:rsidRPr="007B4467" w14:paraId="024B860F" w14:textId="77777777" w:rsidTr="007B6927">
        <w:tc>
          <w:tcPr>
            <w:tcW w:w="628" w:type="dxa"/>
          </w:tcPr>
          <w:p w14:paraId="5E17BEA6" w14:textId="77777777" w:rsidR="00292858" w:rsidRPr="007B4467" w:rsidRDefault="00292858" w:rsidP="007B6927">
            <w:pPr>
              <w:pStyle w:val="TAC"/>
            </w:pPr>
            <w:r w:rsidRPr="007B4467">
              <w:t>12</w:t>
            </w:r>
          </w:p>
        </w:tc>
        <w:tc>
          <w:tcPr>
            <w:tcW w:w="1950" w:type="dxa"/>
          </w:tcPr>
          <w:p w14:paraId="4FF9C610" w14:textId="77777777" w:rsidR="00292858" w:rsidRPr="007B4467" w:rsidRDefault="00292858" w:rsidP="007B6927">
            <w:pPr>
              <w:pStyle w:val="TAC"/>
            </w:pPr>
            <w:r w:rsidRPr="007B4467">
              <w:t>DL NR FR1 Intra-band contiguous CA BW Class L</w:t>
            </w:r>
          </w:p>
        </w:tc>
        <w:tc>
          <w:tcPr>
            <w:tcW w:w="847" w:type="dxa"/>
          </w:tcPr>
          <w:p w14:paraId="3C3032E6" w14:textId="77777777" w:rsidR="00292858" w:rsidRPr="007B4467" w:rsidRDefault="00292858" w:rsidP="007B6927">
            <w:pPr>
              <w:pStyle w:val="TAC"/>
            </w:pPr>
            <w:r w:rsidRPr="007B4467">
              <w:t>38.101-1, 5.3A.5</w:t>
            </w:r>
          </w:p>
        </w:tc>
        <w:tc>
          <w:tcPr>
            <w:tcW w:w="4108" w:type="dxa"/>
          </w:tcPr>
          <w:p w14:paraId="201D684A" w14:textId="77777777" w:rsidR="00292858" w:rsidRPr="007B4467" w:rsidRDefault="00292858" w:rsidP="007B6927">
            <w:pPr>
              <w:pStyle w:val="TAC"/>
            </w:pPr>
            <w:r w:rsidRPr="007B4467">
              <w:t>pc_DL_intra_contiguous_CA_NR_FR1_Class_L</w:t>
            </w:r>
          </w:p>
        </w:tc>
        <w:tc>
          <w:tcPr>
            <w:tcW w:w="1250" w:type="dxa"/>
          </w:tcPr>
          <w:p w14:paraId="2336A458" w14:textId="77777777" w:rsidR="00292858" w:rsidRPr="007B4467" w:rsidRDefault="00292858" w:rsidP="007B6927">
            <w:pPr>
              <w:pStyle w:val="TAC"/>
            </w:pPr>
          </w:p>
        </w:tc>
      </w:tr>
      <w:tr w:rsidR="00292858" w:rsidRPr="007B4467" w14:paraId="51CADEBF" w14:textId="77777777" w:rsidTr="007B6927">
        <w:tc>
          <w:tcPr>
            <w:tcW w:w="628" w:type="dxa"/>
          </w:tcPr>
          <w:p w14:paraId="2662A8DF" w14:textId="77777777" w:rsidR="00292858" w:rsidRPr="007B4467" w:rsidRDefault="00292858" w:rsidP="007B6927">
            <w:pPr>
              <w:pStyle w:val="TAC"/>
            </w:pPr>
            <w:r w:rsidRPr="007B4467">
              <w:t>13</w:t>
            </w:r>
          </w:p>
        </w:tc>
        <w:tc>
          <w:tcPr>
            <w:tcW w:w="1950" w:type="dxa"/>
          </w:tcPr>
          <w:p w14:paraId="31F52811" w14:textId="77777777" w:rsidR="00292858" w:rsidRPr="007B4467" w:rsidRDefault="00292858" w:rsidP="007B6927">
            <w:pPr>
              <w:pStyle w:val="TAC"/>
            </w:pPr>
            <w:r w:rsidRPr="007B4467">
              <w:t>DL NR FR1 Intra-band contiguous CA BW Class M</w:t>
            </w:r>
          </w:p>
        </w:tc>
        <w:tc>
          <w:tcPr>
            <w:tcW w:w="847" w:type="dxa"/>
          </w:tcPr>
          <w:p w14:paraId="250ECF5F" w14:textId="77777777" w:rsidR="00292858" w:rsidRPr="007B4467" w:rsidRDefault="00292858" w:rsidP="007B6927">
            <w:pPr>
              <w:pStyle w:val="TAC"/>
            </w:pPr>
            <w:r w:rsidRPr="007B4467">
              <w:t>38.101-1, 5.3A.5</w:t>
            </w:r>
          </w:p>
        </w:tc>
        <w:tc>
          <w:tcPr>
            <w:tcW w:w="4108" w:type="dxa"/>
          </w:tcPr>
          <w:p w14:paraId="44363605" w14:textId="77777777" w:rsidR="00292858" w:rsidRPr="007B4467" w:rsidRDefault="00292858" w:rsidP="007B6927">
            <w:pPr>
              <w:pStyle w:val="TAC"/>
            </w:pPr>
            <w:r w:rsidRPr="007B4467">
              <w:t>pc_DL_intra_contiguous_CA_NR_FR1_Class_M</w:t>
            </w:r>
          </w:p>
        </w:tc>
        <w:tc>
          <w:tcPr>
            <w:tcW w:w="1250" w:type="dxa"/>
          </w:tcPr>
          <w:p w14:paraId="6EC334BB" w14:textId="77777777" w:rsidR="00292858" w:rsidRPr="007B4467" w:rsidRDefault="00292858" w:rsidP="007B6927">
            <w:pPr>
              <w:pStyle w:val="TAC"/>
            </w:pPr>
          </w:p>
        </w:tc>
      </w:tr>
      <w:tr w:rsidR="00292858" w:rsidRPr="007B4467" w14:paraId="49BC217F" w14:textId="77777777" w:rsidTr="007B6927">
        <w:tc>
          <w:tcPr>
            <w:tcW w:w="628" w:type="dxa"/>
          </w:tcPr>
          <w:p w14:paraId="6ED0261E" w14:textId="77777777" w:rsidR="00292858" w:rsidRPr="007B4467" w:rsidRDefault="00292858" w:rsidP="007B6927">
            <w:pPr>
              <w:pStyle w:val="TAC"/>
            </w:pPr>
            <w:r w:rsidRPr="007B4467">
              <w:t>14</w:t>
            </w:r>
          </w:p>
        </w:tc>
        <w:tc>
          <w:tcPr>
            <w:tcW w:w="1950" w:type="dxa"/>
          </w:tcPr>
          <w:p w14:paraId="425339D8" w14:textId="77777777" w:rsidR="00292858" w:rsidRPr="007B4467" w:rsidRDefault="00292858" w:rsidP="007B6927">
            <w:pPr>
              <w:pStyle w:val="TAC"/>
            </w:pPr>
            <w:r w:rsidRPr="007B4467">
              <w:t>DL NR FR1 Intra-band contiguous CA BW Class N</w:t>
            </w:r>
          </w:p>
        </w:tc>
        <w:tc>
          <w:tcPr>
            <w:tcW w:w="847" w:type="dxa"/>
          </w:tcPr>
          <w:p w14:paraId="0DDEF182" w14:textId="77777777" w:rsidR="00292858" w:rsidRPr="007B4467" w:rsidRDefault="00292858" w:rsidP="007B6927">
            <w:pPr>
              <w:pStyle w:val="TAC"/>
            </w:pPr>
            <w:r w:rsidRPr="007B4467">
              <w:t>38.101-1, 5.3A.5</w:t>
            </w:r>
          </w:p>
        </w:tc>
        <w:tc>
          <w:tcPr>
            <w:tcW w:w="4108" w:type="dxa"/>
          </w:tcPr>
          <w:p w14:paraId="3CE3BA21" w14:textId="77777777" w:rsidR="00292858" w:rsidRPr="007B4467" w:rsidRDefault="00292858" w:rsidP="007B6927">
            <w:pPr>
              <w:pStyle w:val="TAC"/>
            </w:pPr>
            <w:r w:rsidRPr="007B4467">
              <w:t>pc_DL_intra_contiguous_CA_NR_FR1_Class_N</w:t>
            </w:r>
          </w:p>
        </w:tc>
        <w:tc>
          <w:tcPr>
            <w:tcW w:w="1250" w:type="dxa"/>
          </w:tcPr>
          <w:p w14:paraId="07685CC8" w14:textId="77777777" w:rsidR="00292858" w:rsidRPr="007B4467" w:rsidRDefault="00292858" w:rsidP="007B6927">
            <w:pPr>
              <w:pStyle w:val="TAC"/>
            </w:pPr>
          </w:p>
        </w:tc>
      </w:tr>
      <w:tr w:rsidR="00292858" w:rsidRPr="007B4467" w14:paraId="6D98D6DF" w14:textId="77777777" w:rsidTr="007B6927">
        <w:tc>
          <w:tcPr>
            <w:tcW w:w="628" w:type="dxa"/>
          </w:tcPr>
          <w:p w14:paraId="515DF1DB" w14:textId="77777777" w:rsidR="00292858" w:rsidRPr="007B4467" w:rsidRDefault="00292858" w:rsidP="007B6927">
            <w:pPr>
              <w:pStyle w:val="TAC"/>
            </w:pPr>
            <w:r w:rsidRPr="007B4467">
              <w:t>15</w:t>
            </w:r>
          </w:p>
        </w:tc>
        <w:tc>
          <w:tcPr>
            <w:tcW w:w="1950" w:type="dxa"/>
          </w:tcPr>
          <w:p w14:paraId="1C144DE8" w14:textId="77777777" w:rsidR="00292858" w:rsidRPr="007B4467" w:rsidRDefault="00292858" w:rsidP="007B6927">
            <w:pPr>
              <w:pStyle w:val="TAC"/>
            </w:pPr>
            <w:r w:rsidRPr="007B4467">
              <w:t>DL NR FR1 Intra-band contiguous CA BW Class O</w:t>
            </w:r>
          </w:p>
        </w:tc>
        <w:tc>
          <w:tcPr>
            <w:tcW w:w="847" w:type="dxa"/>
          </w:tcPr>
          <w:p w14:paraId="51FD6D9C" w14:textId="77777777" w:rsidR="00292858" w:rsidRPr="007B4467" w:rsidRDefault="00292858" w:rsidP="007B6927">
            <w:pPr>
              <w:pStyle w:val="TAC"/>
            </w:pPr>
            <w:r w:rsidRPr="007B4467">
              <w:t>38.101-1, 5.3A.5</w:t>
            </w:r>
          </w:p>
        </w:tc>
        <w:tc>
          <w:tcPr>
            <w:tcW w:w="4108" w:type="dxa"/>
          </w:tcPr>
          <w:p w14:paraId="0262D996" w14:textId="77777777" w:rsidR="00292858" w:rsidRPr="007B4467" w:rsidRDefault="00292858" w:rsidP="007B6927">
            <w:pPr>
              <w:pStyle w:val="TAC"/>
            </w:pPr>
            <w:r w:rsidRPr="007B4467">
              <w:t>pc_DL_intra_contiguous_CA_NR_FR1_Class_O</w:t>
            </w:r>
          </w:p>
        </w:tc>
        <w:tc>
          <w:tcPr>
            <w:tcW w:w="1250" w:type="dxa"/>
          </w:tcPr>
          <w:p w14:paraId="2541EFCA" w14:textId="77777777" w:rsidR="00292858" w:rsidRPr="007B4467" w:rsidRDefault="00292858" w:rsidP="007B6927">
            <w:pPr>
              <w:pStyle w:val="TAC"/>
            </w:pPr>
          </w:p>
        </w:tc>
      </w:tr>
    </w:tbl>
    <w:p w14:paraId="604EF6A8" w14:textId="77777777" w:rsidR="00292858" w:rsidRPr="007B4467" w:rsidRDefault="00292858" w:rsidP="00292858"/>
    <w:p w14:paraId="7C95892A" w14:textId="77777777" w:rsidR="00586192" w:rsidRPr="007B4467" w:rsidRDefault="00586192" w:rsidP="00586192">
      <w:pPr>
        <w:pStyle w:val="TH"/>
        <w:ind w:left="567"/>
      </w:pPr>
      <w:r w:rsidRPr="007B4467">
        <w:t xml:space="preserve">Table A.4.3.2A.2.1-2: Uplink Bandwidth Class capabilities for NR Intra-band contiguous CA </w:t>
      </w:r>
      <w:r w:rsidR="00A26A9A" w:rsidRPr="007B4467">
        <w:t xml:space="preserve">configurations </w:t>
      </w:r>
      <w:r w:rsidRPr="007B4467">
        <w:t>with</w:t>
      </w:r>
      <w:r w:rsidR="00A26A9A" w:rsidRPr="007B4467">
        <w:t>in</w:t>
      </w:r>
      <w:r w:rsidRPr="007B446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7B446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7B4467" w:rsidRDefault="00326E64" w:rsidP="00326E6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7B4467" w:rsidRDefault="00326E64" w:rsidP="00326E64">
            <w:pPr>
              <w:pStyle w:val="TAH"/>
            </w:pPr>
            <w:r w:rsidRPr="007B446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7B4467" w:rsidRDefault="00326E64" w:rsidP="00326E64">
            <w:pPr>
              <w:pStyle w:val="TAH"/>
              <w:rPr>
                <w:rFonts w:cs="Arial"/>
                <w:szCs w:val="18"/>
              </w:rPr>
            </w:pPr>
            <w:r w:rsidRPr="007B446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7B4467" w:rsidRDefault="00326E64" w:rsidP="00326E64">
            <w:pPr>
              <w:pStyle w:val="TAH"/>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7B4467" w:rsidRDefault="00326E64" w:rsidP="00326E64">
            <w:pPr>
              <w:pStyle w:val="TAH"/>
            </w:pPr>
            <w:r w:rsidRPr="007B4467">
              <w:t>Comments</w:t>
            </w:r>
          </w:p>
        </w:tc>
      </w:tr>
      <w:tr w:rsidR="00326E64" w:rsidRPr="007B446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7B4467" w:rsidRDefault="00326E64" w:rsidP="00326E64">
            <w:pPr>
              <w:pStyle w:val="TAC"/>
              <w:rPr>
                <w:lang w:eastAsia="zh-TW"/>
              </w:rPr>
            </w:pPr>
            <w:r w:rsidRPr="007B446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7B4467" w:rsidRDefault="00326E64" w:rsidP="00326E64">
            <w:pPr>
              <w:pStyle w:val="TAL"/>
            </w:pPr>
            <w:r w:rsidRPr="007B446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7B4467" w:rsidRDefault="00326E64" w:rsidP="00326E64">
            <w:pPr>
              <w:pStyle w:val="TAL"/>
            </w:pPr>
            <w:r w:rsidRPr="007B4467">
              <w:t>pc_</w:t>
            </w:r>
            <w:r w:rsidRPr="007B4467">
              <w:rPr>
                <w:lang w:eastAsia="zh-CN"/>
              </w:rPr>
              <w:t>U</w:t>
            </w:r>
            <w:r w:rsidRPr="007B446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7B4467" w:rsidRDefault="00326E64" w:rsidP="00326E64">
            <w:pPr>
              <w:pStyle w:val="TAL"/>
            </w:pPr>
          </w:p>
        </w:tc>
      </w:tr>
      <w:tr w:rsidR="00326E64" w:rsidRPr="007B446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7B4467" w:rsidRDefault="00326E64" w:rsidP="00326E64">
            <w:pPr>
              <w:pStyle w:val="TAC"/>
              <w:rPr>
                <w:lang w:eastAsia="zh-TW"/>
              </w:rPr>
            </w:pPr>
            <w:r w:rsidRPr="007B446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7B4467" w:rsidRDefault="00326E64" w:rsidP="00326E64">
            <w:pPr>
              <w:pStyle w:val="TAL"/>
            </w:pPr>
            <w:r w:rsidRPr="007B446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7B4467" w:rsidRDefault="00326E64" w:rsidP="00326E64">
            <w:pPr>
              <w:pStyle w:val="TAL"/>
            </w:pPr>
            <w:r w:rsidRPr="007B4467">
              <w:t>pc_</w:t>
            </w:r>
            <w:r w:rsidRPr="007B4467">
              <w:rPr>
                <w:lang w:eastAsia="zh-CN"/>
              </w:rPr>
              <w:t>U</w:t>
            </w:r>
            <w:r w:rsidRPr="007B446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7B4467" w:rsidRDefault="00326E64" w:rsidP="00326E64">
            <w:pPr>
              <w:pStyle w:val="TAL"/>
            </w:pPr>
          </w:p>
        </w:tc>
      </w:tr>
      <w:tr w:rsidR="00326E64" w:rsidRPr="007B446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7B4467" w:rsidRDefault="00326E64" w:rsidP="00326E64">
            <w:pPr>
              <w:pStyle w:val="TAC"/>
              <w:rPr>
                <w:lang w:eastAsia="zh-TW"/>
              </w:rPr>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7B4467" w:rsidRDefault="00326E64" w:rsidP="00326E64">
            <w:pPr>
              <w:pStyle w:val="TAL"/>
            </w:pPr>
            <w:r w:rsidRPr="007B446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7B4467" w:rsidRDefault="00326E64" w:rsidP="00326E64">
            <w:pPr>
              <w:pStyle w:val="TAL"/>
            </w:pPr>
            <w:r w:rsidRPr="007B4467">
              <w:t>pc_</w:t>
            </w:r>
            <w:r w:rsidRPr="007B4467">
              <w:rPr>
                <w:lang w:eastAsia="zh-CN"/>
              </w:rPr>
              <w:t>U</w:t>
            </w:r>
            <w:r w:rsidRPr="007B446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7B4467" w:rsidRDefault="00326E64" w:rsidP="00326E64">
            <w:pPr>
              <w:pStyle w:val="TAL"/>
            </w:pPr>
          </w:p>
        </w:tc>
      </w:tr>
      <w:tr w:rsidR="00326E64" w:rsidRPr="007B446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7B4467" w:rsidRDefault="00326E64" w:rsidP="00326E64">
            <w:pPr>
              <w:pStyle w:val="TAC"/>
              <w:rPr>
                <w:lang w:eastAsia="zh-TW"/>
              </w:rPr>
            </w:pPr>
            <w:r w:rsidRPr="007B4467">
              <w:rPr>
                <w:lang w:eastAsia="zh-TW"/>
              </w:rPr>
              <w:t>4</w:t>
            </w:r>
            <w:r w:rsidR="004D66F7" w:rsidRPr="007B446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7B4467" w:rsidRDefault="004D66F7" w:rsidP="00326E64">
            <w:pPr>
              <w:pStyle w:val="TAL"/>
            </w:pPr>
            <w:r w:rsidRPr="007B4467">
              <w:t>V</w:t>
            </w:r>
            <w:r w:rsidR="00B1496E" w:rsidRPr="007B4467">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7B4467"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7B4467"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7B4467" w:rsidRDefault="00326E64" w:rsidP="00326E64">
            <w:pPr>
              <w:pStyle w:val="TAL"/>
            </w:pPr>
          </w:p>
        </w:tc>
      </w:tr>
    </w:tbl>
    <w:p w14:paraId="33F90DBC" w14:textId="77777777" w:rsidR="00586192" w:rsidRPr="007B4467" w:rsidRDefault="00586192" w:rsidP="00586192"/>
    <w:p w14:paraId="7490A80E" w14:textId="77777777" w:rsidR="00586192" w:rsidRPr="007B4467" w:rsidRDefault="00586192" w:rsidP="00586192">
      <w:pPr>
        <w:pStyle w:val="TH"/>
        <w:ind w:left="567"/>
      </w:pPr>
      <w:r w:rsidRPr="007B4467">
        <w:t>Table A.4.3.2A.2.1-3: Supported configurations for</w:t>
      </w:r>
      <w:r w:rsidR="00A26A9A" w:rsidRPr="007B4467">
        <w:t xml:space="preserve"> NR</w:t>
      </w:r>
      <w:r w:rsidRPr="007B4467">
        <w:t xml:space="preserve"> Intra-band contiguous CA with</w:t>
      </w:r>
      <w:r w:rsidR="00A26A9A" w:rsidRPr="007B4467">
        <w:t>in</w:t>
      </w:r>
      <w:r w:rsidRPr="007B4467">
        <w:t xml:space="preserve"> FR1</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D97121" w:rsidRPr="007B4467" w14:paraId="52CB8857" w14:textId="77777777" w:rsidTr="000B5269">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6C8C1B37" w14:textId="77777777" w:rsidR="00D97121" w:rsidRPr="007B4467" w:rsidRDefault="00D97121" w:rsidP="00417D3C">
            <w:pPr>
              <w:pStyle w:val="TAH"/>
            </w:pPr>
            <w:r w:rsidRPr="007B4467">
              <w:rPr>
                <w:lang w:eastAsia="zh-CN"/>
              </w:rPr>
              <w:t>NR</w:t>
            </w:r>
            <w:r w:rsidRPr="007B4467">
              <w:t xml:space="preserve"> </w:t>
            </w:r>
            <w:r w:rsidR="00326E64" w:rsidRPr="007B4467">
              <w:rPr>
                <w:lang w:eastAsia="zh-CN"/>
              </w:rPr>
              <w:t xml:space="preserve">FR1 Intra-band contiguous </w:t>
            </w:r>
            <w:r w:rsidRPr="007B4467">
              <w:t>CA configuration / Item</w:t>
            </w:r>
          </w:p>
          <w:p w14:paraId="55FD102E" w14:textId="68496FEA" w:rsidR="00D97121" w:rsidRPr="007B4467" w:rsidRDefault="00D97121" w:rsidP="00417D3C">
            <w:pPr>
              <w:pStyle w:val="TAH"/>
            </w:pPr>
            <w:r w:rsidRPr="007B4467">
              <w:t>(Note 1</w:t>
            </w:r>
            <w:r w:rsidR="005E7C7F" w:rsidRPr="007B4467">
              <w:t>, 7</w:t>
            </w:r>
            <w:r w:rsidRPr="007B4467">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7B4467" w:rsidRDefault="00D97121" w:rsidP="00417D3C">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7B4467" w:rsidRDefault="00D97121" w:rsidP="00417D3C">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7B4467" w:rsidRDefault="00D97121" w:rsidP="00417D3C">
            <w:pPr>
              <w:pStyle w:val="TAH"/>
            </w:pPr>
            <w:r w:rsidRPr="007B4467">
              <w:t>Supported CA Bandwidth Class(es) in UL</w:t>
            </w:r>
          </w:p>
          <w:p w14:paraId="5607F208" w14:textId="77777777" w:rsidR="00D97121" w:rsidRPr="007B4467" w:rsidRDefault="00D97121" w:rsidP="00417D3C">
            <w:pPr>
              <w:pStyle w:val="TAH"/>
            </w:pPr>
            <w:r w:rsidRPr="007B4467">
              <w:t>(Note 2,</w:t>
            </w:r>
            <w:r w:rsidRPr="007B4467">
              <w:rPr>
                <w:lang w:eastAsia="zh-CN"/>
              </w:rPr>
              <w:t>5</w:t>
            </w:r>
            <w:r w:rsidRPr="007B446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7B4467" w:rsidRDefault="00D97121" w:rsidP="00417D3C">
            <w:pPr>
              <w:pStyle w:val="TAH"/>
            </w:pPr>
            <w:r w:rsidRPr="007B4467">
              <w:t>Supported Bandwidth Combination Set(s)</w:t>
            </w:r>
          </w:p>
          <w:p w14:paraId="7D4ECAEB" w14:textId="77777777" w:rsidR="00D97121" w:rsidRPr="007B4467" w:rsidRDefault="00D97121" w:rsidP="00417D3C">
            <w:pPr>
              <w:pStyle w:val="TAH"/>
            </w:pPr>
            <w:r w:rsidRPr="007B4467">
              <w:t>(Note 3)</w:t>
            </w:r>
          </w:p>
        </w:tc>
      </w:tr>
      <w:tr w:rsidR="00D45C61" w:rsidRPr="007B4467" w14:paraId="4FA2D6CC"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53A4BE4"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7B4467" w:rsidRDefault="00D45C61" w:rsidP="005A498A">
            <w:pPr>
              <w:keepNext/>
              <w:keepLines/>
              <w:spacing w:after="0"/>
              <w:jc w:val="center"/>
              <w:rPr>
                <w:rFonts w:ascii="Arial" w:hAnsi="Arial"/>
                <w:sz w:val="18"/>
              </w:rPr>
            </w:pPr>
          </w:p>
        </w:tc>
      </w:tr>
      <w:tr w:rsidR="000B5269" w:rsidRPr="007B4467" w14:paraId="07826F15"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D63FA1" w14:textId="23896FE2" w:rsidR="000B5269" w:rsidRPr="007B4467" w:rsidRDefault="000B5269" w:rsidP="000B5269">
            <w:pPr>
              <w:keepNext/>
              <w:keepLines/>
              <w:spacing w:after="0"/>
              <w:rPr>
                <w:rFonts w:ascii="Arial" w:hAnsi="Arial"/>
                <w:sz w:val="18"/>
                <w:lang w:eastAsia="zh-CN"/>
              </w:rPr>
            </w:pPr>
            <w:r w:rsidRPr="007B4467">
              <w:rPr>
                <w:rFonts w:ascii="Arial" w:hAnsi="Arial"/>
                <w:sz w:val="18"/>
                <w:lang w:eastAsia="zh-CN"/>
              </w:rPr>
              <w:t>CA_n5B</w:t>
            </w:r>
          </w:p>
        </w:tc>
        <w:tc>
          <w:tcPr>
            <w:tcW w:w="629" w:type="pct"/>
            <w:tcBorders>
              <w:top w:val="single" w:sz="4" w:space="0" w:color="auto"/>
              <w:left w:val="single" w:sz="4" w:space="0" w:color="auto"/>
              <w:bottom w:val="single" w:sz="4" w:space="0" w:color="auto"/>
              <w:right w:val="single" w:sz="4" w:space="0" w:color="auto"/>
            </w:tcBorders>
          </w:tcPr>
          <w:p w14:paraId="4753DB14" w14:textId="6A95FC8D" w:rsidR="000B5269" w:rsidRPr="007B4467" w:rsidRDefault="000B5269" w:rsidP="000B5269">
            <w:pPr>
              <w:keepNext/>
              <w:keepLines/>
              <w:spacing w:after="0"/>
              <w:jc w:val="center"/>
              <w:rPr>
                <w:rFonts w:ascii="Arial" w:hAnsi="Arial"/>
                <w:sz w:val="18"/>
                <w:lang w:eastAsia="zh-CN"/>
              </w:rPr>
            </w:pPr>
            <w:r w:rsidRPr="007B4467">
              <w:rPr>
                <w:rFonts w:ascii="Arial" w:hAnsi="Arial"/>
                <w:sz w:val="18"/>
                <w:lang w:eastAsia="zh-CN"/>
              </w:rPr>
              <w:t>Rel-17</w:t>
            </w:r>
          </w:p>
        </w:tc>
        <w:tc>
          <w:tcPr>
            <w:tcW w:w="249" w:type="pct"/>
            <w:tcBorders>
              <w:top w:val="single" w:sz="4" w:space="0" w:color="auto"/>
              <w:left w:val="single" w:sz="4" w:space="0" w:color="auto"/>
              <w:bottom w:val="single" w:sz="4" w:space="0" w:color="auto"/>
              <w:right w:val="single" w:sz="4" w:space="0" w:color="auto"/>
            </w:tcBorders>
          </w:tcPr>
          <w:p w14:paraId="77087510" w14:textId="77777777" w:rsidR="000B5269" w:rsidRPr="007B4467" w:rsidRDefault="000B5269" w:rsidP="000B5269">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FEF1C" w14:textId="77777777" w:rsidR="000B5269" w:rsidRPr="007B4467" w:rsidRDefault="000B5269" w:rsidP="000B5269">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04C83C" w14:textId="77777777" w:rsidR="000B5269" w:rsidRPr="007B4467" w:rsidRDefault="000B5269" w:rsidP="000B5269">
            <w:pPr>
              <w:keepNext/>
              <w:keepLines/>
              <w:spacing w:after="0"/>
              <w:jc w:val="center"/>
              <w:rPr>
                <w:rFonts w:ascii="Arial" w:hAnsi="Arial"/>
                <w:sz w:val="18"/>
              </w:rPr>
            </w:pPr>
          </w:p>
        </w:tc>
      </w:tr>
      <w:tr w:rsidR="003C4D27" w:rsidRPr="007B4467" w14:paraId="150320F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19E86D0" w14:textId="77777777" w:rsidR="003C4D27" w:rsidRPr="007B4467" w:rsidRDefault="003C4D27" w:rsidP="003C4D27">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w:t>
            </w:r>
            <w:r w:rsidR="00D45C61" w:rsidRPr="007B446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7B4467" w14:paraId="5E84119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413AA7F"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7B4467" w:rsidRDefault="00D45C61" w:rsidP="005A498A">
            <w:pPr>
              <w:keepNext/>
              <w:keepLines/>
              <w:spacing w:after="0"/>
              <w:jc w:val="center"/>
              <w:rPr>
                <w:rFonts w:ascii="Arial" w:hAnsi="Arial"/>
                <w:sz w:val="18"/>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7B4467" w:rsidRDefault="00D45C61" w:rsidP="005A498A">
            <w:pPr>
              <w:keepNext/>
              <w:keepLines/>
              <w:spacing w:after="0"/>
              <w:jc w:val="center"/>
              <w:rPr>
                <w:rFonts w:ascii="Arial" w:hAnsi="Arial"/>
                <w:sz w:val="18"/>
              </w:rPr>
            </w:pPr>
          </w:p>
        </w:tc>
      </w:tr>
      <w:tr w:rsidR="00D45C61" w:rsidRPr="007B4467" w14:paraId="28614DA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BA3E24B"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7B4467" w:rsidRDefault="00D45C61" w:rsidP="005A498A">
            <w:pPr>
              <w:keepNext/>
              <w:keepLines/>
              <w:spacing w:after="0"/>
              <w:jc w:val="center"/>
              <w:rPr>
                <w:rFonts w:ascii="Arial" w:hAnsi="Arial"/>
                <w:sz w:val="18"/>
              </w:rPr>
            </w:pPr>
          </w:p>
        </w:tc>
      </w:tr>
      <w:tr w:rsidR="003C4D27" w:rsidRPr="007B4467" w14:paraId="39F57613"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EC016A" w14:textId="77777777" w:rsidR="003C4D27" w:rsidRPr="007B4467" w:rsidRDefault="003C4D27" w:rsidP="003C4D27">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CA_n66B</w:t>
            </w:r>
            <w:r w:rsidR="00196660" w:rsidRPr="007B446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Rel-1</w:t>
            </w:r>
            <w:r w:rsidRPr="007B446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7B4467" w14:paraId="7696BE66"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1D39939" w14:textId="77777777" w:rsidR="00D97121" w:rsidRPr="007B4467" w:rsidRDefault="00D97121" w:rsidP="00417D3C">
            <w:pPr>
              <w:pStyle w:val="TAL"/>
            </w:pPr>
            <w:r w:rsidRPr="007B4467">
              <w:t>CA_</w:t>
            </w:r>
            <w:r w:rsidRPr="007B4467">
              <w:rPr>
                <w:lang w:eastAsia="zh-CN"/>
              </w:rPr>
              <w:t>n77</w:t>
            </w:r>
            <w:r w:rsidRPr="007B446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7B4467" w:rsidRDefault="00D97121" w:rsidP="00417D3C">
            <w:pPr>
              <w:pStyle w:val="TAC"/>
            </w:pPr>
          </w:p>
        </w:tc>
      </w:tr>
      <w:tr w:rsidR="00D45C61" w:rsidRPr="007B4467" w14:paraId="0C21F77A"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CE0A30A" w14:textId="77777777" w:rsidR="00D45C61" w:rsidRPr="007B4467" w:rsidRDefault="00D45C61" w:rsidP="005A498A">
            <w:pPr>
              <w:pStyle w:val="TAL"/>
              <w:rPr>
                <w:lang w:eastAsia="zh-CN"/>
              </w:rPr>
            </w:pPr>
            <w:r w:rsidRPr="007B446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7B4467" w:rsidRDefault="00D45C61" w:rsidP="005A498A">
            <w:pPr>
              <w:pStyle w:val="TAC"/>
              <w:rPr>
                <w:lang w:eastAsia="zh-CN"/>
              </w:rPr>
            </w:pPr>
            <w:r w:rsidRPr="007B446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7B446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7B446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7B4467" w:rsidRDefault="00D45C61" w:rsidP="005A498A">
            <w:pPr>
              <w:pStyle w:val="TAC"/>
            </w:pPr>
          </w:p>
        </w:tc>
      </w:tr>
      <w:tr w:rsidR="00D97121" w:rsidRPr="007B4467" w14:paraId="1C0E7E79" w14:textId="77777777" w:rsidTr="000B5269">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0E1FC629" w14:textId="77777777" w:rsidR="00D97121" w:rsidRPr="007B4467" w:rsidRDefault="00D97121" w:rsidP="00417D3C">
            <w:pPr>
              <w:pStyle w:val="TAL"/>
              <w:rPr>
                <w:lang w:eastAsia="zh-CN"/>
              </w:rPr>
            </w:pPr>
            <w:r w:rsidRPr="007B4467">
              <w:t>CA_</w:t>
            </w:r>
            <w:r w:rsidRPr="007B446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7B4467" w:rsidRDefault="00D97121" w:rsidP="00417D3C">
            <w:pPr>
              <w:pStyle w:val="TAC"/>
            </w:pPr>
          </w:p>
        </w:tc>
      </w:tr>
      <w:tr w:rsidR="00D97121" w:rsidRPr="007B4467" w14:paraId="26B537E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44612F8" w14:textId="77777777" w:rsidR="00D97121" w:rsidRPr="007B4467" w:rsidRDefault="00D97121" w:rsidP="00417D3C">
            <w:pPr>
              <w:pStyle w:val="TAL"/>
            </w:pPr>
            <w:r w:rsidRPr="007B4467">
              <w:t>CA_</w:t>
            </w:r>
            <w:r w:rsidRPr="007B4467">
              <w:rPr>
                <w:lang w:eastAsia="zh-CN"/>
              </w:rPr>
              <w:t>n79</w:t>
            </w:r>
            <w:r w:rsidRPr="007B446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7B4467" w:rsidRDefault="00D97121" w:rsidP="00417D3C">
            <w:pPr>
              <w:pStyle w:val="TAC"/>
            </w:pPr>
          </w:p>
        </w:tc>
      </w:tr>
      <w:tr w:rsidR="00D97121" w:rsidRPr="007B446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7B4467" w:rsidRDefault="00D97121" w:rsidP="00417D3C">
            <w:pPr>
              <w:pStyle w:val="TAN"/>
            </w:pPr>
            <w:r w:rsidRPr="007B4467">
              <w:t>Note 1:</w:t>
            </w:r>
            <w:r w:rsidRPr="007B4467">
              <w:tab/>
              <w:t>Notation used for intra-band contiguous CA Bands is according to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e.g. ‘CA_</w:t>
            </w:r>
            <w:r w:rsidRPr="007B4467">
              <w:rPr>
                <w:lang w:eastAsia="zh-CN"/>
              </w:rPr>
              <w:t>n77</w:t>
            </w:r>
            <w:r w:rsidRPr="007B4467">
              <w:t xml:space="preserve">C’ indicates CA operation on </w:t>
            </w:r>
            <w:r w:rsidRPr="007B4467">
              <w:rPr>
                <w:lang w:eastAsia="zh-CN"/>
              </w:rPr>
              <w:t>NR</w:t>
            </w:r>
            <w:r w:rsidRPr="007B4467">
              <w:t xml:space="preserve"> band </w:t>
            </w:r>
            <w:r w:rsidRPr="007B4467">
              <w:rPr>
                <w:lang w:eastAsia="zh-CN"/>
              </w:rPr>
              <w:t>n77</w:t>
            </w:r>
            <w:r w:rsidRPr="007B4467">
              <w:t xml:space="preserve"> with DL CA Bandwidth Class C.</w:t>
            </w:r>
          </w:p>
          <w:p w14:paraId="5F7680E5" w14:textId="429A2051" w:rsidR="00D97121" w:rsidRPr="007B4467" w:rsidRDefault="00D97121" w:rsidP="00417D3C">
            <w:pPr>
              <w:pStyle w:val="TAN"/>
            </w:pPr>
            <w:r w:rsidRPr="007B4467">
              <w:t>Note 2:</w:t>
            </w:r>
            <w:r w:rsidRPr="007B4467">
              <w:tab/>
              <w:t xml:space="preserve">The UL CA capabilities as per Table </w:t>
            </w:r>
            <w:r w:rsidR="00C06A6E" w:rsidRPr="007B4467">
              <w:t>A.4.3.2A.</w:t>
            </w:r>
            <w:r w:rsidR="00585F58" w:rsidRPr="007B4467">
              <w:t>2.</w:t>
            </w:r>
            <w:r w:rsidR="00C06A6E" w:rsidRPr="007B4467">
              <w:t>1-2</w:t>
            </w:r>
            <w:r w:rsidRPr="007B4467">
              <w:t xml:space="preserve"> can be supported on a single </w:t>
            </w:r>
            <w:r w:rsidR="00454C43" w:rsidRPr="007B4467">
              <w:t>band</w:t>
            </w:r>
            <w:r w:rsidR="005D72E7" w:rsidRPr="007B4467">
              <w:t>.</w:t>
            </w:r>
            <w:r w:rsidRPr="007B4467">
              <w:t xml:space="preserve"> The UE supplier shall indicate all supported UL CA Bandwidth Class(es), in uplink of the supported CA Band(s),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For this release of specification valid choices are ’N’, ‘</w:t>
            </w:r>
            <w:r w:rsidR="00C06A6E" w:rsidRPr="007B4467">
              <w:t>n</w:t>
            </w:r>
            <w:r w:rsidRPr="007B4467">
              <w:t>XB’</w:t>
            </w:r>
            <w:r w:rsidR="00585F58" w:rsidRPr="007B4467">
              <w:t xml:space="preserve"> </w:t>
            </w:r>
            <w:r w:rsidR="00B1496E" w:rsidRPr="007B4467">
              <w:t xml:space="preserve">and </w:t>
            </w:r>
            <w:r w:rsidR="00585F58" w:rsidRPr="007B4467">
              <w:t>‘nXC’</w:t>
            </w:r>
            <w:r w:rsidRPr="007B4467">
              <w:t xml:space="preserve">, where </w:t>
            </w:r>
            <w:r w:rsidR="00585F58" w:rsidRPr="007B4467">
              <w:t>n</w:t>
            </w:r>
            <w:r w:rsidRPr="007B4467">
              <w:t xml:space="preserve">X is the </w:t>
            </w:r>
            <w:r w:rsidR="00585F58" w:rsidRPr="007B4467">
              <w:t xml:space="preserve">NR </w:t>
            </w:r>
            <w:r w:rsidRPr="007B4467">
              <w:t>band. For example, for CA_</w:t>
            </w:r>
            <w:r w:rsidR="00C06A6E" w:rsidRPr="007B4467">
              <w:t>n1B</w:t>
            </w:r>
            <w:r w:rsidRPr="007B4467">
              <w:t xml:space="preserve">, </w:t>
            </w:r>
            <w:r w:rsidR="00585F58" w:rsidRPr="007B4467">
              <w:t>’N’</w:t>
            </w:r>
            <w:r w:rsidRPr="007B4467">
              <w:t xml:space="preserve"> would mean only DL CA, ‘</w:t>
            </w:r>
            <w:r w:rsidR="00C06A6E" w:rsidRPr="007B4467">
              <w:t>n</w:t>
            </w:r>
            <w:r w:rsidRPr="007B4467">
              <w:t>1</w:t>
            </w:r>
            <w:r w:rsidR="00C06A6E" w:rsidRPr="007B4467">
              <w:t>B</w:t>
            </w:r>
            <w:r w:rsidRPr="007B4467">
              <w:t>’ would mean both DL and UL CA.</w:t>
            </w:r>
          </w:p>
          <w:p w14:paraId="603BBD03" w14:textId="77777777" w:rsidR="00D97121" w:rsidRPr="007B4467" w:rsidRDefault="00D97121" w:rsidP="00417D3C">
            <w:pPr>
              <w:pStyle w:val="TAN"/>
            </w:pPr>
            <w:r w:rsidRPr="007B4467">
              <w:t>Note 3:</w:t>
            </w:r>
            <w:r w:rsidRPr="007B4467">
              <w:tab/>
              <w:t>The UE supplier shall indicate the supported Bandwidth Combination Set(s)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w:t>
            </w:r>
          </w:p>
          <w:p w14:paraId="6ECF048A" w14:textId="4EECD56A" w:rsidR="00D97121" w:rsidRPr="007B4467" w:rsidRDefault="00D97121" w:rsidP="00417D3C">
            <w:pPr>
              <w:pStyle w:val="TAN"/>
            </w:pPr>
            <w:r w:rsidRPr="007B4467">
              <w:t>Note 4:</w:t>
            </w:r>
            <w:r w:rsidRPr="007B4467">
              <w:tab/>
            </w:r>
            <w:r w:rsidR="00872F29" w:rsidRPr="007B4467">
              <w:rPr>
                <w:lang w:eastAsia="zh-CN"/>
              </w:rPr>
              <w:t>V</w:t>
            </w:r>
            <w:r w:rsidR="00872F29" w:rsidRPr="007B4467">
              <w:t>oid.</w:t>
            </w:r>
          </w:p>
          <w:p w14:paraId="60FFDEFA" w14:textId="5C3FFFBC" w:rsidR="00872F29" w:rsidRPr="007B4467" w:rsidRDefault="00D97121" w:rsidP="00872F29">
            <w:pPr>
              <w:pStyle w:val="TAN"/>
            </w:pPr>
            <w:r w:rsidRPr="007B4467">
              <w:t>Note 5:</w:t>
            </w:r>
            <w:r w:rsidRPr="007B4467">
              <w:tab/>
            </w:r>
            <w:r w:rsidR="00872F29" w:rsidRPr="007B4467">
              <w:rPr>
                <w:lang w:eastAsia="zh-CN"/>
              </w:rPr>
              <w:t>See UL(</w:t>
            </w:r>
            <w:r w:rsidR="00872F29" w:rsidRPr="007B4467">
              <w:rPr>
                <w:i/>
                <w:lang w:eastAsia="zh-CN"/>
              </w:rPr>
              <w:t>table_index</w:t>
            </w:r>
            <w:r w:rsidR="00872F29" w:rsidRPr="007B4467">
              <w:rPr>
                <w:lang w:eastAsia="zh-CN"/>
              </w:rPr>
              <w:t xml:space="preserve">) in </w:t>
            </w:r>
            <w:r w:rsidR="005E7C7F" w:rsidRPr="007B4467">
              <w:rPr>
                <w:lang w:eastAsia="zh-CN"/>
              </w:rPr>
              <w:t>Note 1 of Table 4.0-3 and UL_</w:t>
            </w:r>
            <w:r w:rsidR="005E7C7F" w:rsidRPr="007B4467">
              <w:rPr>
                <w:i/>
                <w:lang w:eastAsia="zh-CN"/>
              </w:rPr>
              <w:t>n</w:t>
            </w:r>
            <w:r w:rsidR="005E7C7F" w:rsidRPr="007B4467">
              <w:rPr>
                <w:lang w:eastAsia="zh-CN"/>
              </w:rPr>
              <w:t>CC(</w:t>
            </w:r>
            <w:r w:rsidR="005E7C7F" w:rsidRPr="007B4467">
              <w:rPr>
                <w:i/>
                <w:lang w:eastAsia="zh-CN"/>
              </w:rPr>
              <w:t>table_index</w:t>
            </w:r>
            <w:r w:rsidR="005E7C7F" w:rsidRPr="007B4467">
              <w:rPr>
                <w:lang w:eastAsia="zh-CN"/>
              </w:rPr>
              <w:t xml:space="preserve">) in Note 2 of Table 4.0-3 </w:t>
            </w:r>
            <w:r w:rsidR="00872F29" w:rsidRPr="007B4467">
              <w:rPr>
                <w:lang w:eastAsia="zh-CN"/>
              </w:rPr>
              <w:t>in TS 38.522 [9].</w:t>
            </w:r>
          </w:p>
          <w:p w14:paraId="2C6451B3" w14:textId="77777777" w:rsidR="005E7C7F" w:rsidRPr="007B4467" w:rsidRDefault="00872F29" w:rsidP="005E7C7F">
            <w:pPr>
              <w:pStyle w:val="TAN"/>
            </w:pPr>
            <w:r w:rsidRPr="007B4467">
              <w:t>Note 6:</w:t>
            </w:r>
            <w:r w:rsidRPr="007B4467">
              <w:tab/>
              <w:t>A UE that supports NR Band n66 (Table A.4.3.1-1) and CA operation in any CA band shall also support the DL CA configurations CA_n66B and CA_n66(2A), as per Note 7, in Table 5.2-1, in TS 38.521-1 [5].</w:t>
            </w:r>
          </w:p>
          <w:p w14:paraId="4419037F" w14:textId="4971F9B7" w:rsidR="00D97121" w:rsidRPr="007B4467" w:rsidRDefault="005E7C7F" w:rsidP="005E7C7F">
            <w:pPr>
              <w:pStyle w:val="TAN"/>
            </w:pPr>
            <w:r w:rsidRPr="007B4467">
              <w:rPr>
                <w:rFonts w:eastAsia="PMingLiU"/>
              </w:rPr>
              <w:t>Note 7:</w:t>
            </w:r>
            <w:r w:rsidRPr="007B4467">
              <w:rPr>
                <w:rFonts w:eastAsia="PMingLiU"/>
              </w:rPr>
              <w:tab/>
              <w:t>See DL_</w:t>
            </w:r>
            <w:r w:rsidRPr="007B4467">
              <w:rPr>
                <w:rFonts w:eastAsia="PMingLiU"/>
                <w:i/>
              </w:rPr>
              <w:t>n</w:t>
            </w:r>
            <w:r w:rsidRPr="007B4467">
              <w:rPr>
                <w:rFonts w:eastAsia="PMingLiU"/>
              </w:rPr>
              <w:t>CC(</w:t>
            </w:r>
            <w:r w:rsidRPr="007B4467">
              <w:rPr>
                <w:rFonts w:eastAsia="PMingLiU"/>
                <w:i/>
              </w:rPr>
              <w:t>table_index</w:t>
            </w:r>
            <w:r w:rsidRPr="007B4467">
              <w:rPr>
                <w:rFonts w:eastAsia="PMingLiU"/>
              </w:rPr>
              <w:t>) in Note 4 of Table 4.0-3 in TS 38.522 [9].</w:t>
            </w:r>
          </w:p>
        </w:tc>
      </w:tr>
    </w:tbl>
    <w:p w14:paraId="0AD54501" w14:textId="77777777" w:rsidR="00CC3B24" w:rsidRPr="007B4467" w:rsidRDefault="00CC3B24" w:rsidP="00A36FC2">
      <w:pPr>
        <w:rPr>
          <w:rFonts w:eastAsia="PMingLiU"/>
        </w:rPr>
      </w:pPr>
    </w:p>
    <w:p w14:paraId="3B0998C8" w14:textId="77777777" w:rsidR="00AD670A" w:rsidRPr="007B4467" w:rsidRDefault="00AD670A" w:rsidP="00AD670A">
      <w:pPr>
        <w:pStyle w:val="TH"/>
        <w:ind w:left="567"/>
      </w:pPr>
      <w:r w:rsidRPr="007B4467">
        <w:t>Table A.4.3.2A.2.1-3</w:t>
      </w:r>
      <w:r w:rsidRPr="007B4467">
        <w:rPr>
          <w:lang w:eastAsia="zh-CN"/>
        </w:rPr>
        <w:t>a</w:t>
      </w:r>
      <w:r w:rsidRPr="007B4467">
        <w:t>: Supported configurations for NR Intra-band contiguous CA within FR1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7B4467"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7B4467" w:rsidRDefault="00AD670A" w:rsidP="00452594">
            <w:pPr>
              <w:pStyle w:val="TAH"/>
            </w:pPr>
            <w:r w:rsidRPr="007B4467">
              <w:t>NR FR1 Intra-band contiguous CA configuration / Item</w:t>
            </w:r>
          </w:p>
          <w:p w14:paraId="2A7E1420" w14:textId="77777777" w:rsidR="00AD670A" w:rsidRPr="007B4467" w:rsidRDefault="00AD670A" w:rsidP="00452594">
            <w:pPr>
              <w:pStyle w:val="TAH"/>
            </w:pPr>
            <w:r w:rsidRPr="007B4467">
              <w:t>(Note 1, 6)</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7B4467" w:rsidRDefault="00AD670A" w:rsidP="00452594">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7B4467" w:rsidRDefault="00AD670A" w:rsidP="00452594">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7B4467" w:rsidRDefault="00AD670A" w:rsidP="00452594">
            <w:pPr>
              <w:pStyle w:val="TAH"/>
            </w:pPr>
            <w:r w:rsidRPr="007B4467">
              <w:t>Supported CA Bandwidth Class(es) in UL</w:t>
            </w:r>
          </w:p>
          <w:p w14:paraId="2AD76E93" w14:textId="77777777" w:rsidR="00AD670A" w:rsidRPr="007B4467" w:rsidRDefault="00AD670A" w:rsidP="00452594">
            <w:pPr>
              <w:pStyle w:val="TAH"/>
            </w:pPr>
            <w:r w:rsidRPr="007B4467">
              <w:t>(Note 2,4)</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7B4467" w:rsidRDefault="00AD670A" w:rsidP="00452594">
            <w:pPr>
              <w:pStyle w:val="TAH"/>
            </w:pPr>
            <w:r w:rsidRPr="007B4467">
              <w:t>Supported Bandwidth Combination Set(s)</w:t>
            </w:r>
          </w:p>
          <w:p w14:paraId="647ADA18" w14:textId="77777777" w:rsidR="00AD670A" w:rsidRPr="007B4467" w:rsidRDefault="00AD670A" w:rsidP="00452594">
            <w:pPr>
              <w:pStyle w:val="TAH"/>
            </w:pPr>
            <w:r w:rsidRPr="007B4467">
              <w:t>(Note 3)</w:t>
            </w:r>
          </w:p>
        </w:tc>
      </w:tr>
      <w:tr w:rsidR="00AD670A" w:rsidRPr="007B4467"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7B4467" w:rsidRDefault="00AD670A" w:rsidP="00452594">
            <w:pPr>
              <w:keepNext/>
              <w:keepLines/>
              <w:spacing w:after="0"/>
              <w:rPr>
                <w:rFonts w:ascii="Arial" w:hAnsi="Arial"/>
                <w:sz w:val="18"/>
              </w:rPr>
            </w:pPr>
            <w:r w:rsidRPr="007B4467">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7B4467" w:rsidRDefault="00AD670A" w:rsidP="00452594">
            <w:pPr>
              <w:keepNext/>
              <w:keepLines/>
              <w:spacing w:after="0"/>
              <w:jc w:val="center"/>
              <w:rPr>
                <w:rFonts w:ascii="Arial"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7B4467"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7B4467"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7B4467" w:rsidRDefault="00AD670A" w:rsidP="00452594">
            <w:pPr>
              <w:keepNext/>
              <w:keepLines/>
              <w:spacing w:after="0"/>
              <w:jc w:val="center"/>
              <w:rPr>
                <w:rFonts w:ascii="Arial" w:hAnsi="Arial"/>
                <w:sz w:val="18"/>
              </w:rPr>
            </w:pPr>
          </w:p>
        </w:tc>
      </w:tr>
      <w:tr w:rsidR="00AD670A" w:rsidRPr="007B4467"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7B4467" w:rsidRDefault="00AD670A" w:rsidP="00452594">
            <w:pPr>
              <w:pStyle w:val="TAL"/>
            </w:pPr>
            <w:r w:rsidRPr="007B4467">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7B4467" w:rsidRDefault="00AD670A" w:rsidP="00452594">
            <w:pPr>
              <w:pStyle w:val="TAC"/>
            </w:pPr>
            <w:r w:rsidRPr="007B4467">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7B4467"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7B4467"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7B4467" w:rsidRDefault="00AD670A" w:rsidP="00452594">
            <w:pPr>
              <w:pStyle w:val="TAC"/>
            </w:pPr>
          </w:p>
        </w:tc>
      </w:tr>
      <w:tr w:rsidR="00AD670A" w:rsidRPr="007B4467"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7B4467" w:rsidRDefault="00AD670A" w:rsidP="00452594">
            <w:pPr>
              <w:pStyle w:val="TAN"/>
            </w:pPr>
            <w:r w:rsidRPr="007B4467">
              <w:t>Note 1:</w:t>
            </w:r>
            <w:r w:rsidRPr="007B4467">
              <w:tab/>
              <w:t>Notation used for intra-band contiguous CA Bands is according to TS 38.101-1 [23] Table 5.5A.1-1, e.g. ‘CA_n77C’ indicates CA operation on NR band n77 with DL CA Bandwidth Class C.</w:t>
            </w:r>
          </w:p>
          <w:p w14:paraId="56A89B13" w14:textId="77777777" w:rsidR="00AD670A" w:rsidRPr="007B4467" w:rsidRDefault="00AD670A" w:rsidP="00452594">
            <w:pPr>
              <w:pStyle w:val="TAN"/>
            </w:pPr>
            <w:r w:rsidRPr="007B4467">
              <w:t>Note 2:</w:t>
            </w:r>
            <w:r w:rsidRPr="007B4467">
              <w:tab/>
              <w:t>The UL CA capabilities as per Table A.4.3.2A.2.1-2 can be supported on a single band.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1D51FB73" w14:textId="77777777" w:rsidR="00AD670A" w:rsidRPr="007B4467" w:rsidRDefault="00AD670A" w:rsidP="00452594">
            <w:pPr>
              <w:pStyle w:val="TAN"/>
              <w:rPr>
                <w:highlight w:val="yellow"/>
              </w:rPr>
            </w:pPr>
            <w:r w:rsidRPr="007B4467">
              <w:t>Note 3:</w:t>
            </w:r>
            <w:r w:rsidRPr="007B4467">
              <w:tab/>
              <w:t>The UE supplier shall indicate the supported Bandwidth Combination Set(s) as per TS 38.101-1 [23] Table 5.5A.1-1.</w:t>
            </w:r>
          </w:p>
          <w:p w14:paraId="6D28328E" w14:textId="77777777" w:rsidR="00AD670A" w:rsidRPr="007B4467" w:rsidRDefault="00AD670A" w:rsidP="00452594">
            <w:pPr>
              <w:pStyle w:val="TAN"/>
            </w:pPr>
            <w:r w:rsidRPr="007B4467">
              <w:t>Note 4:</w:t>
            </w:r>
            <w:r w:rsidRPr="007B4467">
              <w:tab/>
              <w:t>See UL(</w:t>
            </w:r>
            <w:r w:rsidRPr="007B4467">
              <w:rPr>
                <w:i/>
              </w:rPr>
              <w:t>table_index</w:t>
            </w:r>
            <w:r w:rsidRPr="007B4467">
              <w:t>) in Note 1 of Table 4.0-3 and UL_</w:t>
            </w:r>
            <w:r w:rsidRPr="007B4467">
              <w:rPr>
                <w:i/>
              </w:rPr>
              <w:t>n</w:t>
            </w:r>
            <w:r w:rsidRPr="007B4467">
              <w:t>CC(</w:t>
            </w:r>
            <w:r w:rsidRPr="007B4467">
              <w:rPr>
                <w:i/>
              </w:rPr>
              <w:t>table_index</w:t>
            </w:r>
            <w:r w:rsidRPr="007B4467">
              <w:t>) in Note 2 of Table 4.0-3 in TS 38.522 [9].</w:t>
            </w:r>
          </w:p>
          <w:p w14:paraId="3A28723D" w14:textId="77777777" w:rsidR="00AD670A" w:rsidRPr="007B4467" w:rsidRDefault="00AD670A" w:rsidP="00452594">
            <w:pPr>
              <w:pStyle w:val="TAN"/>
            </w:pPr>
            <w:r w:rsidRPr="007B4467">
              <w:t>Note 5:</w:t>
            </w:r>
            <w:r w:rsidRPr="007B4467">
              <w:tab/>
              <w:t>A UE that supports NR Band n66 (Table A.4.3.1-1) and CA operation in any CA band shall also support the DL CA configurations CA_n66B and CA_n66(2A), as per Note 7, in Table 5.2-1, in TS 38.521-1 [5].</w:t>
            </w:r>
          </w:p>
          <w:p w14:paraId="3CB3635B" w14:textId="77777777" w:rsidR="00AD670A" w:rsidRPr="007B4467" w:rsidRDefault="00AD670A" w:rsidP="00452594">
            <w:pPr>
              <w:pStyle w:val="TAN"/>
            </w:pPr>
            <w:r w:rsidRPr="007B4467">
              <w:rPr>
                <w:rFonts w:eastAsia="PMingLiU"/>
              </w:rPr>
              <w:t>Note 6:</w:t>
            </w:r>
            <w:r w:rsidRPr="007B4467">
              <w:rPr>
                <w:rFonts w:eastAsia="PMingLiU"/>
              </w:rPr>
              <w:tab/>
              <w:t>See DL_</w:t>
            </w:r>
            <w:r w:rsidRPr="007B4467">
              <w:rPr>
                <w:rFonts w:eastAsia="PMingLiU"/>
                <w:i/>
              </w:rPr>
              <w:t>n</w:t>
            </w:r>
            <w:r w:rsidRPr="007B4467">
              <w:rPr>
                <w:rFonts w:eastAsia="PMingLiU"/>
              </w:rPr>
              <w:t>CC(</w:t>
            </w:r>
            <w:r w:rsidRPr="007B4467">
              <w:rPr>
                <w:rFonts w:eastAsia="PMingLiU"/>
                <w:i/>
              </w:rPr>
              <w:t>table_index</w:t>
            </w:r>
            <w:r w:rsidRPr="007B4467">
              <w:rPr>
                <w:rFonts w:eastAsia="PMingLiU"/>
              </w:rPr>
              <w:t>) in Note 4 of Table 4.0-3 in TS 38.522 [9].</w:t>
            </w:r>
          </w:p>
        </w:tc>
      </w:tr>
    </w:tbl>
    <w:p w14:paraId="556B8FA7" w14:textId="77777777" w:rsidR="00AD670A" w:rsidRPr="007B4467" w:rsidRDefault="00AD670A" w:rsidP="00AD670A"/>
    <w:p w14:paraId="4790FE9C" w14:textId="6AF9C3B1" w:rsidR="00CC3B24" w:rsidRPr="007B4467" w:rsidRDefault="00CC3B24" w:rsidP="00CC3B24">
      <w:pPr>
        <w:pStyle w:val="TH"/>
        <w:rPr>
          <w:rFonts w:eastAsia="PMingLiU"/>
        </w:rPr>
      </w:pPr>
      <w:r w:rsidRPr="007B4467">
        <w:rPr>
          <w:rFonts w:eastAsia="PMingLiU"/>
        </w:rPr>
        <w:t>Table</w:t>
      </w:r>
      <w:r w:rsidRPr="007B4467">
        <w:t xml:space="preserve"> A.4.3.2A.2.1-4</w:t>
      </w:r>
      <w:r w:rsidRPr="007B4467">
        <w:rPr>
          <w:rFonts w:eastAsia="PMingLiU"/>
        </w:rPr>
        <w:t xml:space="preserve">: </w:t>
      </w:r>
      <w:r w:rsidRPr="007B4467">
        <w:rPr>
          <w:lang w:eastAsia="zh-CN"/>
        </w:rPr>
        <w:t xml:space="preserve">Intra-band contiguous CA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7B4467"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7B4467" w:rsidRDefault="00CC3B24" w:rsidP="00452594">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7B4467" w:rsidRDefault="00CC3B24" w:rsidP="00452594">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7B4467" w:rsidRDefault="00CC3B24" w:rsidP="00452594">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7B4467" w:rsidRDefault="00CC3B24" w:rsidP="00452594">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7B4467" w:rsidRDefault="00CC3B24" w:rsidP="00452594">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7B4467" w:rsidRDefault="00CC3B24" w:rsidP="00452594">
            <w:pPr>
              <w:pStyle w:val="TAH"/>
              <w:rPr>
                <w:rFonts w:eastAsia="PMingLiU"/>
              </w:rPr>
            </w:pPr>
            <w:r w:rsidRPr="007B4467">
              <w:rPr>
                <w:rFonts w:eastAsia="PMingLiU"/>
              </w:rPr>
              <w:t>Comments</w:t>
            </w:r>
          </w:p>
        </w:tc>
      </w:tr>
      <w:tr w:rsidR="00CC3B24" w:rsidRPr="007B4467"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7B4467" w:rsidRDefault="00CC3B24" w:rsidP="00452594">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7B4467" w:rsidRDefault="00CC3B24" w:rsidP="00452594">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7B4467" w:rsidRDefault="00CC3B24" w:rsidP="00452594">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7B4467" w:rsidRDefault="00CC3B24" w:rsidP="00452594">
            <w:pPr>
              <w:pStyle w:val="TAC"/>
              <w:rPr>
                <w:rFonts w:eastAsia="PMingLiU"/>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7B4467" w:rsidRDefault="00CC3B24" w:rsidP="00452594">
            <w:pPr>
              <w:pStyle w:val="TAC"/>
              <w:rPr>
                <w:rFonts w:eastAsia="PMingLiU"/>
              </w:rPr>
            </w:pPr>
            <w:r w:rsidRPr="007B4467">
              <w:t>pc_nrBand</w:t>
            </w:r>
            <w:r w:rsidRPr="007B4467">
              <w:rPr>
                <w:lang w:eastAsia="zh-CN"/>
              </w:rPr>
              <w:t>41</w:t>
            </w:r>
            <w:r w:rsidRPr="007B4467">
              <w:t>_C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7B4467" w:rsidRDefault="00CC3B24" w:rsidP="00452594">
            <w:pPr>
              <w:pStyle w:val="TAC"/>
              <w:rPr>
                <w:rFonts w:eastAsia="PMingLiU"/>
                <w:lang w:eastAsia="zh-CN"/>
              </w:rPr>
            </w:pPr>
            <w:r w:rsidRPr="007B4467">
              <w:rPr>
                <w:rFonts w:cs="Arial"/>
                <w:szCs w:val="18"/>
                <w:lang w:eastAsia="ja-JP"/>
              </w:rPr>
              <w:t>CA_</w:t>
            </w:r>
            <w:r w:rsidR="004D1D3D" w:rsidRPr="007B4467">
              <w:rPr>
                <w:rFonts w:cs="Arial"/>
                <w:szCs w:val="18"/>
                <w:lang w:eastAsia="ja-JP"/>
              </w:rPr>
              <w:t>n</w:t>
            </w:r>
            <w:r w:rsidRPr="007B4467">
              <w:rPr>
                <w:rFonts w:cs="Arial"/>
                <w:szCs w:val="18"/>
                <w:lang w:eastAsia="zh-CN"/>
              </w:rPr>
              <w:t>41C</w:t>
            </w:r>
          </w:p>
        </w:tc>
      </w:tr>
      <w:tr w:rsidR="00AD670A" w:rsidRPr="007B4467"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7B4467" w:rsidRDefault="00AD670A" w:rsidP="00452594">
            <w:pPr>
              <w:pStyle w:val="TAC"/>
              <w:rPr>
                <w:rFonts w:eastAsia="PMingLiU"/>
              </w:rPr>
            </w:pPr>
            <w:r w:rsidRPr="007B4467">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7B4467" w:rsidRDefault="00AD670A" w:rsidP="00452594">
            <w:pPr>
              <w:pStyle w:val="TAL"/>
              <w:rPr>
                <w:rFonts w:eastAsia="PMingLiU"/>
              </w:rPr>
            </w:pPr>
            <w:r w:rsidRPr="007B4467">
              <w:rPr>
                <w:rFonts w:eastAsia="PMingLiU"/>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7B4467" w:rsidRDefault="00AD670A" w:rsidP="00452594">
            <w:pPr>
              <w:pStyle w:val="TAC"/>
              <w:rPr>
                <w:rFonts w:eastAsia="PMingLiU"/>
              </w:rPr>
            </w:pPr>
            <w:r w:rsidRPr="007B4467">
              <w:rPr>
                <w:rFonts w:eastAsia="PMingLiU"/>
              </w:rPr>
              <w:t>38.101-1, 6.2A.1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7B4467" w:rsidRDefault="00AD670A" w:rsidP="00452594">
            <w:pPr>
              <w:pStyle w:val="TAC"/>
              <w:rPr>
                <w:rFonts w:eastAsia="PMingLiU"/>
                <w:lang w:eastAsia="zh-TW"/>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7B4467" w:rsidRDefault="00AD670A" w:rsidP="00452594">
            <w:pPr>
              <w:pStyle w:val="TAC"/>
            </w:pPr>
            <w:r w:rsidRPr="007B4467">
              <w:t>pc_nrBand78_C_PC2_Supp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Pr="007B4467" w:rsidRDefault="00AD670A" w:rsidP="00452594">
            <w:pPr>
              <w:pStyle w:val="TAC"/>
              <w:rPr>
                <w:rFonts w:cs="Arial"/>
                <w:szCs w:val="18"/>
                <w:lang w:eastAsia="ja-JP"/>
              </w:rPr>
            </w:pPr>
            <w:r w:rsidRPr="007B4467">
              <w:rPr>
                <w:rFonts w:cs="Arial"/>
                <w:szCs w:val="18"/>
                <w:lang w:eastAsia="ja-JP"/>
              </w:rPr>
              <w:t>CA_n78C</w:t>
            </w:r>
          </w:p>
        </w:tc>
      </w:tr>
    </w:tbl>
    <w:p w14:paraId="5BC84ED9" w14:textId="77777777" w:rsidR="00586192" w:rsidRPr="007B4467" w:rsidRDefault="00586192" w:rsidP="00586192"/>
    <w:p w14:paraId="16D3F7CA" w14:textId="77777777" w:rsidR="008422DE" w:rsidRPr="007B4467" w:rsidRDefault="008422DE" w:rsidP="008422DE">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rsidRPr="007B4467"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Pr="007B4467" w:rsidRDefault="008422DE" w:rsidP="00452594">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Pr="007B4467" w:rsidRDefault="008422DE" w:rsidP="00452594">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Pr="007B4467" w:rsidRDefault="008422DE" w:rsidP="00452594">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Pr="007B4467" w:rsidRDefault="008422DE" w:rsidP="00452594">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Pr="007B4467" w:rsidRDefault="008422DE" w:rsidP="00452594">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Pr="007B4467" w:rsidRDefault="008422DE" w:rsidP="00452594">
            <w:pPr>
              <w:pStyle w:val="TAH"/>
              <w:rPr>
                <w:rFonts w:eastAsia="PMingLiU"/>
              </w:rPr>
            </w:pPr>
            <w:r w:rsidRPr="007B4467">
              <w:rPr>
                <w:rFonts w:eastAsia="PMingLiU"/>
              </w:rPr>
              <w:t>Comments</w:t>
            </w:r>
          </w:p>
        </w:tc>
      </w:tr>
      <w:tr w:rsidR="008422DE" w:rsidRPr="007B4467"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Pr="007B4467" w:rsidRDefault="008422DE" w:rsidP="00452594">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Pr="007B4467" w:rsidRDefault="008422DE" w:rsidP="00452594">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Pr="007B4467" w:rsidRDefault="008422DE" w:rsidP="00452594">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Pr="007B4467" w:rsidRDefault="008422DE" w:rsidP="00452594">
            <w:pPr>
              <w:pStyle w:val="TAC"/>
              <w:rPr>
                <w:rFonts w:eastAsia="PMingLiU"/>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Pr="007B4467" w:rsidRDefault="008422DE" w:rsidP="00452594">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Pr="007B4467" w:rsidRDefault="008422DE" w:rsidP="00452594">
            <w:pPr>
              <w:pStyle w:val="TAC"/>
              <w:rPr>
                <w:rFonts w:eastAsia="PMingLiU"/>
                <w:lang w:eastAsia="zh-CN"/>
              </w:rPr>
            </w:pPr>
            <w:r w:rsidRPr="007B4467">
              <w:rPr>
                <w:rFonts w:cs="Arial"/>
                <w:szCs w:val="18"/>
                <w:lang w:eastAsia="ja-JP"/>
              </w:rPr>
              <w:t>CA_n</w:t>
            </w:r>
            <w:r w:rsidRPr="007B4467">
              <w:rPr>
                <w:rFonts w:cs="Arial"/>
                <w:szCs w:val="18"/>
                <w:lang w:eastAsia="zh-CN"/>
              </w:rPr>
              <w:t>41C</w:t>
            </w:r>
          </w:p>
        </w:tc>
      </w:tr>
    </w:tbl>
    <w:p w14:paraId="512D8851" w14:textId="77777777" w:rsidR="008422DE" w:rsidRPr="007B4467" w:rsidRDefault="008422DE" w:rsidP="00586192"/>
    <w:p w14:paraId="2E85B14D" w14:textId="77777777" w:rsidR="00586192" w:rsidRPr="007B4467" w:rsidRDefault="00586192" w:rsidP="00586192">
      <w:pPr>
        <w:pStyle w:val="Heading5"/>
      </w:pPr>
      <w:bookmarkStart w:id="448" w:name="_Toc27410906"/>
      <w:bookmarkStart w:id="449" w:name="_Toc36039418"/>
      <w:bookmarkStart w:id="450" w:name="_Toc43838778"/>
      <w:bookmarkStart w:id="451" w:name="_Toc51772933"/>
      <w:bookmarkStart w:id="452" w:name="_Toc58245139"/>
      <w:bookmarkStart w:id="453" w:name="_Toc68089588"/>
      <w:bookmarkStart w:id="454" w:name="_Toc69067709"/>
      <w:bookmarkStart w:id="455" w:name="_Toc75383247"/>
      <w:bookmarkStart w:id="456" w:name="_Toc83706895"/>
      <w:bookmarkStart w:id="457" w:name="_Toc90491600"/>
      <w:bookmarkStart w:id="458" w:name="_Toc100147694"/>
      <w:bookmarkStart w:id="459" w:name="_Toc106740966"/>
      <w:bookmarkStart w:id="460" w:name="_Toc114916322"/>
      <w:bookmarkStart w:id="461" w:name="_Toc194512926"/>
      <w:r w:rsidRPr="007B4467">
        <w:t>A.4.3.2A.2.2</w:t>
      </w:r>
      <w:r w:rsidRPr="007B4467">
        <w:tab/>
        <w:t xml:space="preserve">NR Intra-band contiguous </w:t>
      </w:r>
      <w:r w:rsidR="00A26A9A" w:rsidRPr="007B4467">
        <w:t xml:space="preserve">CA </w:t>
      </w:r>
      <w:r w:rsidRPr="007B4467">
        <w:t>with</w:t>
      </w:r>
      <w:r w:rsidR="00A26A9A" w:rsidRPr="007B4467">
        <w:t>in</w:t>
      </w:r>
      <w:r w:rsidRPr="007B4467">
        <w:t xml:space="preserve"> FR2</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9EFA1FA" w14:textId="77777777" w:rsidR="00586192" w:rsidRPr="007B4467" w:rsidRDefault="00586192" w:rsidP="00586192">
      <w:pPr>
        <w:pStyle w:val="TH"/>
        <w:ind w:left="567"/>
      </w:pPr>
      <w:r w:rsidRPr="007B4467">
        <w:t xml:space="preserve">Table A.4.3.2A.2.2-1: Downlink Bandwidth Class capabilities for NR Intra-band contiguous CA </w:t>
      </w:r>
      <w:r w:rsidR="00A26A9A" w:rsidRPr="007B4467">
        <w:t xml:space="preserve">configurations </w:t>
      </w:r>
      <w:r w:rsidRPr="007B4467">
        <w:t>with</w:t>
      </w:r>
      <w:r w:rsidR="00A26A9A" w:rsidRPr="007B4467">
        <w:t>in</w:t>
      </w:r>
      <w:r w:rsidRPr="007B4467">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7B4467"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7B4467" w:rsidRDefault="00585F58" w:rsidP="00585F58">
            <w:pPr>
              <w:pStyle w:val="TAH"/>
            </w:pPr>
            <w:r w:rsidRPr="007B4467">
              <w:rPr>
                <w:lang w:eastAsia="zh-CN"/>
              </w:rPr>
              <w:t xml:space="preserve">DL NR FR2 Intra-band contiguous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7B4467" w:rsidRDefault="00585F58" w:rsidP="00585F58">
            <w:pPr>
              <w:pStyle w:val="TAH"/>
            </w:pPr>
            <w:r w:rsidRPr="007B4467">
              <w:t>Comments</w:t>
            </w:r>
          </w:p>
        </w:tc>
      </w:tr>
      <w:tr w:rsidR="00585F58" w:rsidRPr="007B4467"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7B4467" w:rsidRDefault="00585F58" w:rsidP="00585F58">
            <w:pPr>
              <w:pStyle w:val="TAL"/>
            </w:pPr>
            <w:r w:rsidRPr="007B446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7B4467" w:rsidRDefault="00585F58" w:rsidP="00585F58">
            <w:pPr>
              <w:pStyle w:val="TAL"/>
            </w:pPr>
            <w:r w:rsidRPr="007B4467">
              <w:t>pc_</w:t>
            </w:r>
            <w:r w:rsidRPr="007B4467">
              <w:rPr>
                <w:lang w:eastAsia="zh-CN"/>
              </w:rPr>
              <w:t>D</w:t>
            </w:r>
            <w:r w:rsidRPr="007B446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7B4467" w:rsidRDefault="00585F58" w:rsidP="00585F58">
            <w:pPr>
              <w:pStyle w:val="TAL"/>
            </w:pPr>
          </w:p>
        </w:tc>
      </w:tr>
      <w:tr w:rsidR="00585F58" w:rsidRPr="007B4467"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7B4467" w:rsidRDefault="00585F58" w:rsidP="00585F5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7B4467" w:rsidRDefault="00585F58" w:rsidP="00585F58">
            <w:pPr>
              <w:pStyle w:val="TAL"/>
            </w:pPr>
            <w:r w:rsidRPr="007B446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7B4467" w:rsidRDefault="00585F58" w:rsidP="00585F58">
            <w:pPr>
              <w:pStyle w:val="TAL"/>
            </w:pPr>
            <w:r w:rsidRPr="007B4467">
              <w:t>pc_</w:t>
            </w:r>
            <w:r w:rsidRPr="007B4467">
              <w:rPr>
                <w:lang w:eastAsia="zh-CN"/>
              </w:rPr>
              <w:t>D</w:t>
            </w:r>
            <w:r w:rsidRPr="007B446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7B4467" w:rsidRDefault="00585F58" w:rsidP="00585F58">
            <w:pPr>
              <w:pStyle w:val="TAL"/>
            </w:pPr>
          </w:p>
        </w:tc>
      </w:tr>
      <w:tr w:rsidR="00585F58" w:rsidRPr="007B4467"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7B4467" w:rsidRDefault="00585F58" w:rsidP="00585F58">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7B4467" w:rsidRDefault="00585F58" w:rsidP="00585F58">
            <w:pPr>
              <w:pStyle w:val="TAL"/>
            </w:pPr>
            <w:r w:rsidRPr="007B446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7B4467" w:rsidRDefault="00585F58" w:rsidP="00585F58">
            <w:pPr>
              <w:pStyle w:val="TAL"/>
            </w:pPr>
            <w:r w:rsidRPr="007B4467">
              <w:t>pc_</w:t>
            </w:r>
            <w:r w:rsidRPr="007B4467">
              <w:rPr>
                <w:lang w:eastAsia="zh-CN"/>
              </w:rPr>
              <w:t>D</w:t>
            </w:r>
            <w:r w:rsidRPr="007B446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7B4467" w:rsidRDefault="00585F58" w:rsidP="00585F58">
            <w:pPr>
              <w:pStyle w:val="TAL"/>
            </w:pPr>
          </w:p>
        </w:tc>
      </w:tr>
      <w:tr w:rsidR="00AD670A" w:rsidRPr="007B4467"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7B4467" w:rsidRDefault="00AD670A" w:rsidP="00452594">
            <w:pPr>
              <w:pStyle w:val="TAC"/>
              <w:rPr>
                <w:lang w:eastAsia="zh-CN"/>
              </w:rPr>
            </w:pPr>
            <w:r w:rsidRPr="007B4467">
              <w:rPr>
                <w:lang w:eastAsia="zh-CN"/>
              </w:rPr>
              <w:t>3a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7B4467" w:rsidRDefault="00AD670A" w:rsidP="00452594">
            <w:pPr>
              <w:pStyle w:val="TAL"/>
            </w:pPr>
            <w:r w:rsidRPr="007B4467">
              <w:t>DL NR FR2 Intra-band contiguous CA BW Class 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7B4467" w:rsidRDefault="00AD670A" w:rsidP="00452594">
            <w:pPr>
              <w:pStyle w:val="TAL"/>
            </w:pPr>
            <w:r w:rsidRPr="007B4467">
              <w:t>pc_</w:t>
            </w:r>
            <w:r w:rsidRPr="007B4467">
              <w:rPr>
                <w:lang w:eastAsia="zh-CN"/>
              </w:rPr>
              <w:t>D</w:t>
            </w:r>
            <w:r w:rsidRPr="007B4467">
              <w:t>L_intra_contiguous_CA_NR_FR2_Class_V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7B4467" w:rsidRDefault="00AD670A" w:rsidP="00452594">
            <w:pPr>
              <w:pStyle w:val="TAL"/>
            </w:pPr>
          </w:p>
        </w:tc>
      </w:tr>
      <w:tr w:rsidR="00AD670A" w:rsidRPr="007B4467"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Pr="007B4467" w:rsidRDefault="00AD670A" w:rsidP="00452594">
            <w:pPr>
              <w:pStyle w:val="TAC"/>
              <w:rPr>
                <w:lang w:eastAsia="zh-CN"/>
              </w:rPr>
            </w:pPr>
            <w:r w:rsidRPr="007B4467">
              <w:rPr>
                <w:lang w:eastAsia="zh-CN"/>
              </w:rPr>
              <w:t>3b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7B4467" w:rsidRDefault="00AD670A" w:rsidP="00452594">
            <w:pPr>
              <w:pStyle w:val="TAL"/>
            </w:pPr>
            <w:r w:rsidRPr="007B4467">
              <w:t>DL NR FR2 Intra-band contiguous CA BW Class 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7B4467" w:rsidRDefault="00AD670A" w:rsidP="00452594">
            <w:pPr>
              <w:pStyle w:val="TAL"/>
            </w:pPr>
            <w:r w:rsidRPr="007B4467">
              <w:t>pc_</w:t>
            </w:r>
            <w:r w:rsidRPr="007B4467">
              <w:rPr>
                <w:lang w:eastAsia="zh-CN"/>
              </w:rPr>
              <w:t>D</w:t>
            </w:r>
            <w:r w:rsidRPr="007B4467">
              <w:t>L_intra_contiguous_CA_NR_FR2_Class_W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7B4467" w:rsidRDefault="00AD670A" w:rsidP="00452594">
            <w:pPr>
              <w:pStyle w:val="TAL"/>
            </w:pPr>
          </w:p>
        </w:tc>
      </w:tr>
      <w:tr w:rsidR="00585F58" w:rsidRPr="007B4467"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7B4467" w:rsidRDefault="00585F58" w:rsidP="00585F58">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7B4467" w:rsidRDefault="00585F58" w:rsidP="00585F58">
            <w:pPr>
              <w:pStyle w:val="TAL"/>
            </w:pPr>
            <w:r w:rsidRPr="007B446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7B4467" w:rsidRDefault="00585F58" w:rsidP="00585F58">
            <w:pPr>
              <w:pStyle w:val="TAL"/>
            </w:pPr>
            <w:r w:rsidRPr="007B4467">
              <w:t>pc_</w:t>
            </w:r>
            <w:r w:rsidRPr="007B4467">
              <w:rPr>
                <w:lang w:eastAsia="zh-CN"/>
              </w:rPr>
              <w:t>D</w:t>
            </w:r>
            <w:r w:rsidRPr="007B446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7B4467" w:rsidRDefault="00585F58" w:rsidP="00585F58">
            <w:pPr>
              <w:pStyle w:val="TAL"/>
            </w:pPr>
          </w:p>
        </w:tc>
      </w:tr>
      <w:tr w:rsidR="00585F58" w:rsidRPr="007B4467"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7B4467" w:rsidRDefault="00585F58" w:rsidP="00585F58">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7B4467" w:rsidRDefault="00585F58" w:rsidP="00585F58">
            <w:pPr>
              <w:pStyle w:val="TAL"/>
            </w:pPr>
            <w:r w:rsidRPr="007B446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7B4467" w:rsidRDefault="00585F58" w:rsidP="00585F58">
            <w:pPr>
              <w:pStyle w:val="TAL"/>
            </w:pPr>
            <w:r w:rsidRPr="007B4467">
              <w:t>pc_</w:t>
            </w:r>
            <w:r w:rsidRPr="007B4467">
              <w:rPr>
                <w:lang w:eastAsia="zh-CN"/>
              </w:rPr>
              <w:t>D</w:t>
            </w:r>
            <w:r w:rsidRPr="007B446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7B4467" w:rsidRDefault="00585F58" w:rsidP="00585F58">
            <w:pPr>
              <w:pStyle w:val="TAL"/>
            </w:pPr>
          </w:p>
        </w:tc>
      </w:tr>
      <w:tr w:rsidR="00585F58" w:rsidRPr="007B4467"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7B4467" w:rsidRDefault="00585F58" w:rsidP="00585F58">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7B4467" w:rsidRDefault="00585F58" w:rsidP="00585F58">
            <w:pPr>
              <w:pStyle w:val="TAL"/>
            </w:pPr>
            <w:r w:rsidRPr="007B446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7B4467" w:rsidRDefault="00585F58" w:rsidP="00585F58">
            <w:pPr>
              <w:pStyle w:val="TAL"/>
            </w:pPr>
            <w:r w:rsidRPr="007B4467">
              <w:t>pc_</w:t>
            </w:r>
            <w:r w:rsidRPr="007B4467">
              <w:rPr>
                <w:lang w:eastAsia="zh-CN"/>
              </w:rPr>
              <w:t>D</w:t>
            </w:r>
            <w:r w:rsidRPr="007B446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7B4467" w:rsidRDefault="00585F58" w:rsidP="00585F58">
            <w:pPr>
              <w:pStyle w:val="TAL"/>
            </w:pPr>
          </w:p>
        </w:tc>
      </w:tr>
      <w:tr w:rsidR="00AD670A" w:rsidRPr="007B4467"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7B4467" w:rsidRDefault="00AD670A" w:rsidP="00452594">
            <w:pPr>
              <w:pStyle w:val="TAC"/>
            </w:pPr>
            <w:r w:rsidRPr="007B4467">
              <w:t>6a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7B4467" w:rsidRDefault="00AD670A" w:rsidP="00452594">
            <w:pPr>
              <w:pStyle w:val="TAL"/>
            </w:pPr>
            <w:r w:rsidRPr="007B4467">
              <w:t>DL NR FR2 Intra-band contiguous CA BW Class 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7B4467" w:rsidRDefault="00AD670A" w:rsidP="00452594">
            <w:pPr>
              <w:pStyle w:val="TAL"/>
            </w:pPr>
            <w:r w:rsidRPr="007B4467">
              <w:t>pc_</w:t>
            </w:r>
            <w:r w:rsidRPr="007B4467">
              <w:rPr>
                <w:lang w:eastAsia="zh-CN"/>
              </w:rPr>
              <w:t>D</w:t>
            </w:r>
            <w:r w:rsidRPr="007B4467">
              <w:t>L_intra_contiguous_CA_NR_FR2_Class_R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7B4467" w:rsidRDefault="00AD670A" w:rsidP="00452594">
            <w:pPr>
              <w:pStyle w:val="TAL"/>
            </w:pPr>
          </w:p>
        </w:tc>
      </w:tr>
      <w:tr w:rsidR="00AD670A" w:rsidRPr="007B4467"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7B4467" w:rsidRDefault="00AD670A" w:rsidP="00452594">
            <w:pPr>
              <w:pStyle w:val="TAC"/>
            </w:pPr>
            <w:r w:rsidRPr="007B4467">
              <w:t>6b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7B4467" w:rsidRDefault="00AD670A" w:rsidP="00452594">
            <w:pPr>
              <w:pStyle w:val="TAL"/>
            </w:pPr>
            <w:r w:rsidRPr="007B4467">
              <w:t>DL NR FR2 Intra-band contiguous CA BW Class 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7B4467" w:rsidRDefault="00AD670A" w:rsidP="00452594">
            <w:pPr>
              <w:pStyle w:val="TAL"/>
            </w:pPr>
            <w:r w:rsidRPr="007B4467">
              <w:t>pc_</w:t>
            </w:r>
            <w:r w:rsidRPr="007B4467">
              <w:rPr>
                <w:lang w:eastAsia="zh-CN"/>
              </w:rPr>
              <w:t>D</w:t>
            </w:r>
            <w:r w:rsidRPr="007B4467">
              <w:t>L_intra_contiguous_CA_NR_FR2_Class_S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7B4467" w:rsidRDefault="00AD670A" w:rsidP="00452594">
            <w:pPr>
              <w:pStyle w:val="TAL"/>
            </w:pPr>
          </w:p>
        </w:tc>
      </w:tr>
      <w:tr w:rsidR="00AD670A" w:rsidRPr="007B4467"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7B4467" w:rsidRDefault="00AD670A" w:rsidP="00452594">
            <w:pPr>
              <w:pStyle w:val="TAC"/>
            </w:pPr>
            <w:r w:rsidRPr="007B4467">
              <w:t>6c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7B4467" w:rsidRDefault="00AD670A" w:rsidP="00452594">
            <w:pPr>
              <w:pStyle w:val="TAL"/>
            </w:pPr>
            <w:r w:rsidRPr="007B4467">
              <w:t>DL NR FR2 Intra-band contiguous CA BW Class 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7B4467" w:rsidRDefault="00AD670A" w:rsidP="00452594">
            <w:pPr>
              <w:pStyle w:val="TAL"/>
            </w:pPr>
            <w:r w:rsidRPr="007B4467">
              <w:t>pc_</w:t>
            </w:r>
            <w:r w:rsidRPr="007B4467">
              <w:rPr>
                <w:lang w:eastAsia="zh-CN"/>
              </w:rPr>
              <w:t>D</w:t>
            </w:r>
            <w:r w:rsidRPr="007B4467">
              <w:t>L_intra_contiguous_CA_NR_FR2_Class_T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7B4467" w:rsidRDefault="00AD670A" w:rsidP="00452594">
            <w:pPr>
              <w:pStyle w:val="TAL"/>
            </w:pPr>
          </w:p>
        </w:tc>
      </w:tr>
      <w:tr w:rsidR="00AD670A" w:rsidRPr="007B4467"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7B4467" w:rsidRDefault="00AD670A" w:rsidP="00452594">
            <w:pPr>
              <w:pStyle w:val="TAC"/>
            </w:pPr>
            <w:r w:rsidRPr="007B4467">
              <w:t>6d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7B4467" w:rsidRDefault="00AD670A" w:rsidP="00452594">
            <w:pPr>
              <w:pStyle w:val="TAL"/>
            </w:pPr>
            <w:r w:rsidRPr="007B4467">
              <w:t>DL NR FR2 Intra-band contiguous CA BW Class 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7B4467" w:rsidRDefault="00AD670A" w:rsidP="00452594">
            <w:pPr>
              <w:pStyle w:val="TAL"/>
            </w:pPr>
            <w:r w:rsidRPr="007B4467">
              <w:t>pc_</w:t>
            </w:r>
            <w:r w:rsidRPr="007B4467">
              <w:rPr>
                <w:lang w:eastAsia="zh-CN"/>
              </w:rPr>
              <w:t>D</w:t>
            </w:r>
            <w:r w:rsidRPr="007B4467">
              <w:t>L_intra_contiguous_CA_NR_FR2_Class_U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7B4467" w:rsidRDefault="00AD670A" w:rsidP="00452594">
            <w:pPr>
              <w:pStyle w:val="TAL"/>
            </w:pPr>
          </w:p>
        </w:tc>
      </w:tr>
      <w:tr w:rsidR="00585F58" w:rsidRPr="007B4467"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7B4467" w:rsidRDefault="00585F58" w:rsidP="00585F58">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7B4467" w:rsidRDefault="00585F58" w:rsidP="00585F58">
            <w:pPr>
              <w:pStyle w:val="TAL"/>
            </w:pPr>
            <w:r w:rsidRPr="007B446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7B4467" w:rsidRDefault="00585F58" w:rsidP="00585F58">
            <w:pPr>
              <w:pStyle w:val="TAL"/>
            </w:pPr>
            <w:r w:rsidRPr="007B4467">
              <w:t>pc_</w:t>
            </w:r>
            <w:r w:rsidRPr="007B4467">
              <w:rPr>
                <w:lang w:eastAsia="zh-CN"/>
              </w:rPr>
              <w:t>D</w:t>
            </w:r>
            <w:r w:rsidRPr="007B446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7B4467" w:rsidRDefault="00585F58" w:rsidP="00585F58">
            <w:pPr>
              <w:pStyle w:val="TAL"/>
            </w:pPr>
          </w:p>
        </w:tc>
      </w:tr>
      <w:tr w:rsidR="00585F58" w:rsidRPr="007B4467"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7B4467" w:rsidRDefault="00585F58" w:rsidP="00585F58">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7B4467" w:rsidRDefault="00585F58" w:rsidP="00585F58">
            <w:pPr>
              <w:pStyle w:val="TAL"/>
            </w:pPr>
            <w:r w:rsidRPr="007B446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7B4467" w:rsidRDefault="00585F58" w:rsidP="00585F58">
            <w:pPr>
              <w:pStyle w:val="TAL"/>
            </w:pPr>
            <w:r w:rsidRPr="007B4467">
              <w:t>pc_</w:t>
            </w:r>
            <w:r w:rsidRPr="007B4467">
              <w:rPr>
                <w:lang w:eastAsia="zh-CN"/>
              </w:rPr>
              <w:t>D</w:t>
            </w:r>
            <w:r w:rsidRPr="007B446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7B4467" w:rsidRDefault="00585F58" w:rsidP="00585F58">
            <w:pPr>
              <w:pStyle w:val="TAL"/>
            </w:pPr>
          </w:p>
        </w:tc>
      </w:tr>
      <w:tr w:rsidR="00585F58" w:rsidRPr="007B4467"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7B4467" w:rsidRDefault="00585F58" w:rsidP="00585F58">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7B4467" w:rsidRDefault="00585F58" w:rsidP="00585F58">
            <w:pPr>
              <w:pStyle w:val="TAL"/>
            </w:pPr>
            <w:r w:rsidRPr="007B446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7B4467" w:rsidRDefault="00585F58" w:rsidP="00585F58">
            <w:pPr>
              <w:pStyle w:val="TAL"/>
            </w:pPr>
            <w:r w:rsidRPr="007B4467">
              <w:t>pc_</w:t>
            </w:r>
            <w:r w:rsidRPr="007B4467">
              <w:rPr>
                <w:lang w:eastAsia="zh-CN"/>
              </w:rPr>
              <w:t>D</w:t>
            </w:r>
            <w:r w:rsidRPr="007B446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7B4467" w:rsidRDefault="00585F58" w:rsidP="00585F58">
            <w:pPr>
              <w:pStyle w:val="TAL"/>
            </w:pPr>
          </w:p>
        </w:tc>
      </w:tr>
      <w:tr w:rsidR="00585F58" w:rsidRPr="007B4467"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7B4467" w:rsidRDefault="00585F58" w:rsidP="00585F58">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7B4467" w:rsidRDefault="00585F58" w:rsidP="00585F58">
            <w:pPr>
              <w:pStyle w:val="TAL"/>
            </w:pPr>
            <w:r w:rsidRPr="007B446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7B4467" w:rsidRDefault="00585F58" w:rsidP="00585F58">
            <w:pPr>
              <w:pStyle w:val="TAL"/>
            </w:pPr>
            <w:r w:rsidRPr="007B4467">
              <w:t>pc_</w:t>
            </w:r>
            <w:r w:rsidRPr="007B4467">
              <w:rPr>
                <w:lang w:eastAsia="zh-CN"/>
              </w:rPr>
              <w:t>D</w:t>
            </w:r>
            <w:r w:rsidRPr="007B446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7B4467" w:rsidRDefault="00585F58" w:rsidP="00585F58">
            <w:pPr>
              <w:pStyle w:val="TAL"/>
            </w:pPr>
          </w:p>
        </w:tc>
      </w:tr>
      <w:tr w:rsidR="00585F58" w:rsidRPr="007B4467"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7B4467" w:rsidRDefault="00585F58" w:rsidP="00585F58">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7B4467" w:rsidRDefault="00585F58" w:rsidP="00585F58">
            <w:pPr>
              <w:pStyle w:val="TAL"/>
            </w:pPr>
            <w:r w:rsidRPr="007B446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7B4467" w:rsidRDefault="00585F58" w:rsidP="00585F58">
            <w:pPr>
              <w:pStyle w:val="TAL"/>
            </w:pPr>
            <w:r w:rsidRPr="007B4467">
              <w:t>pc_</w:t>
            </w:r>
            <w:r w:rsidRPr="007B4467">
              <w:rPr>
                <w:lang w:eastAsia="zh-CN"/>
              </w:rPr>
              <w:t>D</w:t>
            </w:r>
            <w:r w:rsidRPr="007B446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7B4467" w:rsidRDefault="00585F58" w:rsidP="00585F58">
            <w:pPr>
              <w:pStyle w:val="TAL"/>
            </w:pPr>
          </w:p>
        </w:tc>
      </w:tr>
      <w:tr w:rsidR="00585F58" w:rsidRPr="007B4467"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7B4467" w:rsidRDefault="00585F58" w:rsidP="00585F58">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7B4467" w:rsidRDefault="00585F58" w:rsidP="00585F58">
            <w:pPr>
              <w:pStyle w:val="TAL"/>
            </w:pPr>
            <w:r w:rsidRPr="007B446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7B4467" w:rsidRDefault="00585F58" w:rsidP="00585F58">
            <w:pPr>
              <w:pStyle w:val="TAL"/>
            </w:pPr>
            <w:r w:rsidRPr="007B4467">
              <w:t>pc_</w:t>
            </w:r>
            <w:r w:rsidRPr="007B4467">
              <w:rPr>
                <w:lang w:eastAsia="zh-CN"/>
              </w:rPr>
              <w:t>D</w:t>
            </w:r>
            <w:r w:rsidRPr="007B446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7B4467" w:rsidRDefault="00585F58" w:rsidP="00585F58">
            <w:pPr>
              <w:pStyle w:val="TAL"/>
            </w:pPr>
          </w:p>
        </w:tc>
      </w:tr>
      <w:tr w:rsidR="00585F58" w:rsidRPr="007B4467"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7B4467" w:rsidRDefault="00585F58" w:rsidP="00585F58">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7B4467" w:rsidRDefault="00585F58" w:rsidP="00585F58">
            <w:pPr>
              <w:pStyle w:val="TAL"/>
            </w:pPr>
            <w:r w:rsidRPr="007B446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7B4467" w:rsidRDefault="00585F58" w:rsidP="00585F58">
            <w:pPr>
              <w:pStyle w:val="TAL"/>
            </w:pPr>
            <w:r w:rsidRPr="007B4467">
              <w:t>pc_</w:t>
            </w:r>
            <w:r w:rsidRPr="007B4467">
              <w:rPr>
                <w:lang w:eastAsia="zh-CN"/>
              </w:rPr>
              <w:t>D</w:t>
            </w:r>
            <w:r w:rsidRPr="007B446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7B4467" w:rsidRDefault="00585F58" w:rsidP="00585F58">
            <w:pPr>
              <w:pStyle w:val="TAL"/>
            </w:pPr>
          </w:p>
        </w:tc>
      </w:tr>
      <w:tr w:rsidR="00585F58" w:rsidRPr="007B4467"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7B4467" w:rsidRDefault="00585F58" w:rsidP="00585F58">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7B4467" w:rsidRDefault="00585F58" w:rsidP="00585F58">
            <w:pPr>
              <w:pStyle w:val="TAL"/>
            </w:pPr>
            <w:r w:rsidRPr="007B446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7B4467" w:rsidRDefault="00585F58" w:rsidP="00585F58">
            <w:pPr>
              <w:pStyle w:val="TAL"/>
            </w:pPr>
            <w:r w:rsidRPr="007B4467">
              <w:t>pc_</w:t>
            </w:r>
            <w:r w:rsidRPr="007B4467">
              <w:rPr>
                <w:lang w:eastAsia="zh-CN"/>
              </w:rPr>
              <w:t>D</w:t>
            </w:r>
            <w:r w:rsidRPr="007B446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7B4467" w:rsidRDefault="00585F58" w:rsidP="00585F58">
            <w:pPr>
              <w:pStyle w:val="TAL"/>
            </w:pPr>
          </w:p>
        </w:tc>
      </w:tr>
      <w:tr w:rsidR="00585F58" w:rsidRPr="007B4467"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7B4467" w:rsidRDefault="00585F58" w:rsidP="00585F58">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7B4467" w:rsidRDefault="00585F58" w:rsidP="00585F58">
            <w:pPr>
              <w:pStyle w:val="TAL"/>
            </w:pPr>
            <w:r w:rsidRPr="007B446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7B4467" w:rsidRDefault="00585F58" w:rsidP="00585F58">
            <w:pPr>
              <w:pStyle w:val="TAL"/>
            </w:pPr>
            <w:r w:rsidRPr="007B4467">
              <w:t>pc_</w:t>
            </w:r>
            <w:r w:rsidRPr="007B4467">
              <w:rPr>
                <w:lang w:eastAsia="zh-CN"/>
              </w:rPr>
              <w:t>D</w:t>
            </w:r>
            <w:r w:rsidRPr="007B446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7B4467" w:rsidRDefault="00585F58" w:rsidP="00585F58">
            <w:pPr>
              <w:pStyle w:val="TAL"/>
            </w:pPr>
          </w:p>
        </w:tc>
      </w:tr>
      <w:tr w:rsidR="00585F58" w:rsidRPr="007B4467"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7B4467" w:rsidRDefault="00585F58" w:rsidP="00585F58">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7B4467" w:rsidRDefault="00585F58" w:rsidP="00585F58">
            <w:pPr>
              <w:pStyle w:val="TAL"/>
            </w:pPr>
            <w:r w:rsidRPr="007B446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7B4467" w:rsidRDefault="00585F58" w:rsidP="00585F58">
            <w:pPr>
              <w:pStyle w:val="TAL"/>
            </w:pPr>
            <w:r w:rsidRPr="007B4467">
              <w:t>pc_</w:t>
            </w:r>
            <w:r w:rsidRPr="007B4467">
              <w:rPr>
                <w:lang w:eastAsia="zh-CN"/>
              </w:rPr>
              <w:t>D</w:t>
            </w:r>
            <w:r w:rsidRPr="007B446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7B4467" w:rsidRDefault="00585F58" w:rsidP="00585F58">
            <w:pPr>
              <w:pStyle w:val="TAL"/>
            </w:pPr>
          </w:p>
        </w:tc>
      </w:tr>
      <w:tr w:rsidR="00AD670A" w:rsidRPr="007B4467"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7B4467" w:rsidRDefault="00AD670A" w:rsidP="00452594">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7B4467" w:rsidRDefault="00AD670A" w:rsidP="00452594">
            <w:pPr>
              <w:pStyle w:val="TAL"/>
            </w:pPr>
            <w:r w:rsidRPr="007B4467">
              <w:t>DL NR FR2 Intra-band contiguous CA BW Class 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7B4467" w:rsidRDefault="00AD670A" w:rsidP="00452594">
            <w:pPr>
              <w:pStyle w:val="TAL"/>
            </w:pPr>
            <w:r w:rsidRPr="007B4467">
              <w:t>pc_DL_intra_contiguous_CA_NR_FR2_Class_R2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7B4467" w:rsidRDefault="00AD670A" w:rsidP="00452594">
            <w:pPr>
              <w:pStyle w:val="TAL"/>
            </w:pPr>
          </w:p>
        </w:tc>
      </w:tr>
      <w:tr w:rsidR="00AD670A" w:rsidRPr="007B4467"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7B4467" w:rsidRDefault="00AD670A" w:rsidP="00452594">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7B4467" w:rsidRDefault="00AD670A" w:rsidP="00452594">
            <w:pPr>
              <w:pStyle w:val="TAL"/>
            </w:pPr>
            <w:r w:rsidRPr="007B4467">
              <w:t>DL NR FR2 Intra-band contiguous CA BW Class 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7B4467" w:rsidRDefault="00AD670A" w:rsidP="00452594">
            <w:pPr>
              <w:pStyle w:val="TAL"/>
            </w:pPr>
            <w:r w:rsidRPr="007B4467">
              <w:t>pc_DL_intra_contiguous_CA_NR_FR2_Class_R3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7B4467" w:rsidRDefault="00AD670A" w:rsidP="00452594">
            <w:pPr>
              <w:pStyle w:val="TAL"/>
            </w:pPr>
          </w:p>
        </w:tc>
      </w:tr>
      <w:tr w:rsidR="00AD670A" w:rsidRPr="007B4467"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7B4467" w:rsidRDefault="00AD670A" w:rsidP="00452594">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7B4467" w:rsidRDefault="00AD670A" w:rsidP="00452594">
            <w:pPr>
              <w:pStyle w:val="TAL"/>
            </w:pPr>
            <w:r w:rsidRPr="007B4467">
              <w:t>DL NR FR2 Intra-band contiguous CA BW Class 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7B4467" w:rsidRDefault="00AD670A" w:rsidP="00452594">
            <w:pPr>
              <w:pStyle w:val="TAL"/>
            </w:pPr>
            <w:r w:rsidRPr="007B4467">
              <w:t>pc_DL_intra_contiguous_CA_NR_FR2_Class_R4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7B4467" w:rsidRDefault="00AD670A" w:rsidP="00452594">
            <w:pPr>
              <w:pStyle w:val="TAL"/>
            </w:pPr>
          </w:p>
        </w:tc>
      </w:tr>
      <w:tr w:rsidR="00AD670A" w:rsidRPr="007B4467"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7B4467" w:rsidRDefault="00AD670A" w:rsidP="00452594">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7B4467" w:rsidRDefault="00AD670A" w:rsidP="00452594">
            <w:pPr>
              <w:pStyle w:val="TAL"/>
            </w:pPr>
            <w:r w:rsidRPr="007B4467">
              <w:t>DL NR FR2 Intra-band contiguous CA BW Class 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7B4467" w:rsidRDefault="00AD670A" w:rsidP="00452594">
            <w:pPr>
              <w:pStyle w:val="TAL"/>
            </w:pPr>
            <w:r w:rsidRPr="007B4467">
              <w:t>pc_DL_intra_contiguous_CA_NR_FR2_Class_R5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7B4467" w:rsidRDefault="00AD670A" w:rsidP="00452594">
            <w:pPr>
              <w:pStyle w:val="TAL"/>
            </w:pPr>
          </w:p>
        </w:tc>
      </w:tr>
      <w:tr w:rsidR="00AD670A" w:rsidRPr="007B4467"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7B4467" w:rsidRDefault="00AD670A" w:rsidP="00452594">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7B4467" w:rsidRDefault="00AD670A" w:rsidP="00452594">
            <w:pPr>
              <w:pStyle w:val="TAL"/>
            </w:pPr>
            <w:r w:rsidRPr="007B4467">
              <w:t>DL NR FR2 Intra-band contiguous CA BW Class 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7B4467" w:rsidRDefault="00AD670A" w:rsidP="00452594">
            <w:pPr>
              <w:pStyle w:val="TAL"/>
            </w:pPr>
            <w:r w:rsidRPr="007B4467">
              <w:t>pc_DL_intra_contiguous_CA_NR_FR2_Class_R6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7B4467" w:rsidRDefault="00AD670A" w:rsidP="00452594">
            <w:pPr>
              <w:pStyle w:val="TAL"/>
            </w:pPr>
          </w:p>
        </w:tc>
      </w:tr>
      <w:tr w:rsidR="00AD670A" w:rsidRPr="007B4467"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7B4467" w:rsidRDefault="00AD670A" w:rsidP="00452594">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7B4467" w:rsidRDefault="00AD670A" w:rsidP="00452594">
            <w:pPr>
              <w:pStyle w:val="TAL"/>
            </w:pPr>
            <w:r w:rsidRPr="007B4467">
              <w:t>DL NR FR2 Intra-band contiguous CA BW Class 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7B4467" w:rsidRDefault="00AD670A" w:rsidP="00452594">
            <w:pPr>
              <w:pStyle w:val="TAL"/>
            </w:pPr>
            <w:r w:rsidRPr="007B4467">
              <w:t>pc_DL_intra_contiguous_CA_NR_FR2_Class_R7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7B4467" w:rsidRDefault="00AD670A" w:rsidP="00452594">
            <w:pPr>
              <w:pStyle w:val="TAL"/>
            </w:pPr>
          </w:p>
        </w:tc>
      </w:tr>
      <w:tr w:rsidR="00AD670A" w:rsidRPr="007B4467"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7B4467" w:rsidRDefault="00AD670A" w:rsidP="00452594">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7B4467" w:rsidRDefault="00AD670A" w:rsidP="00452594">
            <w:pPr>
              <w:pStyle w:val="TAL"/>
            </w:pPr>
            <w:r w:rsidRPr="007B4467">
              <w:t>DL NR FR2 Intra-band contiguous CA BW Class 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7B4467" w:rsidRDefault="00AD670A" w:rsidP="00452594">
            <w:pPr>
              <w:pStyle w:val="TAL"/>
            </w:pPr>
            <w:r w:rsidRPr="007B4467">
              <w:t>pc_DL_intra_contiguous_CA_NR_FR2_Class_R8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7B4467" w:rsidRDefault="00AD670A" w:rsidP="00452594">
            <w:pPr>
              <w:pStyle w:val="TAL"/>
            </w:pPr>
          </w:p>
        </w:tc>
      </w:tr>
      <w:tr w:rsidR="00AD670A" w:rsidRPr="007B4467"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7B4467" w:rsidRDefault="00AD670A" w:rsidP="00452594">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7B4467" w:rsidRDefault="00AD670A" w:rsidP="00452594">
            <w:pPr>
              <w:pStyle w:val="TAL"/>
            </w:pPr>
            <w:r w:rsidRPr="007B4467">
              <w:t>DL NR FR2 Intra-band contiguous CA BW Class 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7B4467" w:rsidRDefault="00AD670A" w:rsidP="00452594">
            <w:pPr>
              <w:pStyle w:val="TAL"/>
            </w:pPr>
            <w:r w:rsidRPr="007B4467">
              <w:t>pc_DL_intra_contiguous_CA_NR_FR2_Class_R9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7B4467" w:rsidRDefault="00AD670A" w:rsidP="00452594">
            <w:pPr>
              <w:pStyle w:val="TAL"/>
            </w:pPr>
          </w:p>
        </w:tc>
      </w:tr>
      <w:tr w:rsidR="00AD670A" w:rsidRPr="007B4467"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7B4467" w:rsidRDefault="00AD670A" w:rsidP="00452594">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7B4467" w:rsidRDefault="00AD670A" w:rsidP="00452594">
            <w:pPr>
              <w:pStyle w:val="TAL"/>
            </w:pPr>
            <w:r w:rsidRPr="007B4467">
              <w:t>DL NR FR2 Intra-band contiguous CA BW Class 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7B4467" w:rsidRDefault="00AD670A" w:rsidP="00452594">
            <w:pPr>
              <w:pStyle w:val="TAL"/>
            </w:pPr>
            <w:r w:rsidRPr="007B4467">
              <w:t>pc_DL_intra_contiguous_CA_NR_FR2_Class_R10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7B4467" w:rsidRDefault="00AD670A" w:rsidP="00452594">
            <w:pPr>
              <w:pStyle w:val="TAL"/>
            </w:pPr>
          </w:p>
        </w:tc>
      </w:tr>
      <w:tr w:rsidR="00AD670A" w:rsidRPr="007B4467"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7B4467" w:rsidRDefault="00AD670A" w:rsidP="00452594">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7B4467" w:rsidRDefault="00AD670A" w:rsidP="00452594">
            <w:pPr>
              <w:pStyle w:val="TAL"/>
            </w:pPr>
            <w:r w:rsidRPr="007B4467">
              <w:t>DL NR FR2 Intra-band contiguous CA BW Class 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7B4467" w:rsidRDefault="00AD670A" w:rsidP="00452594">
            <w:pPr>
              <w:pStyle w:val="TAL"/>
            </w:pPr>
            <w:r w:rsidRPr="007B4467">
              <w:t>pc_DL_intra_contiguous_CA_NR_FR2_Class_R11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7B4467" w:rsidRDefault="00AD670A" w:rsidP="00452594">
            <w:pPr>
              <w:pStyle w:val="TAL"/>
            </w:pPr>
          </w:p>
        </w:tc>
      </w:tr>
      <w:tr w:rsidR="00AD670A" w:rsidRPr="007B4467"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7B4467" w:rsidRDefault="00AD670A" w:rsidP="00452594">
            <w:pPr>
              <w:pStyle w:val="TAC"/>
            </w:pPr>
            <w:r w:rsidRPr="007B4467">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7B4467" w:rsidRDefault="00AD670A" w:rsidP="00452594">
            <w:pPr>
              <w:pStyle w:val="TAL"/>
            </w:pPr>
            <w:r w:rsidRPr="007B4467">
              <w:t>DL NR FR2 Intra-band contiguous CA BW Class 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7B4467" w:rsidRDefault="00AD670A" w:rsidP="00452594">
            <w:pPr>
              <w:pStyle w:val="TAL"/>
            </w:pPr>
            <w:r w:rsidRPr="007B4467">
              <w:t>pc_DL_intra_contiguous_CA_NR_FR2_Class_R12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7B4467" w:rsidRDefault="00AD670A" w:rsidP="00452594">
            <w:pPr>
              <w:pStyle w:val="TAL"/>
            </w:pPr>
          </w:p>
        </w:tc>
      </w:tr>
    </w:tbl>
    <w:p w14:paraId="0141D2FF" w14:textId="77777777" w:rsidR="00586192" w:rsidRPr="007B4467" w:rsidRDefault="00586192" w:rsidP="00586192"/>
    <w:p w14:paraId="5548255A" w14:textId="77777777" w:rsidR="00586192" w:rsidRPr="007B4467" w:rsidRDefault="00586192" w:rsidP="00586192">
      <w:pPr>
        <w:pStyle w:val="TH"/>
        <w:ind w:left="567"/>
      </w:pPr>
      <w:r w:rsidRPr="007B4467">
        <w:t>Table A.4.3.2A.2.</w:t>
      </w:r>
      <w:r w:rsidR="00D97121" w:rsidRPr="007B4467">
        <w:t>2</w:t>
      </w:r>
      <w:r w:rsidRPr="007B4467">
        <w:t xml:space="preserve">-2: Uplink Bandwidth Class capabilities for NR Intra-band contiguous CA </w:t>
      </w:r>
      <w:r w:rsidR="00A26A9A" w:rsidRPr="007B4467">
        <w:t xml:space="preserve">configurations </w:t>
      </w:r>
      <w:r w:rsidRPr="007B4467">
        <w:t>with</w:t>
      </w:r>
      <w:r w:rsidR="00A26A9A" w:rsidRPr="007B4467">
        <w:t>in</w:t>
      </w:r>
      <w:r w:rsidRPr="007B4467">
        <w:t xml:space="preserve"> FR2 (for one or more of the supported configurations in Table A.4.3.2A.2.</w:t>
      </w:r>
      <w:r w:rsidR="00D97121" w:rsidRPr="007B4467">
        <w:t>2</w:t>
      </w:r>
      <w:r w:rsidRPr="007B4467">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7B4467"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7B4467" w:rsidRDefault="00585F58" w:rsidP="00585F58">
            <w:pPr>
              <w:pStyle w:val="TAH"/>
            </w:pPr>
            <w:r w:rsidRPr="007B446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7B4467" w:rsidRDefault="00585F58" w:rsidP="00585F58">
            <w:pPr>
              <w:pStyle w:val="TAH"/>
              <w:rPr>
                <w:rFonts w:cs="Arial"/>
                <w:szCs w:val="18"/>
              </w:rPr>
            </w:pPr>
            <w:r w:rsidRPr="007B446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7B4467" w:rsidRDefault="00585F58" w:rsidP="00585F58">
            <w:pPr>
              <w:pStyle w:val="TAH"/>
            </w:pPr>
            <w:r w:rsidRPr="007B446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7B4467" w:rsidRDefault="00585F58" w:rsidP="00585F58">
            <w:pPr>
              <w:pStyle w:val="TAH"/>
            </w:pPr>
            <w:r w:rsidRPr="007B4467">
              <w:t>Comments</w:t>
            </w:r>
          </w:p>
        </w:tc>
      </w:tr>
      <w:tr w:rsidR="00585F58" w:rsidRPr="007B4467"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7B4467" w:rsidRDefault="00585F58" w:rsidP="00585F58">
            <w:pPr>
              <w:pStyle w:val="TAC"/>
              <w:rPr>
                <w:lang w:eastAsia="zh-CN"/>
              </w:rPr>
            </w:pPr>
            <w:r w:rsidRPr="007B446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7B4467" w:rsidRDefault="00585F58" w:rsidP="00585F58">
            <w:pPr>
              <w:pStyle w:val="TAL"/>
            </w:pPr>
            <w:r w:rsidRPr="007B446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7B4467" w:rsidRDefault="00585F58" w:rsidP="00585F58">
            <w:pPr>
              <w:pStyle w:val="TAL"/>
            </w:pPr>
            <w:r w:rsidRPr="007B4467">
              <w:t>pc_</w:t>
            </w:r>
            <w:r w:rsidRPr="007B4467">
              <w:rPr>
                <w:lang w:eastAsia="zh-CN"/>
              </w:rPr>
              <w:t>U</w:t>
            </w:r>
            <w:r w:rsidRPr="007B446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7B4467" w:rsidRDefault="00585F58" w:rsidP="00585F58">
            <w:pPr>
              <w:pStyle w:val="TAL"/>
            </w:pPr>
          </w:p>
        </w:tc>
      </w:tr>
      <w:tr w:rsidR="00585F58" w:rsidRPr="007B4467"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7B4467" w:rsidRDefault="00585F58" w:rsidP="00585F58">
            <w:pPr>
              <w:pStyle w:val="TAL"/>
            </w:pPr>
            <w:r w:rsidRPr="007B446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7B4467" w:rsidRDefault="00585F58" w:rsidP="00585F58">
            <w:pPr>
              <w:pStyle w:val="TAL"/>
            </w:pPr>
            <w:r w:rsidRPr="007B4467">
              <w:t>pc_</w:t>
            </w:r>
            <w:r w:rsidRPr="007B4467">
              <w:rPr>
                <w:lang w:eastAsia="zh-CN"/>
              </w:rPr>
              <w:t>U</w:t>
            </w:r>
            <w:r w:rsidRPr="007B446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7B4467" w:rsidRDefault="00585F58" w:rsidP="00585F58">
            <w:pPr>
              <w:pStyle w:val="TAL"/>
            </w:pPr>
          </w:p>
        </w:tc>
      </w:tr>
      <w:tr w:rsidR="00585F58" w:rsidRPr="007B4467"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7B4467" w:rsidRDefault="00585F58" w:rsidP="00585F5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7B4467" w:rsidRDefault="00585F58" w:rsidP="00585F58">
            <w:pPr>
              <w:pStyle w:val="TAL"/>
            </w:pPr>
            <w:r w:rsidRPr="007B446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7B4467" w:rsidRDefault="00585F58" w:rsidP="00585F58">
            <w:pPr>
              <w:pStyle w:val="TAL"/>
            </w:pPr>
            <w:r w:rsidRPr="007B4467">
              <w:t>pc_</w:t>
            </w:r>
            <w:r w:rsidRPr="007B4467">
              <w:rPr>
                <w:lang w:eastAsia="zh-CN"/>
              </w:rPr>
              <w:t>U</w:t>
            </w:r>
            <w:r w:rsidRPr="007B446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7B4467" w:rsidRDefault="00585F58" w:rsidP="00585F58">
            <w:pPr>
              <w:pStyle w:val="TAL"/>
            </w:pPr>
          </w:p>
        </w:tc>
      </w:tr>
      <w:tr w:rsidR="00AD670A" w:rsidRPr="007B4467"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7B4467" w:rsidRDefault="00AD670A" w:rsidP="00452594">
            <w:pPr>
              <w:pStyle w:val="TAC"/>
            </w:pPr>
            <w:r w:rsidRPr="007B4467">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7B4467" w:rsidRDefault="00AD670A" w:rsidP="00452594">
            <w:pPr>
              <w:pStyle w:val="TAL"/>
            </w:pPr>
            <w:r w:rsidRPr="007B4467">
              <w:t>UL NR FR2 Intra-band contiguous CA BW Class 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7B4467" w:rsidRDefault="00AD670A" w:rsidP="00452594">
            <w:pPr>
              <w:pStyle w:val="TAL"/>
            </w:pPr>
            <w:r w:rsidRPr="007B4467">
              <w:t>pc_</w:t>
            </w:r>
            <w:r w:rsidRPr="007B4467">
              <w:rPr>
                <w:lang w:eastAsia="zh-CN"/>
              </w:rPr>
              <w:t>U</w:t>
            </w:r>
            <w:r w:rsidRPr="007B4467">
              <w:t>L_intra_contiguous_CA_NR_FR2_Class_V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7B4467" w:rsidRDefault="00AD670A" w:rsidP="00452594">
            <w:pPr>
              <w:pStyle w:val="TAL"/>
            </w:pPr>
          </w:p>
        </w:tc>
      </w:tr>
      <w:tr w:rsidR="00AD670A" w:rsidRPr="007B4467"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Pr="007B4467" w:rsidRDefault="00AD670A" w:rsidP="00452594">
            <w:pPr>
              <w:pStyle w:val="TAC"/>
              <w:rPr>
                <w:lang w:eastAsia="zh-CN"/>
              </w:rPr>
            </w:pPr>
            <w:r w:rsidRPr="007B4467">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Pr="007B4467" w:rsidRDefault="00AD670A" w:rsidP="00452594">
            <w:pPr>
              <w:pStyle w:val="TAL"/>
            </w:pPr>
            <w:r w:rsidRPr="007B4467">
              <w:t>UL NR FR2 Intra-band contiguous CA BW Class 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7B4467" w:rsidRDefault="00AD670A" w:rsidP="00452594">
            <w:pPr>
              <w:pStyle w:val="TAL"/>
            </w:pPr>
            <w:r w:rsidRPr="007B4467">
              <w:t>pc_</w:t>
            </w:r>
            <w:r w:rsidRPr="007B4467">
              <w:rPr>
                <w:lang w:eastAsia="zh-CN"/>
              </w:rPr>
              <w:t>U</w:t>
            </w:r>
            <w:r w:rsidRPr="007B4467">
              <w:t>L_intra_contiguous_CA_NR_FR2_Class_W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7B4467" w:rsidRDefault="00AD670A" w:rsidP="00452594">
            <w:pPr>
              <w:pStyle w:val="TAL"/>
            </w:pPr>
          </w:p>
        </w:tc>
      </w:tr>
      <w:tr w:rsidR="00585F58" w:rsidRPr="007B4467"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7B4467" w:rsidRDefault="00585F58" w:rsidP="00585F58">
            <w:pPr>
              <w:pStyle w:val="TAC"/>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7B4467" w:rsidRDefault="00585F58" w:rsidP="00585F58">
            <w:pPr>
              <w:pStyle w:val="TAL"/>
            </w:pPr>
            <w:r w:rsidRPr="007B446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7B4467" w:rsidRDefault="00585F58" w:rsidP="00585F58">
            <w:pPr>
              <w:pStyle w:val="TAL"/>
            </w:pPr>
            <w:r w:rsidRPr="007B4467">
              <w:t>pc_</w:t>
            </w:r>
            <w:r w:rsidRPr="007B4467">
              <w:rPr>
                <w:lang w:eastAsia="zh-CN"/>
              </w:rPr>
              <w:t>U</w:t>
            </w:r>
            <w:r w:rsidRPr="007B446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7B4467" w:rsidRDefault="00585F58" w:rsidP="00585F58">
            <w:pPr>
              <w:pStyle w:val="TAL"/>
            </w:pPr>
          </w:p>
        </w:tc>
      </w:tr>
      <w:tr w:rsidR="00585F58" w:rsidRPr="007B4467"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7B4467" w:rsidRDefault="00585F58" w:rsidP="00585F58">
            <w:pPr>
              <w:pStyle w:val="TAC"/>
              <w:rPr>
                <w:lang w:eastAsia="zh-TW"/>
              </w:rPr>
            </w:pPr>
            <w:r w:rsidRPr="007B446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7B4467" w:rsidRDefault="00585F58" w:rsidP="00585F58">
            <w:pPr>
              <w:pStyle w:val="TAL"/>
            </w:pPr>
            <w:r w:rsidRPr="007B446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7B4467" w:rsidRDefault="00585F58" w:rsidP="00585F58">
            <w:pPr>
              <w:pStyle w:val="TAL"/>
            </w:pPr>
            <w:r w:rsidRPr="007B4467">
              <w:t>pc_</w:t>
            </w:r>
            <w:r w:rsidRPr="007B4467">
              <w:rPr>
                <w:lang w:eastAsia="zh-CN"/>
              </w:rPr>
              <w:t>U</w:t>
            </w:r>
            <w:r w:rsidRPr="007B446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7B4467" w:rsidRDefault="00585F58" w:rsidP="00585F58">
            <w:pPr>
              <w:pStyle w:val="TAL"/>
            </w:pPr>
          </w:p>
        </w:tc>
      </w:tr>
      <w:tr w:rsidR="00585F58" w:rsidRPr="007B4467"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7B4467" w:rsidRDefault="00585F58" w:rsidP="00585F58">
            <w:pPr>
              <w:pStyle w:val="TAC"/>
              <w:rPr>
                <w:lang w:eastAsia="zh-TW"/>
              </w:rPr>
            </w:pPr>
            <w:r w:rsidRPr="007B446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7B4467" w:rsidRDefault="00585F58" w:rsidP="00585F58">
            <w:pPr>
              <w:pStyle w:val="TAL"/>
            </w:pPr>
            <w:r w:rsidRPr="007B446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7B4467" w:rsidRDefault="00585F58" w:rsidP="00585F58">
            <w:pPr>
              <w:pStyle w:val="TAL"/>
            </w:pPr>
            <w:r w:rsidRPr="007B4467">
              <w:t>pc_</w:t>
            </w:r>
            <w:r w:rsidRPr="007B4467">
              <w:rPr>
                <w:lang w:eastAsia="zh-CN"/>
              </w:rPr>
              <w:t>U</w:t>
            </w:r>
            <w:r w:rsidRPr="007B446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7B4467" w:rsidRDefault="00585F58" w:rsidP="00585F58">
            <w:pPr>
              <w:pStyle w:val="TAL"/>
            </w:pPr>
          </w:p>
        </w:tc>
      </w:tr>
      <w:tr w:rsidR="00AD670A" w:rsidRPr="007B4467"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7B4467" w:rsidRDefault="00AD670A" w:rsidP="00452594">
            <w:pPr>
              <w:pStyle w:val="TAC"/>
              <w:rPr>
                <w:lang w:eastAsia="zh-TW"/>
              </w:rPr>
            </w:pPr>
            <w:r w:rsidRPr="007B4467">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7B4467" w:rsidRDefault="00AD670A" w:rsidP="00452594">
            <w:pPr>
              <w:pStyle w:val="TAL"/>
            </w:pPr>
            <w:r w:rsidRPr="007B4467">
              <w:t>UL NR FR2 Intra-band contiguous CA BW Class 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7B4467" w:rsidRDefault="00AD670A" w:rsidP="00452594">
            <w:pPr>
              <w:pStyle w:val="TAL"/>
            </w:pPr>
            <w:r w:rsidRPr="007B4467">
              <w:t>pc_</w:t>
            </w:r>
            <w:r w:rsidRPr="007B4467">
              <w:rPr>
                <w:lang w:eastAsia="zh-CN"/>
              </w:rPr>
              <w:t>U</w:t>
            </w:r>
            <w:r w:rsidRPr="007B4467">
              <w:t>L_intra_contiguous_CA_NR_FR2_Class_R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7B4467" w:rsidRDefault="00AD670A" w:rsidP="00452594">
            <w:pPr>
              <w:pStyle w:val="TAL"/>
            </w:pPr>
          </w:p>
        </w:tc>
      </w:tr>
      <w:tr w:rsidR="00AD670A" w:rsidRPr="007B4467"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7B4467" w:rsidRDefault="00AD670A" w:rsidP="00452594">
            <w:pPr>
              <w:pStyle w:val="TAC"/>
            </w:pPr>
            <w:r w:rsidRPr="007B4467">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7B4467" w:rsidRDefault="00AD670A" w:rsidP="00452594">
            <w:pPr>
              <w:pStyle w:val="TAL"/>
            </w:pPr>
            <w:r w:rsidRPr="007B4467">
              <w:t>UL NR FR2 Intra-band contiguous CA BW Class 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7B4467" w:rsidRDefault="00AD670A" w:rsidP="00452594">
            <w:pPr>
              <w:pStyle w:val="TAL"/>
            </w:pPr>
            <w:r w:rsidRPr="007B4467">
              <w:t>pc_</w:t>
            </w:r>
            <w:r w:rsidRPr="007B4467">
              <w:rPr>
                <w:lang w:eastAsia="zh-CN"/>
              </w:rPr>
              <w:t>U</w:t>
            </w:r>
            <w:r w:rsidRPr="007B4467">
              <w:t>L_intra_contiguous_CA_NR_FR2_Class_S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7B4467" w:rsidRDefault="00AD670A" w:rsidP="00452594">
            <w:pPr>
              <w:pStyle w:val="TAL"/>
            </w:pPr>
          </w:p>
        </w:tc>
      </w:tr>
      <w:tr w:rsidR="00AD670A" w:rsidRPr="007B4467"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Pr="007B4467" w:rsidRDefault="00AD670A" w:rsidP="00452594">
            <w:pPr>
              <w:pStyle w:val="TAC"/>
            </w:pPr>
            <w:r w:rsidRPr="007B4467">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Pr="007B4467" w:rsidRDefault="00AD670A" w:rsidP="00452594">
            <w:pPr>
              <w:pStyle w:val="TAL"/>
            </w:pPr>
            <w:r w:rsidRPr="007B4467">
              <w:t>UL NR FR2 Intra-band contiguous CA BW Class 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7B4467" w:rsidRDefault="00AD670A" w:rsidP="00452594">
            <w:pPr>
              <w:pStyle w:val="TAL"/>
            </w:pPr>
            <w:r w:rsidRPr="007B4467">
              <w:t>pc_</w:t>
            </w:r>
            <w:r w:rsidRPr="007B4467">
              <w:rPr>
                <w:lang w:eastAsia="zh-CN"/>
              </w:rPr>
              <w:t>U</w:t>
            </w:r>
            <w:r w:rsidRPr="007B4467">
              <w:t>L_intra_contiguous_CA_NR_FR2_Class_T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7B4467" w:rsidRDefault="00AD670A" w:rsidP="00452594">
            <w:pPr>
              <w:pStyle w:val="TAL"/>
            </w:pPr>
          </w:p>
        </w:tc>
      </w:tr>
      <w:tr w:rsidR="00AD670A" w:rsidRPr="007B4467"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Pr="007B4467" w:rsidRDefault="00AD670A" w:rsidP="00452594">
            <w:pPr>
              <w:pStyle w:val="TAC"/>
            </w:pPr>
            <w:r w:rsidRPr="007B4467">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Pr="007B4467" w:rsidRDefault="00AD670A" w:rsidP="00452594">
            <w:pPr>
              <w:pStyle w:val="TAL"/>
            </w:pPr>
            <w:r w:rsidRPr="007B4467">
              <w:t>UL NR FR2 Intra-band contiguous CA BW Class 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7B4467" w:rsidRDefault="00AD670A" w:rsidP="00452594">
            <w:pPr>
              <w:pStyle w:val="TAL"/>
            </w:pPr>
            <w:r w:rsidRPr="007B4467">
              <w:t>pc_</w:t>
            </w:r>
            <w:r w:rsidRPr="007B4467">
              <w:rPr>
                <w:lang w:eastAsia="zh-CN"/>
              </w:rPr>
              <w:t>U</w:t>
            </w:r>
            <w:r w:rsidRPr="007B4467">
              <w:t>L_intra_contiguous_CA_NR_FR2_Class_U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7B4467" w:rsidRDefault="00AD670A" w:rsidP="00452594">
            <w:pPr>
              <w:pStyle w:val="TAL"/>
            </w:pPr>
          </w:p>
        </w:tc>
      </w:tr>
      <w:tr w:rsidR="00585F58" w:rsidRPr="007B4467"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7B4467" w:rsidRDefault="00585F58" w:rsidP="00585F58">
            <w:pPr>
              <w:pStyle w:val="TAC"/>
              <w:rPr>
                <w:lang w:eastAsia="zh-TW"/>
              </w:rPr>
            </w:pPr>
            <w:r w:rsidRPr="007B446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7B4467" w:rsidRDefault="00585F58" w:rsidP="00585F58">
            <w:pPr>
              <w:pStyle w:val="TAL"/>
            </w:pPr>
            <w:r w:rsidRPr="007B446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7B4467" w:rsidRDefault="00585F58" w:rsidP="00585F58">
            <w:pPr>
              <w:pStyle w:val="TAL"/>
            </w:pPr>
            <w:r w:rsidRPr="007B4467">
              <w:t>pc_</w:t>
            </w:r>
            <w:r w:rsidRPr="007B4467">
              <w:rPr>
                <w:lang w:eastAsia="zh-CN"/>
              </w:rPr>
              <w:t>U</w:t>
            </w:r>
            <w:r w:rsidRPr="007B446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7B4467" w:rsidRDefault="00585F58" w:rsidP="00585F58">
            <w:pPr>
              <w:pStyle w:val="TAL"/>
            </w:pPr>
          </w:p>
        </w:tc>
      </w:tr>
      <w:tr w:rsidR="00585F58" w:rsidRPr="007B4467"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7B4467" w:rsidRDefault="00585F58" w:rsidP="00585F58">
            <w:pPr>
              <w:pStyle w:val="TAC"/>
              <w:rPr>
                <w:lang w:eastAsia="zh-TW"/>
              </w:rPr>
            </w:pPr>
            <w:r w:rsidRPr="007B446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7B4467" w:rsidRDefault="00585F58" w:rsidP="00585F58">
            <w:pPr>
              <w:pStyle w:val="TAL"/>
            </w:pPr>
            <w:r w:rsidRPr="007B446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7B4467" w:rsidRDefault="00585F58" w:rsidP="00585F58">
            <w:pPr>
              <w:pStyle w:val="TAL"/>
            </w:pPr>
            <w:r w:rsidRPr="007B4467">
              <w:t>pc_</w:t>
            </w:r>
            <w:r w:rsidRPr="007B4467">
              <w:rPr>
                <w:lang w:eastAsia="zh-CN"/>
              </w:rPr>
              <w:t>U</w:t>
            </w:r>
            <w:r w:rsidRPr="007B446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7B4467" w:rsidRDefault="00585F58" w:rsidP="00585F58">
            <w:pPr>
              <w:pStyle w:val="TAL"/>
            </w:pPr>
          </w:p>
        </w:tc>
      </w:tr>
      <w:tr w:rsidR="00585F58" w:rsidRPr="007B4467"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7B4467" w:rsidRDefault="00585F58" w:rsidP="00585F58">
            <w:pPr>
              <w:pStyle w:val="TAC"/>
              <w:rPr>
                <w:lang w:eastAsia="zh-TW"/>
              </w:rPr>
            </w:pPr>
            <w:r w:rsidRPr="007B446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7B4467" w:rsidRDefault="00585F58" w:rsidP="00585F58">
            <w:pPr>
              <w:pStyle w:val="TAL"/>
            </w:pPr>
            <w:r w:rsidRPr="007B446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7B4467" w:rsidRDefault="00585F58" w:rsidP="00585F58">
            <w:pPr>
              <w:pStyle w:val="TAL"/>
            </w:pPr>
            <w:r w:rsidRPr="007B4467">
              <w:t>pc_</w:t>
            </w:r>
            <w:r w:rsidRPr="007B4467">
              <w:rPr>
                <w:lang w:eastAsia="zh-CN"/>
              </w:rPr>
              <w:t>U</w:t>
            </w:r>
            <w:r w:rsidRPr="007B446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7B4467" w:rsidRDefault="00585F58" w:rsidP="00585F58">
            <w:pPr>
              <w:pStyle w:val="TAL"/>
            </w:pPr>
          </w:p>
        </w:tc>
      </w:tr>
      <w:tr w:rsidR="00585F58" w:rsidRPr="007B4467"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7B4467" w:rsidRDefault="00585F58" w:rsidP="00585F58">
            <w:pPr>
              <w:pStyle w:val="TAC"/>
              <w:rPr>
                <w:lang w:eastAsia="zh-TW"/>
              </w:rPr>
            </w:pPr>
            <w:r w:rsidRPr="007B446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7B4467" w:rsidRDefault="00585F58" w:rsidP="00585F58">
            <w:pPr>
              <w:pStyle w:val="TAL"/>
            </w:pPr>
            <w:r w:rsidRPr="007B446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7B4467" w:rsidRDefault="00585F58" w:rsidP="00585F58">
            <w:pPr>
              <w:pStyle w:val="TAL"/>
            </w:pPr>
            <w:r w:rsidRPr="007B4467">
              <w:t>pc_</w:t>
            </w:r>
            <w:r w:rsidRPr="007B4467">
              <w:rPr>
                <w:lang w:eastAsia="zh-CN"/>
              </w:rPr>
              <w:t>U</w:t>
            </w:r>
            <w:r w:rsidRPr="007B446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7B4467" w:rsidRDefault="00585F58" w:rsidP="00585F58">
            <w:pPr>
              <w:pStyle w:val="TAL"/>
            </w:pPr>
          </w:p>
        </w:tc>
      </w:tr>
      <w:tr w:rsidR="00585F58" w:rsidRPr="007B4467"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7B4467" w:rsidRDefault="00585F58" w:rsidP="00585F58">
            <w:pPr>
              <w:pStyle w:val="TAC"/>
              <w:rPr>
                <w:lang w:eastAsia="zh-TW"/>
              </w:rPr>
            </w:pPr>
            <w:r w:rsidRPr="007B446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7B4467" w:rsidRDefault="00585F58" w:rsidP="00585F58">
            <w:pPr>
              <w:pStyle w:val="TAL"/>
            </w:pPr>
            <w:r w:rsidRPr="007B446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7B4467" w:rsidRDefault="00585F58" w:rsidP="00585F58">
            <w:pPr>
              <w:pStyle w:val="TAL"/>
            </w:pPr>
            <w:r w:rsidRPr="007B4467">
              <w:t>pc_</w:t>
            </w:r>
            <w:r w:rsidRPr="007B4467">
              <w:rPr>
                <w:lang w:eastAsia="zh-CN"/>
              </w:rPr>
              <w:t>U</w:t>
            </w:r>
            <w:r w:rsidRPr="007B446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7B4467" w:rsidRDefault="00585F58" w:rsidP="00585F58">
            <w:pPr>
              <w:pStyle w:val="TAL"/>
            </w:pPr>
          </w:p>
        </w:tc>
      </w:tr>
      <w:tr w:rsidR="00585F58" w:rsidRPr="007B4467"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7B4467" w:rsidRDefault="00585F58" w:rsidP="00585F58">
            <w:pPr>
              <w:pStyle w:val="TAC"/>
              <w:rPr>
                <w:lang w:eastAsia="zh-TW"/>
              </w:rPr>
            </w:pPr>
            <w:r w:rsidRPr="007B446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7B4467" w:rsidRDefault="00585F58" w:rsidP="00585F58">
            <w:pPr>
              <w:pStyle w:val="TAL"/>
            </w:pPr>
            <w:r w:rsidRPr="007B446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7B4467" w:rsidRDefault="00585F58" w:rsidP="00585F58">
            <w:pPr>
              <w:pStyle w:val="TAL"/>
            </w:pPr>
            <w:r w:rsidRPr="007B4467">
              <w:t>pc_</w:t>
            </w:r>
            <w:r w:rsidRPr="007B4467">
              <w:rPr>
                <w:lang w:eastAsia="zh-CN"/>
              </w:rPr>
              <w:t>U</w:t>
            </w:r>
            <w:r w:rsidRPr="007B446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7B4467" w:rsidRDefault="00585F58" w:rsidP="00585F58">
            <w:pPr>
              <w:pStyle w:val="TAL"/>
            </w:pPr>
          </w:p>
        </w:tc>
      </w:tr>
      <w:tr w:rsidR="00585F58" w:rsidRPr="007B4467"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7B4467" w:rsidRDefault="00585F58" w:rsidP="00585F58">
            <w:pPr>
              <w:pStyle w:val="TAC"/>
              <w:rPr>
                <w:lang w:eastAsia="zh-TW"/>
              </w:rPr>
            </w:pPr>
            <w:r w:rsidRPr="007B446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7B4467" w:rsidRDefault="00585F58" w:rsidP="00585F58">
            <w:pPr>
              <w:pStyle w:val="TAL"/>
            </w:pPr>
            <w:r w:rsidRPr="007B446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7B4467" w:rsidRDefault="00585F58" w:rsidP="00585F58">
            <w:pPr>
              <w:pStyle w:val="TAL"/>
            </w:pPr>
            <w:r w:rsidRPr="007B4467">
              <w:t>pc_</w:t>
            </w:r>
            <w:r w:rsidRPr="007B4467">
              <w:rPr>
                <w:lang w:eastAsia="zh-CN"/>
              </w:rPr>
              <w:t>U</w:t>
            </w:r>
            <w:r w:rsidRPr="007B446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7B4467" w:rsidRDefault="00585F58" w:rsidP="00585F58">
            <w:pPr>
              <w:pStyle w:val="TAL"/>
            </w:pPr>
          </w:p>
        </w:tc>
      </w:tr>
      <w:tr w:rsidR="00585F58" w:rsidRPr="007B4467"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7B4467" w:rsidRDefault="00585F58" w:rsidP="00585F58">
            <w:pPr>
              <w:pStyle w:val="TAC"/>
              <w:rPr>
                <w:lang w:eastAsia="zh-TW"/>
              </w:rPr>
            </w:pPr>
            <w:r w:rsidRPr="007B446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7B4467" w:rsidRDefault="00585F58" w:rsidP="00585F58">
            <w:pPr>
              <w:pStyle w:val="TAL"/>
            </w:pPr>
            <w:r w:rsidRPr="007B446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7B4467" w:rsidRDefault="00585F58" w:rsidP="00585F58">
            <w:pPr>
              <w:pStyle w:val="TAL"/>
            </w:pPr>
            <w:r w:rsidRPr="007B4467">
              <w:t>pc_</w:t>
            </w:r>
            <w:r w:rsidRPr="007B4467">
              <w:rPr>
                <w:lang w:eastAsia="zh-CN"/>
              </w:rPr>
              <w:t>U</w:t>
            </w:r>
            <w:r w:rsidRPr="007B446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7B4467" w:rsidRDefault="00585F58" w:rsidP="00585F58">
            <w:pPr>
              <w:pStyle w:val="TAL"/>
            </w:pPr>
          </w:p>
        </w:tc>
      </w:tr>
      <w:tr w:rsidR="00585F58" w:rsidRPr="007B4467"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7B4467" w:rsidRDefault="00585F58" w:rsidP="00585F58">
            <w:pPr>
              <w:pStyle w:val="TAC"/>
              <w:rPr>
                <w:lang w:eastAsia="zh-TW"/>
              </w:rPr>
            </w:pPr>
            <w:r w:rsidRPr="007B446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7B4467" w:rsidRDefault="00585F58" w:rsidP="00585F58">
            <w:pPr>
              <w:pStyle w:val="TAL"/>
            </w:pPr>
            <w:r w:rsidRPr="007B446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7B4467" w:rsidRDefault="00585F58" w:rsidP="00585F58">
            <w:pPr>
              <w:pStyle w:val="TAL"/>
            </w:pPr>
            <w:r w:rsidRPr="007B4467">
              <w:t>pc_</w:t>
            </w:r>
            <w:r w:rsidRPr="007B4467">
              <w:rPr>
                <w:lang w:eastAsia="zh-CN"/>
              </w:rPr>
              <w:t>U</w:t>
            </w:r>
            <w:r w:rsidRPr="007B446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7B4467" w:rsidRDefault="00585F58" w:rsidP="00585F58">
            <w:pPr>
              <w:pStyle w:val="TAL"/>
            </w:pPr>
          </w:p>
        </w:tc>
      </w:tr>
      <w:tr w:rsidR="00585F58" w:rsidRPr="007B4467"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7B4467" w:rsidRDefault="00585F58" w:rsidP="00585F58">
            <w:pPr>
              <w:pStyle w:val="TAC"/>
              <w:rPr>
                <w:lang w:eastAsia="zh-TW"/>
              </w:rPr>
            </w:pPr>
            <w:r w:rsidRPr="007B446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7B4467" w:rsidRDefault="00585F58" w:rsidP="00585F58">
            <w:pPr>
              <w:pStyle w:val="TAL"/>
            </w:pPr>
            <w:r w:rsidRPr="007B446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7B4467" w:rsidRDefault="00585F58" w:rsidP="00585F58">
            <w:pPr>
              <w:pStyle w:val="TAL"/>
            </w:pPr>
            <w:r w:rsidRPr="007B4467">
              <w:t>pc_</w:t>
            </w:r>
            <w:r w:rsidRPr="007B4467">
              <w:rPr>
                <w:lang w:eastAsia="zh-CN"/>
              </w:rPr>
              <w:t>U</w:t>
            </w:r>
            <w:r w:rsidRPr="007B446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7B4467" w:rsidRDefault="00585F58" w:rsidP="00585F58">
            <w:pPr>
              <w:pStyle w:val="TAL"/>
            </w:pPr>
          </w:p>
        </w:tc>
      </w:tr>
      <w:tr w:rsidR="00AD670A" w:rsidRPr="007B4467"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7B4467" w:rsidRDefault="00AD670A" w:rsidP="00452594">
            <w:pPr>
              <w:pStyle w:val="TAC"/>
              <w:rPr>
                <w:lang w:eastAsia="zh-TW"/>
              </w:rPr>
            </w:pPr>
            <w:r w:rsidRPr="007B4467">
              <w:rPr>
                <w:lang w:eastAsia="zh-TW"/>
              </w:rPr>
              <w:t>16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7B4467" w:rsidRDefault="00AD670A" w:rsidP="00452594">
            <w:pPr>
              <w:pStyle w:val="TAL"/>
            </w:pPr>
            <w:r w:rsidRPr="007B4467">
              <w:t>UL NR FR2 Intra-band contiguous CA BW Class 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7B4467" w:rsidRDefault="00AD670A" w:rsidP="00452594">
            <w:pPr>
              <w:pStyle w:val="TAL"/>
            </w:pPr>
            <w:r w:rsidRPr="007B4467">
              <w:t>pc_UL_intra_contiguous_CA_NR_FR2_Class_R2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7B4467" w:rsidRDefault="00AD670A" w:rsidP="00452594">
            <w:pPr>
              <w:pStyle w:val="TAL"/>
            </w:pPr>
          </w:p>
        </w:tc>
      </w:tr>
      <w:tr w:rsidR="00AD670A" w:rsidRPr="007B4467"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7B4467" w:rsidRDefault="00AD670A" w:rsidP="00452594">
            <w:pPr>
              <w:pStyle w:val="TAC"/>
              <w:rPr>
                <w:lang w:eastAsia="zh-TW"/>
              </w:rPr>
            </w:pPr>
            <w:r w:rsidRPr="007B4467">
              <w:rPr>
                <w:lang w:eastAsia="zh-TW"/>
              </w:rPr>
              <w:t>17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Pr="007B4467" w:rsidRDefault="00AD670A" w:rsidP="00452594">
            <w:pPr>
              <w:pStyle w:val="TAL"/>
            </w:pPr>
            <w:r w:rsidRPr="007B4467">
              <w:t>UL NR FR2 Intra-band contiguous CA BW Class 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7B4467" w:rsidRDefault="00AD670A" w:rsidP="00452594">
            <w:pPr>
              <w:pStyle w:val="TAL"/>
            </w:pPr>
            <w:r w:rsidRPr="007B4467">
              <w:t>pc_UL_intra_contiguous_CA_NR_FR2_Class_R3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7B4467" w:rsidRDefault="00AD670A" w:rsidP="00452594">
            <w:pPr>
              <w:pStyle w:val="TAL"/>
            </w:pPr>
          </w:p>
        </w:tc>
      </w:tr>
      <w:tr w:rsidR="00AD670A" w:rsidRPr="007B4467"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7B4467" w:rsidRDefault="00AD670A" w:rsidP="00452594">
            <w:pPr>
              <w:pStyle w:val="TAC"/>
              <w:rPr>
                <w:lang w:eastAsia="zh-TW"/>
              </w:rPr>
            </w:pPr>
            <w:r w:rsidRPr="007B4467">
              <w:rPr>
                <w:lang w:eastAsia="zh-TW"/>
              </w:rPr>
              <w:t>18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Pr="007B4467" w:rsidRDefault="00AD670A" w:rsidP="00452594">
            <w:pPr>
              <w:pStyle w:val="TAL"/>
            </w:pPr>
            <w:r w:rsidRPr="007B4467">
              <w:t>UL NR FR2 Intra-band contiguous CA BW Class 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7B4467" w:rsidRDefault="00AD670A" w:rsidP="00452594">
            <w:pPr>
              <w:pStyle w:val="TAL"/>
            </w:pPr>
            <w:r w:rsidRPr="007B4467">
              <w:t>pc_UL_intra_contiguous_CA_NR_FR2_Class_R4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7B4467" w:rsidRDefault="00AD670A" w:rsidP="00452594">
            <w:pPr>
              <w:pStyle w:val="TAL"/>
            </w:pPr>
          </w:p>
        </w:tc>
      </w:tr>
      <w:tr w:rsidR="00AD670A" w:rsidRPr="007B4467"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7B4467" w:rsidRDefault="00AD670A" w:rsidP="00452594">
            <w:pPr>
              <w:pStyle w:val="TAC"/>
              <w:rPr>
                <w:lang w:eastAsia="zh-TW"/>
              </w:rPr>
            </w:pPr>
            <w:r w:rsidRPr="007B4467">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Pr="007B4467" w:rsidRDefault="00AD670A" w:rsidP="00452594">
            <w:pPr>
              <w:pStyle w:val="TAL"/>
            </w:pPr>
            <w:r w:rsidRPr="007B4467">
              <w:t>UL NR FR2 Intra-band contiguous CA BW Class 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7B4467" w:rsidRDefault="00AD670A" w:rsidP="00452594">
            <w:pPr>
              <w:pStyle w:val="TAL"/>
            </w:pPr>
            <w:r w:rsidRPr="007B4467">
              <w:t>pc_UL_intra_contiguous_CA_NR_FR2_Class_R5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7B4467" w:rsidRDefault="00AD670A" w:rsidP="00452594">
            <w:pPr>
              <w:pStyle w:val="TAL"/>
            </w:pPr>
          </w:p>
        </w:tc>
      </w:tr>
      <w:tr w:rsidR="00AD670A" w:rsidRPr="007B4467"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7B4467" w:rsidRDefault="00AD670A" w:rsidP="00452594">
            <w:pPr>
              <w:pStyle w:val="TAC"/>
              <w:rPr>
                <w:lang w:eastAsia="zh-TW"/>
              </w:rPr>
            </w:pPr>
            <w:r w:rsidRPr="007B4467">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Pr="007B4467" w:rsidRDefault="00AD670A" w:rsidP="00452594">
            <w:pPr>
              <w:pStyle w:val="TAL"/>
            </w:pPr>
            <w:r w:rsidRPr="007B4467">
              <w:t>UL NR FR2 Intra-band contiguous CA BW Class 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7B4467" w:rsidRDefault="00AD670A" w:rsidP="00452594">
            <w:pPr>
              <w:pStyle w:val="TAL"/>
            </w:pPr>
            <w:r w:rsidRPr="007B4467">
              <w:t>pc_UL_intra_contiguous_CA_NR_FR2_Class_R6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7B4467" w:rsidRDefault="00AD670A" w:rsidP="00452594">
            <w:pPr>
              <w:pStyle w:val="TAL"/>
            </w:pPr>
          </w:p>
        </w:tc>
      </w:tr>
      <w:tr w:rsidR="00AD670A" w:rsidRPr="007B4467"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7B4467" w:rsidRDefault="00AD670A" w:rsidP="00452594">
            <w:pPr>
              <w:pStyle w:val="TAC"/>
              <w:rPr>
                <w:lang w:eastAsia="zh-TW"/>
              </w:rPr>
            </w:pPr>
            <w:r w:rsidRPr="007B4467">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Pr="007B4467" w:rsidRDefault="00AD670A" w:rsidP="00452594">
            <w:pPr>
              <w:pStyle w:val="TAL"/>
            </w:pPr>
            <w:r w:rsidRPr="007B4467">
              <w:t>UL NR FR2 Intra-band contiguous CA BW Class 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7B4467" w:rsidRDefault="00AD670A" w:rsidP="00452594">
            <w:pPr>
              <w:pStyle w:val="TAL"/>
            </w:pPr>
            <w:r w:rsidRPr="007B4467">
              <w:t>pc_UL_intra_contiguous_CA_NR_FR2_Class_R7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7B4467" w:rsidRDefault="00AD670A" w:rsidP="00452594">
            <w:pPr>
              <w:pStyle w:val="TAL"/>
            </w:pPr>
          </w:p>
        </w:tc>
      </w:tr>
      <w:tr w:rsidR="00AD670A" w:rsidRPr="007B4467"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7B4467" w:rsidRDefault="00AD670A" w:rsidP="00452594">
            <w:pPr>
              <w:pStyle w:val="TAC"/>
              <w:rPr>
                <w:lang w:eastAsia="zh-TW"/>
              </w:rPr>
            </w:pPr>
            <w:r w:rsidRPr="007B4467">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Pr="007B4467" w:rsidRDefault="00AD670A" w:rsidP="00452594">
            <w:pPr>
              <w:pStyle w:val="TAL"/>
            </w:pPr>
            <w:r w:rsidRPr="007B4467">
              <w:t>UL NR FR2 Intra-band contiguous CA BW Class 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7B4467" w:rsidRDefault="00AD670A" w:rsidP="00452594">
            <w:pPr>
              <w:pStyle w:val="TAL"/>
            </w:pPr>
            <w:r w:rsidRPr="007B4467">
              <w:t>pc_UL_intra_contiguous_CA_NR_FR2_Class_R8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7B4467" w:rsidRDefault="00AD670A" w:rsidP="00452594">
            <w:pPr>
              <w:pStyle w:val="TAL"/>
            </w:pPr>
          </w:p>
        </w:tc>
      </w:tr>
      <w:tr w:rsidR="00AD670A" w:rsidRPr="007B4467"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7B4467" w:rsidRDefault="00AD670A" w:rsidP="00452594">
            <w:pPr>
              <w:pStyle w:val="TAC"/>
              <w:rPr>
                <w:lang w:eastAsia="zh-TW"/>
              </w:rPr>
            </w:pPr>
            <w:r w:rsidRPr="007B4467">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Pr="007B4467" w:rsidRDefault="00AD670A" w:rsidP="00452594">
            <w:pPr>
              <w:pStyle w:val="TAL"/>
            </w:pPr>
            <w:r w:rsidRPr="007B4467">
              <w:t>UL NR FR2 Intra-band contiguous CA BW Class 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7B4467" w:rsidRDefault="00AD670A" w:rsidP="00452594">
            <w:pPr>
              <w:pStyle w:val="TAL"/>
            </w:pPr>
            <w:r w:rsidRPr="007B4467">
              <w:t>pc_UL_intra_contiguous_CA_NR_FR2_Class_R9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7B4467" w:rsidRDefault="00AD670A" w:rsidP="00452594">
            <w:pPr>
              <w:pStyle w:val="TAL"/>
            </w:pPr>
          </w:p>
        </w:tc>
      </w:tr>
      <w:tr w:rsidR="00AD670A" w:rsidRPr="007B4467"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7B4467" w:rsidRDefault="00AD670A" w:rsidP="00452594">
            <w:pPr>
              <w:pStyle w:val="TAC"/>
              <w:rPr>
                <w:lang w:eastAsia="zh-TW"/>
              </w:rPr>
            </w:pPr>
            <w:r w:rsidRPr="007B4467">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Pr="007B4467" w:rsidRDefault="00AD670A" w:rsidP="00452594">
            <w:pPr>
              <w:pStyle w:val="TAL"/>
            </w:pPr>
            <w:r w:rsidRPr="007B4467">
              <w:t>UL NR FR2 Intra-band contiguous CA BW Class 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7B4467" w:rsidRDefault="00AD670A" w:rsidP="00452594">
            <w:pPr>
              <w:pStyle w:val="TAL"/>
            </w:pPr>
            <w:r w:rsidRPr="007B4467">
              <w:t>pc_UL_intra_contiguous_CA_NR_FR2_Class_R10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7B4467" w:rsidRDefault="00AD670A" w:rsidP="00452594">
            <w:pPr>
              <w:pStyle w:val="TAL"/>
            </w:pPr>
          </w:p>
        </w:tc>
      </w:tr>
      <w:tr w:rsidR="00AD670A" w:rsidRPr="007B4467"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7B4467" w:rsidRDefault="00AD670A" w:rsidP="00452594">
            <w:pPr>
              <w:pStyle w:val="TAC"/>
              <w:rPr>
                <w:lang w:eastAsia="zh-TW"/>
              </w:rPr>
            </w:pPr>
            <w:r w:rsidRPr="007B4467">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Pr="007B4467" w:rsidRDefault="00AD670A" w:rsidP="00452594">
            <w:pPr>
              <w:pStyle w:val="TAL"/>
            </w:pPr>
            <w:r w:rsidRPr="007B4467">
              <w:t>UL NR FR2 Intra-band contiguous CA BW Class 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7B4467" w:rsidRDefault="00AD670A" w:rsidP="00452594">
            <w:pPr>
              <w:pStyle w:val="TAL"/>
            </w:pPr>
            <w:r w:rsidRPr="007B4467">
              <w:t>pc_UL_intra_contiguous_CA_NR_FR2_Class_R11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7B4467" w:rsidRDefault="00AD670A" w:rsidP="00452594">
            <w:pPr>
              <w:pStyle w:val="TAL"/>
            </w:pPr>
          </w:p>
        </w:tc>
      </w:tr>
      <w:tr w:rsidR="00AD670A" w:rsidRPr="007B4467"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7B4467" w:rsidRDefault="00AD670A" w:rsidP="00452594">
            <w:pPr>
              <w:pStyle w:val="TAC"/>
              <w:rPr>
                <w:lang w:eastAsia="zh-TW"/>
              </w:rPr>
            </w:pPr>
            <w:r w:rsidRPr="007B4467">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Pr="007B4467" w:rsidRDefault="00AD670A" w:rsidP="00452594">
            <w:pPr>
              <w:pStyle w:val="TAL"/>
            </w:pPr>
            <w:r w:rsidRPr="007B4467">
              <w:t>UL NR FR2 Intra-band contiguous CA BW Class 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7B4467" w:rsidRDefault="00AD670A" w:rsidP="00452594">
            <w:pPr>
              <w:pStyle w:val="TAL"/>
            </w:pPr>
            <w:r w:rsidRPr="007B4467">
              <w:t>pc_UL_intra_contiguous_CA_NR_FR2_Class_R12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7B4467" w:rsidRDefault="00AD670A" w:rsidP="00452594">
            <w:pPr>
              <w:pStyle w:val="TAL"/>
            </w:pPr>
          </w:p>
        </w:tc>
      </w:tr>
    </w:tbl>
    <w:p w14:paraId="417A865D" w14:textId="77777777" w:rsidR="00586192" w:rsidRPr="007B4467" w:rsidRDefault="00586192" w:rsidP="00586192"/>
    <w:p w14:paraId="14817B4C" w14:textId="77777777" w:rsidR="00586192" w:rsidRPr="007B4467" w:rsidRDefault="00586192" w:rsidP="00586192">
      <w:pPr>
        <w:pStyle w:val="TH"/>
        <w:ind w:left="567"/>
      </w:pPr>
      <w:r w:rsidRPr="007B4467">
        <w:t>Table A.4.3.2A.2.</w:t>
      </w:r>
      <w:r w:rsidR="00D97121" w:rsidRPr="007B4467">
        <w:t>2</w:t>
      </w:r>
      <w:r w:rsidRPr="007B4467">
        <w:t xml:space="preserve">-3: Supported configurations for </w:t>
      </w:r>
      <w:r w:rsidR="00A26A9A" w:rsidRPr="007B4467">
        <w:t xml:space="preserve">NR </w:t>
      </w:r>
      <w:r w:rsidRPr="007B4467">
        <w:t>Intra-band contiguous CA with</w:t>
      </w:r>
      <w:r w:rsidR="00A26A9A" w:rsidRPr="007B4467">
        <w:t>in</w:t>
      </w:r>
      <w:r w:rsidRPr="007B4467">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7B4467"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7B4467" w:rsidRDefault="00984E84" w:rsidP="00EF04FE">
            <w:pPr>
              <w:pStyle w:val="TAH"/>
              <w:rPr>
                <w:rFonts w:eastAsia="PMingLiU"/>
                <w:lang w:eastAsia="en-US"/>
              </w:rPr>
            </w:pPr>
            <w:r w:rsidRPr="007B4467">
              <w:rPr>
                <w:rFonts w:eastAsia="PMingLiU"/>
                <w:lang w:eastAsia="zh-CN"/>
              </w:rPr>
              <w:t>NR</w:t>
            </w:r>
            <w:r w:rsidRPr="007B4467">
              <w:rPr>
                <w:rFonts w:eastAsia="PMingLiU"/>
                <w:lang w:eastAsia="en-US"/>
              </w:rPr>
              <w:t xml:space="preserve"> </w:t>
            </w:r>
            <w:r w:rsidR="00585F58" w:rsidRPr="007B4467">
              <w:rPr>
                <w:rFonts w:eastAsia="PMingLiU"/>
              </w:rPr>
              <w:t xml:space="preserve">FR2 Intra-band contiguous </w:t>
            </w:r>
            <w:r w:rsidRPr="007B4467">
              <w:rPr>
                <w:rFonts w:eastAsia="PMingLiU"/>
                <w:lang w:eastAsia="en-US"/>
              </w:rPr>
              <w:t>CA configuration / Item</w:t>
            </w:r>
          </w:p>
          <w:p w14:paraId="00A6DE25" w14:textId="2F75B11F" w:rsidR="00984E84" w:rsidRPr="007B4467" w:rsidRDefault="00984E84" w:rsidP="00EF04FE">
            <w:pPr>
              <w:pStyle w:val="TAH"/>
              <w:rPr>
                <w:rFonts w:eastAsia="PMingLiU"/>
                <w:lang w:eastAsia="en-US"/>
              </w:rPr>
            </w:pPr>
            <w:r w:rsidRPr="007B4467">
              <w:rPr>
                <w:rFonts w:eastAsia="PMingLiU"/>
                <w:lang w:eastAsia="en-US"/>
              </w:rPr>
              <w:t>(Note 1</w:t>
            </w:r>
            <w:r w:rsidR="005E7C7F" w:rsidRPr="007B4467">
              <w:rPr>
                <w:rFonts w:eastAsia="PMingLiU"/>
                <w:lang w:eastAsia="en-US"/>
              </w:rPr>
              <w:t>, 6</w:t>
            </w:r>
            <w:r w:rsidRPr="007B4467">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7B4467" w:rsidRDefault="00984E84" w:rsidP="00EF04FE">
            <w:pPr>
              <w:pStyle w:val="TAH"/>
              <w:rPr>
                <w:rFonts w:eastAsia="PMingLiU"/>
                <w:lang w:eastAsia="en-US"/>
              </w:rPr>
            </w:pPr>
            <w:r w:rsidRPr="007B446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7B4467" w:rsidRDefault="00984E84" w:rsidP="00EF04FE">
            <w:pPr>
              <w:pStyle w:val="TAH"/>
              <w:rPr>
                <w:rFonts w:eastAsia="PMingLiU"/>
                <w:lang w:eastAsia="en-US"/>
              </w:rPr>
            </w:pPr>
            <w:r w:rsidRPr="007B446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7B4467" w:rsidRDefault="00984E84" w:rsidP="00EF04FE">
            <w:pPr>
              <w:pStyle w:val="TAH"/>
              <w:rPr>
                <w:rFonts w:eastAsia="PMingLiU"/>
                <w:lang w:eastAsia="en-US"/>
              </w:rPr>
            </w:pPr>
            <w:r w:rsidRPr="007B4467">
              <w:rPr>
                <w:rFonts w:eastAsia="PMingLiU"/>
                <w:lang w:eastAsia="en-US"/>
              </w:rPr>
              <w:t>Supported CA Bandwidth Class(es) in UL</w:t>
            </w:r>
          </w:p>
          <w:p w14:paraId="147BBAB4" w14:textId="77777777" w:rsidR="00984E84" w:rsidRPr="007B4467" w:rsidRDefault="00984E84" w:rsidP="00EF04FE">
            <w:pPr>
              <w:pStyle w:val="TAH"/>
              <w:rPr>
                <w:rFonts w:eastAsia="PMingLiU"/>
                <w:lang w:eastAsia="en-US"/>
              </w:rPr>
            </w:pPr>
            <w:r w:rsidRPr="007B4467">
              <w:rPr>
                <w:rFonts w:eastAsia="PMingLiU"/>
                <w:lang w:eastAsia="en-US"/>
              </w:rPr>
              <w:t>(Note 2,</w:t>
            </w:r>
            <w:r w:rsidRPr="007B4467">
              <w:rPr>
                <w:rFonts w:eastAsia="PMingLiU"/>
                <w:lang w:eastAsia="zh-CN"/>
              </w:rPr>
              <w:t>5</w:t>
            </w:r>
            <w:r w:rsidRPr="007B4467">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7B4467" w:rsidRDefault="00984E84" w:rsidP="00EF04FE">
            <w:pPr>
              <w:pStyle w:val="TAH"/>
              <w:rPr>
                <w:rFonts w:eastAsia="PMingLiU"/>
                <w:lang w:eastAsia="en-US"/>
              </w:rPr>
            </w:pPr>
            <w:r w:rsidRPr="007B4467">
              <w:rPr>
                <w:rFonts w:eastAsia="PMingLiU"/>
                <w:lang w:eastAsia="en-US"/>
              </w:rPr>
              <w:t>Supported Bandwidth Combination Set(s)</w:t>
            </w:r>
          </w:p>
          <w:p w14:paraId="1079B21B" w14:textId="77777777" w:rsidR="00984E84" w:rsidRPr="007B4467" w:rsidRDefault="00984E84" w:rsidP="00EF04FE">
            <w:pPr>
              <w:pStyle w:val="TAH"/>
              <w:rPr>
                <w:rFonts w:eastAsia="PMingLiU"/>
                <w:lang w:eastAsia="en-US"/>
              </w:rPr>
            </w:pPr>
            <w:r w:rsidRPr="007B4467">
              <w:rPr>
                <w:rFonts w:eastAsia="PMingLiU"/>
                <w:lang w:eastAsia="en-US"/>
              </w:rPr>
              <w:t>(Note 3)</w:t>
            </w:r>
          </w:p>
        </w:tc>
      </w:tr>
      <w:tr w:rsidR="00984E84" w:rsidRPr="007B4467"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7B4467" w:rsidRDefault="00984E84" w:rsidP="00EF04FE">
            <w:pPr>
              <w:pStyle w:val="TAC"/>
              <w:rPr>
                <w:rFonts w:eastAsia="PMingLiU"/>
                <w:lang w:eastAsia="ja-JP"/>
              </w:rPr>
            </w:pPr>
            <w:r w:rsidRPr="007B446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7B4467" w:rsidRDefault="00984E84" w:rsidP="00EF04FE">
            <w:pPr>
              <w:pStyle w:val="TAC"/>
              <w:rPr>
                <w:rFonts w:eastAsia="PMingLiU"/>
                <w:lang w:eastAsia="ja-JP"/>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7B4467" w:rsidRDefault="00984E84" w:rsidP="00EF04FE">
            <w:pPr>
              <w:pStyle w:val="TAC"/>
              <w:rPr>
                <w:rFonts w:eastAsia="PMingLiU"/>
                <w:lang w:eastAsia="en-US"/>
              </w:rPr>
            </w:pPr>
          </w:p>
        </w:tc>
      </w:tr>
      <w:tr w:rsidR="00984E84" w:rsidRPr="007B4467"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7B4467" w:rsidRDefault="00984E84" w:rsidP="00EF04FE">
            <w:pPr>
              <w:pStyle w:val="TAC"/>
              <w:rPr>
                <w:rFonts w:eastAsia="PMingLiU"/>
                <w:lang w:eastAsia="ja-JP"/>
              </w:rPr>
            </w:pPr>
            <w:r w:rsidRPr="007B446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7B4467" w:rsidRDefault="00984E84" w:rsidP="00EF04FE">
            <w:pPr>
              <w:pStyle w:val="TAC"/>
              <w:rPr>
                <w:rFonts w:eastAsia="PMingLiU"/>
                <w:lang w:eastAsia="en-US"/>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7B4467" w:rsidRDefault="00984E84" w:rsidP="00EF04FE">
            <w:pPr>
              <w:pStyle w:val="TAC"/>
              <w:rPr>
                <w:rFonts w:eastAsia="PMingLiU"/>
                <w:lang w:eastAsia="en-US"/>
              </w:rPr>
            </w:pPr>
          </w:p>
        </w:tc>
      </w:tr>
      <w:tr w:rsidR="00984E84" w:rsidRPr="007B4467"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7B4467" w:rsidRDefault="00984E84" w:rsidP="00EF04FE">
            <w:pPr>
              <w:pStyle w:val="TAC"/>
              <w:rPr>
                <w:rFonts w:eastAsia="PMingLiU"/>
                <w:lang w:eastAsia="ja-JP"/>
              </w:rPr>
            </w:pPr>
            <w:r w:rsidRPr="007B446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7B4467" w:rsidRDefault="00984E84" w:rsidP="00EF04FE">
            <w:pPr>
              <w:pStyle w:val="TAC"/>
              <w:rPr>
                <w:rFonts w:eastAsia="PMingLiU"/>
                <w:lang w:eastAsia="en-US"/>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7B4467" w:rsidRDefault="00984E84" w:rsidP="00EF04FE">
            <w:pPr>
              <w:pStyle w:val="TAC"/>
              <w:rPr>
                <w:rFonts w:eastAsia="PMingLiU"/>
                <w:lang w:eastAsia="en-US"/>
              </w:rPr>
            </w:pPr>
          </w:p>
        </w:tc>
      </w:tr>
      <w:tr w:rsidR="00D45C61" w:rsidRPr="007B4467"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7B4467" w:rsidRDefault="00D45C61" w:rsidP="005A498A">
            <w:pPr>
              <w:pStyle w:val="TAC"/>
              <w:rPr>
                <w:rFonts w:eastAsia="PMingLiU"/>
                <w:lang w:eastAsia="ja-JP"/>
              </w:rPr>
            </w:pPr>
            <w:r w:rsidRPr="007B446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7B4467" w:rsidRDefault="00D45C61" w:rsidP="005A498A">
            <w:pPr>
              <w:pStyle w:val="TAC"/>
              <w:rPr>
                <w:rFonts w:eastAsia="PMingLiU"/>
              </w:rPr>
            </w:pPr>
          </w:p>
        </w:tc>
      </w:tr>
      <w:tr w:rsidR="00D45C61" w:rsidRPr="007B4467"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7B4467" w:rsidRDefault="00D45C61" w:rsidP="005A498A">
            <w:pPr>
              <w:pStyle w:val="TAC"/>
              <w:rPr>
                <w:lang w:eastAsia="zh-CN"/>
              </w:rPr>
            </w:pPr>
            <w:r w:rsidRPr="007B446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7B4467" w:rsidRDefault="00D45C61" w:rsidP="005A498A">
            <w:pPr>
              <w:pStyle w:val="TAC"/>
              <w:rPr>
                <w:rFonts w:eastAsia="PMingLiU"/>
              </w:rPr>
            </w:pPr>
          </w:p>
        </w:tc>
      </w:tr>
      <w:tr w:rsidR="00D45C61" w:rsidRPr="007B4467"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7B4467" w:rsidRDefault="00D45C61" w:rsidP="005A498A">
            <w:pPr>
              <w:pStyle w:val="TAC"/>
              <w:rPr>
                <w:lang w:eastAsia="zh-CN"/>
              </w:rPr>
            </w:pPr>
            <w:r w:rsidRPr="007B446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7B4467" w:rsidRDefault="00D45C61" w:rsidP="005A498A">
            <w:pPr>
              <w:pStyle w:val="TAC"/>
              <w:rPr>
                <w:rFonts w:eastAsia="PMingLiU"/>
              </w:rPr>
            </w:pPr>
          </w:p>
        </w:tc>
      </w:tr>
      <w:tr w:rsidR="00D45C61" w:rsidRPr="007B4467"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7B4467" w:rsidRDefault="00D45C61" w:rsidP="005A498A">
            <w:pPr>
              <w:pStyle w:val="TAC"/>
              <w:rPr>
                <w:lang w:eastAsia="zh-CN"/>
              </w:rPr>
            </w:pPr>
            <w:r w:rsidRPr="007B446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7B4467" w:rsidRDefault="00D45C61" w:rsidP="005A498A">
            <w:pPr>
              <w:pStyle w:val="TAC"/>
              <w:rPr>
                <w:rFonts w:eastAsia="PMingLiU"/>
              </w:rPr>
            </w:pPr>
          </w:p>
        </w:tc>
      </w:tr>
      <w:tr w:rsidR="00D45C61" w:rsidRPr="007B4467"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7B4467" w:rsidRDefault="00D45C61" w:rsidP="005A498A">
            <w:pPr>
              <w:pStyle w:val="TAC"/>
              <w:rPr>
                <w:lang w:eastAsia="zh-CN"/>
              </w:rPr>
            </w:pPr>
            <w:r w:rsidRPr="007B446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7B4467" w:rsidRDefault="00D45C61" w:rsidP="005A498A">
            <w:pPr>
              <w:pStyle w:val="TAC"/>
              <w:rPr>
                <w:rFonts w:eastAsia="PMingLiU"/>
              </w:rPr>
            </w:pPr>
          </w:p>
        </w:tc>
      </w:tr>
      <w:tr w:rsidR="00D45C61" w:rsidRPr="007B4467"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7B4467" w:rsidRDefault="00D45C61" w:rsidP="005A498A">
            <w:pPr>
              <w:pStyle w:val="TAC"/>
              <w:rPr>
                <w:lang w:eastAsia="zh-CN"/>
              </w:rPr>
            </w:pPr>
            <w:r w:rsidRPr="007B446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7B4467" w:rsidRDefault="00D45C61" w:rsidP="005A498A">
            <w:pPr>
              <w:pStyle w:val="TAC"/>
              <w:rPr>
                <w:rFonts w:eastAsia="PMingLiU"/>
              </w:rPr>
            </w:pPr>
          </w:p>
        </w:tc>
      </w:tr>
      <w:tr w:rsidR="00D45C61" w:rsidRPr="007B4467"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7B4467" w:rsidRDefault="00D45C61" w:rsidP="005A498A">
            <w:pPr>
              <w:pStyle w:val="TAC"/>
              <w:rPr>
                <w:lang w:eastAsia="zh-CN"/>
              </w:rPr>
            </w:pPr>
            <w:r w:rsidRPr="007B446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7B4467" w:rsidRDefault="00D45C61" w:rsidP="005A498A">
            <w:pPr>
              <w:pStyle w:val="TAC"/>
              <w:rPr>
                <w:rFonts w:eastAsia="PMingLiU"/>
              </w:rPr>
            </w:pPr>
          </w:p>
        </w:tc>
      </w:tr>
      <w:tr w:rsidR="00D45C61" w:rsidRPr="007B4467"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7B4467" w:rsidRDefault="00D45C61" w:rsidP="005A498A">
            <w:pPr>
              <w:pStyle w:val="TAC"/>
              <w:rPr>
                <w:lang w:eastAsia="zh-CN"/>
              </w:rPr>
            </w:pPr>
            <w:r w:rsidRPr="007B446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7B4467" w:rsidRDefault="00D45C61" w:rsidP="005A498A">
            <w:pPr>
              <w:pStyle w:val="TAC"/>
              <w:rPr>
                <w:rFonts w:eastAsia="PMingLiU"/>
              </w:rPr>
            </w:pPr>
          </w:p>
        </w:tc>
      </w:tr>
      <w:tr w:rsidR="00D45C61" w:rsidRPr="007B4467"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7B4467" w:rsidRDefault="00D45C61" w:rsidP="005A498A">
            <w:pPr>
              <w:pStyle w:val="TAC"/>
              <w:rPr>
                <w:lang w:eastAsia="zh-CN"/>
              </w:rPr>
            </w:pPr>
            <w:r w:rsidRPr="007B446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7B4467" w:rsidRDefault="00D45C61" w:rsidP="005A498A">
            <w:pPr>
              <w:pStyle w:val="TAC"/>
              <w:rPr>
                <w:rFonts w:eastAsia="PMingLiU"/>
              </w:rPr>
            </w:pPr>
          </w:p>
        </w:tc>
      </w:tr>
      <w:tr w:rsidR="00D45C61" w:rsidRPr="007B4467"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7B4467" w:rsidRDefault="00D45C61" w:rsidP="005A498A">
            <w:pPr>
              <w:pStyle w:val="TAC"/>
              <w:rPr>
                <w:lang w:eastAsia="zh-CN"/>
              </w:rPr>
            </w:pPr>
            <w:r w:rsidRPr="007B446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7B4467" w:rsidRDefault="00D45C61" w:rsidP="005A498A">
            <w:pPr>
              <w:pStyle w:val="TAC"/>
              <w:rPr>
                <w:rFonts w:eastAsia="PMingLiU"/>
              </w:rPr>
            </w:pPr>
          </w:p>
        </w:tc>
      </w:tr>
      <w:tr w:rsidR="00D45C61" w:rsidRPr="007B4467"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7B4467" w:rsidRDefault="00D45C61" w:rsidP="005A498A">
            <w:pPr>
              <w:pStyle w:val="TAC"/>
              <w:rPr>
                <w:lang w:eastAsia="zh-CN"/>
              </w:rPr>
            </w:pPr>
            <w:r w:rsidRPr="007B446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7B4467" w:rsidRDefault="00D45C61" w:rsidP="005A498A">
            <w:pPr>
              <w:pStyle w:val="TAC"/>
              <w:rPr>
                <w:rFonts w:eastAsia="PMingLiU"/>
              </w:rPr>
            </w:pPr>
          </w:p>
        </w:tc>
      </w:tr>
      <w:tr w:rsidR="00D45C61" w:rsidRPr="007B4467"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7B4467" w:rsidRDefault="00D45C61" w:rsidP="005A498A">
            <w:pPr>
              <w:pStyle w:val="TAC"/>
              <w:rPr>
                <w:lang w:eastAsia="zh-CN"/>
              </w:rPr>
            </w:pPr>
            <w:r w:rsidRPr="007B446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7B4467" w:rsidRDefault="00D45C61" w:rsidP="005A498A">
            <w:pPr>
              <w:pStyle w:val="TAC"/>
              <w:rPr>
                <w:rFonts w:eastAsia="PMingLiU"/>
              </w:rPr>
            </w:pPr>
          </w:p>
        </w:tc>
      </w:tr>
      <w:tr w:rsidR="00D45C61" w:rsidRPr="007B4467"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7B4467" w:rsidRDefault="00D45C61" w:rsidP="005A498A">
            <w:pPr>
              <w:pStyle w:val="TAC"/>
              <w:rPr>
                <w:rFonts w:eastAsia="PMingLiU"/>
                <w:lang w:eastAsia="ja-JP"/>
              </w:rPr>
            </w:pPr>
            <w:r w:rsidRPr="007B446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7B4467" w:rsidRDefault="00D45C61" w:rsidP="005A498A">
            <w:pPr>
              <w:pStyle w:val="TAC"/>
              <w:rPr>
                <w:rFonts w:eastAsia="PMingLiU"/>
              </w:rPr>
            </w:pPr>
          </w:p>
        </w:tc>
      </w:tr>
      <w:tr w:rsidR="00D45C61" w:rsidRPr="007B4467"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7B4467" w:rsidRDefault="00D45C61" w:rsidP="005A498A">
            <w:pPr>
              <w:pStyle w:val="TAC"/>
              <w:rPr>
                <w:rFonts w:eastAsia="PMingLiU"/>
                <w:lang w:eastAsia="ja-JP"/>
              </w:rPr>
            </w:pPr>
            <w:r w:rsidRPr="007B446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7B4467" w:rsidRDefault="00D45C61" w:rsidP="005A498A">
            <w:pPr>
              <w:pStyle w:val="TAC"/>
              <w:rPr>
                <w:rFonts w:eastAsia="PMingLiU"/>
              </w:rPr>
            </w:pPr>
          </w:p>
        </w:tc>
      </w:tr>
      <w:tr w:rsidR="00D45C61" w:rsidRPr="007B4467"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7B4467" w:rsidRDefault="00D45C61" w:rsidP="005A498A">
            <w:pPr>
              <w:pStyle w:val="TAC"/>
              <w:rPr>
                <w:rFonts w:eastAsia="PMingLiU"/>
                <w:lang w:eastAsia="ja-JP"/>
              </w:rPr>
            </w:pPr>
            <w:r w:rsidRPr="007B446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7B4467" w:rsidRDefault="00D45C61" w:rsidP="005A498A">
            <w:pPr>
              <w:pStyle w:val="TAC"/>
              <w:rPr>
                <w:rFonts w:eastAsia="PMingLiU"/>
              </w:rPr>
            </w:pPr>
          </w:p>
        </w:tc>
      </w:tr>
      <w:tr w:rsidR="00D45C61" w:rsidRPr="007B4467"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7B4467" w:rsidRDefault="00D45C61" w:rsidP="005A498A">
            <w:pPr>
              <w:pStyle w:val="TAC"/>
              <w:rPr>
                <w:rFonts w:eastAsia="PMingLiU"/>
                <w:lang w:eastAsia="ja-JP"/>
              </w:rPr>
            </w:pPr>
            <w:r w:rsidRPr="007B446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7B4467" w:rsidRDefault="00D45C61" w:rsidP="005A498A">
            <w:pPr>
              <w:pStyle w:val="TAC"/>
              <w:rPr>
                <w:rFonts w:eastAsia="PMingLiU"/>
              </w:rPr>
            </w:pPr>
          </w:p>
        </w:tc>
      </w:tr>
      <w:tr w:rsidR="00D45C61" w:rsidRPr="007B4467"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7B4467" w:rsidRDefault="00D45C61" w:rsidP="005A498A">
            <w:pPr>
              <w:pStyle w:val="TAC"/>
              <w:rPr>
                <w:rFonts w:eastAsia="PMingLiU"/>
                <w:lang w:eastAsia="ja-JP"/>
              </w:rPr>
            </w:pPr>
            <w:r w:rsidRPr="007B446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7B4467" w:rsidRDefault="00D45C61" w:rsidP="005A498A">
            <w:pPr>
              <w:pStyle w:val="TAC"/>
              <w:rPr>
                <w:rFonts w:eastAsia="PMingLiU"/>
              </w:rPr>
            </w:pPr>
          </w:p>
        </w:tc>
      </w:tr>
      <w:tr w:rsidR="00D45C61" w:rsidRPr="007B4467"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7B4467" w:rsidRDefault="00D45C61" w:rsidP="005A498A">
            <w:pPr>
              <w:pStyle w:val="TAC"/>
              <w:rPr>
                <w:rFonts w:eastAsia="PMingLiU"/>
                <w:lang w:eastAsia="ja-JP"/>
              </w:rPr>
            </w:pPr>
            <w:r w:rsidRPr="007B446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7B4467" w:rsidRDefault="00D45C61" w:rsidP="005A498A">
            <w:pPr>
              <w:pStyle w:val="TAC"/>
              <w:rPr>
                <w:rFonts w:eastAsia="PMingLiU"/>
              </w:rPr>
            </w:pPr>
          </w:p>
        </w:tc>
      </w:tr>
      <w:tr w:rsidR="00D45C61" w:rsidRPr="007B4467"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7B4467" w:rsidRDefault="00D45C61" w:rsidP="005A498A">
            <w:pPr>
              <w:pStyle w:val="TAC"/>
              <w:rPr>
                <w:rFonts w:eastAsia="PMingLiU"/>
                <w:lang w:eastAsia="ja-JP"/>
              </w:rPr>
            </w:pPr>
            <w:r w:rsidRPr="007B446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7B4467" w:rsidRDefault="00D45C61" w:rsidP="005A498A">
            <w:pPr>
              <w:pStyle w:val="TAC"/>
              <w:rPr>
                <w:rFonts w:eastAsia="PMingLiU"/>
              </w:rPr>
            </w:pPr>
          </w:p>
        </w:tc>
      </w:tr>
      <w:tr w:rsidR="00D45C61" w:rsidRPr="007B4467"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7B4467" w:rsidRDefault="00D45C61" w:rsidP="005A498A">
            <w:pPr>
              <w:pStyle w:val="TAC"/>
              <w:rPr>
                <w:rFonts w:eastAsia="PMingLiU"/>
                <w:lang w:eastAsia="ja-JP"/>
              </w:rPr>
            </w:pPr>
            <w:r w:rsidRPr="007B446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7B4467" w:rsidRDefault="00D45C61" w:rsidP="005A498A">
            <w:pPr>
              <w:pStyle w:val="TAC"/>
              <w:rPr>
                <w:rFonts w:eastAsia="PMingLiU"/>
              </w:rPr>
            </w:pPr>
          </w:p>
        </w:tc>
      </w:tr>
      <w:tr w:rsidR="00D45C61" w:rsidRPr="007B4467"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7B4467" w:rsidRDefault="00D45C61" w:rsidP="005A498A">
            <w:pPr>
              <w:pStyle w:val="TAC"/>
              <w:rPr>
                <w:rFonts w:eastAsia="PMingLiU"/>
                <w:lang w:eastAsia="ja-JP"/>
              </w:rPr>
            </w:pPr>
            <w:r w:rsidRPr="007B446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7B4467" w:rsidRDefault="00D45C61" w:rsidP="005A498A">
            <w:pPr>
              <w:pStyle w:val="TAC"/>
              <w:rPr>
                <w:rFonts w:eastAsia="PMingLiU"/>
              </w:rPr>
            </w:pPr>
          </w:p>
        </w:tc>
      </w:tr>
      <w:tr w:rsidR="00D45C61" w:rsidRPr="007B4467"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7B4467" w:rsidRDefault="00D45C61" w:rsidP="005A498A">
            <w:pPr>
              <w:pStyle w:val="TAC"/>
              <w:rPr>
                <w:rFonts w:eastAsia="PMingLiU"/>
                <w:lang w:eastAsia="ja-JP"/>
              </w:rPr>
            </w:pPr>
            <w:r w:rsidRPr="007B446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7B4467" w:rsidRDefault="00D45C61" w:rsidP="005A498A">
            <w:pPr>
              <w:pStyle w:val="TAC"/>
              <w:rPr>
                <w:rFonts w:eastAsia="PMingLiU"/>
              </w:rPr>
            </w:pPr>
          </w:p>
        </w:tc>
      </w:tr>
      <w:tr w:rsidR="00D45C61" w:rsidRPr="007B4467"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7B4467" w:rsidRDefault="00D45C61" w:rsidP="005A498A">
            <w:pPr>
              <w:pStyle w:val="TAC"/>
              <w:rPr>
                <w:rFonts w:eastAsia="PMingLiU"/>
                <w:lang w:eastAsia="ja-JP"/>
              </w:rPr>
            </w:pPr>
            <w:r w:rsidRPr="007B446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7B4467" w:rsidRDefault="00D45C61" w:rsidP="005A498A">
            <w:pPr>
              <w:pStyle w:val="TAC"/>
              <w:rPr>
                <w:rFonts w:eastAsia="PMingLiU"/>
              </w:rPr>
            </w:pPr>
          </w:p>
        </w:tc>
      </w:tr>
      <w:tr w:rsidR="00D45C61" w:rsidRPr="007B4467"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7B4467" w:rsidRDefault="00D45C61" w:rsidP="005A498A">
            <w:pPr>
              <w:pStyle w:val="TAC"/>
              <w:rPr>
                <w:rFonts w:eastAsia="PMingLiU"/>
                <w:lang w:eastAsia="ja-JP"/>
              </w:rPr>
            </w:pPr>
            <w:r w:rsidRPr="007B446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7B4467" w:rsidRDefault="00D45C61" w:rsidP="005A498A">
            <w:pPr>
              <w:pStyle w:val="TAC"/>
              <w:rPr>
                <w:rFonts w:eastAsia="PMingLiU"/>
              </w:rPr>
            </w:pPr>
          </w:p>
        </w:tc>
      </w:tr>
      <w:tr w:rsidR="00D45C61" w:rsidRPr="007B4467"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7B4467" w:rsidRDefault="00D45C61" w:rsidP="005A498A">
            <w:pPr>
              <w:pStyle w:val="TAC"/>
              <w:rPr>
                <w:rFonts w:eastAsia="PMingLiU"/>
                <w:lang w:eastAsia="ja-JP"/>
              </w:rPr>
            </w:pPr>
            <w:r w:rsidRPr="007B446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7B4467" w:rsidRDefault="00D45C61" w:rsidP="005A498A">
            <w:pPr>
              <w:pStyle w:val="TAC"/>
              <w:rPr>
                <w:rFonts w:eastAsia="PMingLiU"/>
              </w:rPr>
            </w:pPr>
          </w:p>
        </w:tc>
      </w:tr>
      <w:tr w:rsidR="00D45C61" w:rsidRPr="007B4467"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7B4467" w:rsidRDefault="00D45C61" w:rsidP="005A498A">
            <w:pPr>
              <w:pStyle w:val="TAC"/>
              <w:rPr>
                <w:rFonts w:eastAsia="PMingLiU"/>
                <w:lang w:eastAsia="ja-JP"/>
              </w:rPr>
            </w:pPr>
            <w:r w:rsidRPr="007B446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7B4467" w:rsidRDefault="00D45C61" w:rsidP="005A498A">
            <w:pPr>
              <w:pStyle w:val="TAC"/>
              <w:rPr>
                <w:rFonts w:eastAsia="PMingLiU"/>
              </w:rPr>
            </w:pPr>
          </w:p>
        </w:tc>
      </w:tr>
      <w:tr w:rsidR="00984E84" w:rsidRPr="007B446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7B4467" w:rsidRDefault="00984E84" w:rsidP="00EF04FE">
            <w:pPr>
              <w:pStyle w:val="TAN"/>
              <w:rPr>
                <w:rFonts w:eastAsia="PMingLiU"/>
                <w:lang w:eastAsia="en-US"/>
              </w:rPr>
            </w:pPr>
            <w:r w:rsidRPr="007B4467">
              <w:rPr>
                <w:rFonts w:eastAsia="PMingLiU"/>
                <w:lang w:eastAsia="en-US"/>
              </w:rPr>
              <w:t>Note 1:</w:t>
            </w:r>
            <w:r w:rsidRPr="007B4467">
              <w:rPr>
                <w:rFonts w:eastAsia="PMingLiU"/>
                <w:lang w:eastAsia="en-US"/>
              </w:rPr>
              <w:tab/>
              <w:t>Notation used for intra-band contiguous CA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 e.g. ‘CA_</w:t>
            </w:r>
            <w:r w:rsidRPr="007B4467">
              <w:rPr>
                <w:rFonts w:eastAsia="PMingLiU"/>
                <w:lang w:eastAsia="zh-CN"/>
              </w:rPr>
              <w:t>n257</w:t>
            </w:r>
            <w:r w:rsidRPr="007B4467">
              <w:rPr>
                <w:rFonts w:eastAsia="PMingLiU"/>
                <w:lang w:eastAsia="en-US"/>
              </w:rPr>
              <w:t xml:space="preserve">C’ indicates CA operation on </w:t>
            </w:r>
            <w:r w:rsidRPr="007B4467">
              <w:rPr>
                <w:rFonts w:eastAsia="PMingLiU"/>
                <w:lang w:eastAsia="zh-CN"/>
              </w:rPr>
              <w:t>NR</w:t>
            </w:r>
            <w:r w:rsidRPr="007B4467">
              <w:rPr>
                <w:rFonts w:eastAsia="PMingLiU"/>
                <w:lang w:eastAsia="en-US"/>
              </w:rPr>
              <w:t xml:space="preserve"> band </w:t>
            </w:r>
            <w:r w:rsidRPr="007B4467">
              <w:rPr>
                <w:rFonts w:eastAsia="PMingLiU"/>
                <w:lang w:eastAsia="zh-CN"/>
              </w:rPr>
              <w:t>n257</w:t>
            </w:r>
            <w:r w:rsidRPr="007B4467">
              <w:rPr>
                <w:rFonts w:eastAsia="PMingLiU"/>
                <w:lang w:eastAsia="en-US"/>
              </w:rPr>
              <w:t xml:space="preserve"> with DL CA Bandwidth Class C.</w:t>
            </w:r>
          </w:p>
          <w:p w14:paraId="66C6A375" w14:textId="21B38F6E" w:rsidR="00984E84" w:rsidRPr="007B4467" w:rsidRDefault="00984E84" w:rsidP="00EF04FE">
            <w:pPr>
              <w:pStyle w:val="TAN"/>
              <w:rPr>
                <w:rFonts w:eastAsia="PMingLiU"/>
                <w:lang w:eastAsia="en-US"/>
              </w:rPr>
            </w:pPr>
            <w:r w:rsidRPr="007B4467">
              <w:rPr>
                <w:rFonts w:eastAsia="PMingLiU"/>
                <w:lang w:eastAsia="en-US"/>
              </w:rPr>
              <w:t>Note 2:</w:t>
            </w:r>
            <w:r w:rsidRPr="007B4467">
              <w:rPr>
                <w:rFonts w:eastAsia="PMingLiU"/>
                <w:lang w:eastAsia="en-US"/>
              </w:rPr>
              <w:tab/>
              <w:t xml:space="preserve">The UL CA capabilities as per Table A.4.3.2A.2.2-2 can be supported on a single </w:t>
            </w:r>
            <w:r w:rsidR="00454C43" w:rsidRPr="007B4467">
              <w:rPr>
                <w:rFonts w:eastAsia="PMingLiU"/>
              </w:rPr>
              <w:t>band.</w:t>
            </w:r>
            <w:r w:rsidRPr="007B4467">
              <w:rPr>
                <w:rFonts w:eastAsia="PMingLiU"/>
                <w:lang w:eastAsia="en-US"/>
              </w:rPr>
              <w:t xml:space="preserve"> The UE supplier shall indicate all supported UL CA Bandwidth Class(es), in uplink of the supported CA Band(s), as per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 For this release of specification valid choices are ’N’, ‘</w:t>
            </w:r>
            <w:r w:rsidR="00585F58" w:rsidRPr="007B4467">
              <w:rPr>
                <w:rFonts w:eastAsia="PMingLiU"/>
              </w:rPr>
              <w:t>n</w:t>
            </w:r>
            <w:r w:rsidRPr="007B4467">
              <w:rPr>
                <w:rFonts w:eastAsia="PMingLiU"/>
                <w:lang w:eastAsia="en-US"/>
              </w:rPr>
              <w:t>XB’</w:t>
            </w:r>
            <w:r w:rsidR="00585F58" w:rsidRPr="007B4467">
              <w:rPr>
                <w:rFonts w:eastAsia="PMingLiU"/>
              </w:rPr>
              <w:t xml:space="preserve"> ~ ‘nXM’</w:t>
            </w:r>
            <w:r w:rsidRPr="007B4467">
              <w:rPr>
                <w:rFonts w:eastAsia="PMingLiU"/>
                <w:lang w:eastAsia="en-US"/>
              </w:rPr>
              <w:t xml:space="preserve"> and ‘</w:t>
            </w:r>
            <w:r w:rsidR="00585F58" w:rsidRPr="007B4467">
              <w:rPr>
                <w:rFonts w:eastAsia="PMingLiU"/>
              </w:rPr>
              <w:t>n</w:t>
            </w:r>
            <w:r w:rsidRPr="007B4467">
              <w:rPr>
                <w:rFonts w:eastAsia="PMingLiU"/>
                <w:lang w:eastAsia="en-US"/>
              </w:rPr>
              <w:t>X</w:t>
            </w:r>
            <w:r w:rsidR="00585F58" w:rsidRPr="007B4467">
              <w:rPr>
                <w:rFonts w:eastAsia="PMingLiU"/>
              </w:rPr>
              <w:t>O</w:t>
            </w:r>
            <w:r w:rsidRPr="007B4467">
              <w:rPr>
                <w:rFonts w:eastAsia="PMingLiU"/>
                <w:lang w:eastAsia="en-US"/>
              </w:rPr>
              <w:t>’</w:t>
            </w:r>
            <w:r w:rsidR="00585F58" w:rsidRPr="007B4467">
              <w:rPr>
                <w:rFonts w:eastAsia="PMingLiU"/>
              </w:rPr>
              <w:t xml:space="preserve"> ~ ‘nXQ’</w:t>
            </w:r>
            <w:r w:rsidRPr="007B4467">
              <w:rPr>
                <w:rFonts w:eastAsia="PMingLiU"/>
                <w:lang w:eastAsia="en-US"/>
              </w:rPr>
              <w:t xml:space="preserve">, where </w:t>
            </w:r>
            <w:r w:rsidR="00585F58" w:rsidRPr="007B4467">
              <w:rPr>
                <w:rFonts w:eastAsia="PMingLiU"/>
              </w:rPr>
              <w:t>n</w:t>
            </w:r>
            <w:r w:rsidRPr="007B4467">
              <w:rPr>
                <w:rFonts w:eastAsia="PMingLiU"/>
                <w:lang w:eastAsia="en-US"/>
              </w:rPr>
              <w:t xml:space="preserve">X is the </w:t>
            </w:r>
            <w:r w:rsidR="00585F58" w:rsidRPr="007B4467">
              <w:rPr>
                <w:rFonts w:eastAsia="PMingLiU"/>
              </w:rPr>
              <w:t xml:space="preserve">NR </w:t>
            </w:r>
            <w:r w:rsidRPr="007B4467">
              <w:rPr>
                <w:rFonts w:eastAsia="PMingLiU"/>
                <w:lang w:eastAsia="en-US"/>
              </w:rPr>
              <w:t>band. For example, for CA_</w:t>
            </w:r>
            <w:r w:rsidR="00585F58" w:rsidRPr="007B4467">
              <w:rPr>
                <w:rFonts w:eastAsia="PMingLiU"/>
              </w:rPr>
              <w:t>n257C</w:t>
            </w:r>
            <w:r w:rsidRPr="007B4467">
              <w:rPr>
                <w:rFonts w:eastAsia="PMingLiU"/>
                <w:lang w:eastAsia="en-US"/>
              </w:rPr>
              <w:t xml:space="preserve">, </w:t>
            </w:r>
            <w:r w:rsidR="00585F58" w:rsidRPr="007B4467">
              <w:rPr>
                <w:rFonts w:eastAsia="PMingLiU"/>
              </w:rPr>
              <w:t>’N’</w:t>
            </w:r>
            <w:r w:rsidRPr="007B4467">
              <w:rPr>
                <w:rFonts w:eastAsia="PMingLiU"/>
                <w:lang w:eastAsia="en-US"/>
              </w:rPr>
              <w:t xml:space="preserve"> would mean only DL CA, </w:t>
            </w:r>
            <w:r w:rsidR="00585F58" w:rsidRPr="007B4467">
              <w:rPr>
                <w:rFonts w:eastAsia="PMingLiU"/>
              </w:rPr>
              <w:t>’n257C’</w:t>
            </w:r>
            <w:r w:rsidRPr="007B4467">
              <w:rPr>
                <w:rFonts w:eastAsia="PMingLiU"/>
                <w:lang w:eastAsia="en-US"/>
              </w:rPr>
              <w:t xml:space="preserve"> would mean both DL and UL CA</w:t>
            </w:r>
            <w:r w:rsidR="0029416B" w:rsidRPr="007B4467">
              <w:rPr>
                <w:rFonts w:eastAsia="PMingLiU"/>
              </w:rPr>
              <w:t xml:space="preserve"> operation on </w:t>
            </w:r>
            <w:r w:rsidR="0029416B" w:rsidRPr="007B4467">
              <w:rPr>
                <w:rFonts w:eastAsia="PMingLiU"/>
                <w:lang w:eastAsia="zh-CN"/>
              </w:rPr>
              <w:t>NR</w:t>
            </w:r>
            <w:r w:rsidR="0029416B" w:rsidRPr="007B4467">
              <w:rPr>
                <w:rFonts w:eastAsia="PMingLiU"/>
              </w:rPr>
              <w:t xml:space="preserve"> band </w:t>
            </w:r>
            <w:r w:rsidR="0029416B" w:rsidRPr="007B4467">
              <w:rPr>
                <w:rFonts w:eastAsia="PMingLiU"/>
                <w:lang w:eastAsia="zh-CN"/>
              </w:rPr>
              <w:t>n257</w:t>
            </w:r>
            <w:r w:rsidR="0029416B" w:rsidRPr="007B4467">
              <w:rPr>
                <w:rFonts w:eastAsia="PMingLiU"/>
              </w:rPr>
              <w:t xml:space="preserve"> with CA Bandwidth Class C</w:t>
            </w:r>
            <w:r w:rsidRPr="007B4467">
              <w:rPr>
                <w:rFonts w:eastAsia="PMingLiU"/>
                <w:lang w:eastAsia="en-US"/>
              </w:rPr>
              <w:t>.</w:t>
            </w:r>
          </w:p>
          <w:p w14:paraId="6D79A853" w14:textId="77777777" w:rsidR="00984E84" w:rsidRPr="007B4467" w:rsidRDefault="00984E84" w:rsidP="00EF04FE">
            <w:pPr>
              <w:pStyle w:val="TAN"/>
              <w:rPr>
                <w:rFonts w:eastAsia="PMingLiU"/>
                <w:lang w:eastAsia="en-US"/>
              </w:rPr>
            </w:pPr>
            <w:r w:rsidRPr="007B4467">
              <w:rPr>
                <w:rFonts w:eastAsia="PMingLiU"/>
                <w:lang w:eastAsia="en-US"/>
              </w:rPr>
              <w:t>Note 3:</w:t>
            </w:r>
            <w:r w:rsidRPr="007B4467">
              <w:rPr>
                <w:rFonts w:eastAsia="PMingLiU"/>
                <w:lang w:eastAsia="en-US"/>
              </w:rPr>
              <w:tab/>
              <w:t>The UE supplier shall indicate the supported Bandwidth Combination Set(s) as per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w:t>
            </w:r>
          </w:p>
          <w:p w14:paraId="6F3B7CC6" w14:textId="1F098A15" w:rsidR="00984E84" w:rsidRPr="007B4467" w:rsidRDefault="00984E84" w:rsidP="00EF04FE">
            <w:pPr>
              <w:pStyle w:val="TAN"/>
              <w:rPr>
                <w:rFonts w:eastAsia="PMingLiU"/>
                <w:lang w:eastAsia="en-US"/>
              </w:rPr>
            </w:pPr>
            <w:r w:rsidRPr="007B4467">
              <w:rPr>
                <w:rFonts w:eastAsia="PMingLiU"/>
                <w:lang w:eastAsia="en-US"/>
              </w:rPr>
              <w:t>Note 4:</w:t>
            </w:r>
            <w:r w:rsidRPr="007B4467">
              <w:rPr>
                <w:rFonts w:eastAsia="PMingLiU"/>
                <w:lang w:eastAsia="en-US"/>
              </w:rPr>
              <w:tab/>
            </w:r>
            <w:r w:rsidR="00872F29" w:rsidRPr="007B4467">
              <w:rPr>
                <w:rFonts w:eastAsia="PMingLiU"/>
                <w:lang w:eastAsia="zh-CN"/>
              </w:rPr>
              <w:t>V</w:t>
            </w:r>
            <w:r w:rsidR="00872F29" w:rsidRPr="007B4467">
              <w:rPr>
                <w:rFonts w:eastAsia="PMingLiU"/>
              </w:rPr>
              <w:t>oid.</w:t>
            </w:r>
          </w:p>
          <w:p w14:paraId="37EA88E0" w14:textId="029844C4" w:rsidR="005E7C7F" w:rsidRPr="007B4467" w:rsidRDefault="00984E84" w:rsidP="005E7C7F">
            <w:pPr>
              <w:pStyle w:val="TAN"/>
              <w:rPr>
                <w:rFonts w:eastAsia="PMingLiU"/>
              </w:rPr>
            </w:pPr>
            <w:r w:rsidRPr="007B4467">
              <w:rPr>
                <w:rFonts w:eastAsia="PMingLiU"/>
                <w:lang w:eastAsia="en-US"/>
              </w:rPr>
              <w:t>Note 5:</w:t>
            </w:r>
            <w:r w:rsidRPr="007B4467">
              <w:rPr>
                <w:rFonts w:eastAsia="PMingLiU"/>
                <w:lang w:eastAsia="en-US"/>
              </w:rPr>
              <w:tab/>
            </w:r>
            <w:r w:rsidR="00872F29" w:rsidRPr="007B4467">
              <w:rPr>
                <w:lang w:eastAsia="zh-CN"/>
              </w:rPr>
              <w:t>See UL(</w:t>
            </w:r>
            <w:r w:rsidR="00872F29" w:rsidRPr="007B4467">
              <w:rPr>
                <w:i/>
                <w:lang w:eastAsia="zh-CN"/>
              </w:rPr>
              <w:t>table_index</w:t>
            </w:r>
            <w:r w:rsidR="00872F29" w:rsidRPr="007B4467">
              <w:rPr>
                <w:lang w:eastAsia="zh-CN"/>
              </w:rPr>
              <w:t xml:space="preserve">) in </w:t>
            </w:r>
            <w:r w:rsidR="005E7C7F" w:rsidRPr="007B4467">
              <w:rPr>
                <w:lang w:eastAsia="zh-CN"/>
              </w:rPr>
              <w:t>Note 1 of Table 4.0-3 and UL_</w:t>
            </w:r>
            <w:r w:rsidR="005E7C7F" w:rsidRPr="007B4467">
              <w:rPr>
                <w:i/>
                <w:lang w:eastAsia="zh-CN"/>
              </w:rPr>
              <w:t>n</w:t>
            </w:r>
            <w:r w:rsidR="005E7C7F" w:rsidRPr="007B4467">
              <w:rPr>
                <w:lang w:eastAsia="zh-CN"/>
              </w:rPr>
              <w:t>CC(</w:t>
            </w:r>
            <w:r w:rsidR="005E7C7F" w:rsidRPr="007B4467">
              <w:rPr>
                <w:i/>
                <w:lang w:eastAsia="zh-CN"/>
              </w:rPr>
              <w:t>table_index</w:t>
            </w:r>
            <w:r w:rsidR="005E7C7F" w:rsidRPr="007B4467">
              <w:rPr>
                <w:lang w:eastAsia="zh-CN"/>
              </w:rPr>
              <w:t xml:space="preserve">) in Note 2 of Table 4.0-3 </w:t>
            </w:r>
            <w:r w:rsidR="00872F29" w:rsidRPr="007B4467">
              <w:rPr>
                <w:lang w:eastAsia="zh-CN"/>
              </w:rPr>
              <w:t>in TS 38.522 [9].</w:t>
            </w:r>
          </w:p>
          <w:p w14:paraId="582EA540" w14:textId="3485B2DB" w:rsidR="00984E84" w:rsidRPr="007B4467" w:rsidRDefault="005E7C7F" w:rsidP="005E7C7F">
            <w:pPr>
              <w:pStyle w:val="TAN"/>
              <w:rPr>
                <w:rFonts w:eastAsia="PMingLiU"/>
                <w:lang w:eastAsia="en-US"/>
              </w:rPr>
            </w:pPr>
            <w:r w:rsidRPr="007B4467">
              <w:rPr>
                <w:rFonts w:eastAsia="PMingLiU"/>
              </w:rPr>
              <w:t>Note 6:</w:t>
            </w:r>
            <w:r w:rsidRPr="007B4467">
              <w:rPr>
                <w:rFonts w:eastAsia="PMingLiU"/>
              </w:rPr>
              <w:tab/>
              <w:t>See DL_</w:t>
            </w:r>
            <w:r w:rsidRPr="007B4467">
              <w:rPr>
                <w:rFonts w:eastAsia="PMingLiU"/>
                <w:i/>
              </w:rPr>
              <w:t>n</w:t>
            </w:r>
            <w:r w:rsidRPr="007B4467">
              <w:rPr>
                <w:rFonts w:eastAsia="PMingLiU"/>
              </w:rPr>
              <w:t>CC(</w:t>
            </w:r>
            <w:r w:rsidRPr="007B4467">
              <w:rPr>
                <w:rFonts w:eastAsia="PMingLiU"/>
                <w:i/>
              </w:rPr>
              <w:t>table_index</w:t>
            </w:r>
            <w:r w:rsidRPr="007B4467">
              <w:rPr>
                <w:rFonts w:eastAsia="PMingLiU"/>
              </w:rPr>
              <w:t>) in Note 4 of Table 4.0-3 in TS 38.522 [9].</w:t>
            </w:r>
            <w:r w:rsidR="00872F29" w:rsidRPr="007B4467" w:rsidDel="00872F29">
              <w:rPr>
                <w:rFonts w:eastAsia="PMingLiU"/>
                <w:lang w:eastAsia="en-US"/>
              </w:rPr>
              <w:t xml:space="preserve"> </w:t>
            </w:r>
          </w:p>
        </w:tc>
      </w:tr>
    </w:tbl>
    <w:p w14:paraId="0E84DCFF" w14:textId="77777777" w:rsidR="00586192" w:rsidRPr="007B4467" w:rsidRDefault="00586192" w:rsidP="00586192"/>
    <w:p w14:paraId="1A1EDB0F" w14:textId="77777777" w:rsidR="00586192" w:rsidRPr="007B4467" w:rsidRDefault="00586192" w:rsidP="00586192">
      <w:pPr>
        <w:pStyle w:val="Heading4"/>
      </w:pPr>
      <w:bookmarkStart w:id="462" w:name="_Toc27410907"/>
      <w:bookmarkStart w:id="463" w:name="_Toc36039419"/>
      <w:bookmarkStart w:id="464" w:name="_Toc43838779"/>
      <w:bookmarkStart w:id="465" w:name="_Toc51772934"/>
      <w:bookmarkStart w:id="466" w:name="_Toc58245140"/>
      <w:bookmarkStart w:id="467" w:name="_Toc68089589"/>
      <w:bookmarkStart w:id="468" w:name="_Toc69067710"/>
      <w:bookmarkStart w:id="469" w:name="_Toc75383248"/>
      <w:bookmarkStart w:id="470" w:name="_Toc83706896"/>
      <w:bookmarkStart w:id="471" w:name="_Toc90491601"/>
      <w:bookmarkStart w:id="472" w:name="_Toc100147695"/>
      <w:bookmarkStart w:id="473" w:name="_Toc106740967"/>
      <w:bookmarkStart w:id="474" w:name="_Toc114916323"/>
      <w:bookmarkStart w:id="475" w:name="_Toc194512927"/>
      <w:r w:rsidRPr="007B4467">
        <w:t>A.4.3.2A.3</w:t>
      </w:r>
      <w:r w:rsidRPr="007B4467">
        <w:tab/>
        <w:t>NR Intra-band non-contiguous</w:t>
      </w:r>
      <w:bookmarkEnd w:id="462"/>
      <w:r w:rsidR="00A26A9A" w:rsidRPr="007B4467">
        <w:t xml:space="preserve"> CA</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2CC69FAC" w14:textId="77777777" w:rsidR="00586192" w:rsidRPr="007B4467" w:rsidRDefault="00586192" w:rsidP="00586192">
      <w:pPr>
        <w:pStyle w:val="Heading5"/>
      </w:pPr>
      <w:bookmarkStart w:id="476" w:name="_Toc27410908"/>
      <w:bookmarkStart w:id="477" w:name="_Toc36039420"/>
      <w:bookmarkStart w:id="478" w:name="_Toc43838780"/>
      <w:bookmarkStart w:id="479" w:name="_Toc51772935"/>
      <w:bookmarkStart w:id="480" w:name="_Toc58245141"/>
      <w:bookmarkStart w:id="481" w:name="_Toc68089590"/>
      <w:bookmarkStart w:id="482" w:name="_Toc69067711"/>
      <w:bookmarkStart w:id="483" w:name="_Toc75383249"/>
      <w:bookmarkStart w:id="484" w:name="_Toc83706897"/>
      <w:bookmarkStart w:id="485" w:name="_Toc90491602"/>
      <w:bookmarkStart w:id="486" w:name="_Toc100147696"/>
      <w:bookmarkStart w:id="487" w:name="_Toc106740968"/>
      <w:bookmarkStart w:id="488" w:name="_Toc114916324"/>
      <w:bookmarkStart w:id="489" w:name="_Toc194512928"/>
      <w:r w:rsidRPr="007B4467">
        <w:t>A.4.3.2A.3.1</w:t>
      </w:r>
      <w:r w:rsidRPr="007B4467">
        <w:tab/>
        <w:t xml:space="preserve">NR Intra-band non-contiguous </w:t>
      </w:r>
      <w:r w:rsidR="00A26A9A" w:rsidRPr="007B4467">
        <w:t xml:space="preserve">CA </w:t>
      </w:r>
      <w:r w:rsidRPr="007B4467">
        <w:t>with</w:t>
      </w:r>
      <w:r w:rsidR="00A26A9A" w:rsidRPr="007B4467">
        <w:t>in</w:t>
      </w:r>
      <w:r w:rsidRPr="007B4467">
        <w:t xml:space="preserve"> FR1</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E85F6D" w14:textId="77777777" w:rsidR="00984E84" w:rsidRPr="007B4467" w:rsidRDefault="00984E84" w:rsidP="00DA21B3">
      <w:pPr>
        <w:pStyle w:val="TH"/>
        <w:rPr>
          <w:rFonts w:eastAsia="PMingLiU"/>
          <w:lang w:eastAsia="en-US"/>
        </w:rPr>
      </w:pPr>
      <w:r w:rsidRPr="007B4467">
        <w:rPr>
          <w:rFonts w:eastAsia="PMingLiU"/>
          <w:lang w:eastAsia="en-US"/>
        </w:rPr>
        <w:t>Table A.4.3.2A.</w:t>
      </w:r>
      <w:r w:rsidRPr="007B4467">
        <w:rPr>
          <w:rFonts w:eastAsia="PMingLiU"/>
          <w:lang w:eastAsia="zh-CN"/>
        </w:rPr>
        <w:t>3.1</w:t>
      </w:r>
      <w:r w:rsidRPr="007B4467">
        <w:rPr>
          <w:rFonts w:eastAsia="PMingLiU"/>
          <w:lang w:eastAsia="en-US"/>
        </w:rPr>
        <w:t xml:space="preserve">-1: Downlink Bandwidth Class capabilities for NR Intra-band </w:t>
      </w:r>
      <w:r w:rsidRPr="007B4467">
        <w:rPr>
          <w:rFonts w:eastAsia="PMingLiU"/>
          <w:lang w:eastAsia="zh-CN"/>
        </w:rPr>
        <w:t>non-</w:t>
      </w:r>
      <w:r w:rsidRPr="007B4467">
        <w:rPr>
          <w:rFonts w:eastAsia="PMingLiU"/>
          <w:lang w:eastAsia="en-US"/>
        </w:rPr>
        <w:t xml:space="preserve">contiguous </w:t>
      </w:r>
      <w:r w:rsidR="00A26A9A" w:rsidRPr="007B4467">
        <w:rPr>
          <w:rFonts w:eastAsia="PMingLiU"/>
        </w:rPr>
        <w:t xml:space="preserve">CA </w:t>
      </w:r>
      <w:r w:rsidRPr="007B4467">
        <w:rPr>
          <w:rFonts w:eastAsia="PMingLiU"/>
          <w:lang w:eastAsia="en-US"/>
        </w:rPr>
        <w:t>configurations with</w:t>
      </w:r>
      <w:r w:rsidR="00A26A9A" w:rsidRPr="007B4467">
        <w:rPr>
          <w:rFonts w:eastAsia="PMingLiU"/>
        </w:rPr>
        <w:t>in</w:t>
      </w:r>
      <w:r w:rsidRPr="007B4467">
        <w:rPr>
          <w:rFonts w:eastAsia="PMingLiU"/>
          <w:lang w:eastAsia="en-US"/>
        </w:rPr>
        <w:t xml:space="preserve"> FR1 (for one or more of the supported configurations in Table A.4.3.2A.</w:t>
      </w:r>
      <w:r w:rsidRPr="007B4467">
        <w:rPr>
          <w:rFonts w:eastAsia="PMingLiU"/>
          <w:lang w:eastAsia="zh-CN"/>
        </w:rPr>
        <w:t>3.1</w:t>
      </w:r>
      <w:r w:rsidRPr="007B446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7B446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 xml:space="preserve">DL NR FR1 Intra-band non-contiguous CA </w:t>
            </w:r>
            <w:r w:rsidRPr="007B446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7B446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Comments</w:t>
            </w:r>
          </w:p>
        </w:tc>
      </w:tr>
      <w:tr w:rsidR="00585F58" w:rsidRPr="007B446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7B4467" w:rsidRDefault="00585F58" w:rsidP="00BB3988">
            <w:pPr>
              <w:pStyle w:val="TAC"/>
              <w:rPr>
                <w:rFonts w:eastAsia="PMingLiU"/>
                <w:lang w:eastAsia="en-US"/>
              </w:rPr>
            </w:pPr>
            <w:r w:rsidRPr="007B446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7B4467" w:rsidRDefault="00585F58" w:rsidP="00BB3988">
            <w:pPr>
              <w:pStyle w:val="TAL"/>
              <w:rPr>
                <w:rFonts w:eastAsia="PMingLiU"/>
                <w:lang w:eastAsia="en-US"/>
              </w:rPr>
            </w:pPr>
            <w:r w:rsidRPr="007B4467">
              <w:rPr>
                <w:rFonts w:eastAsia="PMingLiU"/>
                <w:lang w:eastAsia="en-US"/>
              </w:rPr>
              <w:t xml:space="preserve">DL NR FR1 Intra-band non-contiguous CA BW Class Combination </w:t>
            </w:r>
            <w:r w:rsidRPr="007B446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7B4467" w:rsidRDefault="00585F58" w:rsidP="00BB3988">
            <w:pPr>
              <w:pStyle w:val="TAL"/>
              <w:rPr>
                <w:rFonts w:eastAsia="PMingLiU"/>
                <w:lang w:eastAsia="en-US"/>
              </w:rPr>
            </w:pPr>
            <w:r w:rsidRPr="007B4467">
              <w:rPr>
                <w:rFonts w:eastAsia="PMingLiU" w:cs="Arial"/>
                <w:szCs w:val="18"/>
                <w:lang w:eastAsia="en-US"/>
              </w:rPr>
              <w:t>38.101-</w:t>
            </w:r>
            <w:r w:rsidR="00454C43" w:rsidRPr="007B4467">
              <w:rPr>
                <w:rFonts w:eastAsia="PMingLiU" w:cs="Arial"/>
                <w:szCs w:val="18"/>
                <w:lang w:eastAsia="en-US"/>
              </w:rPr>
              <w:t>1</w:t>
            </w:r>
            <w:r w:rsidRPr="007B4467">
              <w:rPr>
                <w:rFonts w:eastAsia="PMingLiU" w:cs="Arial"/>
                <w:szCs w:val="18"/>
                <w:lang w:eastAsia="en-US"/>
              </w:rPr>
              <w:t xml:space="preserve">, </w:t>
            </w:r>
            <w:r w:rsidRPr="007B446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7B4467" w:rsidRDefault="00585F58" w:rsidP="00BB3988">
            <w:pPr>
              <w:pStyle w:val="TAL"/>
              <w:rPr>
                <w:rFonts w:eastAsia="PMingLiU"/>
                <w:lang w:eastAsia="en-US"/>
              </w:rPr>
            </w:pPr>
            <w:r w:rsidRPr="007B446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7B4467" w:rsidRDefault="00585F58" w:rsidP="00BB3988">
            <w:pPr>
              <w:pStyle w:val="TAL"/>
              <w:rPr>
                <w:rFonts w:eastAsia="PMingLiU"/>
                <w:lang w:eastAsia="en-US"/>
              </w:rPr>
            </w:pPr>
          </w:p>
        </w:tc>
      </w:tr>
      <w:tr w:rsidR="00454C43" w:rsidRPr="007B446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7B4467" w:rsidRDefault="00454C43" w:rsidP="00BB3988">
            <w:pPr>
              <w:pStyle w:val="TAC"/>
              <w:rPr>
                <w:rFonts w:eastAsia="PMingLiU"/>
                <w:lang w:eastAsia="en-US"/>
              </w:rPr>
            </w:pPr>
            <w:r w:rsidRPr="007B446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7B4467" w:rsidRDefault="00454C43" w:rsidP="00BB3988">
            <w:pPr>
              <w:pStyle w:val="TAL"/>
              <w:rPr>
                <w:rFonts w:eastAsia="PMingLiU"/>
                <w:lang w:eastAsia="en-US"/>
              </w:rPr>
            </w:pPr>
            <w:r w:rsidRPr="007B446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7B4467" w:rsidRDefault="00454C43" w:rsidP="00BB3988">
            <w:pPr>
              <w:pStyle w:val="TAL"/>
              <w:rPr>
                <w:rFonts w:eastAsia="PMingLiU" w:cs="Arial"/>
                <w:szCs w:val="18"/>
                <w:lang w:eastAsia="en-US"/>
              </w:rPr>
            </w:pPr>
            <w:r w:rsidRPr="007B446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7B4467" w:rsidRDefault="00454C43" w:rsidP="00BB3988">
            <w:pPr>
              <w:pStyle w:val="TAL"/>
              <w:rPr>
                <w:lang w:eastAsia="zh-CN"/>
              </w:rPr>
            </w:pPr>
            <w:r w:rsidRPr="007B446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7B4467" w:rsidRDefault="00454C43" w:rsidP="00BB3988">
            <w:pPr>
              <w:pStyle w:val="TAL"/>
              <w:rPr>
                <w:rFonts w:eastAsia="PMingLiU"/>
                <w:lang w:eastAsia="en-US"/>
              </w:rPr>
            </w:pPr>
          </w:p>
        </w:tc>
      </w:tr>
      <w:tr w:rsidR="00454C43" w:rsidRPr="007B446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7B4467" w:rsidRDefault="00454C43" w:rsidP="00BB3988">
            <w:pPr>
              <w:pStyle w:val="TAC"/>
              <w:rPr>
                <w:rFonts w:eastAsia="PMingLiU"/>
                <w:lang w:eastAsia="en-US"/>
              </w:rPr>
            </w:pPr>
            <w:r w:rsidRPr="007B446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7B4467" w:rsidRDefault="00454C43" w:rsidP="00BB3988">
            <w:pPr>
              <w:pStyle w:val="TAL"/>
              <w:rPr>
                <w:rFonts w:eastAsia="PMingLiU"/>
                <w:lang w:eastAsia="en-US"/>
              </w:rPr>
            </w:pPr>
            <w:r w:rsidRPr="007B446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7B4467" w:rsidRDefault="00454C43" w:rsidP="00BB3988">
            <w:pPr>
              <w:pStyle w:val="TAL"/>
              <w:rPr>
                <w:rFonts w:eastAsia="PMingLiU" w:cs="Arial"/>
                <w:szCs w:val="18"/>
                <w:lang w:eastAsia="en-US"/>
              </w:rPr>
            </w:pPr>
            <w:r w:rsidRPr="007B446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7B4467" w:rsidRDefault="00454C43" w:rsidP="00BB3988">
            <w:pPr>
              <w:pStyle w:val="TAL"/>
              <w:rPr>
                <w:lang w:eastAsia="zh-CN"/>
              </w:rPr>
            </w:pPr>
            <w:r w:rsidRPr="007B446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7B4467" w:rsidRDefault="00454C43" w:rsidP="00BB3988">
            <w:pPr>
              <w:pStyle w:val="TAL"/>
              <w:rPr>
                <w:rFonts w:eastAsia="PMingLiU"/>
                <w:lang w:eastAsia="en-US"/>
              </w:rPr>
            </w:pPr>
          </w:p>
        </w:tc>
      </w:tr>
    </w:tbl>
    <w:p w14:paraId="164173F2" w14:textId="77777777" w:rsidR="00B1496E" w:rsidRPr="007B4467" w:rsidRDefault="00B1496E" w:rsidP="00B1496E">
      <w:pPr>
        <w:rPr>
          <w:rFonts w:eastAsia="PMingLiU"/>
        </w:rPr>
      </w:pPr>
    </w:p>
    <w:p w14:paraId="6809BB77" w14:textId="77777777" w:rsidR="00B1496E" w:rsidRPr="007B4467" w:rsidRDefault="00B1496E" w:rsidP="00B1496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-1a: Downlink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7B4467"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7B4467" w:rsidRDefault="00B1496E" w:rsidP="00261B49">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7B4467" w:rsidRDefault="00B1496E" w:rsidP="00261B49">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Comments</w:t>
            </w:r>
          </w:p>
        </w:tc>
      </w:tr>
      <w:tr w:rsidR="00B1496E" w:rsidRPr="007B4467"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7B4467" w:rsidRDefault="00B1496E" w:rsidP="00261B49">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7B4467" w:rsidRDefault="00B1496E" w:rsidP="00261B49">
            <w:pPr>
              <w:pStyle w:val="TAL"/>
              <w:rPr>
                <w:rFonts w:eastAsia="PMingLiU"/>
              </w:rPr>
            </w:pPr>
            <w:r w:rsidRPr="007B4467">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7B4467" w:rsidRDefault="00B1496E" w:rsidP="00261B49">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7B4467" w:rsidRDefault="00B1496E" w:rsidP="00261B49">
            <w:pPr>
              <w:pStyle w:val="TAL"/>
              <w:rPr>
                <w:rFonts w:eastAsia="PMingLiU"/>
              </w:rPr>
            </w:pPr>
            <w:r w:rsidRPr="007B4467">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7B4467" w:rsidRDefault="00B1496E" w:rsidP="00261B49">
            <w:pPr>
              <w:pStyle w:val="TAL"/>
              <w:rPr>
                <w:rFonts w:eastAsia="PMingLiU"/>
              </w:rPr>
            </w:pPr>
          </w:p>
        </w:tc>
      </w:tr>
      <w:tr w:rsidR="00B1496E" w:rsidRPr="007B4467"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7B4467" w:rsidRDefault="00B1496E" w:rsidP="00261B49">
            <w:pPr>
              <w:pStyle w:val="TAC"/>
              <w:rPr>
                <w:lang w:eastAsia="zh-CN"/>
              </w:rPr>
            </w:pPr>
            <w:r w:rsidRPr="007B4467">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7B4467" w:rsidRDefault="00B1496E" w:rsidP="00261B49">
            <w:pPr>
              <w:pStyle w:val="TAL"/>
              <w:rPr>
                <w:rFonts w:eastAsia="PMingLiU"/>
              </w:rPr>
            </w:pPr>
            <w:r w:rsidRPr="007B4467">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7B4467" w:rsidRDefault="00B1496E" w:rsidP="00261B49">
            <w:pPr>
              <w:pStyle w:val="TAL"/>
              <w:rPr>
                <w:rFonts w:eastAsia="PMingLiU" w:cs="Arial"/>
                <w:szCs w:val="18"/>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7B4467" w:rsidRDefault="00B1496E" w:rsidP="00261B49">
            <w:pPr>
              <w:pStyle w:val="TAL"/>
              <w:rPr>
                <w:lang w:eastAsia="zh-CN"/>
              </w:rPr>
            </w:pPr>
            <w:r w:rsidRPr="007B4467">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7B4467" w:rsidRDefault="00B1496E" w:rsidP="00261B49">
            <w:pPr>
              <w:pStyle w:val="TAL"/>
              <w:rPr>
                <w:rFonts w:eastAsia="PMingLiU"/>
              </w:rPr>
            </w:pPr>
          </w:p>
        </w:tc>
      </w:tr>
    </w:tbl>
    <w:p w14:paraId="3D61D3C2" w14:textId="77777777" w:rsidR="00984E84" w:rsidRPr="007B4467" w:rsidRDefault="00984E84" w:rsidP="00984E84">
      <w:pPr>
        <w:overflowPunct/>
        <w:autoSpaceDE/>
        <w:autoSpaceDN/>
        <w:adjustRightInd/>
        <w:textAlignment w:val="auto"/>
        <w:rPr>
          <w:rFonts w:eastAsia="PMingLiU"/>
        </w:rPr>
      </w:pPr>
    </w:p>
    <w:p w14:paraId="6D058B98" w14:textId="77777777" w:rsidR="00984E84" w:rsidRPr="007B4467" w:rsidRDefault="00984E84" w:rsidP="00DA21B3">
      <w:pPr>
        <w:pStyle w:val="TH"/>
        <w:rPr>
          <w:rFonts w:eastAsia="PMingLiU"/>
          <w:lang w:eastAsia="en-US"/>
        </w:rPr>
      </w:pPr>
      <w:r w:rsidRPr="007B4467">
        <w:rPr>
          <w:rFonts w:eastAsia="PMingLiU"/>
          <w:lang w:eastAsia="en-US"/>
        </w:rPr>
        <w:t>Table A.4.3.2A.</w:t>
      </w:r>
      <w:r w:rsidRPr="007B4467">
        <w:rPr>
          <w:rFonts w:eastAsia="PMingLiU"/>
          <w:lang w:eastAsia="zh-CN"/>
        </w:rPr>
        <w:t>3.1</w:t>
      </w:r>
      <w:r w:rsidRPr="007B4467">
        <w:rPr>
          <w:rFonts w:eastAsia="PMingLiU"/>
          <w:lang w:eastAsia="en-US"/>
        </w:rPr>
        <w:t xml:space="preserve">-2: Uplink Bandwidth Class capabilities for NR Intra-band </w:t>
      </w:r>
      <w:r w:rsidRPr="007B4467">
        <w:rPr>
          <w:rFonts w:eastAsia="PMingLiU"/>
          <w:lang w:eastAsia="zh-CN"/>
        </w:rPr>
        <w:t>non-</w:t>
      </w:r>
      <w:r w:rsidRPr="007B4467">
        <w:rPr>
          <w:rFonts w:eastAsia="PMingLiU"/>
          <w:lang w:eastAsia="en-US"/>
        </w:rPr>
        <w:t xml:space="preserve">contiguous CA </w:t>
      </w:r>
      <w:r w:rsidR="00A26A9A" w:rsidRPr="007B4467">
        <w:rPr>
          <w:rFonts w:eastAsia="PMingLiU"/>
        </w:rPr>
        <w:t xml:space="preserve">configurations </w:t>
      </w:r>
      <w:r w:rsidRPr="007B4467">
        <w:rPr>
          <w:rFonts w:eastAsia="PMingLiU"/>
          <w:lang w:eastAsia="en-US"/>
        </w:rPr>
        <w:t>with</w:t>
      </w:r>
      <w:r w:rsidR="00A26A9A" w:rsidRPr="007B4467">
        <w:rPr>
          <w:rFonts w:eastAsia="PMingLiU"/>
        </w:rPr>
        <w:t>in</w:t>
      </w:r>
      <w:r w:rsidRPr="007B4467">
        <w:rPr>
          <w:rFonts w:eastAsia="PMingLiU"/>
          <w:lang w:eastAsia="en-US"/>
        </w:rPr>
        <w:t xml:space="preserve"> FR1 (for one or more of the supported configurations in Table A.4.3.2A.</w:t>
      </w:r>
      <w:r w:rsidRPr="007B4467">
        <w:rPr>
          <w:rFonts w:eastAsia="PMingLiU"/>
          <w:lang w:eastAsia="zh-CN"/>
        </w:rPr>
        <w:t>3.1</w:t>
      </w:r>
      <w:r w:rsidRPr="007B446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7B446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 xml:space="preserve">UL NR FR1 Intra-band non-contiguous CA </w:t>
            </w:r>
            <w:r w:rsidRPr="007B446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7B446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Comments</w:t>
            </w:r>
          </w:p>
        </w:tc>
      </w:tr>
      <w:tr w:rsidR="00585F58" w:rsidRPr="007B446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UL NR FR1 Intra-band non-contiguous CA BW Class Combination </w:t>
            </w:r>
            <w:r w:rsidRPr="007B446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cs="Arial"/>
                <w:sz w:val="18"/>
                <w:szCs w:val="18"/>
                <w:lang w:eastAsia="en-US"/>
              </w:rPr>
              <w:t>38.101-</w:t>
            </w:r>
            <w:r w:rsidR="00454C43" w:rsidRPr="007B4467">
              <w:rPr>
                <w:rFonts w:ascii="Arial" w:eastAsia="PMingLiU" w:hAnsi="Arial" w:cs="Arial"/>
                <w:sz w:val="18"/>
                <w:szCs w:val="18"/>
                <w:lang w:eastAsia="en-US"/>
              </w:rPr>
              <w:t>1</w:t>
            </w:r>
            <w:r w:rsidRPr="007B4467">
              <w:rPr>
                <w:rFonts w:ascii="Arial" w:eastAsia="PMingLiU" w:hAnsi="Arial" w:cs="Arial"/>
                <w:sz w:val="18"/>
                <w:szCs w:val="18"/>
                <w:lang w:eastAsia="en-US"/>
              </w:rPr>
              <w:t xml:space="preserve">, </w:t>
            </w:r>
            <w:r w:rsidRPr="007B446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r w:rsidRPr="007B446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7B4467" w:rsidRDefault="00B1496E" w:rsidP="00B1496E">
      <w:pPr>
        <w:rPr>
          <w:rFonts w:eastAsia="PMingLiU"/>
        </w:rPr>
      </w:pPr>
    </w:p>
    <w:p w14:paraId="100D05C7" w14:textId="77777777" w:rsidR="00B1496E" w:rsidRPr="007B4467" w:rsidRDefault="00B1496E" w:rsidP="00B1496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-2a: Uplink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7B4467"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7B4467" w:rsidRDefault="00B1496E" w:rsidP="00261B49">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7B4467" w:rsidRDefault="00B1496E" w:rsidP="00261B49">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Comments</w:t>
            </w:r>
          </w:p>
        </w:tc>
      </w:tr>
      <w:tr w:rsidR="00B1496E" w:rsidRPr="007B4467"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7B4467" w:rsidRDefault="00B1496E" w:rsidP="00261B49">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7B4467" w:rsidRDefault="00B1496E" w:rsidP="00261B49">
            <w:pPr>
              <w:keepNext/>
              <w:keepLines/>
              <w:spacing w:after="0"/>
              <w:rPr>
                <w:rFonts w:ascii="Arial" w:eastAsia="PMingLiU" w:hAnsi="Arial"/>
                <w:sz w:val="18"/>
              </w:rPr>
            </w:pPr>
            <w:r w:rsidRPr="007B4467">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7B4467" w:rsidRDefault="00B1496E" w:rsidP="00261B49">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7B4467" w:rsidRDefault="00B1496E" w:rsidP="00261B49">
            <w:pPr>
              <w:keepNext/>
              <w:keepLines/>
              <w:spacing w:after="0"/>
              <w:rPr>
                <w:rFonts w:ascii="Arial" w:eastAsia="PMingLiU" w:hAnsi="Arial"/>
                <w:sz w:val="18"/>
              </w:rPr>
            </w:pPr>
            <w:r w:rsidRPr="007B4467">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7B4467" w:rsidRDefault="00B1496E" w:rsidP="00261B49">
            <w:pPr>
              <w:keepNext/>
              <w:keepLines/>
              <w:spacing w:after="0"/>
              <w:rPr>
                <w:rFonts w:ascii="Arial" w:eastAsia="PMingLiU" w:hAnsi="Arial"/>
                <w:sz w:val="18"/>
              </w:rPr>
            </w:pPr>
          </w:p>
        </w:tc>
      </w:tr>
    </w:tbl>
    <w:p w14:paraId="469DF19A" w14:textId="77777777" w:rsidR="00984E84" w:rsidRPr="007B4467" w:rsidRDefault="00984E84" w:rsidP="00984E84">
      <w:pPr>
        <w:overflowPunct/>
        <w:autoSpaceDE/>
        <w:autoSpaceDN/>
        <w:adjustRightInd/>
        <w:textAlignment w:val="auto"/>
        <w:rPr>
          <w:rFonts w:eastAsia="PMingLiU"/>
        </w:rPr>
      </w:pPr>
    </w:p>
    <w:p w14:paraId="344A868D" w14:textId="77777777" w:rsidR="00984E84" w:rsidRPr="007B4467" w:rsidRDefault="00984E84" w:rsidP="00DA21B3">
      <w:pPr>
        <w:pStyle w:val="TH"/>
        <w:rPr>
          <w:rFonts w:eastAsia="PMingLiU"/>
          <w:lang w:eastAsia="en-US"/>
        </w:rPr>
      </w:pPr>
      <w:r w:rsidRPr="007B4467">
        <w:rPr>
          <w:rFonts w:eastAsia="PMingLiU"/>
          <w:lang w:eastAsia="en-US"/>
        </w:rPr>
        <w:t xml:space="preserve">Table A.4.3.2A.3.1-3: Supported configurations for </w:t>
      </w:r>
      <w:r w:rsidR="00A26A9A" w:rsidRPr="007B4467">
        <w:rPr>
          <w:rFonts w:eastAsia="PMingLiU"/>
        </w:rPr>
        <w:t xml:space="preserve">NR </w:t>
      </w:r>
      <w:r w:rsidRPr="007B4467">
        <w:rPr>
          <w:rFonts w:eastAsia="PMingLiU"/>
          <w:lang w:eastAsia="en-US"/>
        </w:rPr>
        <w:t>Intra-band non-contiguous CA with</w:t>
      </w:r>
      <w:r w:rsidR="00A26A9A" w:rsidRPr="007B4467">
        <w:rPr>
          <w:rFonts w:eastAsia="PMingLiU"/>
        </w:rPr>
        <w:t>in</w:t>
      </w:r>
      <w:r w:rsidRPr="007B4467">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502"/>
        <w:gridCol w:w="1211"/>
        <w:gridCol w:w="478"/>
        <w:gridCol w:w="2461"/>
        <w:gridCol w:w="2992"/>
      </w:tblGrid>
      <w:tr w:rsidR="00984E84" w:rsidRPr="007B4467" w14:paraId="0E9BECFD" w14:textId="77777777" w:rsidTr="00BD32AD">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77D18A01" w14:textId="77777777" w:rsidR="005E7C7F" w:rsidRPr="007B4467" w:rsidRDefault="00984E84" w:rsidP="005E7C7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lang w:eastAsia="en-US"/>
              </w:rPr>
              <w:t xml:space="preserve"> </w:t>
            </w:r>
            <w:r w:rsidR="00585F58" w:rsidRPr="007B4467">
              <w:rPr>
                <w:rFonts w:ascii="Arial" w:eastAsia="PMingLiU" w:hAnsi="Arial"/>
                <w:b/>
                <w:sz w:val="18"/>
              </w:rPr>
              <w:t xml:space="preserve">FR1 Intra-band non-contiguous </w:t>
            </w:r>
            <w:r w:rsidRPr="007B4467">
              <w:rPr>
                <w:rFonts w:ascii="Arial" w:eastAsia="PMingLiU" w:hAnsi="Arial"/>
                <w:b/>
                <w:sz w:val="18"/>
                <w:lang w:eastAsia="en-US"/>
              </w:rPr>
              <w:t>CA configuration / Item</w:t>
            </w:r>
          </w:p>
          <w:p w14:paraId="2A188E64" w14:textId="3CA831CA" w:rsidR="00984E84" w:rsidRPr="007B4467"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7B446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Supported CA Bandwidth Class(es) in UL</w:t>
            </w:r>
          </w:p>
          <w:p w14:paraId="5CD04565"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(Note 3)</w:t>
            </w:r>
          </w:p>
        </w:tc>
        <w:tc>
          <w:tcPr>
            <w:tcW w:w="1552" w:type="pct"/>
            <w:tcBorders>
              <w:top w:val="single" w:sz="4" w:space="0" w:color="auto"/>
              <w:left w:val="single" w:sz="4" w:space="0" w:color="auto"/>
              <w:bottom w:val="single" w:sz="4" w:space="0" w:color="auto"/>
              <w:right w:val="single" w:sz="4" w:space="0" w:color="auto"/>
            </w:tcBorders>
            <w:hideMark/>
          </w:tcPr>
          <w:p w14:paraId="3D032E33"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Supported Bandwidth Combination Set(s)</w:t>
            </w:r>
          </w:p>
          <w:p w14:paraId="3E1033B1"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(Note 1)</w:t>
            </w:r>
          </w:p>
        </w:tc>
      </w:tr>
      <w:tr w:rsidR="008F22D7" w:rsidRPr="007B4467" w14:paraId="41F26F7E"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82D85B6" w14:textId="56AF88CA"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2C4DDBB5"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4B598E79"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2EE6AB9" w14:textId="00B89A31"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6796D0F"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1274ACA4"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246D930" w14:textId="1CADE68F" w:rsidR="008F22D7" w:rsidRPr="007B4467" w:rsidRDefault="008F22D7" w:rsidP="008F22D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CA_</w:t>
            </w:r>
            <w:r w:rsidRPr="007B4467">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7AC27E50"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BD32AD" w:rsidRPr="007B4467" w14:paraId="77D2F971"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388EB47" w14:textId="4DCE04DF" w:rsidR="00BD32AD" w:rsidRPr="007B4467" w:rsidRDefault="00BD32AD" w:rsidP="00BD32AD">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26B6CA0D" w14:textId="739DCC6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4D722499"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EF2CD30"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3B6687B"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3C6CE42C"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1BBF96D" w14:textId="4EE21F1B" w:rsidR="008F22D7" w:rsidRPr="007B4467" w:rsidRDefault="008F22D7" w:rsidP="008F22D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4806343"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2B4D185A"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9452108" w14:textId="5233AF34"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0CAEDC7B"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7B4467" w14:paraId="4562C0D6"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736F4C2E" w14:textId="0B9F881B" w:rsidR="008422DE" w:rsidRPr="007B4467" w:rsidRDefault="008422DE" w:rsidP="008422DE">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Pr="007B4467" w:rsidRDefault="008422DE" w:rsidP="008422DE">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2759F08"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7B4467"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1:</w:t>
            </w:r>
            <w:r w:rsidRPr="007B4467">
              <w:rPr>
                <w:rFonts w:ascii="Arial" w:eastAsia="PMingLiU" w:hAnsi="Arial"/>
                <w:sz w:val="18"/>
                <w:lang w:eastAsia="en-US"/>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lang w:eastAsia="en-US"/>
              </w:rPr>
              <w:t>.101</w:t>
            </w:r>
            <w:r w:rsidRPr="007B4467">
              <w:rPr>
                <w:rFonts w:ascii="Arial" w:eastAsia="PMingLiU" w:hAnsi="Arial"/>
                <w:sz w:val="18"/>
                <w:lang w:eastAsia="zh-CN"/>
              </w:rPr>
              <w:t>-1</w:t>
            </w:r>
            <w:r w:rsidRPr="007B4467">
              <w:rPr>
                <w:rFonts w:ascii="Arial" w:eastAsia="PMingLiU" w:hAnsi="Arial"/>
                <w:sz w:val="18"/>
                <w:lang w:eastAsia="en-US"/>
              </w:rPr>
              <w:t xml:space="preserve"> [2</w:t>
            </w:r>
            <w:r w:rsidRPr="007B4467">
              <w:rPr>
                <w:rFonts w:ascii="Arial" w:eastAsia="PMingLiU" w:hAnsi="Arial"/>
                <w:sz w:val="18"/>
                <w:lang w:eastAsia="zh-CN"/>
              </w:rPr>
              <w:t>3</w:t>
            </w:r>
            <w:r w:rsidRPr="007B4467">
              <w:rPr>
                <w:rFonts w:ascii="Arial" w:eastAsia="PMingLiU" w:hAnsi="Arial"/>
                <w:sz w:val="18"/>
                <w:lang w:eastAsia="en-US"/>
              </w:rPr>
              <w:t>] Table 5.</w:t>
            </w:r>
            <w:r w:rsidRPr="007B4467">
              <w:rPr>
                <w:rFonts w:ascii="Arial" w:eastAsia="PMingLiU" w:hAnsi="Arial"/>
                <w:sz w:val="18"/>
                <w:lang w:eastAsia="zh-CN"/>
              </w:rPr>
              <w:t>5</w:t>
            </w:r>
            <w:r w:rsidRPr="007B4467">
              <w:rPr>
                <w:rFonts w:ascii="Arial" w:eastAsia="PMingLiU" w:hAnsi="Arial"/>
                <w:sz w:val="18"/>
                <w:lang w:eastAsia="en-US"/>
              </w:rPr>
              <w:t>A.2-1.</w:t>
            </w:r>
          </w:p>
          <w:p w14:paraId="4CEF864C" w14:textId="3AACC4B3"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2:</w:t>
            </w:r>
            <w:r w:rsidRPr="007B4467">
              <w:rPr>
                <w:rFonts w:ascii="Arial" w:eastAsia="PMingLiU" w:hAnsi="Arial"/>
                <w:sz w:val="18"/>
                <w:lang w:eastAsia="en-US"/>
              </w:rPr>
              <w:tab/>
            </w:r>
            <w:r w:rsidRPr="007B4467">
              <w:rPr>
                <w:rFonts w:ascii="Arial" w:eastAsia="PMingLiU" w:hAnsi="Arial"/>
                <w:sz w:val="18"/>
                <w:lang w:eastAsia="zh-CN"/>
              </w:rPr>
              <w:t>V</w:t>
            </w:r>
            <w:r w:rsidRPr="007B4467">
              <w:rPr>
                <w:rFonts w:ascii="Arial" w:eastAsia="PMingLiU" w:hAnsi="Arial"/>
                <w:sz w:val="18"/>
              </w:rPr>
              <w:t>oid.</w:t>
            </w:r>
          </w:p>
          <w:p w14:paraId="1BFFDE57" w14:textId="658CAD86"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3:</w:t>
            </w:r>
            <w:r w:rsidRPr="007B4467">
              <w:rPr>
                <w:rFonts w:ascii="Arial" w:eastAsia="PMingLiU" w:hAnsi="Arial"/>
                <w:sz w:val="18"/>
                <w:lang w:eastAsia="en-US"/>
              </w:rPr>
              <w:tab/>
              <w:t>See UL(</w:t>
            </w:r>
            <w:r w:rsidRPr="007B4467">
              <w:rPr>
                <w:rFonts w:ascii="Arial" w:eastAsia="PMingLiU" w:hAnsi="Arial"/>
                <w:i/>
                <w:sz w:val="18"/>
                <w:lang w:eastAsia="en-US"/>
              </w:rPr>
              <w:t>table_index</w:t>
            </w:r>
            <w:r w:rsidRPr="007B4467">
              <w:rPr>
                <w:rFonts w:ascii="Arial" w:eastAsia="PMingLiU" w:hAnsi="Arial"/>
                <w:sz w:val="18"/>
                <w:lang w:eastAsia="en-US"/>
              </w:rPr>
              <w:t xml:space="preserve">) in </w:t>
            </w:r>
            <w:r w:rsidRPr="007B4467">
              <w:rPr>
                <w:rFonts w:ascii="Arial" w:eastAsia="PMingLiU" w:hAnsi="Arial"/>
                <w:sz w:val="18"/>
              </w:rPr>
              <w:t>Note 1 of Table 4.0-3 and UL_</w:t>
            </w:r>
            <w:r w:rsidRPr="007B4467">
              <w:rPr>
                <w:rFonts w:ascii="Arial" w:eastAsia="PMingLiU" w:hAnsi="Arial"/>
                <w:i/>
                <w:sz w:val="18"/>
              </w:rPr>
              <w:t>n</w:t>
            </w:r>
            <w:r w:rsidRPr="007B4467">
              <w:rPr>
                <w:rFonts w:ascii="Arial" w:eastAsia="PMingLiU" w:hAnsi="Arial"/>
                <w:sz w:val="18"/>
              </w:rPr>
              <w:t>CC(</w:t>
            </w:r>
            <w:r w:rsidRPr="007B4467">
              <w:rPr>
                <w:rFonts w:ascii="Arial" w:eastAsia="PMingLiU" w:hAnsi="Arial"/>
                <w:i/>
                <w:sz w:val="18"/>
              </w:rPr>
              <w:t>table_index</w:t>
            </w:r>
            <w:r w:rsidRPr="007B4467">
              <w:rPr>
                <w:rFonts w:ascii="Arial" w:eastAsia="PMingLiU" w:hAnsi="Arial"/>
                <w:sz w:val="18"/>
              </w:rPr>
              <w:t xml:space="preserve">) in Note 2 of Table 4.0-3 </w:t>
            </w:r>
            <w:r w:rsidRPr="007B4467">
              <w:rPr>
                <w:rFonts w:ascii="Arial" w:eastAsia="PMingLiU" w:hAnsi="Arial"/>
                <w:sz w:val="18"/>
                <w:lang w:eastAsia="en-US"/>
              </w:rPr>
              <w:t>in TS 38.522 [9].</w:t>
            </w:r>
          </w:p>
          <w:p w14:paraId="0084725C" w14:textId="77777777" w:rsidR="008422DE" w:rsidRPr="007B4467" w:rsidRDefault="008422DE" w:rsidP="008422DE">
            <w:pPr>
              <w:keepNext/>
              <w:keepLines/>
              <w:spacing w:after="0"/>
              <w:ind w:left="851" w:hanging="851"/>
              <w:rPr>
                <w:rFonts w:ascii="Arial" w:eastAsia="PMingLiU" w:hAnsi="Arial"/>
                <w:sz w:val="18"/>
              </w:rPr>
            </w:pPr>
            <w:r w:rsidRPr="007B4467">
              <w:rPr>
                <w:rFonts w:ascii="Arial" w:eastAsia="PMingLiU" w:hAnsi="Arial"/>
                <w:sz w:val="18"/>
                <w:lang w:eastAsia="en-US"/>
              </w:rPr>
              <w:t>Note 4:</w:t>
            </w:r>
            <w:r w:rsidRPr="007B4467">
              <w:rPr>
                <w:lang w:eastAsia="en-US"/>
              </w:rPr>
              <w:tab/>
            </w:r>
            <w:r w:rsidRPr="007B4467">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rPr>
              <w:t>Note 5:</w:t>
            </w:r>
            <w:r w:rsidRPr="007B4467">
              <w:rPr>
                <w:rFonts w:ascii="Arial" w:eastAsia="PMingLiU" w:hAnsi="Arial"/>
                <w:sz w:val="18"/>
              </w:rPr>
              <w:tab/>
              <w:t>See DL_</w:t>
            </w:r>
            <w:r w:rsidRPr="007B4467">
              <w:rPr>
                <w:rFonts w:ascii="Arial" w:eastAsia="PMingLiU" w:hAnsi="Arial"/>
                <w:i/>
                <w:sz w:val="18"/>
              </w:rPr>
              <w:t>n</w:t>
            </w:r>
            <w:r w:rsidRPr="007B4467">
              <w:rPr>
                <w:rFonts w:ascii="Arial" w:eastAsia="PMingLiU" w:hAnsi="Arial"/>
                <w:sz w:val="18"/>
              </w:rPr>
              <w:t>CC(</w:t>
            </w:r>
            <w:r w:rsidRPr="007B4467">
              <w:rPr>
                <w:rFonts w:ascii="Arial" w:eastAsia="PMingLiU" w:hAnsi="Arial"/>
                <w:i/>
                <w:sz w:val="18"/>
              </w:rPr>
              <w:t>table_index</w:t>
            </w:r>
            <w:r w:rsidRPr="007B4467">
              <w:rPr>
                <w:rFonts w:ascii="Arial" w:eastAsia="PMingLiU" w:hAnsi="Arial"/>
                <w:sz w:val="18"/>
              </w:rPr>
              <w:t>) in Note 4 of Table 4.0-3 in TS 38.522 [9].</w:t>
            </w:r>
          </w:p>
        </w:tc>
      </w:tr>
    </w:tbl>
    <w:p w14:paraId="04BCD95E" w14:textId="77777777" w:rsidR="00984E84" w:rsidRPr="007B4467" w:rsidRDefault="00984E84" w:rsidP="00807CE8">
      <w:pPr>
        <w:rPr>
          <w:rFonts w:eastAsia="PMingLiU"/>
          <w:lang w:eastAsia="en-US"/>
        </w:rPr>
      </w:pPr>
    </w:p>
    <w:p w14:paraId="034DF82E" w14:textId="77777777" w:rsidR="00B1496E" w:rsidRPr="007B4467" w:rsidRDefault="00B1496E" w:rsidP="00B1496E">
      <w:pPr>
        <w:pStyle w:val="TH"/>
        <w:rPr>
          <w:rFonts w:eastAsia="PMingLiU"/>
        </w:rPr>
      </w:pPr>
      <w:bookmarkStart w:id="490" w:name="_Toc27410909"/>
      <w:bookmarkStart w:id="491" w:name="_Toc36039421"/>
      <w:bookmarkStart w:id="492" w:name="_Toc43838781"/>
      <w:bookmarkStart w:id="493" w:name="_Toc51772936"/>
      <w:bookmarkStart w:id="494" w:name="_Toc58245142"/>
      <w:bookmarkStart w:id="495" w:name="_Toc68089591"/>
      <w:bookmarkStart w:id="496" w:name="_Toc69067712"/>
      <w:r w:rsidRPr="007B4467">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B1496E" w:rsidRPr="007B4467"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7B4467" w:rsidRDefault="00B1496E" w:rsidP="00261B49">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986288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201EA31"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(Note 1)</w:t>
            </w:r>
          </w:p>
        </w:tc>
      </w:tr>
      <w:tr w:rsidR="00B1496E" w:rsidRPr="007B4467"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7B4467" w:rsidRDefault="00B1496E" w:rsidP="00261B49">
            <w:pPr>
              <w:keepNext/>
              <w:keepLines/>
              <w:spacing w:after="0"/>
              <w:rPr>
                <w:rFonts w:ascii="Arial" w:eastAsia="PMingLiU" w:hAnsi="Arial"/>
                <w:sz w:val="18"/>
                <w:lang w:eastAsia="zh-CN"/>
              </w:rPr>
            </w:pPr>
            <w:r w:rsidRPr="007B4467">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7B4467"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7B4467"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7B4467"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7B4467" w:rsidRDefault="00B1496E" w:rsidP="00261B49">
            <w:pPr>
              <w:keepNext/>
              <w:keepLines/>
              <w:spacing w:after="0"/>
              <w:jc w:val="center"/>
              <w:rPr>
                <w:rFonts w:ascii="Arial" w:eastAsia="PMingLiU" w:hAnsi="Arial"/>
                <w:sz w:val="18"/>
              </w:rPr>
            </w:pPr>
          </w:p>
        </w:tc>
      </w:tr>
    </w:tbl>
    <w:p w14:paraId="35CCE740" w14:textId="77777777" w:rsidR="00B1496E" w:rsidRPr="007B4467" w:rsidRDefault="00B1496E" w:rsidP="00B1496E"/>
    <w:p w14:paraId="5BEB9302" w14:textId="77777777" w:rsidR="00586192" w:rsidRPr="007B4467" w:rsidRDefault="00586192" w:rsidP="00586192">
      <w:pPr>
        <w:pStyle w:val="Heading5"/>
      </w:pPr>
      <w:bookmarkStart w:id="497" w:name="_Toc75383250"/>
      <w:bookmarkStart w:id="498" w:name="_Toc83706898"/>
      <w:bookmarkStart w:id="499" w:name="_Toc90491603"/>
      <w:bookmarkStart w:id="500" w:name="_Toc100147697"/>
      <w:bookmarkStart w:id="501" w:name="_Toc106740969"/>
      <w:bookmarkStart w:id="502" w:name="_Toc114916325"/>
      <w:bookmarkStart w:id="503" w:name="_Toc194512929"/>
      <w:r w:rsidRPr="007B4467">
        <w:t>A.4.3.2A.3.2</w:t>
      </w:r>
      <w:r w:rsidRPr="007B4467">
        <w:tab/>
        <w:t>NR Intra-band non-contiguous</w:t>
      </w:r>
      <w:r w:rsidR="00A26A9A" w:rsidRPr="007B4467">
        <w:t xml:space="preserve"> CA</w:t>
      </w:r>
      <w:r w:rsidRPr="007B4467">
        <w:t xml:space="preserve"> with</w:t>
      </w:r>
      <w:r w:rsidR="00A26A9A" w:rsidRPr="007B4467">
        <w:t>in</w:t>
      </w:r>
      <w:r w:rsidRPr="007B4467">
        <w:t xml:space="preserve"> FR2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773A5D7" w14:textId="77777777" w:rsidR="00586192" w:rsidRPr="007B4467" w:rsidRDefault="00586192" w:rsidP="00586192">
      <w:pPr>
        <w:pStyle w:val="TH"/>
        <w:ind w:left="567"/>
      </w:pPr>
      <w:r w:rsidRPr="007B4467">
        <w:t>Table A.4.3.2A.</w:t>
      </w:r>
      <w:r w:rsidRPr="007B4467">
        <w:rPr>
          <w:lang w:eastAsia="zh-CN"/>
        </w:rPr>
        <w:t>3.2</w:t>
      </w:r>
      <w:r w:rsidRPr="007B4467">
        <w:t xml:space="preserve">-1: Downlink Bandwidth Class capabilities </w:t>
      </w:r>
      <w:r w:rsidR="00585F58" w:rsidRPr="007B4467">
        <w:t xml:space="preserve">with single bandwidth class </w:t>
      </w:r>
      <w:r w:rsidRPr="007B4467">
        <w:t xml:space="preserve">for NR Intra-band </w:t>
      </w:r>
      <w:r w:rsidRPr="007B4467">
        <w:rPr>
          <w:lang w:eastAsia="zh-CN"/>
        </w:rPr>
        <w:t>non-</w:t>
      </w:r>
      <w:r w:rsidRPr="007B4467">
        <w:t xml:space="preserve">contiguous </w:t>
      </w:r>
      <w:r w:rsidR="00A26A9A" w:rsidRPr="007B4467">
        <w:t xml:space="preserve">CA </w:t>
      </w:r>
      <w:r w:rsidRPr="007B4467">
        <w:t>configurations with</w:t>
      </w:r>
      <w:r w:rsidR="00A26A9A" w:rsidRPr="007B4467">
        <w:t>in</w:t>
      </w:r>
      <w:r w:rsidRPr="007B4467">
        <w:t xml:space="preserve">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7B446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7B4467" w:rsidRDefault="00585F58" w:rsidP="00585F58">
            <w:pPr>
              <w:pStyle w:val="TAH"/>
            </w:pPr>
            <w:r w:rsidRPr="007B446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7B4467" w:rsidRDefault="00585F58" w:rsidP="00585F58">
            <w:pPr>
              <w:pStyle w:val="TAH"/>
            </w:pPr>
            <w:r w:rsidRPr="007B4467">
              <w:t>Comments</w:t>
            </w:r>
          </w:p>
        </w:tc>
      </w:tr>
      <w:tr w:rsidR="00585F58" w:rsidRPr="007B446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7B4467" w:rsidRDefault="00585F58" w:rsidP="00585F58">
            <w:pPr>
              <w:pStyle w:val="TAL"/>
            </w:pPr>
            <w:r w:rsidRPr="007B446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7B4467" w:rsidRDefault="00585F58" w:rsidP="00585F58">
            <w:pPr>
              <w:pStyle w:val="TAC"/>
            </w:pPr>
            <w:r w:rsidRPr="007B4467">
              <w:rPr>
                <w:rFonts w:cs="Arial"/>
                <w:szCs w:val="18"/>
              </w:rPr>
              <w:t xml:space="preserve">38.101-2, </w:t>
            </w:r>
            <w:r w:rsidRPr="007B4467">
              <w:t>5.3A.</w:t>
            </w:r>
            <w:r w:rsidR="008C3D6B" w:rsidRPr="007B446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7B4467" w:rsidRDefault="00585F58" w:rsidP="00585F58">
            <w:pPr>
              <w:pStyle w:val="TAL"/>
            </w:pPr>
            <w:r w:rsidRPr="007B446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7B4467" w:rsidRDefault="00585F58" w:rsidP="00585F58">
            <w:pPr>
              <w:pStyle w:val="TAL"/>
            </w:pPr>
          </w:p>
        </w:tc>
      </w:tr>
      <w:tr w:rsidR="008C3D6B" w:rsidRPr="007B446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7B4467" w:rsidRDefault="008C3D6B">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7B4467" w:rsidRDefault="008C3D6B">
            <w:pPr>
              <w:pStyle w:val="TAL"/>
            </w:pPr>
            <w:r w:rsidRPr="007B446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7B4467" w:rsidRDefault="008C3D6B">
            <w:pPr>
              <w:pStyle w:val="TAL"/>
              <w:rPr>
                <w:lang w:eastAsia="zh-CN"/>
              </w:rPr>
            </w:pPr>
            <w:r w:rsidRPr="007B446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7B4467" w:rsidRDefault="008C3D6B">
            <w:pPr>
              <w:pStyle w:val="TAL"/>
            </w:pPr>
          </w:p>
        </w:tc>
      </w:tr>
      <w:tr w:rsidR="008C3D6B" w:rsidRPr="007B446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7B4467" w:rsidRDefault="008C3D6B">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7B4467" w:rsidRDefault="008C3D6B">
            <w:pPr>
              <w:pStyle w:val="TAL"/>
            </w:pPr>
            <w:r w:rsidRPr="007B446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7B4467" w:rsidRDefault="008C3D6B">
            <w:pPr>
              <w:pStyle w:val="TAL"/>
              <w:rPr>
                <w:lang w:eastAsia="zh-CN"/>
              </w:rPr>
            </w:pPr>
            <w:r w:rsidRPr="007B446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7B4467" w:rsidRDefault="008C3D6B">
            <w:pPr>
              <w:pStyle w:val="TAL"/>
            </w:pPr>
          </w:p>
        </w:tc>
      </w:tr>
      <w:tr w:rsidR="008C3D6B" w:rsidRPr="007B446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7B4467" w:rsidRDefault="008C3D6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7B4467" w:rsidRDefault="008C3D6B">
            <w:pPr>
              <w:pStyle w:val="TAL"/>
            </w:pPr>
            <w:r w:rsidRPr="007B446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7B4467" w:rsidRDefault="008C3D6B">
            <w:pPr>
              <w:pStyle w:val="TAL"/>
              <w:rPr>
                <w:lang w:eastAsia="zh-CN"/>
              </w:rPr>
            </w:pPr>
            <w:r w:rsidRPr="007B446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7B4467" w:rsidRDefault="008C3D6B">
            <w:pPr>
              <w:pStyle w:val="TAL"/>
            </w:pPr>
          </w:p>
        </w:tc>
      </w:tr>
      <w:tr w:rsidR="008C3D6B" w:rsidRPr="007B446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7B4467" w:rsidRDefault="008C3D6B">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7B4467" w:rsidRDefault="008C3D6B">
            <w:pPr>
              <w:pStyle w:val="TAL"/>
            </w:pPr>
            <w:r w:rsidRPr="007B446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7B4467" w:rsidRDefault="008C3D6B">
            <w:pPr>
              <w:pStyle w:val="TAL"/>
              <w:rPr>
                <w:lang w:eastAsia="zh-CN"/>
              </w:rPr>
            </w:pPr>
            <w:r w:rsidRPr="007B446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7B4467" w:rsidRDefault="008C3D6B">
            <w:pPr>
              <w:pStyle w:val="TAL"/>
            </w:pPr>
          </w:p>
        </w:tc>
      </w:tr>
      <w:tr w:rsidR="008C3D6B" w:rsidRPr="007B446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7B4467" w:rsidRDefault="008C3D6B">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7B4467" w:rsidRDefault="008C3D6B">
            <w:pPr>
              <w:pStyle w:val="TAL"/>
            </w:pPr>
            <w:r w:rsidRPr="007B446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7B4467" w:rsidRDefault="008C3D6B">
            <w:pPr>
              <w:pStyle w:val="TAL"/>
              <w:rPr>
                <w:lang w:eastAsia="zh-CN"/>
              </w:rPr>
            </w:pPr>
            <w:r w:rsidRPr="007B446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7B4467" w:rsidRDefault="008C3D6B">
            <w:pPr>
              <w:pStyle w:val="TAL"/>
            </w:pPr>
          </w:p>
        </w:tc>
      </w:tr>
      <w:tr w:rsidR="008C3D6B" w:rsidRPr="007B446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7B4467" w:rsidRDefault="008C3D6B">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7B4467" w:rsidRDefault="008C3D6B">
            <w:pPr>
              <w:pStyle w:val="TAL"/>
            </w:pPr>
            <w:r w:rsidRPr="007B446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7B4467" w:rsidRDefault="008C3D6B">
            <w:pPr>
              <w:pStyle w:val="TAL"/>
              <w:rPr>
                <w:lang w:eastAsia="zh-CN"/>
              </w:rPr>
            </w:pPr>
            <w:r w:rsidRPr="007B446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7B4467" w:rsidRDefault="008C3D6B">
            <w:pPr>
              <w:pStyle w:val="TAL"/>
            </w:pPr>
          </w:p>
        </w:tc>
      </w:tr>
      <w:tr w:rsidR="008C3D6B" w:rsidRPr="007B446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7B4467" w:rsidRDefault="008C3D6B">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7B4467" w:rsidRDefault="008C3D6B">
            <w:pPr>
              <w:pStyle w:val="TAL"/>
            </w:pPr>
            <w:r w:rsidRPr="007B446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7B4467" w:rsidRDefault="008C3D6B">
            <w:pPr>
              <w:pStyle w:val="TAL"/>
              <w:rPr>
                <w:lang w:eastAsia="zh-CN"/>
              </w:rPr>
            </w:pPr>
            <w:r w:rsidRPr="007B446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7B4467" w:rsidRDefault="008C3D6B">
            <w:pPr>
              <w:pStyle w:val="TAL"/>
            </w:pPr>
          </w:p>
        </w:tc>
      </w:tr>
      <w:tr w:rsidR="008C3D6B" w:rsidRPr="007B446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7B4467" w:rsidRDefault="008C3D6B">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7B4467" w:rsidRDefault="008C3D6B">
            <w:pPr>
              <w:pStyle w:val="TAL"/>
            </w:pPr>
            <w:r w:rsidRPr="007B446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7B4467" w:rsidRDefault="008C3D6B">
            <w:pPr>
              <w:pStyle w:val="TAL"/>
              <w:rPr>
                <w:lang w:eastAsia="zh-CN"/>
              </w:rPr>
            </w:pPr>
            <w:r w:rsidRPr="007B446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7B4467" w:rsidRDefault="008C3D6B">
            <w:pPr>
              <w:pStyle w:val="TAL"/>
            </w:pPr>
          </w:p>
        </w:tc>
      </w:tr>
      <w:tr w:rsidR="008C3D6B" w:rsidRPr="007B446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7B4467" w:rsidRDefault="008C3D6B">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7B4467" w:rsidRDefault="008C3D6B">
            <w:pPr>
              <w:pStyle w:val="TAL"/>
            </w:pPr>
            <w:r w:rsidRPr="007B446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7B4467" w:rsidRDefault="008C3D6B">
            <w:pPr>
              <w:pStyle w:val="TAL"/>
              <w:rPr>
                <w:lang w:eastAsia="zh-CN"/>
              </w:rPr>
            </w:pPr>
            <w:r w:rsidRPr="007B446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7B4467" w:rsidRDefault="008C3D6B">
            <w:pPr>
              <w:pStyle w:val="TAL"/>
            </w:pPr>
          </w:p>
        </w:tc>
      </w:tr>
      <w:tr w:rsidR="008C3D6B" w:rsidRPr="007B446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7B4467" w:rsidRDefault="008C3D6B">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7B4467" w:rsidRDefault="008C3D6B">
            <w:pPr>
              <w:pStyle w:val="TAL"/>
            </w:pPr>
            <w:r w:rsidRPr="007B446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7B4467" w:rsidRDefault="008C3D6B">
            <w:pPr>
              <w:pStyle w:val="TAL"/>
              <w:rPr>
                <w:lang w:eastAsia="zh-CN"/>
              </w:rPr>
            </w:pPr>
            <w:r w:rsidRPr="007B446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7B4467" w:rsidRDefault="008C3D6B">
            <w:pPr>
              <w:pStyle w:val="TAL"/>
            </w:pPr>
          </w:p>
        </w:tc>
      </w:tr>
      <w:tr w:rsidR="008C3D6B" w:rsidRPr="007B446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7B4467" w:rsidRDefault="008C3D6B">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7B4467" w:rsidRDefault="008C3D6B">
            <w:pPr>
              <w:pStyle w:val="TAL"/>
            </w:pPr>
            <w:r w:rsidRPr="007B446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7B4467" w:rsidRDefault="008C3D6B">
            <w:pPr>
              <w:pStyle w:val="TAL"/>
              <w:rPr>
                <w:lang w:eastAsia="zh-CN"/>
              </w:rPr>
            </w:pPr>
            <w:r w:rsidRPr="007B446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7B4467" w:rsidRDefault="008C3D6B">
            <w:pPr>
              <w:pStyle w:val="TAL"/>
            </w:pPr>
          </w:p>
        </w:tc>
      </w:tr>
      <w:tr w:rsidR="008C3D6B" w:rsidRPr="007B446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7B4467" w:rsidRDefault="008C3D6B">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7B4467" w:rsidRDefault="008C3D6B">
            <w:pPr>
              <w:pStyle w:val="TAL"/>
            </w:pPr>
            <w:r w:rsidRPr="007B446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7B4467" w:rsidRDefault="008C3D6B">
            <w:pPr>
              <w:pStyle w:val="TAL"/>
              <w:rPr>
                <w:lang w:eastAsia="zh-CN"/>
              </w:rPr>
            </w:pPr>
            <w:r w:rsidRPr="007B446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7B4467" w:rsidRDefault="008C3D6B">
            <w:pPr>
              <w:pStyle w:val="TAL"/>
            </w:pPr>
          </w:p>
        </w:tc>
      </w:tr>
      <w:tr w:rsidR="008C3D6B" w:rsidRPr="007B446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7B4467" w:rsidRDefault="008C3D6B">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7B4467" w:rsidRDefault="008C3D6B">
            <w:pPr>
              <w:pStyle w:val="TAL"/>
            </w:pPr>
            <w:r w:rsidRPr="007B446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7B4467" w:rsidRDefault="008C3D6B">
            <w:pPr>
              <w:pStyle w:val="TAL"/>
              <w:rPr>
                <w:lang w:eastAsia="zh-CN"/>
              </w:rPr>
            </w:pPr>
            <w:r w:rsidRPr="007B446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7B4467" w:rsidRDefault="008C3D6B">
            <w:pPr>
              <w:pStyle w:val="TAL"/>
            </w:pPr>
          </w:p>
        </w:tc>
      </w:tr>
      <w:tr w:rsidR="008C3D6B" w:rsidRPr="007B446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7B4467" w:rsidRDefault="008C3D6B">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7B4467" w:rsidRDefault="008C3D6B">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7B4467" w:rsidRDefault="008C3D6B">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7B4467" w:rsidRDefault="008C3D6B">
            <w:pPr>
              <w:pStyle w:val="TAL"/>
            </w:pPr>
          </w:p>
        </w:tc>
      </w:tr>
      <w:tr w:rsidR="008C3D6B" w:rsidRPr="007B446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7B4467" w:rsidRDefault="008C3D6B">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7B4467" w:rsidRDefault="008C3D6B">
            <w:pPr>
              <w:pStyle w:val="TAL"/>
            </w:pPr>
            <w:r w:rsidRPr="007B446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7B4467" w:rsidRDefault="008C3D6B">
            <w:pPr>
              <w:pStyle w:val="TAL"/>
              <w:rPr>
                <w:lang w:eastAsia="zh-CN"/>
              </w:rPr>
            </w:pPr>
            <w:r w:rsidRPr="007B446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7B4467" w:rsidRDefault="008C3D6B">
            <w:pPr>
              <w:pStyle w:val="TAL"/>
            </w:pPr>
          </w:p>
        </w:tc>
      </w:tr>
      <w:tr w:rsidR="008C3D6B" w:rsidRPr="007B446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7B4467" w:rsidRDefault="008C3D6B">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7B4467" w:rsidRDefault="008C3D6B">
            <w:pPr>
              <w:pStyle w:val="TAL"/>
            </w:pPr>
            <w:r w:rsidRPr="007B446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7B4467" w:rsidRDefault="008C3D6B">
            <w:pPr>
              <w:pStyle w:val="TAL"/>
              <w:rPr>
                <w:lang w:eastAsia="zh-CN"/>
              </w:rPr>
            </w:pPr>
            <w:r w:rsidRPr="007B446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7B4467" w:rsidRDefault="008C3D6B">
            <w:pPr>
              <w:pStyle w:val="TAL"/>
            </w:pPr>
          </w:p>
        </w:tc>
      </w:tr>
      <w:tr w:rsidR="008C3D6B" w:rsidRPr="007B446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7B4467" w:rsidRDefault="008C3D6B">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7B4467" w:rsidRDefault="008C3D6B">
            <w:pPr>
              <w:pStyle w:val="TAL"/>
            </w:pPr>
            <w:r w:rsidRPr="007B446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7B4467" w:rsidRDefault="008C3D6B">
            <w:pPr>
              <w:pStyle w:val="TAL"/>
              <w:rPr>
                <w:lang w:eastAsia="zh-CN"/>
              </w:rPr>
            </w:pPr>
            <w:r w:rsidRPr="007B446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7B4467" w:rsidRDefault="008C3D6B">
            <w:pPr>
              <w:pStyle w:val="TAL"/>
            </w:pPr>
          </w:p>
        </w:tc>
      </w:tr>
      <w:tr w:rsidR="008C3D6B" w:rsidRPr="007B446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7B4467" w:rsidRDefault="008C3D6B">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7B4467" w:rsidRDefault="008C3D6B">
            <w:pPr>
              <w:pStyle w:val="TAL"/>
            </w:pPr>
            <w:r w:rsidRPr="007B446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7B4467" w:rsidRDefault="008C3D6B">
            <w:pPr>
              <w:pStyle w:val="TAL"/>
              <w:rPr>
                <w:lang w:eastAsia="zh-CN"/>
              </w:rPr>
            </w:pPr>
            <w:r w:rsidRPr="007B446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7B4467" w:rsidRDefault="008C3D6B">
            <w:pPr>
              <w:pStyle w:val="TAL"/>
            </w:pPr>
          </w:p>
        </w:tc>
      </w:tr>
      <w:tr w:rsidR="008C3D6B" w:rsidRPr="007B446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7B4467" w:rsidRDefault="008C3D6B">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7B4467" w:rsidRDefault="008C3D6B">
            <w:pPr>
              <w:pStyle w:val="TAL"/>
            </w:pPr>
            <w:r w:rsidRPr="007B446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7B4467" w:rsidRDefault="008C3D6B">
            <w:pPr>
              <w:pStyle w:val="TAL"/>
              <w:rPr>
                <w:lang w:eastAsia="zh-CN"/>
              </w:rPr>
            </w:pPr>
            <w:r w:rsidRPr="007B446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7B4467" w:rsidRDefault="008C3D6B">
            <w:pPr>
              <w:pStyle w:val="TAL"/>
            </w:pPr>
          </w:p>
        </w:tc>
      </w:tr>
      <w:tr w:rsidR="008C3D6B" w:rsidRPr="007B446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7B4467" w:rsidRDefault="008C3D6B">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7B4467" w:rsidRDefault="008C3D6B">
            <w:pPr>
              <w:pStyle w:val="TAL"/>
            </w:pPr>
            <w:r w:rsidRPr="007B446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7B4467" w:rsidRDefault="008C3D6B">
            <w:pPr>
              <w:pStyle w:val="TAL"/>
              <w:rPr>
                <w:lang w:eastAsia="zh-CN"/>
              </w:rPr>
            </w:pPr>
            <w:r w:rsidRPr="007B446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7B4467" w:rsidRDefault="008C3D6B">
            <w:pPr>
              <w:pStyle w:val="TAL"/>
            </w:pPr>
          </w:p>
        </w:tc>
      </w:tr>
      <w:tr w:rsidR="008C3D6B" w:rsidRPr="007B446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7B4467" w:rsidRDefault="008C3D6B">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7B4467" w:rsidRDefault="008C3D6B">
            <w:pPr>
              <w:pStyle w:val="TAL"/>
            </w:pPr>
            <w:r w:rsidRPr="007B446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7B4467" w:rsidRDefault="008C3D6B">
            <w:pPr>
              <w:pStyle w:val="TAL"/>
              <w:rPr>
                <w:lang w:eastAsia="zh-CN"/>
              </w:rPr>
            </w:pPr>
            <w:r w:rsidRPr="007B446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7B4467" w:rsidRDefault="008C3D6B">
            <w:pPr>
              <w:pStyle w:val="TAL"/>
            </w:pPr>
          </w:p>
        </w:tc>
      </w:tr>
      <w:tr w:rsidR="008C3D6B" w:rsidRPr="007B446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7B4467" w:rsidRDefault="008C3D6B">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7B4467" w:rsidRDefault="008C3D6B">
            <w:pPr>
              <w:pStyle w:val="TAL"/>
            </w:pPr>
            <w:r w:rsidRPr="007B446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7B4467" w:rsidRDefault="008C3D6B">
            <w:pPr>
              <w:pStyle w:val="TAL"/>
              <w:rPr>
                <w:lang w:eastAsia="zh-CN"/>
              </w:rPr>
            </w:pPr>
            <w:r w:rsidRPr="007B446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7B4467" w:rsidRDefault="008C3D6B">
            <w:pPr>
              <w:pStyle w:val="TAL"/>
            </w:pPr>
          </w:p>
        </w:tc>
      </w:tr>
      <w:tr w:rsidR="008C3D6B" w:rsidRPr="007B446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7B4467" w:rsidRDefault="008C3D6B">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7B4467" w:rsidRDefault="008C3D6B">
            <w:pPr>
              <w:pStyle w:val="TAL"/>
            </w:pPr>
            <w:r w:rsidRPr="007B446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7B4467" w:rsidRDefault="008C3D6B">
            <w:pPr>
              <w:pStyle w:val="TAL"/>
              <w:rPr>
                <w:lang w:eastAsia="zh-CN"/>
              </w:rPr>
            </w:pPr>
            <w:r w:rsidRPr="007B446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7B4467" w:rsidRDefault="008C3D6B">
            <w:pPr>
              <w:pStyle w:val="TAL"/>
            </w:pPr>
          </w:p>
        </w:tc>
      </w:tr>
      <w:tr w:rsidR="008C3D6B" w:rsidRPr="007B446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7B4467" w:rsidRDefault="008C3D6B">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7B4467" w:rsidRDefault="008C3D6B">
            <w:pPr>
              <w:pStyle w:val="TAL"/>
            </w:pPr>
            <w:r w:rsidRPr="007B446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7B4467" w:rsidRDefault="008C3D6B">
            <w:pPr>
              <w:pStyle w:val="TAL"/>
              <w:rPr>
                <w:lang w:eastAsia="zh-CN"/>
              </w:rPr>
            </w:pPr>
            <w:r w:rsidRPr="007B446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7B4467" w:rsidRDefault="008C3D6B">
            <w:pPr>
              <w:pStyle w:val="TAL"/>
            </w:pPr>
          </w:p>
        </w:tc>
      </w:tr>
      <w:tr w:rsidR="008C3D6B" w:rsidRPr="007B446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7B4467" w:rsidRDefault="008C3D6B">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7B4467" w:rsidRDefault="008C3D6B">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7B4467" w:rsidRDefault="008C3D6B">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7B4467" w:rsidRDefault="008C3D6B">
            <w:pPr>
              <w:pStyle w:val="TAL"/>
            </w:pPr>
          </w:p>
        </w:tc>
      </w:tr>
    </w:tbl>
    <w:p w14:paraId="0243589F" w14:textId="77777777" w:rsidR="00585F58" w:rsidRPr="007B4467" w:rsidRDefault="00585F58" w:rsidP="00585F58"/>
    <w:p w14:paraId="6CAB81A2" w14:textId="77777777" w:rsidR="00585F58" w:rsidRPr="007B4467" w:rsidRDefault="00585F58" w:rsidP="00585F58">
      <w:pPr>
        <w:pStyle w:val="TH"/>
        <w:ind w:left="567"/>
      </w:pPr>
      <w:r w:rsidRPr="007B4467">
        <w:t>Table A.4.3.2A.</w:t>
      </w:r>
      <w:r w:rsidRPr="007B4467">
        <w:rPr>
          <w:lang w:eastAsia="zh-CN"/>
        </w:rPr>
        <w:t>3.2</w:t>
      </w:r>
      <w:r w:rsidRPr="007B4467">
        <w:t xml:space="preserve">-1a: Downlink Bandwidth Class capabilities with multiple bandwidth classes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7B446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7B4467" w:rsidRDefault="00585F58" w:rsidP="00FA72F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7B4467" w:rsidRDefault="00585F58" w:rsidP="00FA72F8">
            <w:pPr>
              <w:pStyle w:val="TAH"/>
            </w:pPr>
            <w:r w:rsidRPr="007B446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7B4467" w:rsidRDefault="00585F58" w:rsidP="00FA72F8">
            <w:pPr>
              <w:pStyle w:val="TAH"/>
              <w:rPr>
                <w:rFonts w:cs="Arial"/>
                <w:szCs w:val="18"/>
              </w:rPr>
            </w:pPr>
            <w:r w:rsidRPr="007B446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7B4467" w:rsidRDefault="00585F58" w:rsidP="00FA72F8">
            <w:pPr>
              <w:pStyle w:val="TAH"/>
              <w:rPr>
                <w:lang w:eastAsia="zh-CN"/>
              </w:rPr>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7B4467" w:rsidRDefault="00585F58" w:rsidP="00FA72F8">
            <w:pPr>
              <w:pStyle w:val="TAH"/>
            </w:pPr>
            <w:r w:rsidRPr="007B4467">
              <w:t>Comments</w:t>
            </w:r>
          </w:p>
        </w:tc>
      </w:tr>
      <w:tr w:rsidR="008C3D6B" w:rsidRPr="007B446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7B4467" w:rsidRDefault="008C3D6B" w:rsidP="008C3D6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7B4467" w:rsidRDefault="008C3D6B" w:rsidP="008C3D6B">
            <w:pPr>
              <w:pStyle w:val="TAL"/>
            </w:pPr>
            <w:r w:rsidRPr="007B446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7B4467" w:rsidRDefault="008C3D6B" w:rsidP="008C3D6B">
            <w:pPr>
              <w:pStyle w:val="TAC"/>
            </w:pPr>
            <w:r w:rsidRPr="007B4467">
              <w:rPr>
                <w:rFonts w:cs="Arial"/>
                <w:szCs w:val="18"/>
              </w:rPr>
              <w:t xml:space="preserve">38.101-2, </w:t>
            </w:r>
            <w:r w:rsidRPr="007B446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7B4467" w:rsidRDefault="008C3D6B" w:rsidP="008C3D6B">
            <w:pPr>
              <w:pStyle w:val="TAL"/>
            </w:pPr>
            <w:r w:rsidRPr="007B446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7B4467" w:rsidRDefault="008C3D6B" w:rsidP="008C3D6B">
            <w:pPr>
              <w:pStyle w:val="TAL"/>
            </w:pPr>
          </w:p>
        </w:tc>
      </w:tr>
      <w:tr w:rsidR="008C3D6B" w:rsidRPr="007B446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7B4467" w:rsidRDefault="008C3D6B" w:rsidP="00085BA2">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7B4467" w:rsidRDefault="008C3D6B" w:rsidP="00085BA2">
            <w:pPr>
              <w:pStyle w:val="TAL"/>
            </w:pPr>
            <w:r w:rsidRPr="007B446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7B4467" w:rsidRDefault="008C3D6B" w:rsidP="00085BA2">
            <w:pPr>
              <w:pStyle w:val="TAL"/>
              <w:rPr>
                <w:lang w:eastAsia="zh-CN"/>
              </w:rPr>
            </w:pPr>
            <w:r w:rsidRPr="007B446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7B4467" w:rsidRDefault="008C3D6B" w:rsidP="00085BA2">
            <w:pPr>
              <w:pStyle w:val="TAL"/>
            </w:pPr>
          </w:p>
        </w:tc>
      </w:tr>
      <w:tr w:rsidR="008C3D6B" w:rsidRPr="007B446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7B4467" w:rsidRDefault="008C3D6B" w:rsidP="00085BA2">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7B4467" w:rsidRDefault="008C3D6B" w:rsidP="00085BA2">
            <w:pPr>
              <w:pStyle w:val="TAL"/>
            </w:pPr>
            <w:r w:rsidRPr="007B446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7B4467" w:rsidRDefault="008C3D6B" w:rsidP="00085BA2">
            <w:pPr>
              <w:pStyle w:val="TAL"/>
              <w:rPr>
                <w:lang w:eastAsia="zh-CN"/>
              </w:rPr>
            </w:pPr>
            <w:r w:rsidRPr="007B446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7B4467" w:rsidRDefault="008C3D6B" w:rsidP="00085BA2">
            <w:pPr>
              <w:pStyle w:val="TAL"/>
            </w:pPr>
          </w:p>
        </w:tc>
      </w:tr>
      <w:tr w:rsidR="008C3D6B" w:rsidRPr="007B446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7B4467" w:rsidRDefault="008C3D6B" w:rsidP="00085BA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7B4467" w:rsidRDefault="008C3D6B" w:rsidP="00085BA2">
            <w:pPr>
              <w:pStyle w:val="TAL"/>
            </w:pPr>
            <w:r w:rsidRPr="007B446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7B4467" w:rsidRDefault="008C3D6B" w:rsidP="00085BA2">
            <w:pPr>
              <w:pStyle w:val="TAL"/>
              <w:rPr>
                <w:lang w:eastAsia="zh-CN"/>
              </w:rPr>
            </w:pPr>
            <w:r w:rsidRPr="007B446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7B4467" w:rsidRDefault="008C3D6B" w:rsidP="00085BA2">
            <w:pPr>
              <w:pStyle w:val="TAL"/>
            </w:pPr>
          </w:p>
        </w:tc>
      </w:tr>
      <w:tr w:rsidR="008C3D6B" w:rsidRPr="007B446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7B4467" w:rsidRDefault="008C3D6B" w:rsidP="00085BA2">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7B4467" w:rsidRDefault="008C3D6B" w:rsidP="00085BA2">
            <w:pPr>
              <w:pStyle w:val="TAL"/>
            </w:pPr>
            <w:r w:rsidRPr="007B446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7B4467" w:rsidRDefault="008C3D6B" w:rsidP="00085BA2">
            <w:pPr>
              <w:pStyle w:val="TAL"/>
              <w:rPr>
                <w:lang w:eastAsia="zh-CN"/>
              </w:rPr>
            </w:pPr>
            <w:r w:rsidRPr="007B446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7B4467" w:rsidRDefault="008C3D6B" w:rsidP="00085BA2">
            <w:pPr>
              <w:pStyle w:val="TAL"/>
            </w:pPr>
          </w:p>
        </w:tc>
      </w:tr>
      <w:tr w:rsidR="008C3D6B" w:rsidRPr="007B446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7B4467" w:rsidRDefault="008C3D6B" w:rsidP="00085BA2">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7B4467" w:rsidRDefault="008C3D6B" w:rsidP="00085BA2">
            <w:pPr>
              <w:pStyle w:val="TAL"/>
            </w:pPr>
            <w:r w:rsidRPr="007B446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7B4467" w:rsidRDefault="008C3D6B" w:rsidP="00085BA2">
            <w:pPr>
              <w:pStyle w:val="TAL"/>
              <w:rPr>
                <w:lang w:eastAsia="zh-CN"/>
              </w:rPr>
            </w:pPr>
            <w:r w:rsidRPr="007B446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7B4467" w:rsidRDefault="008C3D6B" w:rsidP="00085BA2">
            <w:pPr>
              <w:pStyle w:val="TAL"/>
            </w:pPr>
          </w:p>
        </w:tc>
      </w:tr>
      <w:tr w:rsidR="008C3D6B" w:rsidRPr="007B446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7B4467" w:rsidRDefault="008C3D6B" w:rsidP="00085BA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7B4467" w:rsidRDefault="008C3D6B" w:rsidP="00085BA2">
            <w:pPr>
              <w:pStyle w:val="TAL"/>
            </w:pPr>
            <w:r w:rsidRPr="007B446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7B4467" w:rsidRDefault="008C3D6B" w:rsidP="00085BA2">
            <w:pPr>
              <w:pStyle w:val="TAL"/>
              <w:rPr>
                <w:lang w:eastAsia="zh-CN"/>
              </w:rPr>
            </w:pPr>
            <w:r w:rsidRPr="007B446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7B4467" w:rsidRDefault="008C3D6B" w:rsidP="00085BA2">
            <w:pPr>
              <w:pStyle w:val="TAL"/>
            </w:pPr>
          </w:p>
        </w:tc>
      </w:tr>
      <w:tr w:rsidR="008C3D6B" w:rsidRPr="007B446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7B4467" w:rsidRDefault="008C3D6B" w:rsidP="00085BA2">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7B4467" w:rsidRDefault="008C3D6B" w:rsidP="00085BA2">
            <w:pPr>
              <w:pStyle w:val="TAL"/>
            </w:pPr>
            <w:r w:rsidRPr="007B446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7B4467" w:rsidRDefault="008C3D6B" w:rsidP="00085BA2">
            <w:pPr>
              <w:pStyle w:val="TAL"/>
              <w:rPr>
                <w:lang w:eastAsia="zh-CN"/>
              </w:rPr>
            </w:pPr>
            <w:r w:rsidRPr="007B446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7B4467" w:rsidRDefault="008C3D6B" w:rsidP="00085BA2">
            <w:pPr>
              <w:pStyle w:val="TAL"/>
            </w:pPr>
          </w:p>
        </w:tc>
      </w:tr>
      <w:tr w:rsidR="008C3D6B" w:rsidRPr="007B446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7B4467" w:rsidRDefault="008C3D6B" w:rsidP="00085BA2">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7B4467" w:rsidRDefault="008C3D6B" w:rsidP="00085BA2">
            <w:pPr>
              <w:pStyle w:val="TAL"/>
            </w:pPr>
            <w:r w:rsidRPr="007B446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7B4467" w:rsidRDefault="008C3D6B" w:rsidP="00085BA2">
            <w:pPr>
              <w:pStyle w:val="TAL"/>
              <w:rPr>
                <w:lang w:eastAsia="zh-CN"/>
              </w:rPr>
            </w:pPr>
            <w:r w:rsidRPr="007B446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7B4467" w:rsidRDefault="008C3D6B" w:rsidP="00085BA2">
            <w:pPr>
              <w:pStyle w:val="TAL"/>
            </w:pPr>
          </w:p>
        </w:tc>
      </w:tr>
      <w:tr w:rsidR="008C3D6B" w:rsidRPr="007B446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7B4467" w:rsidRDefault="008C3D6B" w:rsidP="00085BA2">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7B4467" w:rsidRDefault="008C3D6B" w:rsidP="00085BA2">
            <w:pPr>
              <w:pStyle w:val="TAL"/>
            </w:pPr>
            <w:r w:rsidRPr="007B446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7B4467" w:rsidRDefault="008C3D6B" w:rsidP="00085BA2">
            <w:pPr>
              <w:pStyle w:val="TAL"/>
              <w:rPr>
                <w:lang w:eastAsia="zh-CN"/>
              </w:rPr>
            </w:pPr>
            <w:r w:rsidRPr="007B446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7B4467" w:rsidRDefault="008C3D6B" w:rsidP="00085BA2">
            <w:pPr>
              <w:pStyle w:val="TAL"/>
            </w:pPr>
          </w:p>
        </w:tc>
      </w:tr>
      <w:tr w:rsidR="008C3D6B" w:rsidRPr="007B446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7B4467" w:rsidRDefault="008C3D6B" w:rsidP="00085BA2">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7B4467" w:rsidRDefault="008C3D6B" w:rsidP="00085BA2">
            <w:pPr>
              <w:pStyle w:val="TAL"/>
            </w:pPr>
            <w:r w:rsidRPr="007B446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7B4467" w:rsidRDefault="008C3D6B" w:rsidP="00085BA2">
            <w:pPr>
              <w:pStyle w:val="TAL"/>
              <w:rPr>
                <w:lang w:eastAsia="zh-CN"/>
              </w:rPr>
            </w:pPr>
            <w:r w:rsidRPr="007B446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7B4467" w:rsidRDefault="008C3D6B" w:rsidP="00085BA2">
            <w:pPr>
              <w:pStyle w:val="TAL"/>
            </w:pPr>
          </w:p>
        </w:tc>
      </w:tr>
      <w:tr w:rsidR="008C3D6B" w:rsidRPr="007B446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7B4467" w:rsidRDefault="008C3D6B" w:rsidP="00085BA2">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7B4467" w:rsidRDefault="008C3D6B" w:rsidP="00085BA2">
            <w:pPr>
              <w:pStyle w:val="TAL"/>
            </w:pPr>
            <w:r w:rsidRPr="007B446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7B4467" w:rsidRDefault="008C3D6B" w:rsidP="00085BA2">
            <w:pPr>
              <w:pStyle w:val="TAL"/>
              <w:rPr>
                <w:lang w:eastAsia="zh-CN"/>
              </w:rPr>
            </w:pPr>
            <w:r w:rsidRPr="007B446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7B4467" w:rsidRDefault="008C3D6B" w:rsidP="00085BA2">
            <w:pPr>
              <w:pStyle w:val="TAL"/>
            </w:pPr>
          </w:p>
        </w:tc>
      </w:tr>
      <w:tr w:rsidR="008C3D6B" w:rsidRPr="007B446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7B4467" w:rsidRDefault="008C3D6B" w:rsidP="00085BA2">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7B4467" w:rsidRDefault="008C3D6B" w:rsidP="00085BA2">
            <w:pPr>
              <w:pStyle w:val="TAL"/>
            </w:pPr>
            <w:r w:rsidRPr="007B446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7B4467" w:rsidRDefault="008C3D6B" w:rsidP="00085BA2">
            <w:pPr>
              <w:pStyle w:val="TAL"/>
              <w:rPr>
                <w:lang w:eastAsia="zh-CN"/>
              </w:rPr>
            </w:pPr>
            <w:r w:rsidRPr="007B446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7B4467" w:rsidRDefault="008C3D6B" w:rsidP="00085BA2">
            <w:pPr>
              <w:pStyle w:val="TAL"/>
            </w:pPr>
          </w:p>
        </w:tc>
      </w:tr>
      <w:tr w:rsidR="008C3D6B" w:rsidRPr="007B446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7B4467" w:rsidRDefault="008C3D6B" w:rsidP="00085BA2">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7B4467" w:rsidRDefault="008C3D6B" w:rsidP="00085BA2">
            <w:pPr>
              <w:pStyle w:val="TAL"/>
            </w:pPr>
            <w:r w:rsidRPr="007B446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7B4467" w:rsidRDefault="008C3D6B" w:rsidP="00085BA2">
            <w:pPr>
              <w:pStyle w:val="TAL"/>
              <w:rPr>
                <w:lang w:eastAsia="zh-CN"/>
              </w:rPr>
            </w:pPr>
            <w:r w:rsidRPr="007B446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7B4467" w:rsidRDefault="008C3D6B" w:rsidP="00085BA2">
            <w:pPr>
              <w:pStyle w:val="TAL"/>
            </w:pPr>
          </w:p>
        </w:tc>
      </w:tr>
      <w:tr w:rsidR="008C3D6B" w:rsidRPr="007B446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7B4467" w:rsidRDefault="008C3D6B" w:rsidP="00085BA2">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7B4467" w:rsidRDefault="008C3D6B" w:rsidP="00085BA2">
            <w:pPr>
              <w:pStyle w:val="TAL"/>
            </w:pPr>
            <w:r w:rsidRPr="007B446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7B4467" w:rsidRDefault="008C3D6B" w:rsidP="00085BA2">
            <w:pPr>
              <w:pStyle w:val="TAL"/>
              <w:rPr>
                <w:lang w:eastAsia="zh-CN"/>
              </w:rPr>
            </w:pPr>
            <w:r w:rsidRPr="007B446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7B4467" w:rsidRDefault="008C3D6B" w:rsidP="00085BA2">
            <w:pPr>
              <w:pStyle w:val="TAL"/>
            </w:pPr>
          </w:p>
        </w:tc>
      </w:tr>
      <w:tr w:rsidR="008C3D6B" w:rsidRPr="007B446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7B4467" w:rsidRDefault="008C3D6B" w:rsidP="00085BA2">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7B4467" w:rsidRDefault="008C3D6B" w:rsidP="00085BA2">
            <w:pPr>
              <w:pStyle w:val="TAL"/>
            </w:pPr>
            <w:r w:rsidRPr="007B446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7B4467" w:rsidRDefault="008C3D6B" w:rsidP="00085BA2">
            <w:pPr>
              <w:pStyle w:val="TAL"/>
              <w:rPr>
                <w:lang w:eastAsia="zh-CN"/>
              </w:rPr>
            </w:pPr>
            <w:r w:rsidRPr="007B446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7B4467" w:rsidRDefault="008C3D6B" w:rsidP="00085BA2">
            <w:pPr>
              <w:pStyle w:val="TAL"/>
            </w:pPr>
          </w:p>
        </w:tc>
      </w:tr>
      <w:tr w:rsidR="008C3D6B" w:rsidRPr="007B446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7B4467" w:rsidRDefault="008C3D6B" w:rsidP="00085BA2">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7B4467" w:rsidRDefault="008C3D6B" w:rsidP="00085BA2">
            <w:pPr>
              <w:pStyle w:val="TAL"/>
            </w:pPr>
            <w:r w:rsidRPr="007B446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7B4467" w:rsidRDefault="008C3D6B" w:rsidP="00085BA2">
            <w:pPr>
              <w:pStyle w:val="TAL"/>
              <w:rPr>
                <w:lang w:eastAsia="zh-CN"/>
              </w:rPr>
            </w:pPr>
            <w:r w:rsidRPr="007B446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7B4467" w:rsidRDefault="008C3D6B" w:rsidP="00085BA2">
            <w:pPr>
              <w:pStyle w:val="TAL"/>
            </w:pPr>
          </w:p>
        </w:tc>
      </w:tr>
      <w:tr w:rsidR="008C3D6B" w:rsidRPr="007B446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7B4467" w:rsidRDefault="008C3D6B" w:rsidP="00085BA2">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7B4467" w:rsidRDefault="008C3D6B" w:rsidP="00085BA2">
            <w:pPr>
              <w:pStyle w:val="TAL"/>
            </w:pPr>
            <w:r w:rsidRPr="007B446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7B4467" w:rsidRDefault="008C3D6B" w:rsidP="00085BA2">
            <w:pPr>
              <w:pStyle w:val="TAL"/>
              <w:rPr>
                <w:lang w:eastAsia="zh-CN"/>
              </w:rPr>
            </w:pPr>
            <w:r w:rsidRPr="007B446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7B4467" w:rsidRDefault="008C3D6B" w:rsidP="00085BA2">
            <w:pPr>
              <w:pStyle w:val="TAL"/>
            </w:pPr>
          </w:p>
        </w:tc>
      </w:tr>
      <w:tr w:rsidR="008C3D6B" w:rsidRPr="007B446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7B4467" w:rsidRDefault="008C3D6B" w:rsidP="00085BA2">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7B4467" w:rsidRDefault="008C3D6B" w:rsidP="00085BA2">
            <w:pPr>
              <w:pStyle w:val="TAL"/>
            </w:pPr>
            <w:r w:rsidRPr="007B446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7B4467" w:rsidRDefault="008C3D6B" w:rsidP="00085BA2">
            <w:pPr>
              <w:pStyle w:val="TAL"/>
              <w:rPr>
                <w:lang w:eastAsia="zh-CN"/>
              </w:rPr>
            </w:pPr>
            <w:r w:rsidRPr="007B446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7B4467" w:rsidRDefault="008C3D6B" w:rsidP="00085BA2">
            <w:pPr>
              <w:pStyle w:val="TAL"/>
            </w:pPr>
          </w:p>
        </w:tc>
      </w:tr>
      <w:tr w:rsidR="008C3D6B" w:rsidRPr="007B446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7B4467" w:rsidRDefault="008C3D6B" w:rsidP="00085BA2">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7B4467" w:rsidRDefault="008C3D6B" w:rsidP="00085BA2">
            <w:pPr>
              <w:pStyle w:val="TAL"/>
            </w:pPr>
            <w:r w:rsidRPr="007B446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7B4467" w:rsidRDefault="008C3D6B" w:rsidP="00085BA2">
            <w:pPr>
              <w:pStyle w:val="TAL"/>
              <w:rPr>
                <w:lang w:eastAsia="zh-CN"/>
              </w:rPr>
            </w:pPr>
            <w:r w:rsidRPr="007B446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7B4467" w:rsidRDefault="008C3D6B" w:rsidP="00085BA2">
            <w:pPr>
              <w:pStyle w:val="TAL"/>
            </w:pPr>
          </w:p>
        </w:tc>
      </w:tr>
      <w:tr w:rsidR="008C3D6B" w:rsidRPr="007B446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7B4467" w:rsidRDefault="008C3D6B" w:rsidP="00085BA2">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7B4467" w:rsidRDefault="008C3D6B" w:rsidP="00085BA2">
            <w:pPr>
              <w:pStyle w:val="TAL"/>
            </w:pPr>
            <w:r w:rsidRPr="007B446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7B4467" w:rsidRDefault="008C3D6B" w:rsidP="00085BA2">
            <w:pPr>
              <w:pStyle w:val="TAL"/>
              <w:rPr>
                <w:lang w:eastAsia="zh-CN"/>
              </w:rPr>
            </w:pPr>
            <w:r w:rsidRPr="007B446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7B4467" w:rsidRDefault="008C3D6B" w:rsidP="00085BA2">
            <w:pPr>
              <w:pStyle w:val="TAL"/>
            </w:pPr>
          </w:p>
        </w:tc>
      </w:tr>
      <w:tr w:rsidR="008C3D6B" w:rsidRPr="007B446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7B4467" w:rsidRDefault="008C3D6B" w:rsidP="00085BA2">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7B4467" w:rsidRDefault="008C3D6B" w:rsidP="00085BA2">
            <w:pPr>
              <w:pStyle w:val="TAL"/>
            </w:pPr>
            <w:r w:rsidRPr="007B446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7B4467" w:rsidRDefault="008C3D6B" w:rsidP="00085BA2">
            <w:pPr>
              <w:pStyle w:val="TAL"/>
              <w:rPr>
                <w:lang w:eastAsia="zh-CN"/>
              </w:rPr>
            </w:pPr>
            <w:r w:rsidRPr="007B446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7B4467" w:rsidRDefault="008C3D6B" w:rsidP="00085BA2">
            <w:pPr>
              <w:pStyle w:val="TAL"/>
            </w:pPr>
          </w:p>
        </w:tc>
      </w:tr>
      <w:tr w:rsidR="008C3D6B" w:rsidRPr="007B446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7B4467" w:rsidRDefault="008C3D6B" w:rsidP="00085BA2">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7B4467" w:rsidRDefault="008C3D6B" w:rsidP="00085BA2">
            <w:pPr>
              <w:pStyle w:val="TAL"/>
            </w:pPr>
            <w:r w:rsidRPr="007B446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7B4467" w:rsidRDefault="008C3D6B" w:rsidP="00085BA2">
            <w:pPr>
              <w:pStyle w:val="TAL"/>
              <w:rPr>
                <w:lang w:eastAsia="zh-CN"/>
              </w:rPr>
            </w:pPr>
            <w:r w:rsidRPr="007B446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7B4467" w:rsidRDefault="008C3D6B" w:rsidP="00085BA2">
            <w:pPr>
              <w:pStyle w:val="TAL"/>
            </w:pPr>
          </w:p>
        </w:tc>
      </w:tr>
      <w:tr w:rsidR="008C3D6B" w:rsidRPr="007B446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7B4467" w:rsidRDefault="008C3D6B" w:rsidP="00085BA2">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7B4467" w:rsidRDefault="008C3D6B" w:rsidP="00085BA2">
            <w:pPr>
              <w:pStyle w:val="TAL"/>
            </w:pPr>
            <w:r w:rsidRPr="007B446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7B4467" w:rsidRDefault="008C3D6B" w:rsidP="00085BA2">
            <w:pPr>
              <w:pStyle w:val="TAL"/>
              <w:rPr>
                <w:lang w:eastAsia="zh-CN"/>
              </w:rPr>
            </w:pPr>
            <w:r w:rsidRPr="007B446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7B4467" w:rsidRDefault="008C3D6B" w:rsidP="00085BA2">
            <w:pPr>
              <w:pStyle w:val="TAL"/>
            </w:pPr>
          </w:p>
        </w:tc>
      </w:tr>
      <w:tr w:rsidR="008C3D6B" w:rsidRPr="007B446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7B4467" w:rsidRDefault="008C3D6B" w:rsidP="00085BA2">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7B4467" w:rsidRDefault="008C3D6B" w:rsidP="00085BA2">
            <w:pPr>
              <w:pStyle w:val="TAL"/>
            </w:pPr>
            <w:r w:rsidRPr="007B446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7B4467" w:rsidRDefault="008C3D6B" w:rsidP="00085BA2">
            <w:pPr>
              <w:pStyle w:val="TAL"/>
              <w:rPr>
                <w:lang w:eastAsia="zh-CN"/>
              </w:rPr>
            </w:pPr>
            <w:r w:rsidRPr="007B446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7B4467" w:rsidRDefault="008C3D6B" w:rsidP="00085BA2">
            <w:pPr>
              <w:pStyle w:val="TAL"/>
            </w:pPr>
          </w:p>
        </w:tc>
      </w:tr>
      <w:tr w:rsidR="008C3D6B" w:rsidRPr="007B446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7B4467" w:rsidRDefault="008C3D6B" w:rsidP="00085BA2">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7B4467" w:rsidRDefault="008C3D6B" w:rsidP="00085BA2">
            <w:pPr>
              <w:pStyle w:val="TAL"/>
            </w:pPr>
            <w:r w:rsidRPr="007B446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7B4467" w:rsidRDefault="008C3D6B" w:rsidP="00085BA2">
            <w:pPr>
              <w:pStyle w:val="TAL"/>
              <w:rPr>
                <w:lang w:eastAsia="zh-CN"/>
              </w:rPr>
            </w:pPr>
            <w:r w:rsidRPr="007B446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7B4467" w:rsidRDefault="008C3D6B" w:rsidP="00085BA2">
            <w:pPr>
              <w:pStyle w:val="TAL"/>
            </w:pPr>
          </w:p>
        </w:tc>
      </w:tr>
      <w:tr w:rsidR="008C3D6B" w:rsidRPr="007B446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7B4467" w:rsidRDefault="008C3D6B" w:rsidP="00085BA2">
            <w:pPr>
              <w:pStyle w:val="TAC"/>
            </w:pPr>
            <w:r w:rsidRPr="007B446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7B4467" w:rsidRDefault="008C3D6B" w:rsidP="00085BA2">
            <w:pPr>
              <w:pStyle w:val="TAL"/>
            </w:pPr>
            <w:r w:rsidRPr="007B446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7B4467" w:rsidRDefault="008C3D6B" w:rsidP="00085BA2">
            <w:pPr>
              <w:pStyle w:val="TAL"/>
              <w:rPr>
                <w:lang w:eastAsia="zh-CN"/>
              </w:rPr>
            </w:pPr>
            <w:r w:rsidRPr="007B446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7B4467" w:rsidRDefault="008C3D6B" w:rsidP="00085BA2">
            <w:pPr>
              <w:pStyle w:val="TAL"/>
            </w:pPr>
          </w:p>
        </w:tc>
      </w:tr>
      <w:tr w:rsidR="008C3D6B" w:rsidRPr="007B446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7B4467" w:rsidRDefault="008C3D6B" w:rsidP="00085BA2">
            <w:pPr>
              <w:pStyle w:val="TAC"/>
            </w:pPr>
            <w:r w:rsidRPr="007B446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7B4467" w:rsidRDefault="008C3D6B" w:rsidP="00085BA2">
            <w:pPr>
              <w:pStyle w:val="TAL"/>
            </w:pPr>
            <w:r w:rsidRPr="007B446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7B4467" w:rsidRDefault="008C3D6B" w:rsidP="00085BA2">
            <w:pPr>
              <w:pStyle w:val="TAL"/>
              <w:rPr>
                <w:lang w:eastAsia="zh-CN"/>
              </w:rPr>
            </w:pPr>
            <w:r w:rsidRPr="007B446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7B4467" w:rsidRDefault="008C3D6B" w:rsidP="00085BA2">
            <w:pPr>
              <w:pStyle w:val="TAL"/>
            </w:pPr>
          </w:p>
        </w:tc>
      </w:tr>
      <w:tr w:rsidR="008C3D6B" w:rsidRPr="007B446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7B4467" w:rsidRDefault="008C3D6B" w:rsidP="00085BA2">
            <w:pPr>
              <w:pStyle w:val="TAC"/>
            </w:pPr>
            <w:r w:rsidRPr="007B446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7B4467" w:rsidRDefault="008C3D6B" w:rsidP="00085BA2">
            <w:pPr>
              <w:pStyle w:val="TAL"/>
            </w:pPr>
            <w:r w:rsidRPr="007B446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7B4467" w:rsidRDefault="008C3D6B" w:rsidP="00085BA2">
            <w:pPr>
              <w:pStyle w:val="TAL"/>
              <w:rPr>
                <w:lang w:eastAsia="zh-CN"/>
              </w:rPr>
            </w:pPr>
            <w:r w:rsidRPr="007B446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7B4467" w:rsidRDefault="008C3D6B" w:rsidP="00085BA2">
            <w:pPr>
              <w:pStyle w:val="TAL"/>
            </w:pPr>
          </w:p>
        </w:tc>
      </w:tr>
      <w:tr w:rsidR="008C3D6B" w:rsidRPr="007B446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7B4467" w:rsidRDefault="008C3D6B" w:rsidP="00085BA2">
            <w:pPr>
              <w:pStyle w:val="TAC"/>
            </w:pPr>
            <w:r w:rsidRPr="007B446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7B4467" w:rsidRDefault="008C3D6B" w:rsidP="00085BA2">
            <w:pPr>
              <w:pStyle w:val="TAL"/>
            </w:pPr>
            <w:r w:rsidRPr="007B446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7B4467" w:rsidRDefault="008C3D6B" w:rsidP="00085BA2">
            <w:pPr>
              <w:pStyle w:val="TAL"/>
              <w:rPr>
                <w:lang w:eastAsia="zh-CN"/>
              </w:rPr>
            </w:pPr>
            <w:r w:rsidRPr="007B446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7B4467" w:rsidRDefault="008C3D6B" w:rsidP="00085BA2">
            <w:pPr>
              <w:pStyle w:val="TAL"/>
            </w:pPr>
          </w:p>
        </w:tc>
      </w:tr>
      <w:tr w:rsidR="008C3D6B" w:rsidRPr="007B446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7B4467" w:rsidRDefault="008C3D6B" w:rsidP="00085BA2">
            <w:pPr>
              <w:pStyle w:val="TAC"/>
            </w:pPr>
            <w:r w:rsidRPr="007B446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7B4467" w:rsidRDefault="008C3D6B" w:rsidP="00085BA2">
            <w:pPr>
              <w:pStyle w:val="TAL"/>
            </w:pPr>
            <w:r w:rsidRPr="007B446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7B4467" w:rsidRDefault="008C3D6B" w:rsidP="00085BA2">
            <w:pPr>
              <w:pStyle w:val="TAL"/>
              <w:rPr>
                <w:lang w:eastAsia="zh-CN"/>
              </w:rPr>
            </w:pPr>
            <w:r w:rsidRPr="007B446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7B4467" w:rsidRDefault="008C3D6B" w:rsidP="00085BA2">
            <w:pPr>
              <w:pStyle w:val="TAL"/>
            </w:pPr>
          </w:p>
        </w:tc>
      </w:tr>
      <w:tr w:rsidR="008C3D6B" w:rsidRPr="007B446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7B4467" w:rsidRDefault="008C3D6B" w:rsidP="00085BA2">
            <w:pPr>
              <w:pStyle w:val="TAC"/>
            </w:pPr>
            <w:r w:rsidRPr="007B446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7B4467" w:rsidRDefault="008C3D6B" w:rsidP="00085BA2">
            <w:pPr>
              <w:pStyle w:val="TAL"/>
            </w:pPr>
            <w:r w:rsidRPr="007B446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7B4467" w:rsidRDefault="008C3D6B" w:rsidP="00085BA2">
            <w:pPr>
              <w:pStyle w:val="TAL"/>
              <w:rPr>
                <w:lang w:eastAsia="zh-CN"/>
              </w:rPr>
            </w:pPr>
            <w:r w:rsidRPr="007B446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7B4467" w:rsidRDefault="008C3D6B" w:rsidP="00085BA2">
            <w:pPr>
              <w:pStyle w:val="TAL"/>
            </w:pPr>
          </w:p>
        </w:tc>
      </w:tr>
      <w:tr w:rsidR="008C3D6B" w:rsidRPr="007B446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7B4467" w:rsidRDefault="008C3D6B" w:rsidP="00085BA2">
            <w:pPr>
              <w:pStyle w:val="TAC"/>
            </w:pPr>
            <w:r w:rsidRPr="007B446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7B4467" w:rsidRDefault="008C3D6B" w:rsidP="00085BA2">
            <w:pPr>
              <w:pStyle w:val="TAL"/>
            </w:pPr>
            <w:r w:rsidRPr="007B446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7B4467" w:rsidRDefault="008C3D6B" w:rsidP="00085BA2">
            <w:pPr>
              <w:pStyle w:val="TAL"/>
              <w:rPr>
                <w:lang w:eastAsia="zh-CN"/>
              </w:rPr>
            </w:pPr>
            <w:r w:rsidRPr="007B446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7B4467" w:rsidRDefault="008C3D6B" w:rsidP="00085BA2">
            <w:pPr>
              <w:pStyle w:val="TAL"/>
            </w:pPr>
          </w:p>
        </w:tc>
      </w:tr>
      <w:tr w:rsidR="008C3D6B" w:rsidRPr="007B446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7B4467" w:rsidRDefault="008C3D6B" w:rsidP="00085BA2">
            <w:pPr>
              <w:pStyle w:val="TAC"/>
            </w:pPr>
            <w:r w:rsidRPr="007B446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7B4467" w:rsidRDefault="008C3D6B" w:rsidP="00085BA2">
            <w:pPr>
              <w:pStyle w:val="TAL"/>
            </w:pPr>
            <w:r w:rsidRPr="007B446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7B4467" w:rsidRDefault="008C3D6B" w:rsidP="00085BA2">
            <w:pPr>
              <w:pStyle w:val="TAL"/>
              <w:rPr>
                <w:lang w:eastAsia="zh-CN"/>
              </w:rPr>
            </w:pPr>
            <w:r w:rsidRPr="007B446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7B4467" w:rsidRDefault="008C3D6B" w:rsidP="00085BA2">
            <w:pPr>
              <w:pStyle w:val="TAL"/>
            </w:pPr>
          </w:p>
        </w:tc>
      </w:tr>
      <w:tr w:rsidR="008C3D6B" w:rsidRPr="007B446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7B4467" w:rsidRDefault="008C3D6B" w:rsidP="00085BA2">
            <w:pPr>
              <w:pStyle w:val="TAC"/>
            </w:pPr>
            <w:r w:rsidRPr="007B4467">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7B4467" w:rsidRDefault="008C3D6B" w:rsidP="00085BA2">
            <w:pPr>
              <w:pStyle w:val="TAL"/>
            </w:pPr>
            <w:r w:rsidRPr="007B446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7B4467" w:rsidRDefault="008C3D6B" w:rsidP="00085BA2">
            <w:pPr>
              <w:pStyle w:val="TAL"/>
              <w:rPr>
                <w:lang w:eastAsia="zh-CN"/>
              </w:rPr>
            </w:pPr>
            <w:r w:rsidRPr="007B446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7B4467" w:rsidRDefault="008C3D6B" w:rsidP="00085BA2">
            <w:pPr>
              <w:pStyle w:val="TAL"/>
            </w:pPr>
          </w:p>
        </w:tc>
      </w:tr>
      <w:tr w:rsidR="008C3D6B" w:rsidRPr="007B446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7B4467" w:rsidRDefault="008C3D6B" w:rsidP="00085BA2">
            <w:pPr>
              <w:pStyle w:val="TAC"/>
            </w:pPr>
            <w:r w:rsidRPr="007B4467">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7B4467" w:rsidRDefault="008C3D6B" w:rsidP="00085BA2">
            <w:pPr>
              <w:pStyle w:val="TAL"/>
            </w:pPr>
            <w:r w:rsidRPr="007B446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7B4467" w:rsidRDefault="008C3D6B" w:rsidP="00085BA2">
            <w:pPr>
              <w:pStyle w:val="TAL"/>
              <w:rPr>
                <w:lang w:eastAsia="zh-CN"/>
              </w:rPr>
            </w:pPr>
            <w:r w:rsidRPr="007B446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7B4467" w:rsidRDefault="008C3D6B" w:rsidP="00085BA2">
            <w:pPr>
              <w:pStyle w:val="TAL"/>
            </w:pPr>
          </w:p>
        </w:tc>
      </w:tr>
      <w:tr w:rsidR="008C3D6B" w:rsidRPr="007B446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7B4467" w:rsidRDefault="008C3D6B" w:rsidP="00085BA2">
            <w:pPr>
              <w:pStyle w:val="TAC"/>
            </w:pPr>
            <w:r w:rsidRPr="007B446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7B4467" w:rsidRDefault="008C3D6B" w:rsidP="00085BA2">
            <w:pPr>
              <w:pStyle w:val="TAL"/>
            </w:pPr>
            <w:r w:rsidRPr="007B446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7B4467" w:rsidRDefault="008C3D6B" w:rsidP="00085BA2">
            <w:pPr>
              <w:pStyle w:val="TAL"/>
              <w:rPr>
                <w:lang w:eastAsia="zh-CN"/>
              </w:rPr>
            </w:pPr>
            <w:r w:rsidRPr="007B446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7B4467" w:rsidRDefault="008C3D6B" w:rsidP="00085BA2">
            <w:pPr>
              <w:pStyle w:val="TAL"/>
            </w:pPr>
          </w:p>
        </w:tc>
      </w:tr>
      <w:tr w:rsidR="008C3D6B" w:rsidRPr="007B446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7B4467" w:rsidRDefault="008C3D6B" w:rsidP="00085BA2">
            <w:pPr>
              <w:pStyle w:val="TAC"/>
            </w:pPr>
            <w:r w:rsidRPr="007B446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7B4467" w:rsidRDefault="008C3D6B" w:rsidP="00085BA2">
            <w:pPr>
              <w:pStyle w:val="TAL"/>
            </w:pPr>
            <w:r w:rsidRPr="007B446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7B4467" w:rsidRDefault="008C3D6B" w:rsidP="00085BA2">
            <w:pPr>
              <w:pStyle w:val="TAL"/>
              <w:rPr>
                <w:lang w:eastAsia="zh-CN"/>
              </w:rPr>
            </w:pPr>
            <w:r w:rsidRPr="007B446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7B4467" w:rsidRDefault="008C3D6B" w:rsidP="00085BA2">
            <w:pPr>
              <w:pStyle w:val="TAL"/>
            </w:pPr>
          </w:p>
        </w:tc>
      </w:tr>
      <w:tr w:rsidR="008C3D6B" w:rsidRPr="007B446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7B4467" w:rsidRDefault="008C3D6B" w:rsidP="00085BA2">
            <w:pPr>
              <w:pStyle w:val="TAC"/>
            </w:pPr>
            <w:r w:rsidRPr="007B446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7B4467" w:rsidRDefault="008C3D6B" w:rsidP="00085BA2">
            <w:pPr>
              <w:pStyle w:val="TAL"/>
            </w:pPr>
            <w:r w:rsidRPr="007B446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7B4467" w:rsidRDefault="008C3D6B" w:rsidP="00085BA2">
            <w:pPr>
              <w:pStyle w:val="TAL"/>
              <w:rPr>
                <w:lang w:eastAsia="zh-CN"/>
              </w:rPr>
            </w:pPr>
            <w:r w:rsidRPr="007B446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7B4467" w:rsidRDefault="008C3D6B" w:rsidP="00085BA2">
            <w:pPr>
              <w:pStyle w:val="TAL"/>
            </w:pPr>
          </w:p>
        </w:tc>
      </w:tr>
      <w:tr w:rsidR="008C3D6B" w:rsidRPr="007B446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7B4467" w:rsidRDefault="008C3D6B" w:rsidP="00085BA2">
            <w:pPr>
              <w:pStyle w:val="TAC"/>
            </w:pPr>
            <w:r w:rsidRPr="007B446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7B4467" w:rsidRDefault="008C3D6B" w:rsidP="00085BA2">
            <w:pPr>
              <w:pStyle w:val="TAL"/>
            </w:pPr>
            <w:r w:rsidRPr="007B446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7B4467" w:rsidRDefault="008C3D6B" w:rsidP="00085BA2">
            <w:pPr>
              <w:pStyle w:val="TAL"/>
              <w:rPr>
                <w:lang w:eastAsia="zh-CN"/>
              </w:rPr>
            </w:pPr>
            <w:r w:rsidRPr="007B446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7B4467" w:rsidRDefault="008C3D6B" w:rsidP="00085BA2">
            <w:pPr>
              <w:pStyle w:val="TAL"/>
            </w:pPr>
          </w:p>
        </w:tc>
      </w:tr>
      <w:tr w:rsidR="008C3D6B" w:rsidRPr="007B446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7B4467" w:rsidRDefault="008C3D6B" w:rsidP="00085BA2">
            <w:pPr>
              <w:pStyle w:val="TAC"/>
            </w:pPr>
            <w:r w:rsidRPr="007B446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7B4467" w:rsidRDefault="008C3D6B" w:rsidP="00085BA2">
            <w:pPr>
              <w:pStyle w:val="TAL"/>
            </w:pPr>
            <w:r w:rsidRPr="007B446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7B4467" w:rsidRDefault="008C3D6B" w:rsidP="00085BA2">
            <w:pPr>
              <w:pStyle w:val="TAL"/>
              <w:rPr>
                <w:lang w:eastAsia="zh-CN"/>
              </w:rPr>
            </w:pPr>
            <w:r w:rsidRPr="007B446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7B4467" w:rsidRDefault="008C3D6B" w:rsidP="00085BA2">
            <w:pPr>
              <w:pStyle w:val="TAL"/>
            </w:pPr>
          </w:p>
        </w:tc>
      </w:tr>
      <w:tr w:rsidR="008C3D6B" w:rsidRPr="007B446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7B4467" w:rsidRDefault="008C3D6B" w:rsidP="00085BA2">
            <w:pPr>
              <w:pStyle w:val="TAC"/>
            </w:pPr>
            <w:r w:rsidRPr="007B446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7B4467" w:rsidRDefault="008C3D6B" w:rsidP="00085BA2">
            <w:pPr>
              <w:pStyle w:val="TAL"/>
            </w:pPr>
            <w:r w:rsidRPr="007B446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7B4467" w:rsidRDefault="008C3D6B" w:rsidP="00085BA2">
            <w:pPr>
              <w:pStyle w:val="TAL"/>
              <w:rPr>
                <w:lang w:eastAsia="zh-CN"/>
              </w:rPr>
            </w:pPr>
            <w:r w:rsidRPr="007B446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7B4467" w:rsidRDefault="008C3D6B" w:rsidP="00085BA2">
            <w:pPr>
              <w:pStyle w:val="TAL"/>
            </w:pPr>
          </w:p>
        </w:tc>
      </w:tr>
      <w:tr w:rsidR="008C3D6B" w:rsidRPr="007B446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7B4467" w:rsidRDefault="008C3D6B" w:rsidP="00085BA2">
            <w:pPr>
              <w:pStyle w:val="TAC"/>
            </w:pPr>
            <w:r w:rsidRPr="007B446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7B4467" w:rsidRDefault="008C3D6B" w:rsidP="00085BA2">
            <w:pPr>
              <w:pStyle w:val="TAL"/>
            </w:pPr>
            <w:r w:rsidRPr="007B446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7B4467" w:rsidRDefault="008C3D6B" w:rsidP="00085BA2">
            <w:pPr>
              <w:pStyle w:val="TAL"/>
              <w:rPr>
                <w:lang w:eastAsia="zh-CN"/>
              </w:rPr>
            </w:pPr>
            <w:r w:rsidRPr="007B446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7B4467" w:rsidRDefault="008C3D6B" w:rsidP="00085BA2">
            <w:pPr>
              <w:pStyle w:val="TAL"/>
            </w:pPr>
          </w:p>
        </w:tc>
      </w:tr>
      <w:tr w:rsidR="008C3D6B" w:rsidRPr="007B446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7B4467" w:rsidRDefault="008C3D6B" w:rsidP="00085BA2">
            <w:pPr>
              <w:pStyle w:val="TAC"/>
            </w:pPr>
            <w:r w:rsidRPr="007B446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7B4467" w:rsidRDefault="008C3D6B" w:rsidP="00085BA2">
            <w:pPr>
              <w:pStyle w:val="TAL"/>
            </w:pPr>
            <w:r w:rsidRPr="007B446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7B4467" w:rsidRDefault="008C3D6B" w:rsidP="00085BA2">
            <w:pPr>
              <w:pStyle w:val="TAL"/>
              <w:rPr>
                <w:lang w:eastAsia="zh-CN"/>
              </w:rPr>
            </w:pPr>
            <w:r w:rsidRPr="007B446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7B4467" w:rsidRDefault="008C3D6B" w:rsidP="00085BA2">
            <w:pPr>
              <w:pStyle w:val="TAL"/>
            </w:pPr>
          </w:p>
        </w:tc>
      </w:tr>
      <w:tr w:rsidR="008C3D6B" w:rsidRPr="007B446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7B4467" w:rsidRDefault="008C3D6B" w:rsidP="00085BA2">
            <w:pPr>
              <w:pStyle w:val="TAC"/>
            </w:pPr>
            <w:r w:rsidRPr="007B446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7B4467" w:rsidRDefault="008C3D6B" w:rsidP="00085BA2">
            <w:pPr>
              <w:pStyle w:val="TAL"/>
            </w:pPr>
            <w:r w:rsidRPr="007B446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7B4467" w:rsidRDefault="008C3D6B" w:rsidP="00085BA2">
            <w:pPr>
              <w:pStyle w:val="TAL"/>
              <w:rPr>
                <w:lang w:eastAsia="zh-CN"/>
              </w:rPr>
            </w:pPr>
            <w:r w:rsidRPr="007B446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7B4467" w:rsidRDefault="008C3D6B" w:rsidP="00085BA2">
            <w:pPr>
              <w:pStyle w:val="TAL"/>
            </w:pPr>
          </w:p>
        </w:tc>
      </w:tr>
      <w:tr w:rsidR="008C3D6B" w:rsidRPr="007B446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7B4467" w:rsidRDefault="008C3D6B" w:rsidP="00085BA2">
            <w:pPr>
              <w:pStyle w:val="TAC"/>
            </w:pPr>
            <w:r w:rsidRPr="007B446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7B4467" w:rsidRDefault="008C3D6B" w:rsidP="00085BA2">
            <w:pPr>
              <w:pStyle w:val="TAL"/>
            </w:pPr>
            <w:r w:rsidRPr="007B446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7B4467" w:rsidRDefault="008C3D6B" w:rsidP="00085BA2">
            <w:pPr>
              <w:pStyle w:val="TAL"/>
              <w:rPr>
                <w:lang w:eastAsia="zh-CN"/>
              </w:rPr>
            </w:pPr>
            <w:r w:rsidRPr="007B446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7B4467" w:rsidRDefault="008C3D6B" w:rsidP="00085BA2">
            <w:pPr>
              <w:pStyle w:val="TAL"/>
            </w:pPr>
          </w:p>
        </w:tc>
      </w:tr>
      <w:tr w:rsidR="008C3D6B" w:rsidRPr="007B446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7B4467" w:rsidRDefault="008C3D6B" w:rsidP="00085BA2">
            <w:pPr>
              <w:pStyle w:val="TAC"/>
            </w:pPr>
            <w:r w:rsidRPr="007B446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7B4467" w:rsidRDefault="008C3D6B" w:rsidP="00085BA2">
            <w:pPr>
              <w:pStyle w:val="TAL"/>
            </w:pPr>
            <w:r w:rsidRPr="007B446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7B4467" w:rsidRDefault="008C3D6B" w:rsidP="00085BA2">
            <w:pPr>
              <w:pStyle w:val="TAL"/>
              <w:rPr>
                <w:lang w:eastAsia="zh-CN"/>
              </w:rPr>
            </w:pPr>
            <w:r w:rsidRPr="007B446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7B4467" w:rsidRDefault="008C3D6B" w:rsidP="00085BA2">
            <w:pPr>
              <w:pStyle w:val="TAL"/>
            </w:pPr>
          </w:p>
        </w:tc>
      </w:tr>
      <w:tr w:rsidR="008C3D6B" w:rsidRPr="007B446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7B4467" w:rsidRDefault="008C3D6B" w:rsidP="00085BA2">
            <w:pPr>
              <w:pStyle w:val="TAC"/>
            </w:pPr>
            <w:r w:rsidRPr="007B446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7B4467" w:rsidRDefault="008C3D6B" w:rsidP="00085BA2">
            <w:pPr>
              <w:pStyle w:val="TAL"/>
            </w:pPr>
            <w:r w:rsidRPr="007B446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7B4467" w:rsidRDefault="008C3D6B" w:rsidP="00085BA2">
            <w:pPr>
              <w:pStyle w:val="TAL"/>
              <w:rPr>
                <w:lang w:eastAsia="zh-CN"/>
              </w:rPr>
            </w:pPr>
            <w:r w:rsidRPr="007B446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7B4467" w:rsidRDefault="008C3D6B" w:rsidP="00085BA2">
            <w:pPr>
              <w:pStyle w:val="TAL"/>
            </w:pPr>
          </w:p>
        </w:tc>
      </w:tr>
      <w:tr w:rsidR="008C3D6B" w:rsidRPr="007B446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7B4467" w:rsidRDefault="008C3D6B" w:rsidP="00085BA2">
            <w:pPr>
              <w:pStyle w:val="TAC"/>
            </w:pPr>
            <w:r w:rsidRPr="007B446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7B4467" w:rsidRDefault="008C3D6B" w:rsidP="00085BA2">
            <w:pPr>
              <w:pStyle w:val="TAL"/>
            </w:pPr>
            <w:r w:rsidRPr="007B446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7B4467" w:rsidRDefault="008C3D6B" w:rsidP="00085BA2">
            <w:pPr>
              <w:pStyle w:val="TAL"/>
              <w:rPr>
                <w:lang w:eastAsia="zh-CN"/>
              </w:rPr>
            </w:pPr>
            <w:r w:rsidRPr="007B446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7B4467" w:rsidRDefault="008C3D6B" w:rsidP="00085BA2">
            <w:pPr>
              <w:pStyle w:val="TAL"/>
            </w:pPr>
          </w:p>
        </w:tc>
      </w:tr>
      <w:tr w:rsidR="008C3D6B" w:rsidRPr="007B446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7B4467" w:rsidRDefault="008C3D6B" w:rsidP="00085BA2">
            <w:pPr>
              <w:pStyle w:val="TAC"/>
            </w:pPr>
            <w:r w:rsidRPr="007B446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7B4467" w:rsidRDefault="008C3D6B" w:rsidP="00085BA2">
            <w:pPr>
              <w:pStyle w:val="TAL"/>
            </w:pPr>
            <w:r w:rsidRPr="007B446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7B4467" w:rsidRDefault="008C3D6B" w:rsidP="00085BA2">
            <w:pPr>
              <w:pStyle w:val="TAL"/>
              <w:rPr>
                <w:lang w:eastAsia="zh-CN"/>
              </w:rPr>
            </w:pPr>
            <w:r w:rsidRPr="007B446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7B4467" w:rsidRDefault="008C3D6B" w:rsidP="00085BA2">
            <w:pPr>
              <w:pStyle w:val="TAL"/>
            </w:pPr>
          </w:p>
        </w:tc>
      </w:tr>
      <w:tr w:rsidR="008C3D6B" w:rsidRPr="007B446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7B4467" w:rsidRDefault="008C3D6B" w:rsidP="00085BA2">
            <w:pPr>
              <w:pStyle w:val="TAC"/>
            </w:pPr>
            <w:r w:rsidRPr="007B446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7B4467" w:rsidRDefault="008C3D6B" w:rsidP="00085BA2">
            <w:pPr>
              <w:pStyle w:val="TAL"/>
            </w:pPr>
            <w:r w:rsidRPr="007B446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7B4467" w:rsidRDefault="008C3D6B" w:rsidP="00085BA2">
            <w:pPr>
              <w:pStyle w:val="TAL"/>
              <w:rPr>
                <w:lang w:eastAsia="zh-CN"/>
              </w:rPr>
            </w:pPr>
            <w:r w:rsidRPr="007B446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7B4467" w:rsidRDefault="008C3D6B" w:rsidP="00085BA2">
            <w:pPr>
              <w:pStyle w:val="TAL"/>
            </w:pPr>
          </w:p>
        </w:tc>
      </w:tr>
      <w:tr w:rsidR="008C3D6B" w:rsidRPr="007B446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7B4467" w:rsidRDefault="008C3D6B" w:rsidP="00085BA2">
            <w:pPr>
              <w:pStyle w:val="TAC"/>
            </w:pPr>
            <w:r w:rsidRPr="007B4467">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7B4467" w:rsidRDefault="008C3D6B" w:rsidP="00085BA2">
            <w:pPr>
              <w:pStyle w:val="TAL"/>
            </w:pPr>
            <w:r w:rsidRPr="007B446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7B4467" w:rsidRDefault="008C3D6B" w:rsidP="00085BA2">
            <w:pPr>
              <w:pStyle w:val="TAL"/>
              <w:rPr>
                <w:lang w:eastAsia="zh-CN"/>
              </w:rPr>
            </w:pPr>
            <w:r w:rsidRPr="007B446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7B4467" w:rsidRDefault="008C3D6B" w:rsidP="00085BA2">
            <w:pPr>
              <w:pStyle w:val="TAL"/>
            </w:pPr>
          </w:p>
        </w:tc>
      </w:tr>
      <w:tr w:rsidR="008C3D6B" w:rsidRPr="007B446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7B4467" w:rsidRDefault="008C3D6B" w:rsidP="00085BA2">
            <w:pPr>
              <w:pStyle w:val="TAC"/>
            </w:pPr>
            <w:r w:rsidRPr="007B4467">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7B4467" w:rsidRDefault="008C3D6B" w:rsidP="00085BA2">
            <w:pPr>
              <w:pStyle w:val="TAL"/>
            </w:pPr>
            <w:r w:rsidRPr="007B446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7B4467" w:rsidRDefault="008C3D6B" w:rsidP="00085BA2">
            <w:pPr>
              <w:pStyle w:val="TAL"/>
              <w:rPr>
                <w:lang w:eastAsia="zh-CN"/>
              </w:rPr>
            </w:pPr>
            <w:r w:rsidRPr="007B446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7B4467" w:rsidRDefault="008C3D6B" w:rsidP="00085BA2">
            <w:pPr>
              <w:pStyle w:val="TAL"/>
            </w:pPr>
          </w:p>
        </w:tc>
      </w:tr>
      <w:tr w:rsidR="008C3D6B" w:rsidRPr="007B446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7B4467" w:rsidRDefault="008C3D6B" w:rsidP="00085BA2">
            <w:pPr>
              <w:pStyle w:val="TAC"/>
            </w:pPr>
            <w:r w:rsidRPr="007B446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7B4467" w:rsidRDefault="008C3D6B" w:rsidP="00085BA2">
            <w:pPr>
              <w:pStyle w:val="TAL"/>
            </w:pPr>
            <w:r w:rsidRPr="007B446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7B4467" w:rsidRDefault="008C3D6B" w:rsidP="00085BA2">
            <w:pPr>
              <w:pStyle w:val="TAL"/>
              <w:rPr>
                <w:lang w:eastAsia="zh-CN"/>
              </w:rPr>
            </w:pPr>
            <w:r w:rsidRPr="007B446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7B4467" w:rsidRDefault="008C3D6B" w:rsidP="00085BA2">
            <w:pPr>
              <w:pStyle w:val="TAL"/>
            </w:pPr>
          </w:p>
        </w:tc>
      </w:tr>
      <w:tr w:rsidR="008C3D6B" w:rsidRPr="007B446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7B4467" w:rsidRDefault="008C3D6B" w:rsidP="00085BA2">
            <w:pPr>
              <w:pStyle w:val="TAC"/>
            </w:pPr>
            <w:r w:rsidRPr="007B446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7B4467" w:rsidRDefault="008C3D6B" w:rsidP="00085BA2">
            <w:pPr>
              <w:pStyle w:val="TAL"/>
            </w:pPr>
            <w:r w:rsidRPr="007B446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7B4467" w:rsidRDefault="008C3D6B" w:rsidP="00085BA2">
            <w:pPr>
              <w:pStyle w:val="TAL"/>
              <w:rPr>
                <w:lang w:eastAsia="zh-CN"/>
              </w:rPr>
            </w:pPr>
            <w:r w:rsidRPr="007B446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7B4467" w:rsidRDefault="008C3D6B" w:rsidP="00085BA2">
            <w:pPr>
              <w:pStyle w:val="TAL"/>
            </w:pPr>
          </w:p>
        </w:tc>
      </w:tr>
      <w:tr w:rsidR="008C3D6B" w:rsidRPr="007B446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7B4467" w:rsidRDefault="008C3D6B" w:rsidP="00085BA2">
            <w:pPr>
              <w:pStyle w:val="TAC"/>
            </w:pPr>
            <w:r w:rsidRPr="007B446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7B4467" w:rsidRDefault="008C3D6B" w:rsidP="00085BA2">
            <w:pPr>
              <w:pStyle w:val="TAL"/>
            </w:pPr>
            <w:r w:rsidRPr="007B446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7B4467" w:rsidRDefault="008C3D6B" w:rsidP="00085BA2">
            <w:pPr>
              <w:pStyle w:val="TAL"/>
              <w:rPr>
                <w:lang w:eastAsia="zh-CN"/>
              </w:rPr>
            </w:pPr>
            <w:r w:rsidRPr="007B446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7B4467" w:rsidRDefault="008C3D6B" w:rsidP="00085BA2">
            <w:pPr>
              <w:pStyle w:val="TAL"/>
            </w:pPr>
          </w:p>
        </w:tc>
      </w:tr>
      <w:tr w:rsidR="008C3D6B" w:rsidRPr="007B446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7B4467" w:rsidRDefault="008C3D6B" w:rsidP="00085BA2">
            <w:pPr>
              <w:pStyle w:val="TAC"/>
            </w:pPr>
            <w:r w:rsidRPr="007B446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7B4467" w:rsidRDefault="008C3D6B" w:rsidP="00085BA2">
            <w:pPr>
              <w:pStyle w:val="TAL"/>
            </w:pPr>
            <w:r w:rsidRPr="007B446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7B4467" w:rsidRDefault="008C3D6B" w:rsidP="00085BA2">
            <w:pPr>
              <w:pStyle w:val="TAL"/>
              <w:rPr>
                <w:lang w:eastAsia="zh-CN"/>
              </w:rPr>
            </w:pPr>
            <w:r w:rsidRPr="007B446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7B4467" w:rsidRDefault="008C3D6B" w:rsidP="00085BA2">
            <w:pPr>
              <w:pStyle w:val="TAL"/>
            </w:pPr>
          </w:p>
        </w:tc>
      </w:tr>
      <w:tr w:rsidR="008C3D6B" w:rsidRPr="007B446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7B4467" w:rsidRDefault="008C3D6B" w:rsidP="00085BA2">
            <w:pPr>
              <w:pStyle w:val="TAC"/>
            </w:pPr>
            <w:r w:rsidRPr="007B446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7B4467" w:rsidRDefault="008C3D6B" w:rsidP="00085BA2">
            <w:pPr>
              <w:pStyle w:val="TAL"/>
            </w:pPr>
            <w:r w:rsidRPr="007B446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7B4467" w:rsidRDefault="008C3D6B" w:rsidP="00085BA2">
            <w:pPr>
              <w:pStyle w:val="TAL"/>
              <w:rPr>
                <w:lang w:eastAsia="zh-CN"/>
              </w:rPr>
            </w:pPr>
            <w:r w:rsidRPr="007B446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7B4467" w:rsidRDefault="008C3D6B" w:rsidP="00085BA2">
            <w:pPr>
              <w:pStyle w:val="TAL"/>
            </w:pPr>
          </w:p>
        </w:tc>
      </w:tr>
      <w:tr w:rsidR="008C3D6B" w:rsidRPr="007B446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7B4467" w:rsidRDefault="008C3D6B" w:rsidP="00085BA2">
            <w:pPr>
              <w:pStyle w:val="TAC"/>
            </w:pPr>
            <w:r w:rsidRPr="007B446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7B4467" w:rsidRDefault="008C3D6B" w:rsidP="00085BA2">
            <w:pPr>
              <w:pStyle w:val="TAL"/>
            </w:pPr>
            <w:r w:rsidRPr="007B446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7B4467" w:rsidRDefault="008C3D6B" w:rsidP="00085BA2">
            <w:pPr>
              <w:pStyle w:val="TAL"/>
              <w:rPr>
                <w:lang w:eastAsia="zh-CN"/>
              </w:rPr>
            </w:pPr>
            <w:r w:rsidRPr="007B446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7B4467" w:rsidRDefault="008C3D6B" w:rsidP="00085BA2">
            <w:pPr>
              <w:pStyle w:val="TAL"/>
            </w:pPr>
          </w:p>
        </w:tc>
      </w:tr>
      <w:tr w:rsidR="008C3D6B" w:rsidRPr="007B446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7B4467" w:rsidRDefault="008C3D6B" w:rsidP="00085BA2">
            <w:pPr>
              <w:pStyle w:val="TAC"/>
            </w:pPr>
            <w:r w:rsidRPr="007B446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7B4467" w:rsidRDefault="008C3D6B" w:rsidP="00085BA2">
            <w:pPr>
              <w:pStyle w:val="TAL"/>
            </w:pPr>
            <w:r w:rsidRPr="007B446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7B4467" w:rsidRDefault="008C3D6B" w:rsidP="00085BA2">
            <w:pPr>
              <w:pStyle w:val="TAL"/>
              <w:rPr>
                <w:lang w:eastAsia="zh-CN"/>
              </w:rPr>
            </w:pPr>
            <w:r w:rsidRPr="007B446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7B4467" w:rsidRDefault="008C3D6B" w:rsidP="00085BA2">
            <w:pPr>
              <w:pStyle w:val="TAL"/>
            </w:pPr>
          </w:p>
        </w:tc>
      </w:tr>
      <w:tr w:rsidR="008C3D6B" w:rsidRPr="007B446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7B4467" w:rsidRDefault="008C3D6B" w:rsidP="00085BA2">
            <w:pPr>
              <w:pStyle w:val="TAC"/>
            </w:pPr>
            <w:r w:rsidRPr="007B446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7B4467" w:rsidRDefault="008C3D6B" w:rsidP="00085BA2">
            <w:pPr>
              <w:pStyle w:val="TAL"/>
            </w:pPr>
            <w:r w:rsidRPr="007B446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7B4467" w:rsidRDefault="008C3D6B" w:rsidP="00085BA2">
            <w:pPr>
              <w:pStyle w:val="TAL"/>
              <w:rPr>
                <w:lang w:eastAsia="zh-CN"/>
              </w:rPr>
            </w:pPr>
            <w:r w:rsidRPr="007B446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7B4467" w:rsidRDefault="008C3D6B" w:rsidP="00085BA2">
            <w:pPr>
              <w:pStyle w:val="TAL"/>
            </w:pPr>
          </w:p>
        </w:tc>
      </w:tr>
      <w:tr w:rsidR="008C3D6B" w:rsidRPr="007B446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7B4467" w:rsidRDefault="008C3D6B" w:rsidP="00085BA2">
            <w:pPr>
              <w:pStyle w:val="TAC"/>
            </w:pPr>
            <w:r w:rsidRPr="007B446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7B4467" w:rsidRDefault="008C3D6B" w:rsidP="00085BA2">
            <w:pPr>
              <w:pStyle w:val="TAL"/>
            </w:pPr>
            <w:r w:rsidRPr="007B446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7B4467" w:rsidRDefault="008C3D6B" w:rsidP="00085BA2">
            <w:pPr>
              <w:pStyle w:val="TAL"/>
              <w:rPr>
                <w:lang w:eastAsia="zh-CN"/>
              </w:rPr>
            </w:pPr>
            <w:r w:rsidRPr="007B446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7B4467" w:rsidRDefault="008C3D6B" w:rsidP="00085BA2">
            <w:pPr>
              <w:pStyle w:val="TAL"/>
            </w:pPr>
          </w:p>
        </w:tc>
      </w:tr>
      <w:tr w:rsidR="008C3D6B" w:rsidRPr="007B446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7B4467" w:rsidRDefault="008C3D6B" w:rsidP="00085BA2">
            <w:pPr>
              <w:pStyle w:val="TAC"/>
            </w:pPr>
            <w:r w:rsidRPr="007B446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7B4467" w:rsidRDefault="008C3D6B" w:rsidP="00085BA2">
            <w:pPr>
              <w:pStyle w:val="TAL"/>
            </w:pPr>
            <w:r w:rsidRPr="007B446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7B4467" w:rsidRDefault="008C3D6B" w:rsidP="00085BA2">
            <w:pPr>
              <w:pStyle w:val="TAL"/>
              <w:rPr>
                <w:lang w:eastAsia="zh-CN"/>
              </w:rPr>
            </w:pPr>
            <w:r w:rsidRPr="007B446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7B4467" w:rsidRDefault="008C3D6B" w:rsidP="00085BA2">
            <w:pPr>
              <w:pStyle w:val="TAL"/>
            </w:pPr>
          </w:p>
        </w:tc>
      </w:tr>
      <w:tr w:rsidR="008C3D6B" w:rsidRPr="007B446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7B4467" w:rsidRDefault="008C3D6B" w:rsidP="00085BA2">
            <w:pPr>
              <w:pStyle w:val="TAC"/>
            </w:pPr>
            <w:r w:rsidRPr="007B446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7B4467" w:rsidRDefault="008C3D6B" w:rsidP="00085BA2">
            <w:pPr>
              <w:pStyle w:val="TAL"/>
            </w:pPr>
            <w:r w:rsidRPr="007B446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7B4467" w:rsidRDefault="008C3D6B" w:rsidP="00085BA2">
            <w:pPr>
              <w:pStyle w:val="TAL"/>
              <w:rPr>
                <w:lang w:eastAsia="zh-CN"/>
              </w:rPr>
            </w:pPr>
            <w:r w:rsidRPr="007B446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7B4467" w:rsidRDefault="008C3D6B" w:rsidP="00085BA2">
            <w:pPr>
              <w:pStyle w:val="TAL"/>
            </w:pPr>
          </w:p>
        </w:tc>
      </w:tr>
      <w:tr w:rsidR="008C3D6B" w:rsidRPr="007B446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7B4467" w:rsidRDefault="008C3D6B" w:rsidP="00085BA2">
            <w:pPr>
              <w:pStyle w:val="TAC"/>
            </w:pPr>
            <w:r w:rsidRPr="007B446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7B4467" w:rsidRDefault="008C3D6B" w:rsidP="00085BA2">
            <w:pPr>
              <w:pStyle w:val="TAL"/>
            </w:pPr>
            <w:r w:rsidRPr="007B446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7B4467" w:rsidRDefault="008C3D6B" w:rsidP="00085BA2">
            <w:pPr>
              <w:pStyle w:val="TAL"/>
              <w:rPr>
                <w:lang w:eastAsia="zh-CN"/>
              </w:rPr>
            </w:pPr>
            <w:r w:rsidRPr="007B446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7B4467" w:rsidRDefault="008C3D6B" w:rsidP="00085BA2">
            <w:pPr>
              <w:pStyle w:val="TAL"/>
            </w:pPr>
          </w:p>
        </w:tc>
      </w:tr>
      <w:tr w:rsidR="008C3D6B" w:rsidRPr="007B446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7B4467" w:rsidRDefault="008C3D6B" w:rsidP="00085BA2">
            <w:pPr>
              <w:pStyle w:val="TAC"/>
            </w:pPr>
            <w:r w:rsidRPr="007B446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7B4467" w:rsidRDefault="008C3D6B" w:rsidP="00085BA2">
            <w:pPr>
              <w:pStyle w:val="TAL"/>
            </w:pPr>
            <w:r w:rsidRPr="007B446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7B4467" w:rsidRDefault="008C3D6B" w:rsidP="00085BA2">
            <w:pPr>
              <w:pStyle w:val="TAL"/>
              <w:rPr>
                <w:lang w:eastAsia="zh-CN"/>
              </w:rPr>
            </w:pPr>
            <w:r w:rsidRPr="007B446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7B4467" w:rsidRDefault="008C3D6B" w:rsidP="00085BA2">
            <w:pPr>
              <w:pStyle w:val="TAL"/>
            </w:pPr>
          </w:p>
        </w:tc>
      </w:tr>
      <w:tr w:rsidR="008C3D6B" w:rsidRPr="007B446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7B4467" w:rsidRDefault="008C3D6B" w:rsidP="00085BA2">
            <w:pPr>
              <w:pStyle w:val="TAC"/>
            </w:pPr>
            <w:r w:rsidRPr="007B446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7B4467" w:rsidRDefault="008C3D6B" w:rsidP="00085BA2">
            <w:pPr>
              <w:pStyle w:val="TAL"/>
            </w:pPr>
            <w:r w:rsidRPr="007B446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7B4467" w:rsidRDefault="008C3D6B" w:rsidP="00085BA2">
            <w:pPr>
              <w:pStyle w:val="TAL"/>
              <w:rPr>
                <w:lang w:eastAsia="zh-CN"/>
              </w:rPr>
            </w:pPr>
            <w:r w:rsidRPr="007B446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7B4467" w:rsidRDefault="008C3D6B" w:rsidP="00085BA2">
            <w:pPr>
              <w:pStyle w:val="TAL"/>
            </w:pPr>
          </w:p>
        </w:tc>
      </w:tr>
      <w:tr w:rsidR="008C3D6B" w:rsidRPr="007B446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7B4467" w:rsidRDefault="008C3D6B" w:rsidP="00085BA2">
            <w:pPr>
              <w:pStyle w:val="TAC"/>
            </w:pPr>
            <w:r w:rsidRPr="007B446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7B4467" w:rsidRDefault="008C3D6B" w:rsidP="00085BA2">
            <w:pPr>
              <w:pStyle w:val="TAL"/>
            </w:pPr>
            <w:r w:rsidRPr="007B446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7B4467" w:rsidRDefault="008C3D6B" w:rsidP="00085BA2">
            <w:pPr>
              <w:pStyle w:val="TAL"/>
              <w:rPr>
                <w:lang w:eastAsia="zh-CN"/>
              </w:rPr>
            </w:pPr>
            <w:r w:rsidRPr="007B446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7B4467" w:rsidRDefault="008C3D6B" w:rsidP="00085BA2">
            <w:pPr>
              <w:pStyle w:val="TAL"/>
            </w:pPr>
          </w:p>
        </w:tc>
      </w:tr>
      <w:tr w:rsidR="008C3D6B" w:rsidRPr="007B446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7B4467" w:rsidRDefault="008C3D6B" w:rsidP="00085BA2">
            <w:pPr>
              <w:pStyle w:val="TAC"/>
            </w:pPr>
            <w:r w:rsidRPr="007B4467">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7B4467" w:rsidRDefault="008C3D6B" w:rsidP="00085BA2">
            <w:pPr>
              <w:pStyle w:val="TAL"/>
            </w:pPr>
            <w:r w:rsidRPr="007B446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7B4467" w:rsidRDefault="008C3D6B" w:rsidP="00085BA2">
            <w:pPr>
              <w:pStyle w:val="TAL"/>
              <w:rPr>
                <w:lang w:eastAsia="zh-CN"/>
              </w:rPr>
            </w:pPr>
            <w:r w:rsidRPr="007B446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7B4467" w:rsidRDefault="008C3D6B" w:rsidP="00085BA2">
            <w:pPr>
              <w:pStyle w:val="TAL"/>
            </w:pPr>
          </w:p>
        </w:tc>
      </w:tr>
      <w:tr w:rsidR="008C3D6B" w:rsidRPr="007B446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7B4467" w:rsidRDefault="008C3D6B" w:rsidP="00085BA2">
            <w:pPr>
              <w:pStyle w:val="TAC"/>
            </w:pPr>
            <w:r w:rsidRPr="007B4467">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7B4467" w:rsidRDefault="008C3D6B" w:rsidP="00085BA2">
            <w:pPr>
              <w:pStyle w:val="TAL"/>
            </w:pPr>
            <w:r w:rsidRPr="007B446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7B4467" w:rsidRDefault="008C3D6B" w:rsidP="00085BA2">
            <w:pPr>
              <w:pStyle w:val="TAL"/>
              <w:rPr>
                <w:lang w:eastAsia="zh-CN"/>
              </w:rPr>
            </w:pPr>
            <w:r w:rsidRPr="007B446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7B4467" w:rsidRDefault="008C3D6B" w:rsidP="00085BA2">
            <w:pPr>
              <w:pStyle w:val="TAL"/>
            </w:pPr>
          </w:p>
        </w:tc>
      </w:tr>
      <w:tr w:rsidR="008C3D6B" w:rsidRPr="007B446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7B4467" w:rsidRDefault="008C3D6B" w:rsidP="00085BA2">
            <w:pPr>
              <w:pStyle w:val="TAC"/>
            </w:pPr>
            <w:r w:rsidRPr="007B446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7B4467" w:rsidRDefault="008C3D6B" w:rsidP="00085BA2">
            <w:pPr>
              <w:pStyle w:val="TAL"/>
            </w:pPr>
            <w:r w:rsidRPr="007B446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7B4467" w:rsidRDefault="008C3D6B" w:rsidP="00085BA2">
            <w:pPr>
              <w:pStyle w:val="TAL"/>
              <w:rPr>
                <w:lang w:eastAsia="zh-CN"/>
              </w:rPr>
            </w:pPr>
            <w:r w:rsidRPr="007B446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7B4467" w:rsidRDefault="008C3D6B" w:rsidP="00085BA2">
            <w:pPr>
              <w:pStyle w:val="TAL"/>
            </w:pPr>
          </w:p>
        </w:tc>
      </w:tr>
      <w:tr w:rsidR="008C3D6B" w:rsidRPr="007B446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7B4467" w:rsidRDefault="008C3D6B" w:rsidP="00085BA2">
            <w:pPr>
              <w:pStyle w:val="TAC"/>
            </w:pPr>
            <w:r w:rsidRPr="007B446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7B4467" w:rsidRDefault="008C3D6B" w:rsidP="00085BA2">
            <w:pPr>
              <w:pStyle w:val="TAL"/>
            </w:pPr>
            <w:r w:rsidRPr="007B446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7B4467" w:rsidRDefault="008C3D6B" w:rsidP="00085BA2">
            <w:pPr>
              <w:pStyle w:val="TAL"/>
              <w:rPr>
                <w:lang w:eastAsia="zh-CN"/>
              </w:rPr>
            </w:pPr>
            <w:r w:rsidRPr="007B446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7B4467" w:rsidRDefault="008C3D6B" w:rsidP="00085BA2">
            <w:pPr>
              <w:pStyle w:val="TAL"/>
            </w:pPr>
          </w:p>
        </w:tc>
      </w:tr>
      <w:tr w:rsidR="008C3D6B" w:rsidRPr="007B446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7B4467" w:rsidRDefault="008C3D6B" w:rsidP="00085BA2">
            <w:pPr>
              <w:pStyle w:val="TAC"/>
            </w:pPr>
            <w:r w:rsidRPr="007B446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7B4467" w:rsidRDefault="008C3D6B" w:rsidP="00085BA2">
            <w:pPr>
              <w:pStyle w:val="TAL"/>
            </w:pPr>
            <w:r w:rsidRPr="007B446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7B4467" w:rsidRDefault="008C3D6B" w:rsidP="00085BA2">
            <w:pPr>
              <w:pStyle w:val="TAL"/>
              <w:rPr>
                <w:lang w:eastAsia="zh-CN"/>
              </w:rPr>
            </w:pPr>
            <w:r w:rsidRPr="007B446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7B4467" w:rsidRDefault="008C3D6B" w:rsidP="00085BA2">
            <w:pPr>
              <w:pStyle w:val="TAL"/>
            </w:pPr>
          </w:p>
        </w:tc>
      </w:tr>
      <w:tr w:rsidR="008C3D6B" w:rsidRPr="007B446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7B4467" w:rsidRDefault="008C3D6B" w:rsidP="00085BA2">
            <w:pPr>
              <w:pStyle w:val="TAC"/>
            </w:pPr>
            <w:r w:rsidRPr="007B446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7B4467" w:rsidRDefault="008C3D6B" w:rsidP="00085BA2">
            <w:pPr>
              <w:pStyle w:val="TAL"/>
            </w:pPr>
            <w:r w:rsidRPr="007B446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7B4467" w:rsidRDefault="008C3D6B" w:rsidP="00085BA2">
            <w:pPr>
              <w:pStyle w:val="TAL"/>
              <w:rPr>
                <w:lang w:eastAsia="zh-CN"/>
              </w:rPr>
            </w:pPr>
            <w:r w:rsidRPr="007B446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7B4467" w:rsidRDefault="008C3D6B" w:rsidP="00085BA2">
            <w:pPr>
              <w:pStyle w:val="TAL"/>
            </w:pPr>
          </w:p>
        </w:tc>
      </w:tr>
      <w:tr w:rsidR="008C3D6B" w:rsidRPr="007B446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7B4467" w:rsidRDefault="008C3D6B" w:rsidP="00085BA2">
            <w:pPr>
              <w:pStyle w:val="TAC"/>
            </w:pPr>
            <w:r w:rsidRPr="007B446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7B4467" w:rsidRDefault="008C3D6B" w:rsidP="00085BA2">
            <w:pPr>
              <w:pStyle w:val="TAL"/>
            </w:pPr>
            <w:r w:rsidRPr="007B446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7B4467" w:rsidRDefault="008C3D6B" w:rsidP="00085BA2">
            <w:pPr>
              <w:pStyle w:val="TAL"/>
              <w:rPr>
                <w:lang w:eastAsia="zh-CN"/>
              </w:rPr>
            </w:pPr>
            <w:r w:rsidRPr="007B446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7B4467" w:rsidRDefault="008C3D6B" w:rsidP="00085BA2">
            <w:pPr>
              <w:pStyle w:val="TAL"/>
            </w:pPr>
          </w:p>
        </w:tc>
      </w:tr>
      <w:tr w:rsidR="008C3D6B" w:rsidRPr="007B446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7B4467" w:rsidRDefault="008C3D6B" w:rsidP="00085BA2">
            <w:pPr>
              <w:pStyle w:val="TAC"/>
            </w:pPr>
            <w:r w:rsidRPr="007B446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7B4467" w:rsidRDefault="008C3D6B" w:rsidP="00085BA2">
            <w:pPr>
              <w:pStyle w:val="TAL"/>
            </w:pPr>
            <w:r w:rsidRPr="007B446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7B4467" w:rsidRDefault="008C3D6B" w:rsidP="00085BA2">
            <w:pPr>
              <w:pStyle w:val="TAL"/>
              <w:rPr>
                <w:lang w:eastAsia="zh-CN"/>
              </w:rPr>
            </w:pPr>
            <w:r w:rsidRPr="007B446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7B4467" w:rsidRDefault="008C3D6B" w:rsidP="00085BA2">
            <w:pPr>
              <w:pStyle w:val="TAL"/>
            </w:pPr>
          </w:p>
        </w:tc>
      </w:tr>
      <w:tr w:rsidR="008C3D6B" w:rsidRPr="007B446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7B4467" w:rsidRDefault="008C3D6B" w:rsidP="00085BA2">
            <w:pPr>
              <w:pStyle w:val="TAC"/>
            </w:pPr>
            <w:r w:rsidRPr="007B446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7B4467" w:rsidRDefault="008C3D6B" w:rsidP="00085BA2">
            <w:pPr>
              <w:pStyle w:val="TAL"/>
            </w:pPr>
            <w:r w:rsidRPr="007B446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7B4467" w:rsidRDefault="008C3D6B" w:rsidP="00085BA2">
            <w:pPr>
              <w:pStyle w:val="TAL"/>
              <w:rPr>
                <w:lang w:eastAsia="zh-CN"/>
              </w:rPr>
            </w:pPr>
            <w:r w:rsidRPr="007B446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7B4467" w:rsidRDefault="008C3D6B" w:rsidP="00085BA2">
            <w:pPr>
              <w:pStyle w:val="TAL"/>
            </w:pPr>
          </w:p>
        </w:tc>
      </w:tr>
      <w:tr w:rsidR="008C3D6B" w:rsidRPr="007B446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7B4467" w:rsidRDefault="008C3D6B" w:rsidP="00085BA2">
            <w:pPr>
              <w:pStyle w:val="TAC"/>
            </w:pPr>
            <w:r w:rsidRPr="007B446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7B4467" w:rsidRDefault="008C3D6B" w:rsidP="00085BA2">
            <w:pPr>
              <w:pStyle w:val="TAL"/>
            </w:pPr>
            <w:r w:rsidRPr="007B446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7B4467" w:rsidRDefault="008C3D6B" w:rsidP="00085BA2">
            <w:pPr>
              <w:pStyle w:val="TAL"/>
              <w:rPr>
                <w:lang w:eastAsia="zh-CN"/>
              </w:rPr>
            </w:pPr>
            <w:r w:rsidRPr="007B446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7B4467" w:rsidRDefault="008C3D6B" w:rsidP="00085BA2">
            <w:pPr>
              <w:pStyle w:val="TAL"/>
            </w:pPr>
          </w:p>
        </w:tc>
      </w:tr>
      <w:tr w:rsidR="008C3D6B" w:rsidRPr="007B446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7B4467" w:rsidRDefault="008C3D6B" w:rsidP="00085BA2">
            <w:pPr>
              <w:pStyle w:val="TAC"/>
            </w:pPr>
            <w:r w:rsidRPr="007B446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7B4467" w:rsidRDefault="008C3D6B" w:rsidP="00085BA2">
            <w:pPr>
              <w:pStyle w:val="TAL"/>
            </w:pPr>
            <w:r w:rsidRPr="007B446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7B4467" w:rsidRDefault="008C3D6B" w:rsidP="00085BA2">
            <w:pPr>
              <w:pStyle w:val="TAL"/>
              <w:rPr>
                <w:lang w:eastAsia="zh-CN"/>
              </w:rPr>
            </w:pPr>
            <w:r w:rsidRPr="007B446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7B4467" w:rsidRDefault="008C3D6B" w:rsidP="00085BA2">
            <w:pPr>
              <w:pStyle w:val="TAL"/>
            </w:pPr>
          </w:p>
        </w:tc>
      </w:tr>
      <w:tr w:rsidR="008C3D6B" w:rsidRPr="007B446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7B4467" w:rsidRDefault="008C3D6B" w:rsidP="00085BA2">
            <w:pPr>
              <w:pStyle w:val="TAC"/>
            </w:pPr>
            <w:r w:rsidRPr="007B446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7B4467" w:rsidRDefault="008C3D6B" w:rsidP="00085BA2">
            <w:pPr>
              <w:pStyle w:val="TAL"/>
            </w:pPr>
            <w:r w:rsidRPr="007B446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7B4467" w:rsidRDefault="008C3D6B" w:rsidP="00085BA2">
            <w:pPr>
              <w:pStyle w:val="TAL"/>
              <w:rPr>
                <w:lang w:eastAsia="zh-CN"/>
              </w:rPr>
            </w:pPr>
            <w:r w:rsidRPr="007B446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7B4467" w:rsidRDefault="008C3D6B" w:rsidP="00085BA2">
            <w:pPr>
              <w:pStyle w:val="TAL"/>
            </w:pPr>
          </w:p>
        </w:tc>
      </w:tr>
      <w:tr w:rsidR="008C3D6B" w:rsidRPr="007B446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7B4467" w:rsidRDefault="008C3D6B" w:rsidP="00085BA2">
            <w:pPr>
              <w:pStyle w:val="TAC"/>
            </w:pPr>
            <w:r w:rsidRPr="007B446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7B4467" w:rsidRDefault="008C3D6B" w:rsidP="00085BA2">
            <w:pPr>
              <w:pStyle w:val="TAL"/>
            </w:pPr>
            <w:r w:rsidRPr="007B446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7B4467" w:rsidRDefault="008C3D6B" w:rsidP="00085BA2">
            <w:pPr>
              <w:pStyle w:val="TAL"/>
              <w:rPr>
                <w:lang w:eastAsia="zh-CN"/>
              </w:rPr>
            </w:pPr>
            <w:r w:rsidRPr="007B446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7B4467" w:rsidRDefault="008C3D6B" w:rsidP="00085BA2">
            <w:pPr>
              <w:pStyle w:val="TAL"/>
            </w:pPr>
          </w:p>
        </w:tc>
      </w:tr>
      <w:tr w:rsidR="008C3D6B" w:rsidRPr="007B446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7B4467" w:rsidRDefault="008C3D6B" w:rsidP="00085BA2">
            <w:pPr>
              <w:pStyle w:val="TAC"/>
            </w:pPr>
            <w:r w:rsidRPr="007B446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7B4467" w:rsidRDefault="008C3D6B" w:rsidP="00085BA2">
            <w:pPr>
              <w:pStyle w:val="TAL"/>
            </w:pPr>
            <w:r w:rsidRPr="007B446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7B4467" w:rsidRDefault="008C3D6B" w:rsidP="00085BA2">
            <w:pPr>
              <w:pStyle w:val="TAL"/>
              <w:rPr>
                <w:lang w:eastAsia="zh-CN"/>
              </w:rPr>
            </w:pPr>
            <w:r w:rsidRPr="007B446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7B4467" w:rsidRDefault="008C3D6B" w:rsidP="00085BA2">
            <w:pPr>
              <w:pStyle w:val="TAL"/>
            </w:pPr>
          </w:p>
        </w:tc>
      </w:tr>
      <w:tr w:rsidR="008C3D6B" w:rsidRPr="007B446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7B4467" w:rsidRDefault="008C3D6B" w:rsidP="00085BA2">
            <w:pPr>
              <w:pStyle w:val="TAC"/>
            </w:pPr>
            <w:r w:rsidRPr="007B446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7B4467" w:rsidRDefault="008C3D6B" w:rsidP="00085BA2">
            <w:pPr>
              <w:pStyle w:val="TAL"/>
            </w:pPr>
            <w:r w:rsidRPr="007B446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7B4467" w:rsidRDefault="008C3D6B" w:rsidP="00085BA2">
            <w:pPr>
              <w:pStyle w:val="TAL"/>
              <w:rPr>
                <w:lang w:eastAsia="zh-CN"/>
              </w:rPr>
            </w:pPr>
            <w:r w:rsidRPr="007B446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7B4467" w:rsidRDefault="008C3D6B" w:rsidP="00085BA2">
            <w:pPr>
              <w:pStyle w:val="TAL"/>
            </w:pPr>
          </w:p>
        </w:tc>
      </w:tr>
      <w:tr w:rsidR="008C3D6B" w:rsidRPr="007B446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7B4467" w:rsidRDefault="008C3D6B" w:rsidP="00085BA2">
            <w:pPr>
              <w:pStyle w:val="TAC"/>
            </w:pPr>
            <w:r w:rsidRPr="007B446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7B4467" w:rsidRDefault="008C3D6B" w:rsidP="00085BA2">
            <w:pPr>
              <w:pStyle w:val="TAL"/>
            </w:pPr>
            <w:r w:rsidRPr="007B446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7B4467" w:rsidRDefault="008C3D6B" w:rsidP="00085BA2">
            <w:pPr>
              <w:pStyle w:val="TAL"/>
              <w:rPr>
                <w:lang w:eastAsia="zh-CN"/>
              </w:rPr>
            </w:pPr>
            <w:r w:rsidRPr="007B446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7B4467" w:rsidRDefault="008C3D6B" w:rsidP="00085BA2">
            <w:pPr>
              <w:pStyle w:val="TAL"/>
            </w:pPr>
          </w:p>
        </w:tc>
      </w:tr>
      <w:tr w:rsidR="008C3D6B" w:rsidRPr="007B446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7B4467" w:rsidRDefault="008C3D6B" w:rsidP="00085BA2">
            <w:pPr>
              <w:pStyle w:val="TAC"/>
            </w:pPr>
            <w:r w:rsidRPr="007B446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7B4467" w:rsidRDefault="008C3D6B" w:rsidP="00085BA2">
            <w:pPr>
              <w:pStyle w:val="TAL"/>
            </w:pPr>
            <w:r w:rsidRPr="007B446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7B4467" w:rsidRDefault="008C3D6B" w:rsidP="00085BA2">
            <w:pPr>
              <w:pStyle w:val="TAL"/>
              <w:rPr>
                <w:lang w:eastAsia="zh-CN"/>
              </w:rPr>
            </w:pPr>
            <w:r w:rsidRPr="007B446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7B4467" w:rsidRDefault="008C3D6B" w:rsidP="00085BA2">
            <w:pPr>
              <w:pStyle w:val="TAL"/>
            </w:pPr>
          </w:p>
        </w:tc>
      </w:tr>
      <w:tr w:rsidR="008C3D6B" w:rsidRPr="007B446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7B4467" w:rsidRDefault="008C3D6B" w:rsidP="00085BA2">
            <w:pPr>
              <w:pStyle w:val="TAC"/>
            </w:pPr>
            <w:r w:rsidRPr="007B446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7B4467" w:rsidRDefault="008C3D6B" w:rsidP="00085BA2">
            <w:pPr>
              <w:pStyle w:val="TAL"/>
            </w:pPr>
            <w:r w:rsidRPr="007B446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7B4467" w:rsidRDefault="008C3D6B" w:rsidP="00085BA2">
            <w:pPr>
              <w:pStyle w:val="TAL"/>
              <w:rPr>
                <w:lang w:eastAsia="zh-CN"/>
              </w:rPr>
            </w:pPr>
            <w:r w:rsidRPr="007B446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7B4467" w:rsidRDefault="008C3D6B" w:rsidP="00085BA2">
            <w:pPr>
              <w:pStyle w:val="TAL"/>
            </w:pPr>
          </w:p>
        </w:tc>
      </w:tr>
      <w:tr w:rsidR="008C3D6B" w:rsidRPr="007B446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7B4467" w:rsidRDefault="008C3D6B" w:rsidP="00085BA2">
            <w:pPr>
              <w:pStyle w:val="TAC"/>
            </w:pPr>
            <w:r w:rsidRPr="007B4467">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7B4467" w:rsidRDefault="008C3D6B" w:rsidP="00085BA2">
            <w:pPr>
              <w:pStyle w:val="TAL"/>
            </w:pPr>
            <w:r w:rsidRPr="007B446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7B4467" w:rsidRDefault="008C3D6B" w:rsidP="00085BA2">
            <w:pPr>
              <w:pStyle w:val="TAL"/>
              <w:rPr>
                <w:lang w:eastAsia="zh-CN"/>
              </w:rPr>
            </w:pPr>
            <w:r w:rsidRPr="007B446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7B4467" w:rsidRDefault="008C3D6B" w:rsidP="00085BA2">
            <w:pPr>
              <w:pStyle w:val="TAL"/>
            </w:pPr>
          </w:p>
        </w:tc>
      </w:tr>
      <w:tr w:rsidR="008C3D6B" w:rsidRPr="007B446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7B4467" w:rsidRDefault="008C3D6B" w:rsidP="00085BA2">
            <w:pPr>
              <w:pStyle w:val="TAC"/>
            </w:pPr>
            <w:r w:rsidRPr="007B446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7B4467" w:rsidRDefault="008C3D6B" w:rsidP="00085BA2">
            <w:pPr>
              <w:pStyle w:val="TAL"/>
            </w:pPr>
            <w:r w:rsidRPr="007B446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7B4467" w:rsidRDefault="008C3D6B" w:rsidP="00085BA2">
            <w:pPr>
              <w:pStyle w:val="TAL"/>
              <w:rPr>
                <w:lang w:eastAsia="zh-CN"/>
              </w:rPr>
            </w:pPr>
            <w:r w:rsidRPr="007B446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7B4467" w:rsidRDefault="008C3D6B" w:rsidP="00085BA2">
            <w:pPr>
              <w:pStyle w:val="TAL"/>
            </w:pPr>
          </w:p>
        </w:tc>
      </w:tr>
      <w:tr w:rsidR="008C3D6B" w:rsidRPr="007B446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7B4467" w:rsidRDefault="008C3D6B" w:rsidP="00085BA2">
            <w:pPr>
              <w:pStyle w:val="TAC"/>
            </w:pPr>
            <w:r w:rsidRPr="007B4467">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7B4467" w:rsidRDefault="008C3D6B" w:rsidP="00085BA2">
            <w:pPr>
              <w:pStyle w:val="TAL"/>
            </w:pPr>
            <w:r w:rsidRPr="007B446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7B4467" w:rsidRDefault="008C3D6B" w:rsidP="00085BA2">
            <w:pPr>
              <w:pStyle w:val="TAL"/>
              <w:rPr>
                <w:lang w:eastAsia="zh-CN"/>
              </w:rPr>
            </w:pPr>
            <w:r w:rsidRPr="007B446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7B4467" w:rsidRDefault="008C3D6B" w:rsidP="00085BA2">
            <w:pPr>
              <w:pStyle w:val="TAL"/>
            </w:pPr>
          </w:p>
        </w:tc>
      </w:tr>
      <w:tr w:rsidR="008C3D6B" w:rsidRPr="007B446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7B4467" w:rsidRDefault="008C3D6B" w:rsidP="00085BA2">
            <w:pPr>
              <w:pStyle w:val="TAC"/>
            </w:pPr>
            <w:r w:rsidRPr="007B446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7B4467" w:rsidRDefault="008C3D6B" w:rsidP="00085BA2">
            <w:pPr>
              <w:pStyle w:val="TAL"/>
            </w:pPr>
            <w:r w:rsidRPr="007B446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7B4467" w:rsidRDefault="008C3D6B" w:rsidP="00085BA2">
            <w:pPr>
              <w:pStyle w:val="TAL"/>
              <w:rPr>
                <w:lang w:eastAsia="zh-CN"/>
              </w:rPr>
            </w:pPr>
            <w:r w:rsidRPr="007B446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7B4467" w:rsidRDefault="008C3D6B" w:rsidP="00085BA2">
            <w:pPr>
              <w:pStyle w:val="TAL"/>
            </w:pPr>
          </w:p>
        </w:tc>
      </w:tr>
      <w:tr w:rsidR="008C3D6B" w:rsidRPr="007B446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7B4467" w:rsidRDefault="008C3D6B" w:rsidP="00085BA2">
            <w:pPr>
              <w:pStyle w:val="TAC"/>
            </w:pPr>
            <w:r w:rsidRPr="007B446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7B4467" w:rsidRDefault="008C3D6B" w:rsidP="00085BA2">
            <w:pPr>
              <w:pStyle w:val="TAL"/>
            </w:pPr>
            <w:r w:rsidRPr="007B446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7B4467" w:rsidRDefault="008C3D6B" w:rsidP="00085BA2">
            <w:pPr>
              <w:pStyle w:val="TAL"/>
              <w:rPr>
                <w:lang w:eastAsia="zh-CN"/>
              </w:rPr>
            </w:pPr>
            <w:r w:rsidRPr="007B446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7B4467" w:rsidRDefault="008C3D6B" w:rsidP="00085BA2">
            <w:pPr>
              <w:pStyle w:val="TAL"/>
            </w:pPr>
          </w:p>
        </w:tc>
      </w:tr>
      <w:tr w:rsidR="008C3D6B" w:rsidRPr="007B446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7B4467" w:rsidRDefault="008C3D6B" w:rsidP="00085BA2">
            <w:pPr>
              <w:pStyle w:val="TAC"/>
            </w:pPr>
            <w:r w:rsidRPr="007B446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7B4467" w:rsidRDefault="008C3D6B" w:rsidP="00085BA2">
            <w:pPr>
              <w:pStyle w:val="TAL"/>
            </w:pPr>
            <w:r w:rsidRPr="007B446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7B4467" w:rsidRDefault="008C3D6B" w:rsidP="00085BA2">
            <w:pPr>
              <w:pStyle w:val="TAL"/>
              <w:rPr>
                <w:lang w:eastAsia="zh-CN"/>
              </w:rPr>
            </w:pPr>
            <w:r w:rsidRPr="007B446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7B4467" w:rsidRDefault="008C3D6B" w:rsidP="00085BA2">
            <w:pPr>
              <w:pStyle w:val="TAL"/>
            </w:pPr>
          </w:p>
        </w:tc>
      </w:tr>
      <w:tr w:rsidR="008C3D6B" w:rsidRPr="007B446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7B4467" w:rsidRDefault="008C3D6B" w:rsidP="00085BA2">
            <w:pPr>
              <w:pStyle w:val="TAC"/>
            </w:pPr>
            <w:r w:rsidRPr="007B446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7B4467" w:rsidRDefault="008C3D6B" w:rsidP="00085BA2">
            <w:pPr>
              <w:pStyle w:val="TAL"/>
            </w:pPr>
            <w:r w:rsidRPr="007B446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7B4467" w:rsidRDefault="008C3D6B" w:rsidP="00085BA2">
            <w:pPr>
              <w:pStyle w:val="TAL"/>
              <w:rPr>
                <w:lang w:eastAsia="zh-CN"/>
              </w:rPr>
            </w:pPr>
            <w:r w:rsidRPr="007B446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7B4467" w:rsidRDefault="008C3D6B" w:rsidP="00085BA2">
            <w:pPr>
              <w:pStyle w:val="TAL"/>
            </w:pPr>
          </w:p>
        </w:tc>
      </w:tr>
      <w:tr w:rsidR="008C3D6B" w:rsidRPr="007B446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7B4467" w:rsidRDefault="008C3D6B" w:rsidP="00085BA2">
            <w:pPr>
              <w:pStyle w:val="TAC"/>
            </w:pPr>
            <w:r w:rsidRPr="007B446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7B4467" w:rsidRDefault="008C3D6B" w:rsidP="00085BA2">
            <w:pPr>
              <w:pStyle w:val="TAL"/>
            </w:pPr>
            <w:r w:rsidRPr="007B446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7B4467" w:rsidRDefault="008C3D6B" w:rsidP="00085BA2">
            <w:pPr>
              <w:pStyle w:val="TAL"/>
              <w:rPr>
                <w:lang w:eastAsia="zh-CN"/>
              </w:rPr>
            </w:pPr>
            <w:r w:rsidRPr="007B446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7B4467" w:rsidRDefault="008C3D6B" w:rsidP="00085BA2">
            <w:pPr>
              <w:pStyle w:val="TAL"/>
            </w:pPr>
          </w:p>
        </w:tc>
      </w:tr>
      <w:tr w:rsidR="008C3D6B" w:rsidRPr="007B446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7B4467" w:rsidRDefault="008C3D6B" w:rsidP="00085BA2">
            <w:pPr>
              <w:pStyle w:val="TAC"/>
            </w:pPr>
            <w:r w:rsidRPr="007B446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7B4467" w:rsidRDefault="008C3D6B" w:rsidP="00085BA2">
            <w:pPr>
              <w:pStyle w:val="TAL"/>
            </w:pPr>
            <w:r w:rsidRPr="007B446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7B4467" w:rsidRDefault="008C3D6B" w:rsidP="00085BA2">
            <w:pPr>
              <w:pStyle w:val="TAL"/>
              <w:rPr>
                <w:lang w:eastAsia="zh-CN"/>
              </w:rPr>
            </w:pPr>
            <w:r w:rsidRPr="007B446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7B4467" w:rsidRDefault="008C3D6B" w:rsidP="00085BA2">
            <w:pPr>
              <w:pStyle w:val="TAL"/>
            </w:pPr>
          </w:p>
        </w:tc>
      </w:tr>
      <w:tr w:rsidR="008C3D6B" w:rsidRPr="007B446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7B4467" w:rsidRDefault="008C3D6B" w:rsidP="00085BA2">
            <w:pPr>
              <w:pStyle w:val="TAC"/>
            </w:pPr>
            <w:r w:rsidRPr="007B446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7B4467" w:rsidRDefault="008C3D6B" w:rsidP="00085BA2">
            <w:pPr>
              <w:pStyle w:val="TAL"/>
            </w:pPr>
            <w:r w:rsidRPr="007B446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7B4467" w:rsidRDefault="008C3D6B" w:rsidP="00085BA2">
            <w:pPr>
              <w:pStyle w:val="TAL"/>
              <w:rPr>
                <w:lang w:eastAsia="zh-CN"/>
              </w:rPr>
            </w:pPr>
            <w:r w:rsidRPr="007B446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7B4467" w:rsidRDefault="008C3D6B" w:rsidP="00085BA2">
            <w:pPr>
              <w:pStyle w:val="TAL"/>
            </w:pPr>
          </w:p>
        </w:tc>
      </w:tr>
      <w:tr w:rsidR="008C3D6B" w:rsidRPr="007B446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7B4467" w:rsidRDefault="008C3D6B" w:rsidP="00085BA2">
            <w:pPr>
              <w:pStyle w:val="TAC"/>
            </w:pPr>
            <w:r w:rsidRPr="007B446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7B4467" w:rsidRDefault="008C3D6B" w:rsidP="00085BA2">
            <w:pPr>
              <w:pStyle w:val="TAL"/>
            </w:pPr>
            <w:r w:rsidRPr="007B446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7B4467" w:rsidRDefault="008C3D6B" w:rsidP="00085BA2">
            <w:pPr>
              <w:pStyle w:val="TAL"/>
              <w:rPr>
                <w:lang w:eastAsia="zh-CN"/>
              </w:rPr>
            </w:pPr>
            <w:r w:rsidRPr="007B446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7B4467" w:rsidRDefault="008C3D6B" w:rsidP="00085BA2">
            <w:pPr>
              <w:pStyle w:val="TAL"/>
            </w:pPr>
          </w:p>
        </w:tc>
      </w:tr>
      <w:tr w:rsidR="008C3D6B" w:rsidRPr="007B446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7B4467" w:rsidRDefault="008C3D6B" w:rsidP="00085BA2">
            <w:pPr>
              <w:pStyle w:val="TAC"/>
            </w:pPr>
            <w:r w:rsidRPr="007B446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7B4467" w:rsidRDefault="008C3D6B" w:rsidP="00085BA2">
            <w:pPr>
              <w:pStyle w:val="TAL"/>
            </w:pPr>
            <w:r w:rsidRPr="007B446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7B4467" w:rsidRDefault="008C3D6B" w:rsidP="00085BA2">
            <w:pPr>
              <w:pStyle w:val="TAL"/>
              <w:rPr>
                <w:lang w:eastAsia="zh-CN"/>
              </w:rPr>
            </w:pPr>
            <w:r w:rsidRPr="007B446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7B4467" w:rsidRDefault="008C3D6B" w:rsidP="00085BA2">
            <w:pPr>
              <w:pStyle w:val="TAL"/>
            </w:pPr>
          </w:p>
        </w:tc>
      </w:tr>
      <w:tr w:rsidR="008C3D6B" w:rsidRPr="007B446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7B4467" w:rsidRDefault="008C3D6B" w:rsidP="00085BA2">
            <w:pPr>
              <w:pStyle w:val="TAC"/>
            </w:pPr>
            <w:r w:rsidRPr="007B446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7B4467" w:rsidRDefault="008C3D6B" w:rsidP="00085BA2">
            <w:pPr>
              <w:pStyle w:val="TAL"/>
            </w:pPr>
            <w:r w:rsidRPr="007B446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7B4467" w:rsidRDefault="008C3D6B" w:rsidP="00085BA2">
            <w:pPr>
              <w:pStyle w:val="TAL"/>
              <w:rPr>
                <w:lang w:eastAsia="zh-CN"/>
              </w:rPr>
            </w:pPr>
            <w:r w:rsidRPr="007B446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7B4467" w:rsidRDefault="008C3D6B" w:rsidP="00085BA2">
            <w:pPr>
              <w:pStyle w:val="TAL"/>
            </w:pPr>
          </w:p>
        </w:tc>
      </w:tr>
      <w:tr w:rsidR="008C3D6B" w:rsidRPr="007B446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7B4467" w:rsidRDefault="008C3D6B" w:rsidP="00085BA2">
            <w:pPr>
              <w:pStyle w:val="TAC"/>
            </w:pPr>
            <w:r w:rsidRPr="007B446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7B4467" w:rsidRDefault="008C3D6B" w:rsidP="00085BA2">
            <w:pPr>
              <w:pStyle w:val="TAL"/>
            </w:pPr>
            <w:r w:rsidRPr="007B446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7B4467" w:rsidRDefault="008C3D6B" w:rsidP="00085BA2">
            <w:pPr>
              <w:pStyle w:val="TAL"/>
              <w:rPr>
                <w:lang w:eastAsia="zh-CN"/>
              </w:rPr>
            </w:pPr>
            <w:r w:rsidRPr="007B446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7B4467" w:rsidRDefault="008C3D6B" w:rsidP="00085BA2">
            <w:pPr>
              <w:pStyle w:val="TAL"/>
            </w:pPr>
          </w:p>
        </w:tc>
      </w:tr>
      <w:tr w:rsidR="008C3D6B" w:rsidRPr="007B446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7B4467" w:rsidRDefault="008C3D6B" w:rsidP="00085BA2">
            <w:pPr>
              <w:pStyle w:val="TAC"/>
            </w:pPr>
            <w:r w:rsidRPr="007B446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7B4467" w:rsidRDefault="008C3D6B" w:rsidP="00085BA2">
            <w:pPr>
              <w:pStyle w:val="TAL"/>
            </w:pPr>
            <w:r w:rsidRPr="007B446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7B4467" w:rsidRDefault="008C3D6B" w:rsidP="00085BA2">
            <w:pPr>
              <w:pStyle w:val="TAL"/>
              <w:rPr>
                <w:lang w:eastAsia="zh-CN"/>
              </w:rPr>
            </w:pPr>
            <w:r w:rsidRPr="007B446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7B4467" w:rsidRDefault="008C3D6B" w:rsidP="00085BA2">
            <w:pPr>
              <w:pStyle w:val="TAL"/>
            </w:pPr>
          </w:p>
        </w:tc>
      </w:tr>
      <w:tr w:rsidR="008C3D6B" w:rsidRPr="007B446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7B4467" w:rsidRDefault="008C3D6B" w:rsidP="00085BA2">
            <w:pPr>
              <w:pStyle w:val="TAC"/>
            </w:pPr>
            <w:r w:rsidRPr="007B446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7B4467" w:rsidRDefault="008C3D6B" w:rsidP="00085BA2">
            <w:pPr>
              <w:pStyle w:val="TAL"/>
            </w:pPr>
            <w:r w:rsidRPr="007B446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7B4467" w:rsidRDefault="008C3D6B" w:rsidP="00085BA2">
            <w:pPr>
              <w:pStyle w:val="TAL"/>
              <w:rPr>
                <w:lang w:eastAsia="zh-CN"/>
              </w:rPr>
            </w:pPr>
            <w:r w:rsidRPr="007B446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7B4467" w:rsidRDefault="008C3D6B" w:rsidP="00085BA2">
            <w:pPr>
              <w:pStyle w:val="TAL"/>
            </w:pPr>
          </w:p>
        </w:tc>
      </w:tr>
      <w:tr w:rsidR="008C3D6B" w:rsidRPr="007B446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7B4467" w:rsidRDefault="008C3D6B" w:rsidP="00085BA2">
            <w:pPr>
              <w:pStyle w:val="TAC"/>
            </w:pPr>
            <w:r w:rsidRPr="007B446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7B4467" w:rsidRDefault="008C3D6B" w:rsidP="00085BA2">
            <w:pPr>
              <w:pStyle w:val="TAL"/>
            </w:pPr>
            <w:r w:rsidRPr="007B446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7B4467" w:rsidRDefault="008C3D6B" w:rsidP="00085BA2">
            <w:pPr>
              <w:pStyle w:val="TAL"/>
              <w:rPr>
                <w:lang w:eastAsia="zh-CN"/>
              </w:rPr>
            </w:pPr>
            <w:r w:rsidRPr="007B446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7B4467" w:rsidRDefault="008C3D6B" w:rsidP="00085BA2">
            <w:pPr>
              <w:pStyle w:val="TAL"/>
            </w:pPr>
          </w:p>
        </w:tc>
      </w:tr>
      <w:tr w:rsidR="008C3D6B" w:rsidRPr="007B446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7B4467" w:rsidRDefault="008C3D6B" w:rsidP="00085BA2">
            <w:pPr>
              <w:pStyle w:val="TAC"/>
            </w:pPr>
            <w:r w:rsidRPr="007B446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7B4467" w:rsidRDefault="008C3D6B" w:rsidP="00085BA2">
            <w:pPr>
              <w:pStyle w:val="TAL"/>
            </w:pPr>
            <w:r w:rsidRPr="007B446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7B4467" w:rsidRDefault="008C3D6B" w:rsidP="00085BA2">
            <w:pPr>
              <w:pStyle w:val="TAL"/>
              <w:rPr>
                <w:lang w:eastAsia="zh-CN"/>
              </w:rPr>
            </w:pPr>
            <w:r w:rsidRPr="007B446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7B4467" w:rsidRDefault="008C3D6B" w:rsidP="00085BA2">
            <w:pPr>
              <w:pStyle w:val="TAL"/>
            </w:pPr>
          </w:p>
        </w:tc>
      </w:tr>
      <w:tr w:rsidR="008C3D6B" w:rsidRPr="007B446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7B4467" w:rsidRDefault="008C3D6B" w:rsidP="00085BA2">
            <w:pPr>
              <w:pStyle w:val="TAC"/>
            </w:pPr>
            <w:r w:rsidRPr="007B446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7B4467" w:rsidRDefault="008C3D6B" w:rsidP="00085BA2">
            <w:pPr>
              <w:pStyle w:val="TAL"/>
            </w:pPr>
            <w:r w:rsidRPr="007B446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7B4467" w:rsidRDefault="008C3D6B" w:rsidP="00085BA2">
            <w:pPr>
              <w:pStyle w:val="TAL"/>
              <w:rPr>
                <w:lang w:eastAsia="zh-CN"/>
              </w:rPr>
            </w:pPr>
            <w:r w:rsidRPr="007B446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7B4467" w:rsidRDefault="008C3D6B" w:rsidP="00085BA2">
            <w:pPr>
              <w:pStyle w:val="TAL"/>
            </w:pPr>
          </w:p>
        </w:tc>
      </w:tr>
      <w:tr w:rsidR="008C3D6B" w:rsidRPr="007B446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7B4467" w:rsidRDefault="008C3D6B" w:rsidP="00085BA2">
            <w:pPr>
              <w:pStyle w:val="TAC"/>
            </w:pPr>
            <w:r w:rsidRPr="007B4467">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7B4467" w:rsidRDefault="008C3D6B" w:rsidP="00085BA2">
            <w:pPr>
              <w:pStyle w:val="TAL"/>
            </w:pPr>
            <w:r w:rsidRPr="007B446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7B4467" w:rsidRDefault="008C3D6B" w:rsidP="00085BA2">
            <w:pPr>
              <w:pStyle w:val="TAL"/>
              <w:rPr>
                <w:lang w:eastAsia="zh-CN"/>
              </w:rPr>
            </w:pPr>
            <w:r w:rsidRPr="007B446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7B4467" w:rsidRDefault="008C3D6B" w:rsidP="00085BA2">
            <w:pPr>
              <w:pStyle w:val="TAL"/>
            </w:pPr>
          </w:p>
        </w:tc>
      </w:tr>
      <w:tr w:rsidR="008C3D6B" w:rsidRPr="007B446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7B4467" w:rsidRDefault="008C3D6B" w:rsidP="00085BA2">
            <w:pPr>
              <w:pStyle w:val="TAC"/>
            </w:pPr>
            <w:r w:rsidRPr="007B446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7B4467" w:rsidRDefault="008C3D6B" w:rsidP="00085BA2">
            <w:pPr>
              <w:pStyle w:val="TAL"/>
            </w:pPr>
            <w:r w:rsidRPr="007B446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7B4467" w:rsidRDefault="008C3D6B" w:rsidP="00085BA2">
            <w:pPr>
              <w:pStyle w:val="TAL"/>
              <w:rPr>
                <w:lang w:eastAsia="zh-CN"/>
              </w:rPr>
            </w:pPr>
            <w:r w:rsidRPr="007B446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7B4467" w:rsidRDefault="008C3D6B" w:rsidP="00085BA2">
            <w:pPr>
              <w:pStyle w:val="TAL"/>
            </w:pPr>
          </w:p>
        </w:tc>
      </w:tr>
      <w:tr w:rsidR="008C3D6B" w:rsidRPr="007B446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7B4467" w:rsidRDefault="008C3D6B" w:rsidP="00085BA2">
            <w:pPr>
              <w:pStyle w:val="TAC"/>
            </w:pPr>
            <w:r w:rsidRPr="007B4467">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7B4467" w:rsidRDefault="008C3D6B" w:rsidP="00085BA2">
            <w:pPr>
              <w:pStyle w:val="TAL"/>
            </w:pPr>
            <w:r w:rsidRPr="007B446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7B4467" w:rsidRDefault="008C3D6B" w:rsidP="00085BA2">
            <w:pPr>
              <w:pStyle w:val="TAL"/>
              <w:rPr>
                <w:lang w:eastAsia="zh-CN"/>
              </w:rPr>
            </w:pPr>
            <w:r w:rsidRPr="007B446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7B4467" w:rsidRDefault="008C3D6B" w:rsidP="00085BA2">
            <w:pPr>
              <w:pStyle w:val="TAL"/>
            </w:pPr>
          </w:p>
        </w:tc>
      </w:tr>
      <w:tr w:rsidR="008C3D6B" w:rsidRPr="007B446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7B4467" w:rsidRDefault="008C3D6B" w:rsidP="00085BA2">
            <w:pPr>
              <w:pStyle w:val="TAC"/>
            </w:pPr>
            <w:r w:rsidRPr="007B446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7B4467" w:rsidRDefault="008C3D6B" w:rsidP="00085BA2">
            <w:pPr>
              <w:pStyle w:val="TAL"/>
            </w:pPr>
            <w:r w:rsidRPr="007B446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7B4467" w:rsidRDefault="008C3D6B" w:rsidP="00085BA2">
            <w:pPr>
              <w:pStyle w:val="TAL"/>
              <w:rPr>
                <w:lang w:eastAsia="zh-CN"/>
              </w:rPr>
            </w:pPr>
            <w:r w:rsidRPr="007B446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7B4467" w:rsidRDefault="008C3D6B" w:rsidP="00085BA2">
            <w:pPr>
              <w:pStyle w:val="TAL"/>
            </w:pPr>
          </w:p>
        </w:tc>
      </w:tr>
      <w:tr w:rsidR="008C3D6B" w:rsidRPr="007B446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7B4467" w:rsidRDefault="008C3D6B" w:rsidP="00085BA2">
            <w:pPr>
              <w:pStyle w:val="TAC"/>
            </w:pPr>
            <w:r w:rsidRPr="007B446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7B4467" w:rsidRDefault="008C3D6B" w:rsidP="00085BA2">
            <w:pPr>
              <w:pStyle w:val="TAL"/>
            </w:pPr>
            <w:r w:rsidRPr="007B446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7B4467" w:rsidRDefault="008C3D6B" w:rsidP="00085BA2">
            <w:pPr>
              <w:pStyle w:val="TAL"/>
              <w:rPr>
                <w:lang w:eastAsia="zh-CN"/>
              </w:rPr>
            </w:pPr>
            <w:r w:rsidRPr="007B446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7B4467" w:rsidRDefault="008C3D6B" w:rsidP="00085BA2">
            <w:pPr>
              <w:pStyle w:val="TAL"/>
            </w:pPr>
          </w:p>
        </w:tc>
      </w:tr>
      <w:tr w:rsidR="008C3D6B" w:rsidRPr="007B446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7B4467" w:rsidRDefault="008C3D6B" w:rsidP="00085BA2">
            <w:pPr>
              <w:pStyle w:val="TAC"/>
            </w:pPr>
            <w:r w:rsidRPr="007B446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7B4467" w:rsidRDefault="008C3D6B" w:rsidP="00085BA2">
            <w:pPr>
              <w:pStyle w:val="TAL"/>
            </w:pPr>
            <w:r w:rsidRPr="007B446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7B4467" w:rsidRDefault="008C3D6B" w:rsidP="00085BA2">
            <w:pPr>
              <w:pStyle w:val="TAL"/>
              <w:rPr>
                <w:lang w:eastAsia="zh-CN"/>
              </w:rPr>
            </w:pPr>
            <w:r w:rsidRPr="007B446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7B4467" w:rsidRDefault="008C3D6B" w:rsidP="00085BA2">
            <w:pPr>
              <w:pStyle w:val="TAL"/>
            </w:pPr>
          </w:p>
        </w:tc>
      </w:tr>
      <w:tr w:rsidR="008C3D6B" w:rsidRPr="007B446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7B4467" w:rsidRDefault="008C3D6B" w:rsidP="00085BA2">
            <w:pPr>
              <w:pStyle w:val="TAC"/>
            </w:pPr>
            <w:r w:rsidRPr="007B446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7B4467" w:rsidRDefault="008C3D6B" w:rsidP="00085BA2">
            <w:pPr>
              <w:pStyle w:val="TAL"/>
            </w:pPr>
            <w:r w:rsidRPr="007B446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7B4467" w:rsidRDefault="008C3D6B" w:rsidP="00085BA2">
            <w:pPr>
              <w:pStyle w:val="TAL"/>
              <w:rPr>
                <w:lang w:eastAsia="zh-CN"/>
              </w:rPr>
            </w:pPr>
            <w:r w:rsidRPr="007B446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7B4467" w:rsidRDefault="008C3D6B" w:rsidP="00085BA2">
            <w:pPr>
              <w:pStyle w:val="TAL"/>
            </w:pPr>
          </w:p>
        </w:tc>
      </w:tr>
      <w:tr w:rsidR="008C3D6B" w:rsidRPr="007B446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7B4467" w:rsidRDefault="008C3D6B" w:rsidP="00085BA2">
            <w:pPr>
              <w:pStyle w:val="TAC"/>
            </w:pPr>
            <w:r w:rsidRPr="007B446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7B4467" w:rsidRDefault="008C3D6B" w:rsidP="00085BA2">
            <w:pPr>
              <w:pStyle w:val="TAL"/>
            </w:pPr>
            <w:r w:rsidRPr="007B446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7B4467" w:rsidRDefault="008C3D6B" w:rsidP="00085BA2">
            <w:pPr>
              <w:pStyle w:val="TAL"/>
              <w:rPr>
                <w:lang w:eastAsia="zh-CN"/>
              </w:rPr>
            </w:pPr>
            <w:r w:rsidRPr="007B446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7B4467" w:rsidRDefault="008C3D6B" w:rsidP="00085BA2">
            <w:pPr>
              <w:pStyle w:val="TAL"/>
            </w:pPr>
          </w:p>
        </w:tc>
      </w:tr>
      <w:tr w:rsidR="008C3D6B" w:rsidRPr="007B446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7B4467" w:rsidRDefault="008C3D6B" w:rsidP="00085BA2">
            <w:pPr>
              <w:pStyle w:val="TAC"/>
            </w:pPr>
            <w:r w:rsidRPr="007B446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7B4467" w:rsidRDefault="008C3D6B" w:rsidP="00085BA2">
            <w:pPr>
              <w:pStyle w:val="TAL"/>
            </w:pPr>
            <w:r w:rsidRPr="007B446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7B4467" w:rsidRDefault="008C3D6B" w:rsidP="00085BA2">
            <w:pPr>
              <w:pStyle w:val="TAL"/>
              <w:rPr>
                <w:lang w:eastAsia="zh-CN"/>
              </w:rPr>
            </w:pPr>
            <w:r w:rsidRPr="007B446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7B4467" w:rsidRDefault="008C3D6B" w:rsidP="00085BA2">
            <w:pPr>
              <w:pStyle w:val="TAL"/>
            </w:pPr>
          </w:p>
        </w:tc>
      </w:tr>
      <w:tr w:rsidR="008C3D6B" w:rsidRPr="007B446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7B4467" w:rsidRDefault="008C3D6B" w:rsidP="00085BA2">
            <w:pPr>
              <w:pStyle w:val="TAC"/>
            </w:pPr>
            <w:r w:rsidRPr="007B446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7B4467" w:rsidRDefault="008C3D6B" w:rsidP="00085BA2">
            <w:pPr>
              <w:pStyle w:val="TAL"/>
            </w:pPr>
            <w:r w:rsidRPr="007B446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7B4467" w:rsidRDefault="008C3D6B" w:rsidP="00085BA2">
            <w:pPr>
              <w:pStyle w:val="TAL"/>
              <w:rPr>
                <w:lang w:eastAsia="zh-CN"/>
              </w:rPr>
            </w:pPr>
            <w:r w:rsidRPr="007B446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7B4467" w:rsidRDefault="008C3D6B" w:rsidP="00085BA2">
            <w:pPr>
              <w:pStyle w:val="TAL"/>
            </w:pPr>
          </w:p>
        </w:tc>
      </w:tr>
      <w:tr w:rsidR="008C3D6B" w:rsidRPr="007B446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7B4467" w:rsidRDefault="008C3D6B" w:rsidP="00085BA2">
            <w:pPr>
              <w:pStyle w:val="TAC"/>
            </w:pPr>
            <w:r w:rsidRPr="007B446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7B4467" w:rsidRDefault="008C3D6B" w:rsidP="00085BA2">
            <w:pPr>
              <w:pStyle w:val="TAL"/>
            </w:pPr>
            <w:r w:rsidRPr="007B446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7B4467" w:rsidRDefault="008C3D6B" w:rsidP="00085BA2">
            <w:pPr>
              <w:pStyle w:val="TAL"/>
              <w:rPr>
                <w:lang w:eastAsia="zh-CN"/>
              </w:rPr>
            </w:pPr>
            <w:r w:rsidRPr="007B446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7B4467" w:rsidRDefault="008C3D6B" w:rsidP="00085BA2">
            <w:pPr>
              <w:pStyle w:val="TAL"/>
            </w:pPr>
          </w:p>
        </w:tc>
      </w:tr>
      <w:tr w:rsidR="008C3D6B" w:rsidRPr="007B446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7B4467" w:rsidRDefault="008C3D6B" w:rsidP="00085BA2">
            <w:pPr>
              <w:pStyle w:val="TAC"/>
            </w:pPr>
            <w:r w:rsidRPr="007B446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7B4467" w:rsidRDefault="008C3D6B" w:rsidP="00085BA2">
            <w:pPr>
              <w:pStyle w:val="TAL"/>
            </w:pPr>
            <w:r w:rsidRPr="007B446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7B4467" w:rsidRDefault="008C3D6B" w:rsidP="00085BA2">
            <w:pPr>
              <w:pStyle w:val="TAL"/>
              <w:rPr>
                <w:lang w:eastAsia="zh-CN"/>
              </w:rPr>
            </w:pPr>
            <w:r w:rsidRPr="007B446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7B4467" w:rsidRDefault="008C3D6B" w:rsidP="00085BA2">
            <w:pPr>
              <w:pStyle w:val="TAL"/>
            </w:pPr>
          </w:p>
        </w:tc>
      </w:tr>
      <w:tr w:rsidR="008C3D6B" w:rsidRPr="007B446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7B4467" w:rsidRDefault="008C3D6B" w:rsidP="00085BA2">
            <w:pPr>
              <w:pStyle w:val="TAC"/>
            </w:pPr>
            <w:r w:rsidRPr="007B446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7B4467" w:rsidRDefault="008C3D6B" w:rsidP="00085BA2">
            <w:pPr>
              <w:pStyle w:val="TAL"/>
            </w:pPr>
            <w:r w:rsidRPr="007B446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7B4467" w:rsidRDefault="008C3D6B" w:rsidP="00085BA2">
            <w:pPr>
              <w:pStyle w:val="TAL"/>
              <w:rPr>
                <w:lang w:eastAsia="zh-CN"/>
              </w:rPr>
            </w:pPr>
            <w:r w:rsidRPr="007B446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7B4467" w:rsidRDefault="008C3D6B" w:rsidP="00085BA2">
            <w:pPr>
              <w:pStyle w:val="TAL"/>
            </w:pPr>
          </w:p>
        </w:tc>
      </w:tr>
      <w:tr w:rsidR="008C3D6B" w:rsidRPr="007B446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7B4467" w:rsidRDefault="008C3D6B" w:rsidP="00085BA2">
            <w:pPr>
              <w:pStyle w:val="TAC"/>
            </w:pPr>
            <w:r w:rsidRPr="007B446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7B4467" w:rsidRDefault="008C3D6B" w:rsidP="00085BA2">
            <w:pPr>
              <w:pStyle w:val="TAL"/>
            </w:pPr>
            <w:r w:rsidRPr="007B446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7B4467" w:rsidRDefault="008C3D6B" w:rsidP="00085BA2">
            <w:pPr>
              <w:pStyle w:val="TAL"/>
              <w:rPr>
                <w:lang w:eastAsia="zh-CN"/>
              </w:rPr>
            </w:pPr>
            <w:r w:rsidRPr="007B446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7B4467" w:rsidRDefault="008C3D6B" w:rsidP="00085BA2">
            <w:pPr>
              <w:pStyle w:val="TAL"/>
            </w:pPr>
          </w:p>
        </w:tc>
      </w:tr>
      <w:tr w:rsidR="008C3D6B" w:rsidRPr="007B446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7B4467" w:rsidRDefault="008C3D6B" w:rsidP="00085BA2">
            <w:pPr>
              <w:pStyle w:val="TAC"/>
            </w:pPr>
            <w:r w:rsidRPr="007B446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7B4467" w:rsidRDefault="008C3D6B" w:rsidP="00085BA2">
            <w:pPr>
              <w:pStyle w:val="TAL"/>
            </w:pPr>
            <w:r w:rsidRPr="007B446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7B4467" w:rsidRDefault="008C3D6B" w:rsidP="00085BA2">
            <w:pPr>
              <w:pStyle w:val="TAL"/>
              <w:rPr>
                <w:lang w:eastAsia="zh-CN"/>
              </w:rPr>
            </w:pPr>
            <w:r w:rsidRPr="007B446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7B4467" w:rsidRDefault="008C3D6B" w:rsidP="00085BA2">
            <w:pPr>
              <w:pStyle w:val="TAL"/>
            </w:pPr>
          </w:p>
        </w:tc>
      </w:tr>
      <w:tr w:rsidR="008C3D6B" w:rsidRPr="007B446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7B4467" w:rsidRDefault="008C3D6B" w:rsidP="00085BA2">
            <w:pPr>
              <w:pStyle w:val="TAC"/>
            </w:pPr>
            <w:r w:rsidRPr="007B446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7B4467" w:rsidRDefault="008C3D6B" w:rsidP="00085BA2">
            <w:pPr>
              <w:pStyle w:val="TAL"/>
            </w:pPr>
            <w:r w:rsidRPr="007B446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7B4467" w:rsidRDefault="008C3D6B" w:rsidP="00085BA2">
            <w:pPr>
              <w:pStyle w:val="TAL"/>
              <w:rPr>
                <w:lang w:eastAsia="zh-CN"/>
              </w:rPr>
            </w:pPr>
            <w:r w:rsidRPr="007B446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7B4467" w:rsidRDefault="008C3D6B" w:rsidP="00085BA2">
            <w:pPr>
              <w:pStyle w:val="TAL"/>
            </w:pPr>
          </w:p>
        </w:tc>
      </w:tr>
      <w:tr w:rsidR="008C3D6B" w:rsidRPr="007B446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7B4467" w:rsidRDefault="008C3D6B" w:rsidP="00085BA2">
            <w:pPr>
              <w:pStyle w:val="TAC"/>
            </w:pPr>
            <w:r w:rsidRPr="007B446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7B4467" w:rsidRDefault="008C3D6B" w:rsidP="00085BA2">
            <w:pPr>
              <w:pStyle w:val="TAL"/>
            </w:pPr>
            <w:r w:rsidRPr="007B446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7B4467" w:rsidRDefault="008C3D6B" w:rsidP="00085BA2">
            <w:pPr>
              <w:pStyle w:val="TAL"/>
              <w:rPr>
                <w:lang w:eastAsia="zh-CN"/>
              </w:rPr>
            </w:pPr>
            <w:r w:rsidRPr="007B446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7B4467" w:rsidRDefault="008C3D6B" w:rsidP="00085BA2">
            <w:pPr>
              <w:pStyle w:val="TAL"/>
            </w:pPr>
          </w:p>
        </w:tc>
      </w:tr>
      <w:tr w:rsidR="008C3D6B" w:rsidRPr="007B446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7B4467" w:rsidRDefault="008C3D6B" w:rsidP="00085BA2">
            <w:pPr>
              <w:pStyle w:val="TAC"/>
            </w:pPr>
            <w:r w:rsidRPr="007B4467">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7B4467" w:rsidRDefault="008C3D6B" w:rsidP="00085BA2">
            <w:pPr>
              <w:pStyle w:val="TAL"/>
            </w:pPr>
            <w:r w:rsidRPr="007B446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7B4467" w:rsidRDefault="008C3D6B" w:rsidP="00085BA2">
            <w:pPr>
              <w:pStyle w:val="TAL"/>
              <w:rPr>
                <w:lang w:eastAsia="zh-CN"/>
              </w:rPr>
            </w:pPr>
            <w:r w:rsidRPr="007B446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7B4467" w:rsidRDefault="008C3D6B" w:rsidP="00085BA2">
            <w:pPr>
              <w:pStyle w:val="TAL"/>
            </w:pPr>
          </w:p>
        </w:tc>
      </w:tr>
      <w:tr w:rsidR="008C3D6B" w:rsidRPr="007B446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7B4467" w:rsidRDefault="008C3D6B" w:rsidP="00085BA2">
            <w:pPr>
              <w:pStyle w:val="TAC"/>
            </w:pPr>
            <w:r w:rsidRPr="007B446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7B4467" w:rsidRDefault="008C3D6B" w:rsidP="00085BA2">
            <w:pPr>
              <w:pStyle w:val="TAL"/>
            </w:pPr>
            <w:r w:rsidRPr="007B446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7B4467" w:rsidRDefault="008C3D6B" w:rsidP="00085BA2">
            <w:pPr>
              <w:pStyle w:val="TAL"/>
              <w:rPr>
                <w:lang w:eastAsia="zh-CN"/>
              </w:rPr>
            </w:pPr>
            <w:r w:rsidRPr="007B446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7B4467" w:rsidRDefault="008C3D6B" w:rsidP="00085BA2">
            <w:pPr>
              <w:pStyle w:val="TAL"/>
            </w:pPr>
          </w:p>
        </w:tc>
      </w:tr>
      <w:tr w:rsidR="008C3D6B" w:rsidRPr="007B446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7B4467" w:rsidRDefault="008C3D6B" w:rsidP="00085BA2">
            <w:pPr>
              <w:pStyle w:val="TAC"/>
            </w:pPr>
            <w:r w:rsidRPr="007B4467">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7B4467" w:rsidRDefault="008C3D6B" w:rsidP="00085BA2">
            <w:pPr>
              <w:pStyle w:val="TAL"/>
            </w:pPr>
            <w:r w:rsidRPr="007B446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7B4467" w:rsidRDefault="008C3D6B" w:rsidP="00085BA2">
            <w:pPr>
              <w:pStyle w:val="TAL"/>
              <w:rPr>
                <w:lang w:eastAsia="zh-CN"/>
              </w:rPr>
            </w:pPr>
            <w:r w:rsidRPr="007B446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7B4467" w:rsidRDefault="008C3D6B" w:rsidP="00085BA2">
            <w:pPr>
              <w:pStyle w:val="TAL"/>
            </w:pPr>
          </w:p>
        </w:tc>
      </w:tr>
      <w:tr w:rsidR="008C3D6B" w:rsidRPr="007B446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7B4467" w:rsidRDefault="008C3D6B" w:rsidP="00085BA2">
            <w:pPr>
              <w:pStyle w:val="TAC"/>
            </w:pPr>
            <w:r w:rsidRPr="007B446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7B4467" w:rsidRDefault="008C3D6B" w:rsidP="00085BA2">
            <w:pPr>
              <w:pStyle w:val="TAL"/>
            </w:pPr>
            <w:r w:rsidRPr="007B446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7B4467" w:rsidRDefault="008C3D6B" w:rsidP="00085BA2">
            <w:pPr>
              <w:pStyle w:val="TAL"/>
              <w:rPr>
                <w:lang w:eastAsia="zh-CN"/>
              </w:rPr>
            </w:pPr>
            <w:r w:rsidRPr="007B446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7B4467" w:rsidRDefault="008C3D6B" w:rsidP="00085BA2">
            <w:pPr>
              <w:pStyle w:val="TAL"/>
            </w:pPr>
          </w:p>
        </w:tc>
      </w:tr>
      <w:tr w:rsidR="008C3D6B" w:rsidRPr="007B446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7B4467" w:rsidRDefault="008C3D6B" w:rsidP="00085BA2">
            <w:pPr>
              <w:pStyle w:val="TAC"/>
            </w:pPr>
            <w:r w:rsidRPr="007B446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7B4467" w:rsidRDefault="008C3D6B" w:rsidP="00085BA2">
            <w:pPr>
              <w:pStyle w:val="TAL"/>
            </w:pPr>
            <w:r w:rsidRPr="007B446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7B4467" w:rsidRDefault="008C3D6B" w:rsidP="00085BA2">
            <w:pPr>
              <w:pStyle w:val="TAL"/>
              <w:rPr>
                <w:lang w:eastAsia="zh-CN"/>
              </w:rPr>
            </w:pPr>
            <w:r w:rsidRPr="007B446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7B4467" w:rsidRDefault="008C3D6B" w:rsidP="00085BA2">
            <w:pPr>
              <w:pStyle w:val="TAL"/>
            </w:pPr>
          </w:p>
        </w:tc>
      </w:tr>
      <w:tr w:rsidR="008C3D6B" w:rsidRPr="007B446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7B4467" w:rsidRDefault="008C3D6B" w:rsidP="00085BA2">
            <w:pPr>
              <w:pStyle w:val="TAC"/>
            </w:pPr>
            <w:r w:rsidRPr="007B446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7B4467" w:rsidRDefault="008C3D6B" w:rsidP="00085BA2">
            <w:pPr>
              <w:pStyle w:val="TAL"/>
            </w:pPr>
            <w:r w:rsidRPr="007B446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7B4467" w:rsidRDefault="008C3D6B" w:rsidP="00085BA2">
            <w:pPr>
              <w:pStyle w:val="TAL"/>
              <w:rPr>
                <w:lang w:eastAsia="zh-CN"/>
              </w:rPr>
            </w:pPr>
            <w:r w:rsidRPr="007B446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7B4467" w:rsidRDefault="008C3D6B" w:rsidP="00085BA2">
            <w:pPr>
              <w:pStyle w:val="TAL"/>
            </w:pPr>
          </w:p>
        </w:tc>
      </w:tr>
      <w:tr w:rsidR="008C3D6B" w:rsidRPr="007B446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7B4467" w:rsidRDefault="008C3D6B" w:rsidP="00085BA2">
            <w:pPr>
              <w:pStyle w:val="TAC"/>
            </w:pPr>
            <w:r w:rsidRPr="007B446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7B4467" w:rsidRDefault="008C3D6B" w:rsidP="00085BA2">
            <w:pPr>
              <w:pStyle w:val="TAL"/>
            </w:pPr>
            <w:r w:rsidRPr="007B446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7B4467" w:rsidRDefault="008C3D6B" w:rsidP="00085BA2">
            <w:pPr>
              <w:pStyle w:val="TAL"/>
              <w:rPr>
                <w:lang w:eastAsia="zh-CN"/>
              </w:rPr>
            </w:pPr>
            <w:r w:rsidRPr="007B446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7B4467" w:rsidRDefault="008C3D6B" w:rsidP="00085BA2">
            <w:pPr>
              <w:pStyle w:val="TAL"/>
            </w:pPr>
          </w:p>
        </w:tc>
      </w:tr>
      <w:tr w:rsidR="008C3D6B" w:rsidRPr="007B446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7B4467" w:rsidRDefault="008C3D6B" w:rsidP="00085BA2">
            <w:pPr>
              <w:pStyle w:val="TAC"/>
            </w:pPr>
            <w:r w:rsidRPr="007B446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7B4467" w:rsidRDefault="008C3D6B" w:rsidP="00085BA2">
            <w:pPr>
              <w:pStyle w:val="TAL"/>
            </w:pPr>
            <w:r w:rsidRPr="007B446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7B4467" w:rsidRDefault="008C3D6B" w:rsidP="00085BA2">
            <w:pPr>
              <w:pStyle w:val="TAL"/>
              <w:rPr>
                <w:lang w:eastAsia="zh-CN"/>
              </w:rPr>
            </w:pPr>
            <w:r w:rsidRPr="007B446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7B4467" w:rsidRDefault="008C3D6B" w:rsidP="00085BA2">
            <w:pPr>
              <w:pStyle w:val="TAL"/>
            </w:pPr>
          </w:p>
        </w:tc>
      </w:tr>
      <w:tr w:rsidR="008C3D6B" w:rsidRPr="007B446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7B4467" w:rsidRDefault="008C3D6B" w:rsidP="00085BA2">
            <w:pPr>
              <w:pStyle w:val="TAC"/>
            </w:pPr>
            <w:r w:rsidRPr="007B446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7B4467" w:rsidRDefault="008C3D6B" w:rsidP="00085BA2">
            <w:pPr>
              <w:pStyle w:val="TAL"/>
            </w:pPr>
            <w:r w:rsidRPr="007B446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7B4467" w:rsidRDefault="008C3D6B" w:rsidP="00085BA2">
            <w:pPr>
              <w:pStyle w:val="TAL"/>
              <w:rPr>
                <w:lang w:eastAsia="zh-CN"/>
              </w:rPr>
            </w:pPr>
            <w:r w:rsidRPr="007B446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7B4467" w:rsidRDefault="008C3D6B" w:rsidP="00085BA2">
            <w:pPr>
              <w:pStyle w:val="TAL"/>
            </w:pPr>
          </w:p>
        </w:tc>
      </w:tr>
      <w:tr w:rsidR="008C3D6B" w:rsidRPr="007B446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7B4467" w:rsidRDefault="008C3D6B" w:rsidP="00085BA2">
            <w:pPr>
              <w:pStyle w:val="TAC"/>
            </w:pPr>
            <w:r w:rsidRPr="007B446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7B4467" w:rsidRDefault="008C3D6B" w:rsidP="00085BA2">
            <w:pPr>
              <w:pStyle w:val="TAL"/>
            </w:pPr>
            <w:r w:rsidRPr="007B446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7B4467" w:rsidRDefault="008C3D6B" w:rsidP="00085BA2">
            <w:pPr>
              <w:pStyle w:val="TAL"/>
              <w:rPr>
                <w:lang w:eastAsia="zh-CN"/>
              </w:rPr>
            </w:pPr>
            <w:r w:rsidRPr="007B446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7B4467" w:rsidRDefault="008C3D6B" w:rsidP="00085BA2">
            <w:pPr>
              <w:pStyle w:val="TAL"/>
            </w:pPr>
          </w:p>
        </w:tc>
      </w:tr>
      <w:tr w:rsidR="008C3D6B" w:rsidRPr="007B446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7B4467" w:rsidRDefault="008C3D6B" w:rsidP="00085BA2">
            <w:pPr>
              <w:pStyle w:val="TAC"/>
            </w:pPr>
            <w:r w:rsidRPr="007B446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7B4467" w:rsidRDefault="008C3D6B" w:rsidP="00085BA2">
            <w:pPr>
              <w:pStyle w:val="TAL"/>
            </w:pPr>
            <w:r w:rsidRPr="007B446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7B4467" w:rsidRDefault="008C3D6B" w:rsidP="00085BA2">
            <w:pPr>
              <w:pStyle w:val="TAL"/>
              <w:rPr>
                <w:lang w:eastAsia="zh-CN"/>
              </w:rPr>
            </w:pPr>
            <w:r w:rsidRPr="007B446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7B4467" w:rsidRDefault="008C3D6B" w:rsidP="00085BA2">
            <w:pPr>
              <w:pStyle w:val="TAL"/>
            </w:pPr>
          </w:p>
        </w:tc>
      </w:tr>
      <w:tr w:rsidR="008C3D6B" w:rsidRPr="007B446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7B4467" w:rsidRDefault="008C3D6B" w:rsidP="00085BA2">
            <w:pPr>
              <w:pStyle w:val="TAC"/>
            </w:pPr>
            <w:r w:rsidRPr="007B446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7B4467" w:rsidRDefault="008C3D6B" w:rsidP="00085BA2">
            <w:pPr>
              <w:pStyle w:val="TAL"/>
            </w:pPr>
            <w:r w:rsidRPr="007B446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7B4467" w:rsidRDefault="008C3D6B" w:rsidP="00085BA2">
            <w:pPr>
              <w:pStyle w:val="TAL"/>
              <w:rPr>
                <w:lang w:eastAsia="zh-CN"/>
              </w:rPr>
            </w:pPr>
            <w:r w:rsidRPr="007B446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7B4467" w:rsidRDefault="008C3D6B" w:rsidP="00085BA2">
            <w:pPr>
              <w:pStyle w:val="TAL"/>
            </w:pPr>
          </w:p>
        </w:tc>
      </w:tr>
      <w:tr w:rsidR="008C3D6B" w:rsidRPr="007B446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7B4467" w:rsidRDefault="008C3D6B" w:rsidP="00085BA2">
            <w:pPr>
              <w:pStyle w:val="TAC"/>
            </w:pPr>
            <w:r w:rsidRPr="007B446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7B4467" w:rsidRDefault="008C3D6B" w:rsidP="00085BA2">
            <w:pPr>
              <w:pStyle w:val="TAL"/>
            </w:pPr>
            <w:r w:rsidRPr="007B446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7B4467" w:rsidRDefault="008C3D6B" w:rsidP="00085BA2">
            <w:pPr>
              <w:pStyle w:val="TAL"/>
              <w:rPr>
                <w:lang w:eastAsia="zh-CN"/>
              </w:rPr>
            </w:pPr>
            <w:r w:rsidRPr="007B446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7B4467" w:rsidRDefault="008C3D6B" w:rsidP="00085BA2">
            <w:pPr>
              <w:pStyle w:val="TAL"/>
            </w:pPr>
          </w:p>
        </w:tc>
      </w:tr>
      <w:tr w:rsidR="008C3D6B" w:rsidRPr="007B446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7B4467" w:rsidRDefault="008C3D6B" w:rsidP="00085BA2">
            <w:pPr>
              <w:pStyle w:val="TAC"/>
            </w:pPr>
            <w:r w:rsidRPr="007B446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7B4467" w:rsidRDefault="008C3D6B" w:rsidP="00085BA2">
            <w:pPr>
              <w:pStyle w:val="TAL"/>
            </w:pPr>
            <w:r w:rsidRPr="007B446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7B4467" w:rsidRDefault="008C3D6B" w:rsidP="00085BA2">
            <w:pPr>
              <w:pStyle w:val="TAL"/>
              <w:rPr>
                <w:lang w:eastAsia="zh-CN"/>
              </w:rPr>
            </w:pPr>
            <w:r w:rsidRPr="007B446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7B4467" w:rsidRDefault="008C3D6B" w:rsidP="00085BA2">
            <w:pPr>
              <w:pStyle w:val="TAL"/>
            </w:pPr>
          </w:p>
        </w:tc>
      </w:tr>
      <w:tr w:rsidR="008C3D6B" w:rsidRPr="007B446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7B4467" w:rsidRDefault="008C3D6B" w:rsidP="00085BA2">
            <w:pPr>
              <w:pStyle w:val="TAC"/>
            </w:pPr>
            <w:r w:rsidRPr="007B446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7B4467" w:rsidRDefault="008C3D6B" w:rsidP="00085BA2">
            <w:pPr>
              <w:pStyle w:val="TAL"/>
            </w:pPr>
            <w:r w:rsidRPr="007B446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7B4467" w:rsidRDefault="008C3D6B" w:rsidP="00085BA2">
            <w:pPr>
              <w:pStyle w:val="TAL"/>
              <w:rPr>
                <w:lang w:eastAsia="zh-CN"/>
              </w:rPr>
            </w:pPr>
            <w:r w:rsidRPr="007B446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7B4467" w:rsidRDefault="008C3D6B" w:rsidP="00085BA2">
            <w:pPr>
              <w:pStyle w:val="TAL"/>
            </w:pPr>
          </w:p>
        </w:tc>
      </w:tr>
      <w:tr w:rsidR="008C3D6B" w:rsidRPr="007B446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7B4467" w:rsidRDefault="008C3D6B" w:rsidP="00085BA2">
            <w:pPr>
              <w:pStyle w:val="TAC"/>
            </w:pPr>
            <w:r w:rsidRPr="007B446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7B4467" w:rsidRDefault="008C3D6B" w:rsidP="00085BA2">
            <w:pPr>
              <w:pStyle w:val="TAL"/>
            </w:pPr>
            <w:r w:rsidRPr="007B446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7B4467" w:rsidRDefault="008C3D6B" w:rsidP="00085BA2">
            <w:pPr>
              <w:pStyle w:val="TAL"/>
              <w:rPr>
                <w:lang w:eastAsia="zh-CN"/>
              </w:rPr>
            </w:pPr>
            <w:r w:rsidRPr="007B446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7B4467" w:rsidRDefault="008C3D6B" w:rsidP="00085BA2">
            <w:pPr>
              <w:pStyle w:val="TAL"/>
            </w:pPr>
          </w:p>
        </w:tc>
      </w:tr>
      <w:tr w:rsidR="008C3D6B" w:rsidRPr="007B446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7B4467" w:rsidRDefault="008C3D6B" w:rsidP="00085BA2">
            <w:pPr>
              <w:pStyle w:val="TAC"/>
            </w:pPr>
            <w:r w:rsidRPr="007B446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7B4467" w:rsidRDefault="008C3D6B" w:rsidP="00085BA2">
            <w:pPr>
              <w:pStyle w:val="TAL"/>
            </w:pPr>
            <w:r w:rsidRPr="007B446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7B4467" w:rsidRDefault="008C3D6B" w:rsidP="00085BA2">
            <w:pPr>
              <w:pStyle w:val="TAL"/>
              <w:rPr>
                <w:lang w:eastAsia="zh-CN"/>
              </w:rPr>
            </w:pPr>
            <w:r w:rsidRPr="007B446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7B4467" w:rsidRDefault="008C3D6B" w:rsidP="00085BA2">
            <w:pPr>
              <w:pStyle w:val="TAL"/>
            </w:pPr>
          </w:p>
        </w:tc>
      </w:tr>
      <w:tr w:rsidR="008C3D6B" w:rsidRPr="007B446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7B4467" w:rsidRDefault="008C3D6B" w:rsidP="00085BA2">
            <w:pPr>
              <w:pStyle w:val="TAC"/>
            </w:pPr>
            <w:r w:rsidRPr="007B4467">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7B4467" w:rsidRDefault="008C3D6B" w:rsidP="00085BA2">
            <w:pPr>
              <w:pStyle w:val="TAL"/>
            </w:pPr>
            <w:r w:rsidRPr="007B446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7B4467" w:rsidRDefault="008C3D6B" w:rsidP="00085BA2">
            <w:pPr>
              <w:pStyle w:val="TAL"/>
              <w:rPr>
                <w:lang w:eastAsia="zh-CN"/>
              </w:rPr>
            </w:pPr>
            <w:r w:rsidRPr="007B446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7B4467" w:rsidRDefault="008C3D6B" w:rsidP="00085BA2">
            <w:pPr>
              <w:pStyle w:val="TAL"/>
            </w:pPr>
          </w:p>
        </w:tc>
      </w:tr>
      <w:tr w:rsidR="008C3D6B" w:rsidRPr="007B446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7B4467" w:rsidRDefault="008C3D6B" w:rsidP="00085BA2">
            <w:pPr>
              <w:pStyle w:val="TAC"/>
            </w:pPr>
            <w:r w:rsidRPr="007B446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7B4467" w:rsidRDefault="008C3D6B" w:rsidP="00085BA2">
            <w:pPr>
              <w:pStyle w:val="TAL"/>
            </w:pPr>
            <w:r w:rsidRPr="007B446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7B4467" w:rsidRDefault="008C3D6B" w:rsidP="00085BA2">
            <w:pPr>
              <w:pStyle w:val="TAL"/>
              <w:rPr>
                <w:lang w:eastAsia="zh-CN"/>
              </w:rPr>
            </w:pPr>
            <w:r w:rsidRPr="007B446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7B4467" w:rsidRDefault="008C3D6B" w:rsidP="00085BA2">
            <w:pPr>
              <w:pStyle w:val="TAL"/>
            </w:pPr>
          </w:p>
        </w:tc>
      </w:tr>
      <w:tr w:rsidR="008C3D6B" w:rsidRPr="007B446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7B4467" w:rsidRDefault="008C3D6B" w:rsidP="00085BA2">
            <w:pPr>
              <w:pStyle w:val="TAC"/>
            </w:pPr>
            <w:r w:rsidRPr="007B4467">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7B4467" w:rsidRDefault="008C3D6B" w:rsidP="00085BA2">
            <w:pPr>
              <w:pStyle w:val="TAL"/>
            </w:pPr>
            <w:r w:rsidRPr="007B446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7B4467" w:rsidRDefault="008C3D6B" w:rsidP="00085BA2">
            <w:pPr>
              <w:pStyle w:val="TAL"/>
              <w:rPr>
                <w:lang w:eastAsia="zh-CN"/>
              </w:rPr>
            </w:pPr>
            <w:r w:rsidRPr="007B446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7B4467" w:rsidRDefault="008C3D6B" w:rsidP="00085BA2">
            <w:pPr>
              <w:pStyle w:val="TAL"/>
            </w:pPr>
          </w:p>
        </w:tc>
      </w:tr>
      <w:tr w:rsidR="008C3D6B" w:rsidRPr="007B446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7B4467" w:rsidRDefault="008C3D6B" w:rsidP="00085BA2">
            <w:pPr>
              <w:pStyle w:val="TAC"/>
            </w:pPr>
            <w:r w:rsidRPr="007B446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7B4467" w:rsidRDefault="008C3D6B" w:rsidP="00085BA2">
            <w:pPr>
              <w:pStyle w:val="TAL"/>
            </w:pPr>
            <w:r w:rsidRPr="007B446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7B4467" w:rsidRDefault="008C3D6B" w:rsidP="00085BA2">
            <w:pPr>
              <w:pStyle w:val="TAL"/>
              <w:rPr>
                <w:lang w:eastAsia="zh-CN"/>
              </w:rPr>
            </w:pPr>
            <w:r w:rsidRPr="007B446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7B4467" w:rsidRDefault="008C3D6B" w:rsidP="00085BA2">
            <w:pPr>
              <w:pStyle w:val="TAL"/>
            </w:pPr>
          </w:p>
        </w:tc>
      </w:tr>
      <w:tr w:rsidR="008C3D6B" w:rsidRPr="007B446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7B4467" w:rsidRDefault="008C3D6B" w:rsidP="00085BA2">
            <w:pPr>
              <w:pStyle w:val="TAC"/>
            </w:pPr>
            <w:r w:rsidRPr="007B446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7B4467" w:rsidRDefault="008C3D6B" w:rsidP="00085BA2">
            <w:pPr>
              <w:pStyle w:val="TAL"/>
            </w:pPr>
            <w:r w:rsidRPr="007B446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7B4467" w:rsidRDefault="008C3D6B" w:rsidP="00085BA2">
            <w:pPr>
              <w:pStyle w:val="TAL"/>
              <w:rPr>
                <w:lang w:eastAsia="zh-CN"/>
              </w:rPr>
            </w:pPr>
            <w:r w:rsidRPr="007B446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7B4467" w:rsidRDefault="008C3D6B" w:rsidP="00085BA2">
            <w:pPr>
              <w:pStyle w:val="TAL"/>
            </w:pPr>
          </w:p>
        </w:tc>
      </w:tr>
      <w:tr w:rsidR="008C3D6B" w:rsidRPr="007B446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7B4467" w:rsidRDefault="008C3D6B" w:rsidP="00085BA2">
            <w:pPr>
              <w:pStyle w:val="TAC"/>
            </w:pPr>
            <w:r w:rsidRPr="007B446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7B4467" w:rsidRDefault="008C3D6B" w:rsidP="00085BA2">
            <w:pPr>
              <w:pStyle w:val="TAL"/>
            </w:pPr>
            <w:r w:rsidRPr="007B446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7B4467" w:rsidRDefault="008C3D6B" w:rsidP="00085BA2">
            <w:pPr>
              <w:pStyle w:val="TAL"/>
              <w:rPr>
                <w:lang w:eastAsia="zh-CN"/>
              </w:rPr>
            </w:pPr>
            <w:r w:rsidRPr="007B446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7B4467" w:rsidRDefault="008C3D6B" w:rsidP="00085BA2">
            <w:pPr>
              <w:pStyle w:val="TAL"/>
            </w:pPr>
          </w:p>
        </w:tc>
      </w:tr>
      <w:tr w:rsidR="008C3D6B" w:rsidRPr="007B446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7B4467" w:rsidRDefault="008C3D6B" w:rsidP="00085BA2">
            <w:pPr>
              <w:pStyle w:val="TAC"/>
            </w:pPr>
            <w:r w:rsidRPr="007B446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7B4467" w:rsidRDefault="008C3D6B" w:rsidP="00085BA2">
            <w:pPr>
              <w:pStyle w:val="TAL"/>
            </w:pPr>
            <w:r w:rsidRPr="007B446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7B4467" w:rsidRDefault="008C3D6B" w:rsidP="00085BA2">
            <w:pPr>
              <w:pStyle w:val="TAL"/>
              <w:rPr>
                <w:lang w:eastAsia="zh-CN"/>
              </w:rPr>
            </w:pPr>
            <w:r w:rsidRPr="007B446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7B4467" w:rsidRDefault="008C3D6B" w:rsidP="00085BA2">
            <w:pPr>
              <w:pStyle w:val="TAL"/>
            </w:pPr>
          </w:p>
        </w:tc>
      </w:tr>
      <w:tr w:rsidR="008C3D6B" w:rsidRPr="007B446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7B4467" w:rsidRDefault="008C3D6B" w:rsidP="00085BA2">
            <w:pPr>
              <w:pStyle w:val="TAC"/>
            </w:pPr>
            <w:r w:rsidRPr="007B446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7B4467" w:rsidRDefault="008C3D6B" w:rsidP="00085BA2">
            <w:pPr>
              <w:pStyle w:val="TAL"/>
            </w:pPr>
            <w:r w:rsidRPr="007B446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7B4467" w:rsidRDefault="008C3D6B" w:rsidP="00085BA2">
            <w:pPr>
              <w:pStyle w:val="TAL"/>
              <w:rPr>
                <w:lang w:eastAsia="zh-CN"/>
              </w:rPr>
            </w:pPr>
            <w:r w:rsidRPr="007B446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7B4467" w:rsidRDefault="008C3D6B" w:rsidP="00085BA2">
            <w:pPr>
              <w:pStyle w:val="TAL"/>
            </w:pPr>
          </w:p>
        </w:tc>
      </w:tr>
      <w:tr w:rsidR="008C3D6B" w:rsidRPr="007B446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7B4467" w:rsidRDefault="008C3D6B" w:rsidP="00085BA2">
            <w:pPr>
              <w:pStyle w:val="TAC"/>
            </w:pPr>
            <w:r w:rsidRPr="007B446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7B4467" w:rsidRDefault="008C3D6B" w:rsidP="00085BA2">
            <w:pPr>
              <w:pStyle w:val="TAL"/>
            </w:pPr>
            <w:r w:rsidRPr="007B446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7B4467" w:rsidRDefault="008C3D6B" w:rsidP="00085BA2">
            <w:pPr>
              <w:pStyle w:val="TAL"/>
              <w:rPr>
                <w:lang w:eastAsia="zh-CN"/>
              </w:rPr>
            </w:pPr>
            <w:r w:rsidRPr="007B446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7B4467" w:rsidRDefault="008C3D6B" w:rsidP="00085BA2">
            <w:pPr>
              <w:pStyle w:val="TAL"/>
            </w:pPr>
          </w:p>
        </w:tc>
      </w:tr>
    </w:tbl>
    <w:p w14:paraId="594A764F" w14:textId="77777777" w:rsidR="00586192" w:rsidRPr="007B4467" w:rsidRDefault="00586192" w:rsidP="00586192"/>
    <w:p w14:paraId="18A9A83E" w14:textId="77777777" w:rsidR="00586192" w:rsidRPr="007B4467" w:rsidRDefault="00586192" w:rsidP="00586192">
      <w:pPr>
        <w:pStyle w:val="TH"/>
        <w:ind w:left="567"/>
      </w:pPr>
      <w:r w:rsidRPr="007B4467">
        <w:t>Table A.4.3.2A.</w:t>
      </w:r>
      <w:r w:rsidRPr="007B4467">
        <w:rPr>
          <w:lang w:eastAsia="zh-CN"/>
        </w:rPr>
        <w:t>3.2</w:t>
      </w:r>
      <w:r w:rsidRPr="007B4467">
        <w:t xml:space="preserve">-2: Uplink Bandwidth Class capabilities </w:t>
      </w:r>
      <w:r w:rsidR="00585F58" w:rsidRPr="007B4467">
        <w:t xml:space="preserve">with single bandwidth class </w:t>
      </w:r>
      <w:r w:rsidRPr="007B4467">
        <w:t xml:space="preserve">for NR Intra-band </w:t>
      </w:r>
      <w:r w:rsidRPr="007B4467">
        <w:rPr>
          <w:lang w:eastAsia="zh-CN"/>
        </w:rPr>
        <w:t>non-</w:t>
      </w:r>
      <w:r w:rsidRPr="007B4467">
        <w:t xml:space="preserve">contiguous CA </w:t>
      </w:r>
      <w:r w:rsidR="00A26A9A" w:rsidRPr="007B4467">
        <w:t xml:space="preserve">configurations </w:t>
      </w:r>
      <w:r w:rsidRPr="007B4467">
        <w:t>with</w:t>
      </w:r>
      <w:r w:rsidR="00A26A9A" w:rsidRPr="007B4467">
        <w:t>in</w:t>
      </w:r>
      <w:r w:rsidRPr="007B4467">
        <w:t xml:space="preserve">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7B446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7B4467" w:rsidRDefault="00585F58" w:rsidP="00585F58">
            <w:pPr>
              <w:pStyle w:val="TAH"/>
            </w:pPr>
            <w:r w:rsidRPr="007B446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7B4467" w:rsidRDefault="00585F58" w:rsidP="00585F58">
            <w:pPr>
              <w:pStyle w:val="TAH"/>
            </w:pPr>
            <w:r w:rsidRPr="007B4467">
              <w:t>Comments</w:t>
            </w:r>
          </w:p>
        </w:tc>
      </w:tr>
      <w:tr w:rsidR="00585F58" w:rsidRPr="007B446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7B4467" w:rsidRDefault="00585F58" w:rsidP="00585F58">
            <w:pPr>
              <w:pStyle w:val="TAL"/>
            </w:pPr>
            <w:r w:rsidRPr="007B446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7B4467" w:rsidRDefault="00585F58" w:rsidP="00585F58">
            <w:pPr>
              <w:pStyle w:val="TAC"/>
            </w:pPr>
            <w:r w:rsidRPr="007B4467">
              <w:rPr>
                <w:rFonts w:cs="Arial"/>
                <w:szCs w:val="18"/>
              </w:rPr>
              <w:t xml:space="preserve">38.101-2, </w:t>
            </w:r>
            <w:r w:rsidRPr="007B4467">
              <w:t>5.3A.</w:t>
            </w:r>
            <w:r w:rsidR="008C3D6B" w:rsidRPr="007B446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7B4467" w:rsidRDefault="00585F58" w:rsidP="00585F58">
            <w:pPr>
              <w:pStyle w:val="TAL"/>
            </w:pPr>
            <w:r w:rsidRPr="007B446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7B4467" w:rsidRDefault="00585F58" w:rsidP="00585F58">
            <w:pPr>
              <w:pStyle w:val="TAL"/>
            </w:pPr>
          </w:p>
        </w:tc>
      </w:tr>
      <w:tr w:rsidR="008C3D6B" w:rsidRPr="007B446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7B4467" w:rsidRDefault="008C3D6B">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7B4467" w:rsidRDefault="008C3D6B">
            <w:pPr>
              <w:pStyle w:val="TAL"/>
            </w:pPr>
            <w:r w:rsidRPr="007B446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7B4467" w:rsidRDefault="008C3D6B">
            <w:pPr>
              <w:pStyle w:val="TAL"/>
              <w:rPr>
                <w:lang w:eastAsia="zh-CN"/>
              </w:rPr>
            </w:pPr>
            <w:r w:rsidRPr="007B446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7B4467" w:rsidRDefault="008C3D6B">
            <w:pPr>
              <w:pStyle w:val="TAL"/>
            </w:pPr>
          </w:p>
        </w:tc>
      </w:tr>
      <w:tr w:rsidR="008C3D6B" w:rsidRPr="007B446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7B4467" w:rsidRDefault="008C3D6B">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7B4467" w:rsidRDefault="008C3D6B">
            <w:pPr>
              <w:pStyle w:val="TAL"/>
            </w:pPr>
            <w:r w:rsidRPr="007B446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7B4467" w:rsidRDefault="008C3D6B">
            <w:pPr>
              <w:pStyle w:val="TAL"/>
              <w:rPr>
                <w:lang w:eastAsia="zh-CN"/>
              </w:rPr>
            </w:pPr>
            <w:r w:rsidRPr="007B446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7B4467" w:rsidRDefault="008C3D6B">
            <w:pPr>
              <w:pStyle w:val="TAL"/>
            </w:pPr>
          </w:p>
        </w:tc>
      </w:tr>
      <w:tr w:rsidR="008C3D6B" w:rsidRPr="007B446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7B4467" w:rsidRDefault="008C3D6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7B4467" w:rsidRDefault="008C3D6B">
            <w:pPr>
              <w:pStyle w:val="TAL"/>
            </w:pPr>
            <w:r w:rsidRPr="007B446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7B4467" w:rsidRDefault="008C3D6B">
            <w:pPr>
              <w:pStyle w:val="TAL"/>
              <w:rPr>
                <w:lang w:eastAsia="zh-CN"/>
              </w:rPr>
            </w:pPr>
            <w:r w:rsidRPr="007B446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7B4467" w:rsidRDefault="008C3D6B">
            <w:pPr>
              <w:pStyle w:val="TAL"/>
            </w:pPr>
          </w:p>
        </w:tc>
      </w:tr>
      <w:tr w:rsidR="008C3D6B" w:rsidRPr="007B446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7B4467" w:rsidRDefault="008C3D6B">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7B4467" w:rsidRDefault="008C3D6B">
            <w:pPr>
              <w:pStyle w:val="TAL"/>
            </w:pPr>
            <w:r w:rsidRPr="007B446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7B4467" w:rsidRDefault="008C3D6B">
            <w:pPr>
              <w:pStyle w:val="TAL"/>
              <w:rPr>
                <w:lang w:eastAsia="zh-CN"/>
              </w:rPr>
            </w:pPr>
            <w:r w:rsidRPr="007B446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7B4467" w:rsidRDefault="008C3D6B">
            <w:pPr>
              <w:pStyle w:val="TAL"/>
            </w:pPr>
          </w:p>
        </w:tc>
      </w:tr>
    </w:tbl>
    <w:p w14:paraId="2B0EAA5B" w14:textId="77777777" w:rsidR="00585F58" w:rsidRPr="007B4467" w:rsidRDefault="00585F58" w:rsidP="00585F58"/>
    <w:p w14:paraId="6CAA2425" w14:textId="77777777" w:rsidR="00585F58" w:rsidRPr="007B4467" w:rsidRDefault="00585F58" w:rsidP="00585F58">
      <w:pPr>
        <w:pStyle w:val="TH"/>
        <w:ind w:left="567"/>
      </w:pPr>
      <w:r w:rsidRPr="007B4467">
        <w:t>Table A.4.3.2A.</w:t>
      </w:r>
      <w:r w:rsidRPr="007B4467">
        <w:rPr>
          <w:lang w:eastAsia="zh-CN"/>
        </w:rPr>
        <w:t>3.2</w:t>
      </w:r>
      <w:r w:rsidRPr="007B4467">
        <w:t xml:space="preserve">-2a: Uplink Bandwidth Class capabilities with multiple bandwidth classes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7B446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7B4467" w:rsidRDefault="00585F58" w:rsidP="00FA72F8">
            <w:pPr>
              <w:pStyle w:val="TAH"/>
            </w:pPr>
            <w:r w:rsidRPr="007B446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7B4467" w:rsidRDefault="00585F58" w:rsidP="00FA72F8">
            <w:pPr>
              <w:pStyle w:val="TAH"/>
            </w:pPr>
            <w:r w:rsidRPr="007B446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7B4467" w:rsidRDefault="00585F58" w:rsidP="00FA72F8">
            <w:pPr>
              <w:pStyle w:val="TAH"/>
              <w:rPr>
                <w:rFonts w:cs="Arial"/>
                <w:szCs w:val="18"/>
              </w:rPr>
            </w:pPr>
            <w:r w:rsidRPr="007B446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7B4467" w:rsidRDefault="00585F58" w:rsidP="00FA72F8">
            <w:pPr>
              <w:pStyle w:val="TAH"/>
              <w:rPr>
                <w:lang w:eastAsia="zh-CN"/>
              </w:rPr>
            </w:pPr>
            <w:r w:rsidRPr="007B446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7B4467" w:rsidRDefault="00585F58" w:rsidP="00FA72F8">
            <w:pPr>
              <w:pStyle w:val="TAH"/>
            </w:pPr>
            <w:r w:rsidRPr="007B4467">
              <w:t>Comments</w:t>
            </w:r>
          </w:p>
        </w:tc>
      </w:tr>
      <w:tr w:rsidR="008C3D6B" w:rsidRPr="007B446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7B4467" w:rsidRDefault="008C3D6B" w:rsidP="008C3D6B">
            <w:pPr>
              <w:pStyle w:val="TAC"/>
            </w:pPr>
            <w:r w:rsidRPr="007B446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7B4467" w:rsidRDefault="008C3D6B" w:rsidP="008C3D6B">
            <w:pPr>
              <w:pStyle w:val="TAL"/>
            </w:pPr>
            <w:r w:rsidRPr="007B446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7B4467" w:rsidRDefault="008C3D6B" w:rsidP="008C3D6B">
            <w:pPr>
              <w:pStyle w:val="TAC"/>
            </w:pPr>
            <w:r w:rsidRPr="007B4467">
              <w:rPr>
                <w:rFonts w:cs="Arial"/>
                <w:szCs w:val="18"/>
              </w:rPr>
              <w:t xml:space="preserve">38.101-2, </w:t>
            </w:r>
            <w:r w:rsidRPr="007B446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7B4467" w:rsidRDefault="008C3D6B" w:rsidP="008C3D6B">
            <w:pPr>
              <w:pStyle w:val="TAL"/>
            </w:pPr>
            <w:r w:rsidRPr="007B446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7B4467" w:rsidRDefault="008C3D6B" w:rsidP="008C3D6B">
            <w:pPr>
              <w:pStyle w:val="TAL"/>
            </w:pPr>
          </w:p>
        </w:tc>
      </w:tr>
      <w:tr w:rsidR="008C3D6B" w:rsidRPr="007B446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7B4467" w:rsidRDefault="008C3D6B">
            <w:pPr>
              <w:pStyle w:val="TAC"/>
            </w:pPr>
            <w:r w:rsidRPr="007B446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7B4467" w:rsidRDefault="008C3D6B">
            <w:pPr>
              <w:pStyle w:val="TAL"/>
            </w:pPr>
            <w:r w:rsidRPr="007B446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7B4467" w:rsidRDefault="008C3D6B">
            <w:pPr>
              <w:pStyle w:val="TAL"/>
              <w:rPr>
                <w:lang w:eastAsia="zh-CN"/>
              </w:rPr>
            </w:pPr>
            <w:r w:rsidRPr="007B446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7B4467" w:rsidRDefault="008C3D6B">
            <w:pPr>
              <w:pStyle w:val="TAL"/>
            </w:pPr>
          </w:p>
        </w:tc>
      </w:tr>
      <w:tr w:rsidR="008C3D6B" w:rsidRPr="007B446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7B4467" w:rsidRDefault="008C3D6B">
            <w:pPr>
              <w:pStyle w:val="TAC"/>
            </w:pPr>
            <w:r w:rsidRPr="007B446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7B4467" w:rsidRDefault="008C3D6B">
            <w:pPr>
              <w:pStyle w:val="TAL"/>
            </w:pPr>
            <w:r w:rsidRPr="007B446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7B4467" w:rsidRDefault="008C3D6B">
            <w:pPr>
              <w:pStyle w:val="TAL"/>
              <w:rPr>
                <w:lang w:eastAsia="zh-CN"/>
              </w:rPr>
            </w:pPr>
            <w:r w:rsidRPr="007B446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7B4467" w:rsidRDefault="008C3D6B">
            <w:pPr>
              <w:pStyle w:val="TAL"/>
            </w:pPr>
          </w:p>
        </w:tc>
      </w:tr>
      <w:tr w:rsidR="008C3D6B" w:rsidRPr="007B446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7B4467" w:rsidRDefault="008C3D6B">
            <w:pPr>
              <w:pStyle w:val="TAC"/>
            </w:pPr>
            <w:r w:rsidRPr="007B446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7B4467" w:rsidRDefault="008C3D6B">
            <w:pPr>
              <w:pStyle w:val="TAL"/>
            </w:pPr>
            <w:r w:rsidRPr="007B446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7B4467" w:rsidRDefault="008C3D6B">
            <w:pPr>
              <w:pStyle w:val="TAL"/>
              <w:rPr>
                <w:lang w:eastAsia="zh-CN"/>
              </w:rPr>
            </w:pPr>
            <w:r w:rsidRPr="007B446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7B4467" w:rsidRDefault="008C3D6B">
            <w:pPr>
              <w:pStyle w:val="TAL"/>
            </w:pPr>
          </w:p>
        </w:tc>
      </w:tr>
      <w:tr w:rsidR="008C3D6B" w:rsidRPr="007B446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7B4467" w:rsidRDefault="008C3D6B">
            <w:pPr>
              <w:pStyle w:val="TAC"/>
            </w:pPr>
            <w:r w:rsidRPr="007B446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7B4467" w:rsidRDefault="008C3D6B">
            <w:pPr>
              <w:pStyle w:val="TAL"/>
            </w:pPr>
            <w:r w:rsidRPr="007B446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7B4467" w:rsidRDefault="008C3D6B">
            <w:pPr>
              <w:pStyle w:val="TAL"/>
              <w:rPr>
                <w:lang w:eastAsia="zh-CN"/>
              </w:rPr>
            </w:pPr>
            <w:r w:rsidRPr="007B446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7B4467" w:rsidRDefault="008C3D6B">
            <w:pPr>
              <w:pStyle w:val="TAL"/>
            </w:pPr>
          </w:p>
        </w:tc>
      </w:tr>
      <w:tr w:rsidR="008C3D6B" w:rsidRPr="007B446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7B4467" w:rsidRDefault="008C3D6B">
            <w:pPr>
              <w:pStyle w:val="TAC"/>
            </w:pPr>
            <w:r w:rsidRPr="007B446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7B4467" w:rsidRDefault="008C3D6B">
            <w:pPr>
              <w:pStyle w:val="TAL"/>
            </w:pPr>
            <w:r w:rsidRPr="007B446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7B4467" w:rsidRDefault="008C3D6B">
            <w:pPr>
              <w:pStyle w:val="TAL"/>
              <w:rPr>
                <w:lang w:eastAsia="zh-CN"/>
              </w:rPr>
            </w:pPr>
            <w:r w:rsidRPr="007B446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7B4467" w:rsidRDefault="008C3D6B">
            <w:pPr>
              <w:pStyle w:val="TAL"/>
            </w:pPr>
          </w:p>
        </w:tc>
      </w:tr>
      <w:tr w:rsidR="008C3D6B" w:rsidRPr="007B446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7B4467" w:rsidRDefault="008C3D6B">
            <w:pPr>
              <w:pStyle w:val="TAC"/>
            </w:pPr>
            <w:r w:rsidRPr="007B446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7B4467" w:rsidRDefault="008C3D6B">
            <w:pPr>
              <w:pStyle w:val="TAL"/>
            </w:pPr>
            <w:r w:rsidRPr="007B446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7B4467" w:rsidRDefault="008C3D6B">
            <w:pPr>
              <w:pStyle w:val="TAL"/>
              <w:rPr>
                <w:lang w:eastAsia="zh-CN"/>
              </w:rPr>
            </w:pPr>
            <w:r w:rsidRPr="007B446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7B4467" w:rsidRDefault="008C3D6B">
            <w:pPr>
              <w:pStyle w:val="TAL"/>
            </w:pPr>
          </w:p>
        </w:tc>
      </w:tr>
      <w:tr w:rsidR="008C3D6B" w:rsidRPr="007B446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7B4467" w:rsidRDefault="008C3D6B">
            <w:pPr>
              <w:pStyle w:val="TAC"/>
            </w:pPr>
            <w:r w:rsidRPr="007B446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7B4467" w:rsidRDefault="008C3D6B">
            <w:pPr>
              <w:pStyle w:val="TAL"/>
            </w:pPr>
            <w:r w:rsidRPr="007B446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7B4467" w:rsidRDefault="008C3D6B">
            <w:pPr>
              <w:pStyle w:val="TAL"/>
              <w:rPr>
                <w:lang w:eastAsia="zh-CN"/>
              </w:rPr>
            </w:pPr>
            <w:r w:rsidRPr="007B446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7B4467" w:rsidRDefault="008C3D6B">
            <w:pPr>
              <w:pStyle w:val="TAL"/>
            </w:pPr>
          </w:p>
        </w:tc>
      </w:tr>
    </w:tbl>
    <w:p w14:paraId="638EA9A7" w14:textId="77777777" w:rsidR="00586192" w:rsidRPr="007B4467" w:rsidRDefault="00586192" w:rsidP="00586192"/>
    <w:p w14:paraId="730F51B8" w14:textId="77777777" w:rsidR="00586192" w:rsidRPr="007B4467" w:rsidRDefault="00586192" w:rsidP="00586192">
      <w:pPr>
        <w:pStyle w:val="TH"/>
        <w:ind w:left="567"/>
      </w:pPr>
      <w:r w:rsidRPr="007B4467">
        <w:t>Table A.4.3.2A.</w:t>
      </w:r>
      <w:r w:rsidRPr="007B4467">
        <w:rPr>
          <w:lang w:eastAsia="zh-CN"/>
        </w:rPr>
        <w:t>3.2</w:t>
      </w:r>
      <w:r w:rsidRPr="007B4467">
        <w:t xml:space="preserve">-3: Supported configurations </w:t>
      </w:r>
      <w:r w:rsidR="00585F58" w:rsidRPr="007B4467">
        <w:t xml:space="preserve">with single bandwidth class </w:t>
      </w:r>
      <w:r w:rsidRPr="007B4467">
        <w:t xml:space="preserve">for NR Intra-band </w:t>
      </w:r>
      <w:r w:rsidRPr="007B4467">
        <w:rPr>
          <w:lang w:eastAsia="zh-CN"/>
        </w:rPr>
        <w:t>non-</w:t>
      </w:r>
      <w:r w:rsidRPr="007B4467">
        <w:t>contiguous CA with</w:t>
      </w:r>
      <w:r w:rsidR="00A26A9A" w:rsidRPr="007B4467">
        <w:t>in</w:t>
      </w:r>
      <w:r w:rsidRPr="007B4467">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7B446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7B4467" w:rsidRDefault="00195F47" w:rsidP="005E7C7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FR2 Intra-band non-contiguous CA configuration / Item</w:t>
            </w:r>
          </w:p>
          <w:p w14:paraId="6F4ED2E9" w14:textId="4715D2C7" w:rsidR="00195F47" w:rsidRPr="007B4467" w:rsidRDefault="005E7C7F" w:rsidP="005E7C7F">
            <w:pPr>
              <w:keepNext/>
              <w:keepLines/>
              <w:spacing w:after="0"/>
              <w:jc w:val="center"/>
              <w:rPr>
                <w:rFonts w:ascii="Arial" w:eastAsia="PMingLiU" w:hAnsi="Arial"/>
                <w:b/>
                <w:sz w:val="18"/>
              </w:rPr>
            </w:pPr>
            <w:r w:rsidRPr="007B4467">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7B4467" w:rsidRDefault="00195F47" w:rsidP="000F1A1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5055BA41"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215F07D"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(Note 1)</w:t>
            </w:r>
          </w:p>
        </w:tc>
      </w:tr>
      <w:tr w:rsidR="00195F47" w:rsidRPr="007B446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7B4467" w:rsidRDefault="00195F47" w:rsidP="000F1A13">
            <w:pPr>
              <w:keepNext/>
              <w:keepLines/>
              <w:spacing w:after="0"/>
              <w:rPr>
                <w:rFonts w:ascii="Arial" w:eastAsia="PMingLiU" w:hAnsi="Arial"/>
                <w:sz w:val="18"/>
                <w:lang w:eastAsia="zh-CN"/>
              </w:rPr>
            </w:pPr>
            <w:r w:rsidRPr="007B4467">
              <w:rPr>
                <w:rFonts w:ascii="Arial" w:eastAsia="PMingLiU" w:hAnsi="Arial"/>
                <w:sz w:val="18"/>
              </w:rPr>
              <w:t>CA_</w:t>
            </w:r>
            <w:r w:rsidRPr="007B446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7B4467" w:rsidRDefault="00195F47" w:rsidP="000F1A13">
            <w:pPr>
              <w:keepNext/>
              <w:keepLines/>
              <w:spacing w:after="0"/>
              <w:jc w:val="center"/>
              <w:rPr>
                <w:rFonts w:ascii="Arial" w:eastAsia="PMingLiU" w:hAnsi="Arial"/>
                <w:sz w:val="18"/>
              </w:rPr>
            </w:pPr>
            <w:r w:rsidRPr="007B446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7B446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7B446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7B4467" w:rsidRDefault="00195F47" w:rsidP="000F1A13">
            <w:pPr>
              <w:keepNext/>
              <w:keepLines/>
              <w:spacing w:after="0"/>
              <w:jc w:val="center"/>
              <w:rPr>
                <w:rFonts w:ascii="Arial" w:eastAsia="PMingLiU" w:hAnsi="Arial"/>
                <w:sz w:val="18"/>
              </w:rPr>
            </w:pPr>
          </w:p>
        </w:tc>
      </w:tr>
      <w:tr w:rsidR="00195F47" w:rsidRPr="007B446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7B4467" w:rsidRDefault="00195F47" w:rsidP="000F1A13">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-2</w:t>
            </w:r>
            <w:r w:rsidRPr="007B4467">
              <w:rPr>
                <w:rFonts w:ascii="Arial" w:eastAsia="PMingLiU" w:hAnsi="Arial"/>
                <w:sz w:val="18"/>
              </w:rPr>
              <w:t xml:space="preserve"> [24] Table 5.</w:t>
            </w:r>
            <w:r w:rsidRPr="007B4467">
              <w:rPr>
                <w:rFonts w:ascii="Arial" w:eastAsia="PMingLiU" w:hAnsi="Arial"/>
                <w:sz w:val="18"/>
                <w:lang w:eastAsia="zh-CN"/>
              </w:rPr>
              <w:t>5</w:t>
            </w:r>
            <w:r w:rsidRPr="007B4467">
              <w:rPr>
                <w:rFonts w:ascii="Arial" w:eastAsia="PMingLiU" w:hAnsi="Arial"/>
                <w:sz w:val="18"/>
              </w:rPr>
              <w:t>A.2-1.</w:t>
            </w:r>
          </w:p>
          <w:p w14:paraId="6D0600D3" w14:textId="170FAD9A" w:rsidR="00195F47" w:rsidRPr="007B4467" w:rsidRDefault="00195F47" w:rsidP="000F1A13">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r>
            <w:r w:rsidR="00872F29" w:rsidRPr="007B4467">
              <w:rPr>
                <w:rFonts w:ascii="Arial" w:eastAsia="PMingLiU" w:hAnsi="Arial"/>
                <w:sz w:val="18"/>
                <w:lang w:eastAsia="zh-CN"/>
              </w:rPr>
              <w:t>V</w:t>
            </w:r>
            <w:r w:rsidR="00872F29" w:rsidRPr="007B4467">
              <w:rPr>
                <w:rFonts w:ascii="Arial" w:eastAsia="PMingLiU" w:hAnsi="Arial"/>
                <w:sz w:val="18"/>
              </w:rPr>
              <w:t>oid.</w:t>
            </w:r>
          </w:p>
          <w:p w14:paraId="68F41EA4" w14:textId="07B6FB88" w:rsidR="005E7C7F" w:rsidRPr="007B4467" w:rsidRDefault="00195F47" w:rsidP="005E7C7F">
            <w:pPr>
              <w:keepNext/>
              <w:keepLines/>
              <w:spacing w:after="0"/>
              <w:ind w:left="851" w:hanging="851"/>
              <w:rPr>
                <w:rFonts w:ascii="Arial" w:eastAsia="PMingLiU" w:hAnsi="Arial"/>
                <w:sz w:val="18"/>
              </w:rPr>
            </w:pPr>
            <w:r w:rsidRPr="007B4467">
              <w:rPr>
                <w:rFonts w:ascii="Arial" w:eastAsia="PMingLiU" w:hAnsi="Arial"/>
                <w:sz w:val="18"/>
              </w:rPr>
              <w:t>Note 3:</w:t>
            </w:r>
            <w:r w:rsidRPr="007B4467">
              <w:rPr>
                <w:rFonts w:ascii="Arial" w:eastAsia="PMingLiU" w:hAnsi="Arial"/>
                <w:sz w:val="18"/>
              </w:rPr>
              <w:tab/>
            </w:r>
            <w:r w:rsidR="00872F29" w:rsidRPr="007B4467">
              <w:rPr>
                <w:rFonts w:ascii="Arial" w:eastAsia="PMingLiU" w:hAnsi="Arial"/>
                <w:sz w:val="18"/>
                <w:lang w:eastAsia="en-US"/>
              </w:rPr>
              <w:t>See UL(</w:t>
            </w:r>
            <w:r w:rsidR="00872F29" w:rsidRPr="007B4467">
              <w:rPr>
                <w:rFonts w:ascii="Arial" w:eastAsia="PMingLiU" w:hAnsi="Arial"/>
                <w:i/>
                <w:sz w:val="18"/>
                <w:lang w:eastAsia="en-US"/>
              </w:rPr>
              <w:t>table_index</w:t>
            </w:r>
            <w:r w:rsidR="00872F29" w:rsidRPr="007B4467">
              <w:rPr>
                <w:rFonts w:ascii="Arial" w:eastAsia="PMingLiU" w:hAnsi="Arial"/>
                <w:sz w:val="18"/>
                <w:lang w:eastAsia="en-US"/>
              </w:rPr>
              <w:t xml:space="preserve">) in </w:t>
            </w:r>
            <w:r w:rsidR="005E7C7F" w:rsidRPr="007B4467">
              <w:rPr>
                <w:rFonts w:ascii="Arial" w:eastAsia="PMingLiU" w:hAnsi="Arial"/>
                <w:sz w:val="18"/>
              </w:rPr>
              <w:t>Note 1 of Table 4.0-3 and UL_</w:t>
            </w:r>
            <w:r w:rsidR="005E7C7F" w:rsidRPr="007B4467">
              <w:rPr>
                <w:rFonts w:ascii="Arial" w:eastAsia="PMingLiU" w:hAnsi="Arial"/>
                <w:i/>
                <w:sz w:val="18"/>
              </w:rPr>
              <w:t>n</w:t>
            </w:r>
            <w:r w:rsidR="005E7C7F" w:rsidRPr="007B4467">
              <w:rPr>
                <w:rFonts w:ascii="Arial" w:eastAsia="PMingLiU" w:hAnsi="Arial"/>
                <w:sz w:val="18"/>
              </w:rPr>
              <w:t>CC(</w:t>
            </w:r>
            <w:r w:rsidR="005E7C7F" w:rsidRPr="007B4467">
              <w:rPr>
                <w:rFonts w:ascii="Arial" w:eastAsia="PMingLiU" w:hAnsi="Arial"/>
                <w:i/>
                <w:sz w:val="18"/>
              </w:rPr>
              <w:t>table_index</w:t>
            </w:r>
            <w:r w:rsidR="005E7C7F" w:rsidRPr="007B4467">
              <w:rPr>
                <w:rFonts w:ascii="Arial" w:eastAsia="PMingLiU" w:hAnsi="Arial"/>
                <w:sz w:val="18"/>
              </w:rPr>
              <w:t>) in Note 2 of Table 4.0-3</w:t>
            </w:r>
            <w:r w:rsidR="00872F29" w:rsidRPr="007B4467">
              <w:rPr>
                <w:rFonts w:ascii="Arial" w:eastAsia="PMingLiU" w:hAnsi="Arial"/>
                <w:sz w:val="18"/>
                <w:lang w:eastAsia="en-US"/>
              </w:rPr>
              <w:t xml:space="preserve"> in TS 38.522 [9].</w:t>
            </w:r>
          </w:p>
          <w:p w14:paraId="1A5A9EB5" w14:textId="7D396C9C" w:rsidR="00195F47" w:rsidRPr="007B4467" w:rsidRDefault="005E7C7F" w:rsidP="005E7C7F">
            <w:pPr>
              <w:keepNext/>
              <w:keepLines/>
              <w:spacing w:after="0"/>
              <w:ind w:left="851" w:hanging="851"/>
              <w:rPr>
                <w:rFonts w:ascii="Arial" w:eastAsia="PMingLiU" w:hAnsi="Arial"/>
                <w:sz w:val="18"/>
              </w:rPr>
            </w:pPr>
            <w:r w:rsidRPr="007B4467">
              <w:rPr>
                <w:rFonts w:ascii="Arial" w:eastAsia="PMingLiU" w:hAnsi="Arial"/>
                <w:sz w:val="18"/>
              </w:rPr>
              <w:t>Note 4:</w:t>
            </w:r>
            <w:r w:rsidRPr="007B4467">
              <w:rPr>
                <w:rFonts w:ascii="Arial" w:eastAsia="PMingLiU" w:hAnsi="Arial"/>
                <w:sz w:val="18"/>
              </w:rPr>
              <w:tab/>
              <w:t>See DL_</w:t>
            </w:r>
            <w:r w:rsidRPr="007B4467">
              <w:rPr>
                <w:rFonts w:ascii="Arial" w:eastAsia="PMingLiU" w:hAnsi="Arial"/>
                <w:i/>
                <w:sz w:val="18"/>
              </w:rPr>
              <w:t>n</w:t>
            </w:r>
            <w:r w:rsidRPr="007B4467">
              <w:rPr>
                <w:rFonts w:ascii="Arial" w:eastAsia="PMingLiU" w:hAnsi="Arial"/>
                <w:sz w:val="18"/>
              </w:rPr>
              <w:t>CC(</w:t>
            </w:r>
            <w:r w:rsidRPr="007B4467">
              <w:rPr>
                <w:rFonts w:ascii="Arial" w:eastAsia="PMingLiU" w:hAnsi="Arial"/>
                <w:i/>
                <w:sz w:val="18"/>
              </w:rPr>
              <w:t>table_index</w:t>
            </w:r>
            <w:r w:rsidRPr="007B4467">
              <w:rPr>
                <w:rFonts w:ascii="Arial" w:eastAsia="PMingLiU" w:hAnsi="Arial"/>
                <w:sz w:val="18"/>
              </w:rPr>
              <w:t>) in Note 4 of Table 4.0-3 in TS 38.522 [9].</w:t>
            </w:r>
          </w:p>
        </w:tc>
      </w:tr>
    </w:tbl>
    <w:p w14:paraId="2DBEE8D2" w14:textId="5A6071BD" w:rsidR="00586192" w:rsidRPr="007B4467" w:rsidRDefault="00586192" w:rsidP="00586192"/>
    <w:p w14:paraId="0FF68633" w14:textId="77777777" w:rsidR="00585F58" w:rsidRPr="007B4467" w:rsidRDefault="00585F58" w:rsidP="00585F58">
      <w:pPr>
        <w:pStyle w:val="TH"/>
        <w:ind w:left="567"/>
      </w:pPr>
      <w:bookmarkStart w:id="504" w:name="_Toc27410910"/>
      <w:bookmarkStart w:id="505" w:name="_Toc36039422"/>
      <w:bookmarkStart w:id="506" w:name="_Toc43838782"/>
      <w:r w:rsidRPr="007B4467">
        <w:t>Table A.4.3.2A.</w:t>
      </w:r>
      <w:r w:rsidRPr="007B4467">
        <w:rPr>
          <w:lang w:eastAsia="zh-CN"/>
        </w:rPr>
        <w:t>3.2</w:t>
      </w:r>
      <w:r w:rsidRPr="007B4467">
        <w:t xml:space="preserve">-3a: Supported configurations with multiple bandwidth classes for NR Intra-band </w:t>
      </w:r>
      <w:r w:rsidRPr="007B4467">
        <w:rPr>
          <w:lang w:eastAsia="zh-CN"/>
        </w:rPr>
        <w:t>non-</w:t>
      </w:r>
      <w:r w:rsidRPr="007B4467">
        <w:t>contiguous CA within FR2</w:t>
      </w:r>
    </w:p>
    <w:p w14:paraId="7F87180F" w14:textId="77777777" w:rsidR="00585F58" w:rsidRPr="007B4467" w:rsidRDefault="00585F58" w:rsidP="00585F58">
      <w:r w:rsidRPr="007B4467">
        <w:t>TBD</w:t>
      </w:r>
    </w:p>
    <w:p w14:paraId="7CB2E6DD" w14:textId="77777777" w:rsidR="00586192" w:rsidRPr="007B4467" w:rsidRDefault="00586192" w:rsidP="00586192">
      <w:pPr>
        <w:pStyle w:val="Heading4"/>
      </w:pPr>
      <w:bookmarkStart w:id="507" w:name="_Toc51772937"/>
      <w:bookmarkStart w:id="508" w:name="_Toc58245143"/>
      <w:bookmarkStart w:id="509" w:name="_Toc68089592"/>
      <w:bookmarkStart w:id="510" w:name="_Toc69067713"/>
      <w:bookmarkStart w:id="511" w:name="_Toc75383251"/>
      <w:bookmarkStart w:id="512" w:name="_Toc83706899"/>
      <w:bookmarkStart w:id="513" w:name="_Toc90491604"/>
      <w:bookmarkStart w:id="514" w:name="_Toc100147698"/>
      <w:bookmarkStart w:id="515" w:name="_Toc106740970"/>
      <w:bookmarkStart w:id="516" w:name="_Toc114916326"/>
      <w:bookmarkStart w:id="517" w:name="_Toc194512930"/>
      <w:r w:rsidRPr="007B4467">
        <w:t>A.4.3.2A.4</w:t>
      </w:r>
      <w:r w:rsidRPr="007B4467">
        <w:tab/>
        <w:t>NR Inter-band CA</w:t>
      </w:r>
      <w:bookmarkEnd w:id="504"/>
      <w:bookmarkEnd w:id="505"/>
      <w:bookmarkEnd w:id="506"/>
      <w:r w:rsidR="006E2774" w:rsidRPr="007B4467">
        <w:t xml:space="preserve"> within FR1</w:t>
      </w:r>
      <w:bookmarkEnd w:id="507"/>
      <w:bookmarkEnd w:id="508"/>
      <w:bookmarkEnd w:id="509"/>
      <w:bookmarkEnd w:id="510"/>
      <w:bookmarkEnd w:id="511"/>
      <w:bookmarkEnd w:id="512"/>
      <w:bookmarkEnd w:id="513"/>
      <w:bookmarkEnd w:id="514"/>
      <w:bookmarkEnd w:id="515"/>
      <w:bookmarkEnd w:id="516"/>
      <w:bookmarkEnd w:id="517"/>
    </w:p>
    <w:p w14:paraId="764FB061" w14:textId="1967CD82" w:rsidR="00586192" w:rsidRPr="007B4467" w:rsidRDefault="00880597" w:rsidP="007624D2">
      <w:pPr>
        <w:pStyle w:val="Heading5"/>
      </w:pPr>
      <w:bookmarkStart w:id="518" w:name="_Toc68089593"/>
      <w:bookmarkStart w:id="519" w:name="_Toc69067714"/>
      <w:bookmarkStart w:id="520" w:name="_Toc75383252"/>
      <w:bookmarkStart w:id="521" w:name="_Toc83706900"/>
      <w:bookmarkStart w:id="522" w:name="_Toc90491605"/>
      <w:bookmarkStart w:id="523" w:name="_Toc100147699"/>
      <w:bookmarkStart w:id="524" w:name="_Toc106740971"/>
      <w:bookmarkStart w:id="525" w:name="_Toc114916327"/>
      <w:bookmarkStart w:id="526" w:name="_Toc194512931"/>
      <w:r w:rsidRPr="007B4467">
        <w:t>A.4.3.2A.4.1</w:t>
      </w:r>
      <w:r w:rsidRPr="007B4467">
        <w:tab/>
        <w:t>NR Inter-band CA within FR1 (two bands)</w:t>
      </w:r>
      <w:bookmarkEnd w:id="518"/>
      <w:bookmarkEnd w:id="519"/>
      <w:bookmarkEnd w:id="520"/>
      <w:bookmarkEnd w:id="521"/>
      <w:bookmarkEnd w:id="522"/>
      <w:bookmarkEnd w:id="523"/>
      <w:bookmarkEnd w:id="524"/>
      <w:bookmarkEnd w:id="525"/>
      <w:bookmarkEnd w:id="526"/>
    </w:p>
    <w:p w14:paraId="6A2E826E" w14:textId="77777777" w:rsidR="00586192" w:rsidRPr="007B4467" w:rsidRDefault="00586192" w:rsidP="00586192">
      <w:pPr>
        <w:pStyle w:val="TH"/>
        <w:ind w:left="567"/>
      </w:pPr>
      <w:r w:rsidRPr="007B4467">
        <w:t>Table A.4.3.2A.4.1-1: Downlink Bandwidth Class Combination capabilities for NR Inter-band CA configuration with</w:t>
      </w:r>
      <w:r w:rsidR="00A26A9A" w:rsidRPr="007B4467">
        <w:t>in</w:t>
      </w:r>
      <w:r w:rsidRPr="007B4467">
        <w:t xml:space="preserve"> FR1 and two bands (for one or more of the supported CA configurations in Table A.4.3.2A.4</w:t>
      </w:r>
      <w:r w:rsidR="00D97121" w:rsidRPr="007B4467">
        <w:t>.1</w:t>
      </w:r>
      <w:r w:rsidRPr="007B446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7B446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7B4467" w:rsidRDefault="006E2774" w:rsidP="007A14A3">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7B4467" w:rsidRDefault="006E2774" w:rsidP="007A14A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7B4467" w:rsidRDefault="006E2774" w:rsidP="007A14A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7B4467" w:rsidRDefault="006E2774" w:rsidP="007A14A3">
            <w:pPr>
              <w:pStyle w:val="TAH"/>
            </w:pPr>
            <w:r w:rsidRPr="007B4467">
              <w:t>Comments</w:t>
            </w:r>
          </w:p>
        </w:tc>
      </w:tr>
      <w:tr w:rsidR="006E2774" w:rsidRPr="007B446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7B4467" w:rsidRDefault="006E2774" w:rsidP="007A14A3">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7B4467" w:rsidRDefault="006E2774" w:rsidP="007A14A3">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7B4467" w:rsidRDefault="006E2774" w:rsidP="007A14A3">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7B4467" w:rsidRDefault="006E2774" w:rsidP="007A14A3">
            <w:pPr>
              <w:pStyle w:val="TAL"/>
            </w:pPr>
          </w:p>
        </w:tc>
      </w:tr>
      <w:tr w:rsidR="006E2774" w:rsidRPr="007B446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7B4467" w:rsidRDefault="006E2774" w:rsidP="007A14A3">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7B4467" w:rsidRDefault="006E2774" w:rsidP="007A14A3">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7B4467" w:rsidRDefault="006E2774" w:rsidP="007A14A3">
            <w:pPr>
              <w:pStyle w:val="TAL"/>
            </w:pPr>
          </w:p>
        </w:tc>
      </w:tr>
      <w:tr w:rsidR="006E2774" w:rsidRPr="007B446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7B4467" w:rsidRDefault="006E2774" w:rsidP="007A14A3">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7B4467" w:rsidRDefault="006E2774" w:rsidP="007A14A3">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7B4467" w:rsidRDefault="006E2774" w:rsidP="007A14A3">
            <w:pPr>
              <w:pStyle w:val="TAL"/>
            </w:pPr>
          </w:p>
        </w:tc>
      </w:tr>
      <w:tr w:rsidR="006E2774" w:rsidRPr="007B446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7B4467" w:rsidRDefault="006E2774" w:rsidP="007A14A3">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7B4467" w:rsidRDefault="006E2774" w:rsidP="007A14A3">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7B4467" w:rsidRDefault="006E2774" w:rsidP="007A14A3">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7B4467" w:rsidRDefault="006E2774" w:rsidP="007A14A3">
            <w:pPr>
              <w:pStyle w:val="TAL"/>
            </w:pPr>
          </w:p>
        </w:tc>
      </w:tr>
      <w:tr w:rsidR="006E2774" w:rsidRPr="007B446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7B4467" w:rsidRDefault="006E2774" w:rsidP="007A14A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7B4467" w:rsidRDefault="006E2774" w:rsidP="007A14A3">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7B4467" w:rsidRDefault="006E2774" w:rsidP="007A14A3">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7B4467" w:rsidRDefault="006E2774" w:rsidP="007A14A3">
            <w:pPr>
              <w:pStyle w:val="TAL"/>
            </w:pPr>
          </w:p>
        </w:tc>
      </w:tr>
      <w:tr w:rsidR="006E2774" w:rsidRPr="007B446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7B4467" w:rsidRDefault="006E2774" w:rsidP="007A14A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7B4467" w:rsidRDefault="006E2774" w:rsidP="007A14A3">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7B4467" w:rsidRDefault="006E2774" w:rsidP="007A14A3">
            <w:pPr>
              <w:pStyle w:val="TAL"/>
              <w:rPr>
                <w:lang w:eastAsia="zh-CN"/>
              </w:rPr>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7B4467" w:rsidRDefault="006E2774" w:rsidP="007A14A3">
            <w:pPr>
              <w:pStyle w:val="TAL"/>
            </w:pPr>
          </w:p>
        </w:tc>
      </w:tr>
      <w:tr w:rsidR="006E2774" w:rsidRPr="007B446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7B4467" w:rsidRDefault="006E2774" w:rsidP="007A14A3">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7B4467" w:rsidRDefault="006E2774" w:rsidP="007A14A3">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7B4467" w:rsidRDefault="006E2774" w:rsidP="007A14A3">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7B4467" w:rsidRDefault="006E2774" w:rsidP="007A14A3">
            <w:pPr>
              <w:pStyle w:val="TAL"/>
            </w:pPr>
          </w:p>
        </w:tc>
      </w:tr>
      <w:tr w:rsidR="006E2774" w:rsidRPr="007B446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7B4467" w:rsidRDefault="006E2774" w:rsidP="007A14A3">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7B4467" w:rsidRDefault="006E2774" w:rsidP="007A14A3">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7B4467" w:rsidRDefault="006E2774" w:rsidP="007A14A3">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7B4467" w:rsidRDefault="006E2774" w:rsidP="007A14A3">
            <w:pPr>
              <w:pStyle w:val="TAL"/>
            </w:pPr>
          </w:p>
        </w:tc>
      </w:tr>
      <w:tr w:rsidR="006E2774" w:rsidRPr="007B446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7B4467" w:rsidRDefault="006E2774" w:rsidP="007A14A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7B4467" w:rsidRDefault="006E2774" w:rsidP="007A14A3">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7B4467" w:rsidRDefault="006E2774" w:rsidP="007A14A3">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7B4467" w:rsidRDefault="006E2774" w:rsidP="007A14A3">
            <w:pPr>
              <w:pStyle w:val="TAL"/>
            </w:pPr>
          </w:p>
        </w:tc>
      </w:tr>
      <w:tr w:rsidR="006E2774" w:rsidRPr="007B446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7B4467" w:rsidRDefault="006E2774" w:rsidP="007A14A3">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7B4467" w:rsidRDefault="006E2774" w:rsidP="007A14A3">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7B4467" w:rsidRDefault="006E2774" w:rsidP="007A14A3">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7B4467" w:rsidRDefault="006E2774" w:rsidP="007A14A3">
            <w:pPr>
              <w:pStyle w:val="TAL"/>
            </w:pPr>
          </w:p>
        </w:tc>
      </w:tr>
    </w:tbl>
    <w:p w14:paraId="2BF010F0" w14:textId="77777777" w:rsidR="006E2774" w:rsidRPr="007B4467" w:rsidRDefault="006E2774" w:rsidP="006E2774"/>
    <w:p w14:paraId="33C69809" w14:textId="77777777" w:rsidR="00586192" w:rsidRPr="007B4467" w:rsidRDefault="00586192" w:rsidP="00586192">
      <w:pPr>
        <w:pStyle w:val="TH"/>
        <w:ind w:left="567"/>
      </w:pPr>
      <w:r w:rsidRPr="007B4467">
        <w:t>Table A.4.3.2A.4</w:t>
      </w:r>
      <w:r w:rsidR="00D97121" w:rsidRPr="007B4467">
        <w:t>.1</w:t>
      </w:r>
      <w:r w:rsidRPr="007B4467">
        <w:t>-2: Uplink Bandwidth Class Combination capabilities for NR Inter-band CA with</w:t>
      </w:r>
      <w:r w:rsidR="00A26A9A" w:rsidRPr="007B4467">
        <w:t>in</w:t>
      </w:r>
      <w:r w:rsidRPr="007B4467">
        <w:t xml:space="preserve"> FR1 and two bands (for one or more of the supported CA configurations in Table A.4.3.2A.4</w:t>
      </w:r>
      <w:r w:rsidR="00D97121" w:rsidRPr="007B4467">
        <w:t>.1</w:t>
      </w:r>
      <w:r w:rsidRPr="007B4467">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7B4467"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7B4467" w:rsidRDefault="006E2774" w:rsidP="006E277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7B4467" w:rsidRDefault="006E2774" w:rsidP="006E2774">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7B4467" w:rsidRDefault="006E2774" w:rsidP="006E2774">
            <w:pPr>
              <w:pStyle w:val="TAH"/>
            </w:pPr>
            <w:r w:rsidRPr="007B4467">
              <w:t>Comments</w:t>
            </w:r>
          </w:p>
        </w:tc>
      </w:tr>
      <w:tr w:rsidR="006E2774" w:rsidRPr="007B4467"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7B4467" w:rsidRDefault="006E2774" w:rsidP="006E277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7B4467" w:rsidRDefault="006E2774" w:rsidP="006E2774">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7B4467" w:rsidRDefault="006E2774" w:rsidP="006E2774">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7B4467" w:rsidRDefault="006E2774" w:rsidP="006E2774">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7B4467" w:rsidRDefault="006E2774" w:rsidP="006E2774">
            <w:pPr>
              <w:pStyle w:val="TAL"/>
            </w:pPr>
          </w:p>
        </w:tc>
      </w:tr>
      <w:tr w:rsidR="0029416B" w:rsidRPr="007B4467"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7B4467" w:rsidRDefault="0029416B" w:rsidP="00261B4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7B4467" w:rsidRDefault="0029416B" w:rsidP="00261B4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7B4467" w:rsidRDefault="0029416B" w:rsidP="00261B4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7B4467" w:rsidRDefault="0029416B" w:rsidP="00261B4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7B4467" w:rsidRDefault="0029416B" w:rsidP="00261B49">
            <w:pPr>
              <w:pStyle w:val="TAL"/>
            </w:pPr>
          </w:p>
        </w:tc>
      </w:tr>
      <w:tr w:rsidR="0029416B" w:rsidRPr="007B4467"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7B4467" w:rsidRDefault="0029416B" w:rsidP="00261B4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15F1F419"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01DDB186" w14:textId="492FBD1B"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F00040" w14:textId="47767DDD"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7B4467" w:rsidRDefault="0029416B" w:rsidP="00261B49">
            <w:pPr>
              <w:pStyle w:val="TAL"/>
            </w:pPr>
          </w:p>
        </w:tc>
      </w:tr>
      <w:tr w:rsidR="0029416B" w:rsidRPr="007B4467"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7B4467" w:rsidRDefault="0029416B" w:rsidP="00261B4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27C764F3"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4DCA6B0" w14:textId="52FB876C"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FF370C5" w14:textId="16871B92"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7B4467" w:rsidRDefault="0029416B" w:rsidP="00261B49">
            <w:pPr>
              <w:pStyle w:val="TAL"/>
            </w:pPr>
          </w:p>
        </w:tc>
      </w:tr>
    </w:tbl>
    <w:p w14:paraId="7C47FDD4" w14:textId="77777777" w:rsidR="00586192" w:rsidRPr="007B4467" w:rsidRDefault="00586192" w:rsidP="00586192"/>
    <w:p w14:paraId="70E1AA19" w14:textId="3F049A1D" w:rsidR="00586192" w:rsidRPr="007B4467" w:rsidRDefault="00586192" w:rsidP="00586192">
      <w:pPr>
        <w:pStyle w:val="TH"/>
        <w:ind w:left="567"/>
      </w:pPr>
      <w:r w:rsidRPr="007B4467">
        <w:t>Table A.4.3.2A.4</w:t>
      </w:r>
      <w:r w:rsidR="00D97121" w:rsidRPr="007B4467">
        <w:t>.1</w:t>
      </w:r>
      <w:r w:rsidRPr="007B4467">
        <w:t>-3: Supported configurations for NR Inter-band CA with</w:t>
      </w:r>
      <w:r w:rsidR="00A26A9A" w:rsidRPr="007B4467">
        <w:t>in</w:t>
      </w:r>
      <w:r w:rsidRPr="007B4467">
        <w:t xml:space="preserve"> FR1 and two bands</w:t>
      </w:r>
    </w:p>
    <w:tbl>
      <w:tblPr>
        <w:tblStyle w:val="TableGrid"/>
        <w:tblW w:w="0" w:type="auto"/>
        <w:tblInd w:w="567" w:type="dxa"/>
        <w:tblLook w:val="04A0" w:firstRow="1" w:lastRow="0" w:firstColumn="1" w:lastColumn="0" w:noHBand="0" w:noVBand="1"/>
      </w:tblPr>
      <w:tblGrid>
        <w:gridCol w:w="989"/>
        <w:gridCol w:w="674"/>
        <w:gridCol w:w="525"/>
        <w:gridCol w:w="821"/>
        <w:gridCol w:w="834"/>
        <w:gridCol w:w="955"/>
        <w:gridCol w:w="949"/>
        <w:gridCol w:w="1090"/>
        <w:gridCol w:w="935"/>
        <w:gridCol w:w="1292"/>
      </w:tblGrid>
      <w:tr w:rsidR="00292858" w:rsidRPr="007B4467" w14:paraId="2CFBE9F1" w14:textId="77777777" w:rsidTr="00093629">
        <w:tc>
          <w:tcPr>
            <w:tcW w:w="989" w:type="dxa"/>
          </w:tcPr>
          <w:p w14:paraId="694A32DC"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NR FR1 Inter-band CA configuration / Item</w:t>
            </w:r>
          </w:p>
          <w:p w14:paraId="5E8E0FEA" w14:textId="77777777" w:rsidR="00292858" w:rsidRPr="007B4467" w:rsidRDefault="00292858" w:rsidP="007B6927">
            <w:pPr>
              <w:pStyle w:val="TH"/>
            </w:pPr>
            <w:r w:rsidRPr="007B4467">
              <w:rPr>
                <w:rFonts w:eastAsia="PMingLiU"/>
                <w:sz w:val="18"/>
              </w:rPr>
              <w:t>(Note 1, 9)</w:t>
            </w:r>
          </w:p>
        </w:tc>
        <w:tc>
          <w:tcPr>
            <w:tcW w:w="674" w:type="dxa"/>
          </w:tcPr>
          <w:p w14:paraId="0B0576BA" w14:textId="77777777" w:rsidR="00292858" w:rsidRPr="007B4467" w:rsidRDefault="00292858" w:rsidP="007B6927">
            <w:pPr>
              <w:pStyle w:val="TH"/>
            </w:pPr>
            <w:r w:rsidRPr="007B4467">
              <w:rPr>
                <w:rFonts w:eastAsia="PMingLiU"/>
                <w:sz w:val="18"/>
              </w:rPr>
              <w:t>Release</w:t>
            </w:r>
          </w:p>
        </w:tc>
        <w:tc>
          <w:tcPr>
            <w:tcW w:w="525" w:type="dxa"/>
            <w:textDirection w:val="btLr"/>
            <w:vAlign w:val="center"/>
          </w:tcPr>
          <w:p w14:paraId="6BA87491" w14:textId="77777777" w:rsidR="00292858" w:rsidRPr="007B4467" w:rsidRDefault="00292858" w:rsidP="007B6927">
            <w:pPr>
              <w:pStyle w:val="TH"/>
            </w:pPr>
            <w:r w:rsidRPr="007B4467">
              <w:rPr>
                <w:rFonts w:eastAsia="PMingLiU"/>
                <w:sz w:val="18"/>
              </w:rPr>
              <w:t>Supported</w:t>
            </w:r>
          </w:p>
        </w:tc>
        <w:tc>
          <w:tcPr>
            <w:tcW w:w="821" w:type="dxa"/>
          </w:tcPr>
          <w:p w14:paraId="388CC4F4" w14:textId="77777777" w:rsidR="00292858" w:rsidRPr="007B4467" w:rsidRDefault="00292858" w:rsidP="007B6927">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0B6C9C3C" w14:textId="77777777" w:rsidR="00292858" w:rsidRPr="007B4467" w:rsidRDefault="00292858" w:rsidP="007B6927">
            <w:pPr>
              <w:pStyle w:val="TH"/>
            </w:pPr>
            <w:r w:rsidRPr="007B4467">
              <w:rPr>
                <w:sz w:val="18"/>
                <w:lang w:eastAsia="zh-CN"/>
              </w:rPr>
              <w:t>(Note 12)</w:t>
            </w:r>
          </w:p>
        </w:tc>
        <w:tc>
          <w:tcPr>
            <w:tcW w:w="834" w:type="dxa"/>
          </w:tcPr>
          <w:p w14:paraId="60B26A3C"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37A261BB" w14:textId="77777777" w:rsidR="00292858" w:rsidRPr="007B4467" w:rsidRDefault="00292858" w:rsidP="007B6927">
            <w:pPr>
              <w:pStyle w:val="TH"/>
            </w:pPr>
            <w:r w:rsidRPr="007B4467">
              <w:rPr>
                <w:rFonts w:eastAsia="PMingLiU"/>
                <w:sz w:val="18"/>
              </w:rPr>
              <w:t>(Note 2,5)</w:t>
            </w:r>
          </w:p>
        </w:tc>
        <w:tc>
          <w:tcPr>
            <w:tcW w:w="955" w:type="dxa"/>
          </w:tcPr>
          <w:p w14:paraId="6B8C05EB"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5CBF10B" w14:textId="77777777" w:rsidR="00292858" w:rsidRPr="007B4467" w:rsidRDefault="00292858" w:rsidP="007B6927">
            <w:pPr>
              <w:pStyle w:val="TH"/>
            </w:pPr>
            <w:r w:rsidRPr="007B4467">
              <w:rPr>
                <w:rFonts w:eastAsia="PMingLiU"/>
                <w:sz w:val="18"/>
              </w:rPr>
              <w:t>(Note 3)</w:t>
            </w:r>
          </w:p>
        </w:tc>
        <w:tc>
          <w:tcPr>
            <w:tcW w:w="949" w:type="dxa"/>
          </w:tcPr>
          <w:p w14:paraId="2BEB29C2"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77ADCD91"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61B42890" w14:textId="77777777" w:rsidR="00292858" w:rsidRPr="007B4467" w:rsidRDefault="00292858" w:rsidP="007B6927">
            <w:pPr>
              <w:pStyle w:val="TH"/>
            </w:pPr>
            <w:r w:rsidRPr="007B4467">
              <w:rPr>
                <w:rFonts w:eastAsia="PMingLiU"/>
                <w:sz w:val="18"/>
              </w:rPr>
              <w:t>(Note 7, 8)</w:t>
            </w:r>
          </w:p>
        </w:tc>
        <w:tc>
          <w:tcPr>
            <w:tcW w:w="1090" w:type="dxa"/>
          </w:tcPr>
          <w:p w14:paraId="578503F0"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24F4F00C" w14:textId="77777777" w:rsidR="00292858" w:rsidRPr="007B4467" w:rsidRDefault="00292858" w:rsidP="007B6927">
            <w:pPr>
              <w:pStyle w:val="TH"/>
            </w:pPr>
            <w:r w:rsidRPr="007B4467">
              <w:rPr>
                <w:rFonts w:eastAsia="PMingLiU"/>
                <w:sz w:val="18"/>
              </w:rPr>
              <w:t>(Note 7, 8)</w:t>
            </w:r>
          </w:p>
        </w:tc>
        <w:tc>
          <w:tcPr>
            <w:tcW w:w="935" w:type="dxa"/>
          </w:tcPr>
          <w:p w14:paraId="63A9B860"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011327AD" w14:textId="77777777" w:rsidR="00292858" w:rsidRPr="007B4467" w:rsidRDefault="00292858" w:rsidP="007B6927">
            <w:pPr>
              <w:pStyle w:val="TH"/>
            </w:pPr>
            <w:r w:rsidRPr="007B4467">
              <w:rPr>
                <w:rFonts w:eastAsia="PMingLiU"/>
                <w:sz w:val="18"/>
              </w:rPr>
              <w:t>(Note 10)</w:t>
            </w:r>
          </w:p>
        </w:tc>
        <w:tc>
          <w:tcPr>
            <w:tcW w:w="1292" w:type="dxa"/>
          </w:tcPr>
          <w:p w14:paraId="56E5C16F" w14:textId="77777777" w:rsidR="00292858" w:rsidRPr="007B4467" w:rsidRDefault="00292858" w:rsidP="007B6927">
            <w:pPr>
              <w:keepNext/>
              <w:jc w:val="center"/>
            </w:pPr>
            <w:r w:rsidRPr="007B4467">
              <w:rPr>
                <w:rFonts w:ascii="Arial" w:hAnsi="Arial" w:cs="Arial"/>
                <w:b/>
                <w:bCs/>
                <w:sz w:val="18"/>
                <w:szCs w:val="18"/>
              </w:rPr>
              <w:t>Supported simultaneousRxTx</w:t>
            </w:r>
          </w:p>
          <w:p w14:paraId="473A91E5" w14:textId="77777777" w:rsidR="00292858" w:rsidRPr="007B4467" w:rsidRDefault="00292858" w:rsidP="007B6927">
            <w:pPr>
              <w:pStyle w:val="TH"/>
            </w:pPr>
            <w:r w:rsidRPr="007B4467">
              <w:rPr>
                <w:rFonts w:cs="Arial"/>
                <w:bCs/>
                <w:sz w:val="18"/>
                <w:szCs w:val="18"/>
              </w:rPr>
              <w:t>(Note 11)</w:t>
            </w:r>
          </w:p>
        </w:tc>
      </w:tr>
      <w:tr w:rsidR="00292858" w:rsidRPr="007B4467" w14:paraId="01FD4FA6" w14:textId="77777777" w:rsidTr="00093629">
        <w:tc>
          <w:tcPr>
            <w:tcW w:w="989" w:type="dxa"/>
          </w:tcPr>
          <w:p w14:paraId="574A7DAB" w14:textId="77777777" w:rsidR="00292858" w:rsidRPr="007B4467" w:rsidRDefault="00292858" w:rsidP="007B6927">
            <w:pPr>
              <w:keepNext/>
              <w:keepLines/>
              <w:spacing w:after="0"/>
              <w:rPr>
                <w:rFonts w:ascii="Arial" w:hAnsi="Arial"/>
                <w:sz w:val="18"/>
              </w:rPr>
            </w:pPr>
            <w:r w:rsidRPr="007B4467">
              <w:rPr>
                <w:rFonts w:ascii="Arial" w:hAnsi="Arial"/>
                <w:sz w:val="18"/>
              </w:rPr>
              <w:t>CA_n1A-n3A</w:t>
            </w:r>
          </w:p>
        </w:tc>
        <w:tc>
          <w:tcPr>
            <w:tcW w:w="674" w:type="dxa"/>
          </w:tcPr>
          <w:p w14:paraId="5FC3EF0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7AB59437" w14:textId="77777777" w:rsidR="00292858" w:rsidRPr="007B4467" w:rsidRDefault="00292858" w:rsidP="007B6927">
            <w:pPr>
              <w:keepNext/>
              <w:keepLines/>
              <w:spacing w:after="0"/>
              <w:rPr>
                <w:rFonts w:ascii="Arial" w:hAnsi="Arial"/>
                <w:sz w:val="18"/>
              </w:rPr>
            </w:pPr>
          </w:p>
        </w:tc>
        <w:tc>
          <w:tcPr>
            <w:tcW w:w="821" w:type="dxa"/>
          </w:tcPr>
          <w:p w14:paraId="2303F66C" w14:textId="77777777" w:rsidR="00292858" w:rsidRPr="007B4467" w:rsidRDefault="00292858" w:rsidP="007B6927">
            <w:pPr>
              <w:keepNext/>
              <w:keepLines/>
              <w:spacing w:after="0"/>
              <w:rPr>
                <w:rFonts w:ascii="Arial" w:hAnsi="Arial"/>
                <w:sz w:val="18"/>
              </w:rPr>
            </w:pPr>
          </w:p>
        </w:tc>
        <w:tc>
          <w:tcPr>
            <w:tcW w:w="834" w:type="dxa"/>
          </w:tcPr>
          <w:p w14:paraId="6A114B33" w14:textId="77777777" w:rsidR="00292858" w:rsidRPr="007B4467" w:rsidRDefault="00292858" w:rsidP="007B6927">
            <w:pPr>
              <w:keepNext/>
              <w:keepLines/>
              <w:spacing w:after="0"/>
              <w:rPr>
                <w:rFonts w:ascii="Arial" w:hAnsi="Arial"/>
                <w:sz w:val="18"/>
              </w:rPr>
            </w:pPr>
          </w:p>
        </w:tc>
        <w:tc>
          <w:tcPr>
            <w:tcW w:w="955" w:type="dxa"/>
          </w:tcPr>
          <w:p w14:paraId="347EC5AF" w14:textId="77777777" w:rsidR="00292858" w:rsidRPr="007B4467" w:rsidRDefault="00292858" w:rsidP="007B6927">
            <w:pPr>
              <w:keepNext/>
              <w:keepLines/>
              <w:spacing w:after="0"/>
              <w:rPr>
                <w:rFonts w:ascii="Arial" w:hAnsi="Arial"/>
                <w:sz w:val="18"/>
              </w:rPr>
            </w:pPr>
          </w:p>
        </w:tc>
        <w:tc>
          <w:tcPr>
            <w:tcW w:w="949" w:type="dxa"/>
          </w:tcPr>
          <w:p w14:paraId="7E72A276" w14:textId="77777777" w:rsidR="00292858" w:rsidRPr="007B4467" w:rsidRDefault="00292858" w:rsidP="007B6927">
            <w:pPr>
              <w:keepNext/>
              <w:keepLines/>
              <w:spacing w:after="0"/>
              <w:rPr>
                <w:rFonts w:ascii="Arial" w:hAnsi="Arial"/>
                <w:sz w:val="18"/>
              </w:rPr>
            </w:pPr>
          </w:p>
        </w:tc>
        <w:tc>
          <w:tcPr>
            <w:tcW w:w="1090" w:type="dxa"/>
          </w:tcPr>
          <w:p w14:paraId="0ECF8B8C" w14:textId="77777777" w:rsidR="00292858" w:rsidRPr="007B4467" w:rsidRDefault="00292858" w:rsidP="007B6927">
            <w:pPr>
              <w:keepNext/>
              <w:keepLines/>
              <w:spacing w:after="0"/>
              <w:rPr>
                <w:rFonts w:ascii="Arial" w:hAnsi="Arial"/>
                <w:sz w:val="18"/>
              </w:rPr>
            </w:pPr>
          </w:p>
        </w:tc>
        <w:tc>
          <w:tcPr>
            <w:tcW w:w="935" w:type="dxa"/>
          </w:tcPr>
          <w:p w14:paraId="4B2924F1" w14:textId="77777777" w:rsidR="00292858" w:rsidRPr="007B4467" w:rsidRDefault="00292858" w:rsidP="007B6927">
            <w:pPr>
              <w:keepNext/>
              <w:keepLines/>
              <w:spacing w:after="0"/>
              <w:rPr>
                <w:rFonts w:ascii="Arial" w:hAnsi="Arial"/>
                <w:sz w:val="18"/>
              </w:rPr>
            </w:pPr>
          </w:p>
        </w:tc>
        <w:tc>
          <w:tcPr>
            <w:tcW w:w="1292" w:type="dxa"/>
          </w:tcPr>
          <w:p w14:paraId="047B1C67" w14:textId="77777777" w:rsidR="00292858" w:rsidRPr="007B4467" w:rsidRDefault="00292858" w:rsidP="007B6927">
            <w:pPr>
              <w:keepNext/>
              <w:keepLines/>
              <w:spacing w:after="0"/>
              <w:rPr>
                <w:rFonts w:ascii="Arial" w:hAnsi="Arial"/>
                <w:sz w:val="18"/>
              </w:rPr>
            </w:pPr>
          </w:p>
        </w:tc>
      </w:tr>
      <w:tr w:rsidR="00285C14" w:rsidRPr="007B4467" w14:paraId="7FFB81B8" w14:textId="77777777" w:rsidTr="00093629">
        <w:tc>
          <w:tcPr>
            <w:tcW w:w="989" w:type="dxa"/>
          </w:tcPr>
          <w:p w14:paraId="40FFD4B4" w14:textId="788AFB2E" w:rsidR="00285C14" w:rsidRPr="007B4467" w:rsidRDefault="00285C14" w:rsidP="00285C14">
            <w:pPr>
              <w:keepNext/>
              <w:keepLines/>
              <w:spacing w:after="0"/>
              <w:rPr>
                <w:rFonts w:ascii="Arial" w:hAnsi="Arial"/>
                <w:sz w:val="18"/>
              </w:rPr>
            </w:pPr>
            <w:r w:rsidRPr="007B4467">
              <w:rPr>
                <w:rFonts w:ascii="Arial" w:hAnsi="Arial"/>
                <w:sz w:val="18"/>
              </w:rPr>
              <w:t>CA_n1A-n5A</w:t>
            </w:r>
          </w:p>
        </w:tc>
        <w:tc>
          <w:tcPr>
            <w:tcW w:w="674" w:type="dxa"/>
          </w:tcPr>
          <w:p w14:paraId="318FDD13" w14:textId="06D31797" w:rsidR="00285C14" w:rsidRPr="007B4467" w:rsidRDefault="00285C14" w:rsidP="00285C14">
            <w:pPr>
              <w:keepNext/>
              <w:keepLines/>
              <w:spacing w:after="0"/>
              <w:rPr>
                <w:rFonts w:ascii="Arial" w:hAnsi="Arial"/>
                <w:sz w:val="18"/>
              </w:rPr>
            </w:pPr>
            <w:r w:rsidRPr="007B4467">
              <w:rPr>
                <w:rFonts w:ascii="Arial" w:hAnsi="Arial"/>
                <w:sz w:val="18"/>
              </w:rPr>
              <w:t>Rel-17</w:t>
            </w:r>
          </w:p>
        </w:tc>
        <w:tc>
          <w:tcPr>
            <w:tcW w:w="525" w:type="dxa"/>
          </w:tcPr>
          <w:p w14:paraId="7720FA04" w14:textId="77777777" w:rsidR="00285C14" w:rsidRPr="007B4467" w:rsidRDefault="00285C14" w:rsidP="00285C14">
            <w:pPr>
              <w:keepNext/>
              <w:keepLines/>
              <w:spacing w:after="0"/>
              <w:rPr>
                <w:rFonts w:ascii="Arial" w:hAnsi="Arial"/>
                <w:sz w:val="18"/>
              </w:rPr>
            </w:pPr>
          </w:p>
        </w:tc>
        <w:tc>
          <w:tcPr>
            <w:tcW w:w="821" w:type="dxa"/>
          </w:tcPr>
          <w:p w14:paraId="47245CAB" w14:textId="77777777" w:rsidR="00285C14" w:rsidRPr="007B4467" w:rsidRDefault="00285C14" w:rsidP="00285C14">
            <w:pPr>
              <w:keepNext/>
              <w:keepLines/>
              <w:spacing w:after="0"/>
              <w:rPr>
                <w:rFonts w:ascii="Arial" w:hAnsi="Arial"/>
                <w:sz w:val="18"/>
              </w:rPr>
            </w:pPr>
          </w:p>
        </w:tc>
        <w:tc>
          <w:tcPr>
            <w:tcW w:w="834" w:type="dxa"/>
          </w:tcPr>
          <w:p w14:paraId="5903F7A4" w14:textId="77777777" w:rsidR="00285C14" w:rsidRPr="007B4467" w:rsidRDefault="00285C14" w:rsidP="00285C14">
            <w:pPr>
              <w:keepNext/>
              <w:keepLines/>
              <w:spacing w:after="0"/>
              <w:rPr>
                <w:rFonts w:ascii="Arial" w:hAnsi="Arial"/>
                <w:sz w:val="18"/>
              </w:rPr>
            </w:pPr>
          </w:p>
        </w:tc>
        <w:tc>
          <w:tcPr>
            <w:tcW w:w="955" w:type="dxa"/>
          </w:tcPr>
          <w:p w14:paraId="08404186" w14:textId="77777777" w:rsidR="00285C14" w:rsidRPr="007B4467" w:rsidRDefault="00285C14" w:rsidP="00285C14">
            <w:pPr>
              <w:keepNext/>
              <w:keepLines/>
              <w:spacing w:after="0"/>
              <w:rPr>
                <w:rFonts w:ascii="Arial" w:hAnsi="Arial"/>
                <w:sz w:val="18"/>
              </w:rPr>
            </w:pPr>
          </w:p>
        </w:tc>
        <w:tc>
          <w:tcPr>
            <w:tcW w:w="949" w:type="dxa"/>
          </w:tcPr>
          <w:p w14:paraId="241E5739" w14:textId="77777777" w:rsidR="00285C14" w:rsidRPr="007B4467" w:rsidRDefault="00285C14" w:rsidP="00285C14">
            <w:pPr>
              <w:keepNext/>
              <w:keepLines/>
              <w:spacing w:after="0"/>
              <w:rPr>
                <w:rFonts w:ascii="Arial" w:hAnsi="Arial"/>
                <w:sz w:val="18"/>
              </w:rPr>
            </w:pPr>
          </w:p>
        </w:tc>
        <w:tc>
          <w:tcPr>
            <w:tcW w:w="1090" w:type="dxa"/>
          </w:tcPr>
          <w:p w14:paraId="3B04D942" w14:textId="77777777" w:rsidR="00285C14" w:rsidRPr="007B4467" w:rsidRDefault="00285C14" w:rsidP="00285C14">
            <w:pPr>
              <w:keepNext/>
              <w:keepLines/>
              <w:spacing w:after="0"/>
              <w:rPr>
                <w:rFonts w:ascii="Arial" w:hAnsi="Arial"/>
                <w:sz w:val="18"/>
              </w:rPr>
            </w:pPr>
          </w:p>
        </w:tc>
        <w:tc>
          <w:tcPr>
            <w:tcW w:w="935" w:type="dxa"/>
          </w:tcPr>
          <w:p w14:paraId="440F919E" w14:textId="77777777" w:rsidR="00285C14" w:rsidRPr="007B4467" w:rsidRDefault="00285C14" w:rsidP="00285C14">
            <w:pPr>
              <w:keepNext/>
              <w:keepLines/>
              <w:spacing w:after="0"/>
              <w:rPr>
                <w:rFonts w:ascii="Arial" w:hAnsi="Arial"/>
                <w:sz w:val="18"/>
              </w:rPr>
            </w:pPr>
          </w:p>
        </w:tc>
        <w:tc>
          <w:tcPr>
            <w:tcW w:w="1292" w:type="dxa"/>
          </w:tcPr>
          <w:p w14:paraId="24522FAB" w14:textId="77777777" w:rsidR="00285C14" w:rsidRPr="007B4467" w:rsidRDefault="00285C14" w:rsidP="00285C14">
            <w:pPr>
              <w:keepNext/>
              <w:keepLines/>
              <w:spacing w:after="0"/>
              <w:rPr>
                <w:rFonts w:ascii="Arial" w:hAnsi="Arial"/>
                <w:sz w:val="18"/>
              </w:rPr>
            </w:pPr>
          </w:p>
        </w:tc>
      </w:tr>
      <w:tr w:rsidR="00292858" w:rsidRPr="007B4467" w14:paraId="324D2A8E" w14:textId="77777777" w:rsidTr="00093629">
        <w:tc>
          <w:tcPr>
            <w:tcW w:w="989" w:type="dxa"/>
          </w:tcPr>
          <w:p w14:paraId="6DE53791" w14:textId="77777777" w:rsidR="00292858" w:rsidRPr="007B4467" w:rsidRDefault="00292858" w:rsidP="007B6927">
            <w:pPr>
              <w:keepNext/>
              <w:keepLines/>
              <w:spacing w:after="0"/>
              <w:rPr>
                <w:rFonts w:ascii="Arial" w:hAnsi="Arial"/>
                <w:sz w:val="18"/>
              </w:rPr>
            </w:pPr>
            <w:r w:rsidRPr="007B4467">
              <w:rPr>
                <w:rFonts w:ascii="Arial" w:hAnsi="Arial"/>
                <w:sz w:val="18"/>
              </w:rPr>
              <w:t>CA_n1A-n28A</w:t>
            </w:r>
          </w:p>
        </w:tc>
        <w:tc>
          <w:tcPr>
            <w:tcW w:w="674" w:type="dxa"/>
          </w:tcPr>
          <w:p w14:paraId="0D91B29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7CE71B" w14:textId="77777777" w:rsidR="00292858" w:rsidRPr="007B4467" w:rsidRDefault="00292858" w:rsidP="007B6927">
            <w:pPr>
              <w:keepNext/>
              <w:keepLines/>
              <w:spacing w:after="0"/>
              <w:rPr>
                <w:rFonts w:ascii="Arial" w:hAnsi="Arial"/>
                <w:sz w:val="18"/>
              </w:rPr>
            </w:pPr>
          </w:p>
        </w:tc>
        <w:tc>
          <w:tcPr>
            <w:tcW w:w="821" w:type="dxa"/>
          </w:tcPr>
          <w:p w14:paraId="37BABCA5" w14:textId="77777777" w:rsidR="00292858" w:rsidRPr="007B4467" w:rsidRDefault="00292858" w:rsidP="007B6927">
            <w:pPr>
              <w:keepNext/>
              <w:keepLines/>
              <w:spacing w:after="0"/>
              <w:rPr>
                <w:rFonts w:ascii="Arial" w:hAnsi="Arial"/>
                <w:sz w:val="18"/>
              </w:rPr>
            </w:pPr>
          </w:p>
        </w:tc>
        <w:tc>
          <w:tcPr>
            <w:tcW w:w="834" w:type="dxa"/>
          </w:tcPr>
          <w:p w14:paraId="11E3C482" w14:textId="77777777" w:rsidR="00292858" w:rsidRPr="007B4467" w:rsidRDefault="00292858" w:rsidP="007B6927">
            <w:pPr>
              <w:keepNext/>
              <w:keepLines/>
              <w:spacing w:after="0"/>
              <w:rPr>
                <w:rFonts w:ascii="Arial" w:hAnsi="Arial"/>
                <w:sz w:val="18"/>
              </w:rPr>
            </w:pPr>
          </w:p>
        </w:tc>
        <w:tc>
          <w:tcPr>
            <w:tcW w:w="955" w:type="dxa"/>
          </w:tcPr>
          <w:p w14:paraId="69F67C67" w14:textId="77777777" w:rsidR="00292858" w:rsidRPr="007B4467" w:rsidRDefault="00292858" w:rsidP="007B6927">
            <w:pPr>
              <w:keepNext/>
              <w:keepLines/>
              <w:spacing w:after="0"/>
              <w:rPr>
                <w:rFonts w:ascii="Arial" w:hAnsi="Arial"/>
                <w:sz w:val="18"/>
              </w:rPr>
            </w:pPr>
          </w:p>
        </w:tc>
        <w:tc>
          <w:tcPr>
            <w:tcW w:w="949" w:type="dxa"/>
          </w:tcPr>
          <w:p w14:paraId="300F58B4" w14:textId="77777777" w:rsidR="00292858" w:rsidRPr="007B4467" w:rsidRDefault="00292858" w:rsidP="007B6927">
            <w:pPr>
              <w:keepNext/>
              <w:keepLines/>
              <w:spacing w:after="0"/>
              <w:rPr>
                <w:rFonts w:ascii="Arial" w:hAnsi="Arial"/>
                <w:sz w:val="18"/>
              </w:rPr>
            </w:pPr>
          </w:p>
        </w:tc>
        <w:tc>
          <w:tcPr>
            <w:tcW w:w="1090" w:type="dxa"/>
          </w:tcPr>
          <w:p w14:paraId="57CAD0B3" w14:textId="77777777" w:rsidR="00292858" w:rsidRPr="007B4467" w:rsidRDefault="00292858" w:rsidP="007B6927">
            <w:pPr>
              <w:keepNext/>
              <w:keepLines/>
              <w:spacing w:after="0"/>
              <w:rPr>
                <w:rFonts w:ascii="Arial" w:hAnsi="Arial"/>
                <w:sz w:val="18"/>
              </w:rPr>
            </w:pPr>
          </w:p>
        </w:tc>
        <w:tc>
          <w:tcPr>
            <w:tcW w:w="935" w:type="dxa"/>
          </w:tcPr>
          <w:p w14:paraId="1AB53EAB" w14:textId="77777777" w:rsidR="00292858" w:rsidRPr="007B4467" w:rsidRDefault="00292858" w:rsidP="007B6927">
            <w:pPr>
              <w:keepNext/>
              <w:keepLines/>
              <w:spacing w:after="0"/>
              <w:rPr>
                <w:rFonts w:ascii="Arial" w:hAnsi="Arial"/>
                <w:sz w:val="18"/>
              </w:rPr>
            </w:pPr>
          </w:p>
        </w:tc>
        <w:tc>
          <w:tcPr>
            <w:tcW w:w="1292" w:type="dxa"/>
          </w:tcPr>
          <w:p w14:paraId="3631DF38" w14:textId="77777777" w:rsidR="00292858" w:rsidRPr="007B4467" w:rsidRDefault="00292858" w:rsidP="007B6927">
            <w:pPr>
              <w:keepNext/>
              <w:keepLines/>
              <w:spacing w:after="0"/>
              <w:rPr>
                <w:rFonts w:ascii="Arial" w:hAnsi="Arial"/>
                <w:sz w:val="18"/>
              </w:rPr>
            </w:pPr>
          </w:p>
        </w:tc>
      </w:tr>
      <w:tr w:rsidR="00292858" w:rsidRPr="007B4467" w14:paraId="35A285E7" w14:textId="77777777" w:rsidTr="00093629">
        <w:tc>
          <w:tcPr>
            <w:tcW w:w="989" w:type="dxa"/>
          </w:tcPr>
          <w:p w14:paraId="556660CD" w14:textId="77777777" w:rsidR="00292858" w:rsidRPr="007B4467" w:rsidRDefault="00292858" w:rsidP="007B6927">
            <w:pPr>
              <w:keepNext/>
              <w:keepLines/>
              <w:spacing w:after="0"/>
              <w:rPr>
                <w:rFonts w:ascii="Arial" w:hAnsi="Arial"/>
                <w:sz w:val="18"/>
              </w:rPr>
            </w:pPr>
            <w:r w:rsidRPr="007B4467">
              <w:rPr>
                <w:rFonts w:ascii="Arial" w:hAnsi="Arial"/>
                <w:sz w:val="18"/>
              </w:rPr>
              <w:t>CA_n1(2A)-n3A</w:t>
            </w:r>
          </w:p>
        </w:tc>
        <w:tc>
          <w:tcPr>
            <w:tcW w:w="674" w:type="dxa"/>
          </w:tcPr>
          <w:p w14:paraId="539C82C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529C49" w14:textId="77777777" w:rsidR="00292858" w:rsidRPr="007B4467" w:rsidRDefault="00292858" w:rsidP="007B6927">
            <w:pPr>
              <w:keepNext/>
              <w:keepLines/>
              <w:spacing w:after="0"/>
              <w:rPr>
                <w:rFonts w:ascii="Arial" w:hAnsi="Arial"/>
                <w:sz w:val="18"/>
              </w:rPr>
            </w:pPr>
          </w:p>
        </w:tc>
        <w:tc>
          <w:tcPr>
            <w:tcW w:w="821" w:type="dxa"/>
          </w:tcPr>
          <w:p w14:paraId="1A425DA3" w14:textId="77777777" w:rsidR="00292858" w:rsidRPr="007B4467" w:rsidRDefault="00292858" w:rsidP="007B6927">
            <w:pPr>
              <w:keepNext/>
              <w:keepLines/>
              <w:spacing w:after="0"/>
              <w:rPr>
                <w:rFonts w:ascii="Arial" w:hAnsi="Arial"/>
                <w:sz w:val="18"/>
              </w:rPr>
            </w:pPr>
          </w:p>
        </w:tc>
        <w:tc>
          <w:tcPr>
            <w:tcW w:w="834" w:type="dxa"/>
          </w:tcPr>
          <w:p w14:paraId="7F0EE3C5" w14:textId="77777777" w:rsidR="00292858" w:rsidRPr="007B4467" w:rsidRDefault="00292858" w:rsidP="007B6927">
            <w:pPr>
              <w:keepNext/>
              <w:keepLines/>
              <w:spacing w:after="0"/>
              <w:rPr>
                <w:rFonts w:ascii="Arial" w:hAnsi="Arial"/>
                <w:sz w:val="18"/>
              </w:rPr>
            </w:pPr>
          </w:p>
        </w:tc>
        <w:tc>
          <w:tcPr>
            <w:tcW w:w="955" w:type="dxa"/>
          </w:tcPr>
          <w:p w14:paraId="7944E730" w14:textId="77777777" w:rsidR="00292858" w:rsidRPr="007B4467" w:rsidRDefault="00292858" w:rsidP="007B6927">
            <w:pPr>
              <w:keepNext/>
              <w:keepLines/>
              <w:spacing w:after="0"/>
              <w:rPr>
                <w:rFonts w:ascii="Arial" w:hAnsi="Arial"/>
                <w:sz w:val="18"/>
              </w:rPr>
            </w:pPr>
          </w:p>
        </w:tc>
        <w:tc>
          <w:tcPr>
            <w:tcW w:w="949" w:type="dxa"/>
          </w:tcPr>
          <w:p w14:paraId="6366088F" w14:textId="77777777" w:rsidR="00292858" w:rsidRPr="007B4467" w:rsidRDefault="00292858" w:rsidP="007B6927">
            <w:pPr>
              <w:keepNext/>
              <w:keepLines/>
              <w:spacing w:after="0"/>
              <w:rPr>
                <w:rFonts w:ascii="Arial" w:hAnsi="Arial"/>
                <w:sz w:val="18"/>
              </w:rPr>
            </w:pPr>
          </w:p>
        </w:tc>
        <w:tc>
          <w:tcPr>
            <w:tcW w:w="1090" w:type="dxa"/>
          </w:tcPr>
          <w:p w14:paraId="5C6333FC" w14:textId="77777777" w:rsidR="00292858" w:rsidRPr="007B4467" w:rsidRDefault="00292858" w:rsidP="007B6927">
            <w:pPr>
              <w:keepNext/>
              <w:keepLines/>
              <w:spacing w:after="0"/>
              <w:rPr>
                <w:rFonts w:ascii="Arial" w:hAnsi="Arial"/>
                <w:sz w:val="18"/>
              </w:rPr>
            </w:pPr>
          </w:p>
        </w:tc>
        <w:tc>
          <w:tcPr>
            <w:tcW w:w="935" w:type="dxa"/>
          </w:tcPr>
          <w:p w14:paraId="64CE22CF" w14:textId="77777777" w:rsidR="00292858" w:rsidRPr="007B4467" w:rsidRDefault="00292858" w:rsidP="007B6927">
            <w:pPr>
              <w:keepNext/>
              <w:keepLines/>
              <w:spacing w:after="0"/>
              <w:rPr>
                <w:rFonts w:ascii="Arial" w:hAnsi="Arial"/>
                <w:sz w:val="18"/>
              </w:rPr>
            </w:pPr>
          </w:p>
        </w:tc>
        <w:tc>
          <w:tcPr>
            <w:tcW w:w="1292" w:type="dxa"/>
          </w:tcPr>
          <w:p w14:paraId="531A5E5A" w14:textId="77777777" w:rsidR="00292858" w:rsidRPr="007B4467" w:rsidRDefault="00292858" w:rsidP="007B6927">
            <w:pPr>
              <w:keepNext/>
              <w:keepLines/>
              <w:spacing w:after="0"/>
              <w:rPr>
                <w:rFonts w:ascii="Arial" w:hAnsi="Arial"/>
                <w:sz w:val="18"/>
              </w:rPr>
            </w:pPr>
          </w:p>
        </w:tc>
      </w:tr>
      <w:tr w:rsidR="00292858" w:rsidRPr="007B4467" w14:paraId="57D5A90D" w14:textId="77777777" w:rsidTr="00093629">
        <w:tc>
          <w:tcPr>
            <w:tcW w:w="989" w:type="dxa"/>
          </w:tcPr>
          <w:p w14:paraId="36F7B547" w14:textId="77777777" w:rsidR="00292858" w:rsidRPr="007B4467" w:rsidRDefault="00292858" w:rsidP="007B6927">
            <w:pPr>
              <w:keepNext/>
              <w:keepLines/>
              <w:spacing w:after="0"/>
              <w:rPr>
                <w:rFonts w:ascii="Arial" w:hAnsi="Arial"/>
                <w:sz w:val="18"/>
              </w:rPr>
            </w:pPr>
            <w:r w:rsidRPr="007B4467">
              <w:rPr>
                <w:rFonts w:ascii="Arial" w:hAnsi="Arial"/>
                <w:sz w:val="18"/>
              </w:rPr>
              <w:t>CA_n1(2A)-n5A</w:t>
            </w:r>
          </w:p>
        </w:tc>
        <w:tc>
          <w:tcPr>
            <w:tcW w:w="674" w:type="dxa"/>
          </w:tcPr>
          <w:p w14:paraId="57F22DC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0D2DBA0" w14:textId="77777777" w:rsidR="00292858" w:rsidRPr="007B4467" w:rsidRDefault="00292858" w:rsidP="007B6927">
            <w:pPr>
              <w:keepNext/>
              <w:keepLines/>
              <w:spacing w:after="0"/>
              <w:rPr>
                <w:rFonts w:ascii="Arial" w:hAnsi="Arial"/>
                <w:sz w:val="18"/>
              </w:rPr>
            </w:pPr>
          </w:p>
        </w:tc>
        <w:tc>
          <w:tcPr>
            <w:tcW w:w="821" w:type="dxa"/>
          </w:tcPr>
          <w:p w14:paraId="344042AC" w14:textId="77777777" w:rsidR="00292858" w:rsidRPr="007B4467" w:rsidRDefault="00292858" w:rsidP="007B6927">
            <w:pPr>
              <w:keepNext/>
              <w:keepLines/>
              <w:spacing w:after="0"/>
              <w:rPr>
                <w:rFonts w:ascii="Arial" w:hAnsi="Arial"/>
                <w:sz w:val="18"/>
              </w:rPr>
            </w:pPr>
          </w:p>
        </w:tc>
        <w:tc>
          <w:tcPr>
            <w:tcW w:w="834" w:type="dxa"/>
          </w:tcPr>
          <w:p w14:paraId="204A8725" w14:textId="77777777" w:rsidR="00292858" w:rsidRPr="007B4467" w:rsidRDefault="00292858" w:rsidP="007B6927">
            <w:pPr>
              <w:keepNext/>
              <w:keepLines/>
              <w:spacing w:after="0"/>
              <w:rPr>
                <w:rFonts w:ascii="Arial" w:hAnsi="Arial"/>
                <w:sz w:val="18"/>
              </w:rPr>
            </w:pPr>
          </w:p>
        </w:tc>
        <w:tc>
          <w:tcPr>
            <w:tcW w:w="955" w:type="dxa"/>
          </w:tcPr>
          <w:p w14:paraId="662F606E" w14:textId="77777777" w:rsidR="00292858" w:rsidRPr="007B4467" w:rsidRDefault="00292858" w:rsidP="007B6927">
            <w:pPr>
              <w:keepNext/>
              <w:keepLines/>
              <w:spacing w:after="0"/>
              <w:rPr>
                <w:rFonts w:ascii="Arial" w:hAnsi="Arial"/>
                <w:sz w:val="18"/>
              </w:rPr>
            </w:pPr>
          </w:p>
        </w:tc>
        <w:tc>
          <w:tcPr>
            <w:tcW w:w="949" w:type="dxa"/>
          </w:tcPr>
          <w:p w14:paraId="4293572E" w14:textId="77777777" w:rsidR="00292858" w:rsidRPr="007B4467" w:rsidRDefault="00292858" w:rsidP="007B6927">
            <w:pPr>
              <w:keepNext/>
              <w:keepLines/>
              <w:spacing w:after="0"/>
              <w:rPr>
                <w:rFonts w:ascii="Arial" w:hAnsi="Arial"/>
                <w:sz w:val="18"/>
              </w:rPr>
            </w:pPr>
          </w:p>
        </w:tc>
        <w:tc>
          <w:tcPr>
            <w:tcW w:w="1090" w:type="dxa"/>
          </w:tcPr>
          <w:p w14:paraId="29846192" w14:textId="77777777" w:rsidR="00292858" w:rsidRPr="007B4467" w:rsidRDefault="00292858" w:rsidP="007B6927">
            <w:pPr>
              <w:keepNext/>
              <w:keepLines/>
              <w:spacing w:after="0"/>
              <w:rPr>
                <w:rFonts w:ascii="Arial" w:hAnsi="Arial"/>
                <w:sz w:val="18"/>
              </w:rPr>
            </w:pPr>
          </w:p>
        </w:tc>
        <w:tc>
          <w:tcPr>
            <w:tcW w:w="935" w:type="dxa"/>
          </w:tcPr>
          <w:p w14:paraId="569FDA0E" w14:textId="77777777" w:rsidR="00292858" w:rsidRPr="007B4467" w:rsidRDefault="00292858" w:rsidP="007B6927">
            <w:pPr>
              <w:keepNext/>
              <w:keepLines/>
              <w:spacing w:after="0"/>
              <w:rPr>
                <w:rFonts w:ascii="Arial" w:hAnsi="Arial"/>
                <w:sz w:val="18"/>
              </w:rPr>
            </w:pPr>
          </w:p>
        </w:tc>
        <w:tc>
          <w:tcPr>
            <w:tcW w:w="1292" w:type="dxa"/>
          </w:tcPr>
          <w:p w14:paraId="4D7D37E2" w14:textId="77777777" w:rsidR="00292858" w:rsidRPr="007B4467" w:rsidRDefault="00292858" w:rsidP="007B6927">
            <w:pPr>
              <w:keepNext/>
              <w:keepLines/>
              <w:spacing w:after="0"/>
              <w:rPr>
                <w:rFonts w:ascii="Arial" w:hAnsi="Arial"/>
                <w:sz w:val="18"/>
              </w:rPr>
            </w:pPr>
          </w:p>
        </w:tc>
      </w:tr>
      <w:tr w:rsidR="00292858" w:rsidRPr="007B4467" w14:paraId="41C9954E" w14:textId="77777777" w:rsidTr="00093629">
        <w:tc>
          <w:tcPr>
            <w:tcW w:w="989" w:type="dxa"/>
          </w:tcPr>
          <w:p w14:paraId="3AC32A4B" w14:textId="77777777" w:rsidR="00292858" w:rsidRPr="007B4467" w:rsidRDefault="00292858" w:rsidP="007B6927">
            <w:pPr>
              <w:keepNext/>
              <w:keepLines/>
              <w:spacing w:after="0"/>
              <w:rPr>
                <w:rFonts w:ascii="Arial" w:hAnsi="Arial"/>
                <w:sz w:val="18"/>
              </w:rPr>
            </w:pPr>
            <w:r w:rsidRPr="007B4467">
              <w:rPr>
                <w:rFonts w:ascii="Arial" w:hAnsi="Arial"/>
                <w:sz w:val="18"/>
              </w:rPr>
              <w:t>CA_n1A-n8A</w:t>
            </w:r>
          </w:p>
        </w:tc>
        <w:tc>
          <w:tcPr>
            <w:tcW w:w="674" w:type="dxa"/>
          </w:tcPr>
          <w:p w14:paraId="6C3A5F87"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66FA78B" w14:textId="77777777" w:rsidR="00292858" w:rsidRPr="007B4467" w:rsidRDefault="00292858" w:rsidP="007B6927">
            <w:pPr>
              <w:keepNext/>
              <w:keepLines/>
              <w:spacing w:after="0"/>
              <w:rPr>
                <w:rFonts w:ascii="Arial" w:hAnsi="Arial"/>
                <w:sz w:val="18"/>
              </w:rPr>
            </w:pPr>
          </w:p>
        </w:tc>
        <w:tc>
          <w:tcPr>
            <w:tcW w:w="821" w:type="dxa"/>
          </w:tcPr>
          <w:p w14:paraId="547B4FBE" w14:textId="77777777" w:rsidR="00292858" w:rsidRPr="007B4467" w:rsidRDefault="00292858" w:rsidP="007B6927">
            <w:pPr>
              <w:keepNext/>
              <w:keepLines/>
              <w:spacing w:after="0"/>
              <w:rPr>
                <w:rFonts w:ascii="Arial" w:hAnsi="Arial"/>
                <w:sz w:val="18"/>
              </w:rPr>
            </w:pPr>
          </w:p>
        </w:tc>
        <w:tc>
          <w:tcPr>
            <w:tcW w:w="834" w:type="dxa"/>
          </w:tcPr>
          <w:p w14:paraId="19AF1A78" w14:textId="77777777" w:rsidR="00292858" w:rsidRPr="007B4467" w:rsidRDefault="00292858" w:rsidP="007B6927">
            <w:pPr>
              <w:keepNext/>
              <w:keepLines/>
              <w:spacing w:after="0"/>
              <w:rPr>
                <w:rFonts w:ascii="Arial" w:hAnsi="Arial"/>
                <w:sz w:val="18"/>
              </w:rPr>
            </w:pPr>
          </w:p>
        </w:tc>
        <w:tc>
          <w:tcPr>
            <w:tcW w:w="955" w:type="dxa"/>
          </w:tcPr>
          <w:p w14:paraId="6D973D64" w14:textId="77777777" w:rsidR="00292858" w:rsidRPr="007B4467" w:rsidRDefault="00292858" w:rsidP="007B6927">
            <w:pPr>
              <w:keepNext/>
              <w:keepLines/>
              <w:spacing w:after="0"/>
              <w:rPr>
                <w:rFonts w:ascii="Arial" w:hAnsi="Arial"/>
                <w:sz w:val="18"/>
              </w:rPr>
            </w:pPr>
          </w:p>
        </w:tc>
        <w:tc>
          <w:tcPr>
            <w:tcW w:w="949" w:type="dxa"/>
          </w:tcPr>
          <w:p w14:paraId="5E1B1053" w14:textId="77777777" w:rsidR="00292858" w:rsidRPr="007B4467" w:rsidRDefault="00292858" w:rsidP="007B6927">
            <w:pPr>
              <w:keepNext/>
              <w:keepLines/>
              <w:spacing w:after="0"/>
              <w:rPr>
                <w:rFonts w:ascii="Arial" w:hAnsi="Arial"/>
                <w:sz w:val="18"/>
              </w:rPr>
            </w:pPr>
          </w:p>
        </w:tc>
        <w:tc>
          <w:tcPr>
            <w:tcW w:w="1090" w:type="dxa"/>
          </w:tcPr>
          <w:p w14:paraId="4F4E28AD" w14:textId="77777777" w:rsidR="00292858" w:rsidRPr="007B4467" w:rsidRDefault="00292858" w:rsidP="007B6927">
            <w:pPr>
              <w:keepNext/>
              <w:keepLines/>
              <w:spacing w:after="0"/>
              <w:rPr>
                <w:rFonts w:ascii="Arial" w:hAnsi="Arial"/>
                <w:sz w:val="18"/>
              </w:rPr>
            </w:pPr>
          </w:p>
        </w:tc>
        <w:tc>
          <w:tcPr>
            <w:tcW w:w="935" w:type="dxa"/>
          </w:tcPr>
          <w:p w14:paraId="047B5D9A" w14:textId="77777777" w:rsidR="00292858" w:rsidRPr="007B4467" w:rsidRDefault="00292858" w:rsidP="007B6927">
            <w:pPr>
              <w:keepNext/>
              <w:keepLines/>
              <w:spacing w:after="0"/>
              <w:rPr>
                <w:rFonts w:ascii="Arial" w:hAnsi="Arial"/>
                <w:sz w:val="18"/>
              </w:rPr>
            </w:pPr>
          </w:p>
        </w:tc>
        <w:tc>
          <w:tcPr>
            <w:tcW w:w="1292" w:type="dxa"/>
          </w:tcPr>
          <w:p w14:paraId="0BC28DE1" w14:textId="77777777" w:rsidR="00292858" w:rsidRPr="007B4467" w:rsidRDefault="00292858" w:rsidP="007B6927">
            <w:pPr>
              <w:keepNext/>
              <w:keepLines/>
              <w:spacing w:after="0"/>
              <w:rPr>
                <w:rFonts w:ascii="Arial" w:hAnsi="Arial"/>
                <w:sz w:val="18"/>
              </w:rPr>
            </w:pPr>
          </w:p>
        </w:tc>
      </w:tr>
      <w:tr w:rsidR="00292858" w:rsidRPr="007B4467" w14:paraId="6BCC3802" w14:textId="77777777" w:rsidTr="00093629">
        <w:tc>
          <w:tcPr>
            <w:tcW w:w="989" w:type="dxa"/>
          </w:tcPr>
          <w:p w14:paraId="6D719D63" w14:textId="77777777" w:rsidR="00292858" w:rsidRPr="007B4467" w:rsidRDefault="00292858" w:rsidP="007B6927">
            <w:pPr>
              <w:keepNext/>
              <w:keepLines/>
              <w:spacing w:after="0"/>
              <w:rPr>
                <w:rFonts w:ascii="Arial" w:hAnsi="Arial"/>
                <w:sz w:val="18"/>
              </w:rPr>
            </w:pPr>
            <w:r w:rsidRPr="007B4467">
              <w:rPr>
                <w:rFonts w:ascii="Arial" w:hAnsi="Arial"/>
                <w:sz w:val="18"/>
              </w:rPr>
              <w:t>CA_n1(2A)-n8A</w:t>
            </w:r>
          </w:p>
        </w:tc>
        <w:tc>
          <w:tcPr>
            <w:tcW w:w="674" w:type="dxa"/>
          </w:tcPr>
          <w:p w14:paraId="3AAFC6D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46B107A" w14:textId="77777777" w:rsidR="00292858" w:rsidRPr="007B4467" w:rsidRDefault="00292858" w:rsidP="007B6927">
            <w:pPr>
              <w:keepNext/>
              <w:keepLines/>
              <w:spacing w:after="0"/>
              <w:rPr>
                <w:rFonts w:ascii="Arial" w:hAnsi="Arial"/>
                <w:sz w:val="18"/>
              </w:rPr>
            </w:pPr>
          </w:p>
        </w:tc>
        <w:tc>
          <w:tcPr>
            <w:tcW w:w="821" w:type="dxa"/>
          </w:tcPr>
          <w:p w14:paraId="1A63D5EA" w14:textId="77777777" w:rsidR="00292858" w:rsidRPr="007B4467" w:rsidRDefault="00292858" w:rsidP="007B6927">
            <w:pPr>
              <w:keepNext/>
              <w:keepLines/>
              <w:spacing w:after="0"/>
              <w:rPr>
                <w:rFonts w:ascii="Arial" w:hAnsi="Arial"/>
                <w:sz w:val="18"/>
              </w:rPr>
            </w:pPr>
          </w:p>
        </w:tc>
        <w:tc>
          <w:tcPr>
            <w:tcW w:w="834" w:type="dxa"/>
          </w:tcPr>
          <w:p w14:paraId="03123154" w14:textId="77777777" w:rsidR="00292858" w:rsidRPr="007B4467" w:rsidRDefault="00292858" w:rsidP="007B6927">
            <w:pPr>
              <w:keepNext/>
              <w:keepLines/>
              <w:spacing w:after="0"/>
              <w:rPr>
                <w:rFonts w:ascii="Arial" w:hAnsi="Arial"/>
                <w:sz w:val="18"/>
              </w:rPr>
            </w:pPr>
          </w:p>
        </w:tc>
        <w:tc>
          <w:tcPr>
            <w:tcW w:w="955" w:type="dxa"/>
          </w:tcPr>
          <w:p w14:paraId="6BFB0348" w14:textId="77777777" w:rsidR="00292858" w:rsidRPr="007B4467" w:rsidRDefault="00292858" w:rsidP="007B6927">
            <w:pPr>
              <w:keepNext/>
              <w:keepLines/>
              <w:spacing w:after="0"/>
              <w:rPr>
                <w:rFonts w:ascii="Arial" w:hAnsi="Arial"/>
                <w:sz w:val="18"/>
              </w:rPr>
            </w:pPr>
          </w:p>
        </w:tc>
        <w:tc>
          <w:tcPr>
            <w:tcW w:w="949" w:type="dxa"/>
          </w:tcPr>
          <w:p w14:paraId="17B9E1F7" w14:textId="77777777" w:rsidR="00292858" w:rsidRPr="007B4467" w:rsidRDefault="00292858" w:rsidP="007B6927">
            <w:pPr>
              <w:keepNext/>
              <w:keepLines/>
              <w:spacing w:after="0"/>
              <w:rPr>
                <w:rFonts w:ascii="Arial" w:hAnsi="Arial"/>
                <w:sz w:val="18"/>
              </w:rPr>
            </w:pPr>
          </w:p>
        </w:tc>
        <w:tc>
          <w:tcPr>
            <w:tcW w:w="1090" w:type="dxa"/>
          </w:tcPr>
          <w:p w14:paraId="511E6E10" w14:textId="77777777" w:rsidR="00292858" w:rsidRPr="007B4467" w:rsidRDefault="00292858" w:rsidP="007B6927">
            <w:pPr>
              <w:keepNext/>
              <w:keepLines/>
              <w:spacing w:after="0"/>
              <w:rPr>
                <w:rFonts w:ascii="Arial" w:hAnsi="Arial"/>
                <w:sz w:val="18"/>
              </w:rPr>
            </w:pPr>
          </w:p>
        </w:tc>
        <w:tc>
          <w:tcPr>
            <w:tcW w:w="935" w:type="dxa"/>
          </w:tcPr>
          <w:p w14:paraId="17713189" w14:textId="77777777" w:rsidR="00292858" w:rsidRPr="007B4467" w:rsidRDefault="00292858" w:rsidP="007B6927">
            <w:pPr>
              <w:keepNext/>
              <w:keepLines/>
              <w:spacing w:after="0"/>
              <w:rPr>
                <w:rFonts w:ascii="Arial" w:hAnsi="Arial"/>
                <w:sz w:val="18"/>
              </w:rPr>
            </w:pPr>
          </w:p>
        </w:tc>
        <w:tc>
          <w:tcPr>
            <w:tcW w:w="1292" w:type="dxa"/>
          </w:tcPr>
          <w:p w14:paraId="6C860073" w14:textId="77777777" w:rsidR="00292858" w:rsidRPr="007B4467" w:rsidRDefault="00292858" w:rsidP="007B6927">
            <w:pPr>
              <w:keepNext/>
              <w:keepLines/>
              <w:spacing w:after="0"/>
              <w:rPr>
                <w:rFonts w:ascii="Arial" w:hAnsi="Arial"/>
                <w:sz w:val="18"/>
              </w:rPr>
            </w:pPr>
          </w:p>
        </w:tc>
      </w:tr>
      <w:tr w:rsidR="00292858" w:rsidRPr="007B4467" w14:paraId="6E3578B4" w14:textId="77777777" w:rsidTr="00093629">
        <w:tc>
          <w:tcPr>
            <w:tcW w:w="989" w:type="dxa"/>
          </w:tcPr>
          <w:p w14:paraId="148D84DD" w14:textId="77777777" w:rsidR="00292858" w:rsidRPr="007B4467" w:rsidRDefault="00292858" w:rsidP="007B6927">
            <w:pPr>
              <w:keepNext/>
              <w:keepLines/>
              <w:spacing w:after="0"/>
              <w:rPr>
                <w:rFonts w:ascii="Arial" w:hAnsi="Arial"/>
                <w:sz w:val="18"/>
              </w:rPr>
            </w:pPr>
            <w:r w:rsidRPr="007B4467">
              <w:rPr>
                <w:rFonts w:ascii="Arial" w:hAnsi="Arial"/>
                <w:sz w:val="18"/>
              </w:rPr>
              <w:t>CA_n1A-n41A</w:t>
            </w:r>
          </w:p>
        </w:tc>
        <w:tc>
          <w:tcPr>
            <w:tcW w:w="674" w:type="dxa"/>
          </w:tcPr>
          <w:p w14:paraId="142EC79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AA9868" w14:textId="77777777" w:rsidR="00292858" w:rsidRPr="007B4467" w:rsidRDefault="00292858" w:rsidP="007B6927">
            <w:pPr>
              <w:keepNext/>
              <w:keepLines/>
              <w:spacing w:after="0"/>
              <w:rPr>
                <w:rFonts w:ascii="Arial" w:hAnsi="Arial"/>
                <w:sz w:val="18"/>
              </w:rPr>
            </w:pPr>
          </w:p>
        </w:tc>
        <w:tc>
          <w:tcPr>
            <w:tcW w:w="821" w:type="dxa"/>
          </w:tcPr>
          <w:p w14:paraId="68A5B75A" w14:textId="77777777" w:rsidR="00292858" w:rsidRPr="007B4467" w:rsidRDefault="00292858" w:rsidP="007B6927">
            <w:pPr>
              <w:keepNext/>
              <w:keepLines/>
              <w:spacing w:after="0"/>
              <w:rPr>
                <w:rFonts w:ascii="Arial" w:hAnsi="Arial"/>
                <w:sz w:val="18"/>
              </w:rPr>
            </w:pPr>
          </w:p>
        </w:tc>
        <w:tc>
          <w:tcPr>
            <w:tcW w:w="834" w:type="dxa"/>
          </w:tcPr>
          <w:p w14:paraId="3877F547" w14:textId="77777777" w:rsidR="00292858" w:rsidRPr="007B4467" w:rsidRDefault="00292858" w:rsidP="007B6927">
            <w:pPr>
              <w:keepNext/>
              <w:keepLines/>
              <w:spacing w:after="0"/>
              <w:rPr>
                <w:rFonts w:ascii="Arial" w:hAnsi="Arial"/>
                <w:sz w:val="18"/>
              </w:rPr>
            </w:pPr>
          </w:p>
        </w:tc>
        <w:tc>
          <w:tcPr>
            <w:tcW w:w="955" w:type="dxa"/>
          </w:tcPr>
          <w:p w14:paraId="6D0968C0" w14:textId="77777777" w:rsidR="00292858" w:rsidRPr="007B4467" w:rsidRDefault="00292858" w:rsidP="007B6927">
            <w:pPr>
              <w:keepNext/>
              <w:keepLines/>
              <w:spacing w:after="0"/>
              <w:rPr>
                <w:rFonts w:ascii="Arial" w:hAnsi="Arial"/>
                <w:sz w:val="18"/>
              </w:rPr>
            </w:pPr>
          </w:p>
        </w:tc>
        <w:tc>
          <w:tcPr>
            <w:tcW w:w="949" w:type="dxa"/>
          </w:tcPr>
          <w:p w14:paraId="1D04844A" w14:textId="77777777" w:rsidR="00292858" w:rsidRPr="007B4467" w:rsidRDefault="00292858" w:rsidP="007B6927">
            <w:pPr>
              <w:keepNext/>
              <w:keepLines/>
              <w:spacing w:after="0"/>
              <w:rPr>
                <w:rFonts w:ascii="Arial" w:hAnsi="Arial"/>
                <w:sz w:val="18"/>
              </w:rPr>
            </w:pPr>
          </w:p>
        </w:tc>
        <w:tc>
          <w:tcPr>
            <w:tcW w:w="1090" w:type="dxa"/>
          </w:tcPr>
          <w:p w14:paraId="5153CC25" w14:textId="77777777" w:rsidR="00292858" w:rsidRPr="007B4467" w:rsidRDefault="00292858" w:rsidP="007B6927">
            <w:pPr>
              <w:keepNext/>
              <w:keepLines/>
              <w:spacing w:after="0"/>
              <w:rPr>
                <w:rFonts w:ascii="Arial" w:hAnsi="Arial"/>
                <w:sz w:val="18"/>
              </w:rPr>
            </w:pPr>
          </w:p>
        </w:tc>
        <w:tc>
          <w:tcPr>
            <w:tcW w:w="935" w:type="dxa"/>
          </w:tcPr>
          <w:p w14:paraId="16CB894D" w14:textId="77777777" w:rsidR="00292858" w:rsidRPr="007B4467" w:rsidRDefault="00292858" w:rsidP="007B6927">
            <w:pPr>
              <w:keepNext/>
              <w:keepLines/>
              <w:spacing w:after="0"/>
              <w:rPr>
                <w:rFonts w:ascii="Arial" w:hAnsi="Arial"/>
                <w:sz w:val="18"/>
              </w:rPr>
            </w:pPr>
          </w:p>
        </w:tc>
        <w:tc>
          <w:tcPr>
            <w:tcW w:w="1292" w:type="dxa"/>
          </w:tcPr>
          <w:p w14:paraId="195F0AF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3C1DF5BB" w14:textId="77777777" w:rsidTr="00093629">
        <w:tc>
          <w:tcPr>
            <w:tcW w:w="989" w:type="dxa"/>
          </w:tcPr>
          <w:p w14:paraId="146487B5" w14:textId="77777777" w:rsidR="00292858" w:rsidRPr="007B4467" w:rsidRDefault="00292858" w:rsidP="007B6927">
            <w:pPr>
              <w:keepNext/>
              <w:keepLines/>
              <w:spacing w:after="0"/>
              <w:rPr>
                <w:rFonts w:ascii="Arial" w:hAnsi="Arial"/>
                <w:sz w:val="18"/>
              </w:rPr>
            </w:pPr>
            <w:r w:rsidRPr="007B4467">
              <w:rPr>
                <w:rFonts w:ascii="Arial" w:hAnsi="Arial"/>
                <w:sz w:val="18"/>
              </w:rPr>
              <w:t>CA_n1A-n77A</w:t>
            </w:r>
          </w:p>
        </w:tc>
        <w:tc>
          <w:tcPr>
            <w:tcW w:w="674" w:type="dxa"/>
          </w:tcPr>
          <w:p w14:paraId="6FB6D70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4645B85" w14:textId="77777777" w:rsidR="00292858" w:rsidRPr="007B4467" w:rsidRDefault="00292858" w:rsidP="007B6927">
            <w:pPr>
              <w:keepNext/>
              <w:keepLines/>
              <w:spacing w:after="0"/>
              <w:rPr>
                <w:rFonts w:ascii="Arial" w:hAnsi="Arial"/>
                <w:sz w:val="18"/>
              </w:rPr>
            </w:pPr>
          </w:p>
        </w:tc>
        <w:tc>
          <w:tcPr>
            <w:tcW w:w="821" w:type="dxa"/>
          </w:tcPr>
          <w:p w14:paraId="2917E2D9" w14:textId="77777777" w:rsidR="00292858" w:rsidRPr="007B4467" w:rsidRDefault="00292858" w:rsidP="007B6927">
            <w:pPr>
              <w:keepNext/>
              <w:keepLines/>
              <w:spacing w:after="0"/>
              <w:rPr>
                <w:rFonts w:ascii="Arial" w:hAnsi="Arial"/>
                <w:sz w:val="18"/>
              </w:rPr>
            </w:pPr>
          </w:p>
        </w:tc>
        <w:tc>
          <w:tcPr>
            <w:tcW w:w="834" w:type="dxa"/>
          </w:tcPr>
          <w:p w14:paraId="14665708" w14:textId="77777777" w:rsidR="00292858" w:rsidRPr="007B4467" w:rsidRDefault="00292858" w:rsidP="007B6927">
            <w:pPr>
              <w:keepNext/>
              <w:keepLines/>
              <w:spacing w:after="0"/>
              <w:rPr>
                <w:rFonts w:ascii="Arial" w:hAnsi="Arial"/>
                <w:sz w:val="18"/>
              </w:rPr>
            </w:pPr>
          </w:p>
        </w:tc>
        <w:tc>
          <w:tcPr>
            <w:tcW w:w="955" w:type="dxa"/>
          </w:tcPr>
          <w:p w14:paraId="35258A39" w14:textId="77777777" w:rsidR="00292858" w:rsidRPr="007B4467" w:rsidRDefault="00292858" w:rsidP="007B6927">
            <w:pPr>
              <w:keepNext/>
              <w:keepLines/>
              <w:spacing w:after="0"/>
              <w:rPr>
                <w:rFonts w:ascii="Arial" w:hAnsi="Arial"/>
                <w:sz w:val="18"/>
              </w:rPr>
            </w:pPr>
          </w:p>
        </w:tc>
        <w:tc>
          <w:tcPr>
            <w:tcW w:w="949" w:type="dxa"/>
          </w:tcPr>
          <w:p w14:paraId="7C348F02" w14:textId="77777777" w:rsidR="00292858" w:rsidRPr="007B4467" w:rsidRDefault="00292858" w:rsidP="007B6927">
            <w:pPr>
              <w:keepNext/>
              <w:keepLines/>
              <w:spacing w:after="0"/>
              <w:rPr>
                <w:rFonts w:ascii="Arial" w:hAnsi="Arial"/>
                <w:sz w:val="18"/>
              </w:rPr>
            </w:pPr>
          </w:p>
        </w:tc>
        <w:tc>
          <w:tcPr>
            <w:tcW w:w="1090" w:type="dxa"/>
          </w:tcPr>
          <w:p w14:paraId="075F4BEC" w14:textId="77777777" w:rsidR="00292858" w:rsidRPr="007B4467" w:rsidRDefault="00292858" w:rsidP="007B6927">
            <w:pPr>
              <w:keepNext/>
              <w:keepLines/>
              <w:spacing w:after="0"/>
              <w:rPr>
                <w:rFonts w:ascii="Arial" w:hAnsi="Arial"/>
                <w:sz w:val="18"/>
              </w:rPr>
            </w:pPr>
          </w:p>
        </w:tc>
        <w:tc>
          <w:tcPr>
            <w:tcW w:w="935" w:type="dxa"/>
          </w:tcPr>
          <w:p w14:paraId="6DF04A83"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667831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E451A0D" w14:textId="77777777" w:rsidTr="00093629">
        <w:tc>
          <w:tcPr>
            <w:tcW w:w="989" w:type="dxa"/>
          </w:tcPr>
          <w:p w14:paraId="6468ECFC" w14:textId="77777777" w:rsidR="00292858" w:rsidRPr="007B4467" w:rsidRDefault="00292858" w:rsidP="007B6927">
            <w:pPr>
              <w:keepNext/>
              <w:keepLines/>
              <w:spacing w:after="0"/>
              <w:rPr>
                <w:rFonts w:ascii="Arial" w:hAnsi="Arial"/>
                <w:sz w:val="18"/>
              </w:rPr>
            </w:pPr>
            <w:r w:rsidRPr="007B4467">
              <w:rPr>
                <w:rFonts w:ascii="Arial" w:hAnsi="Arial"/>
                <w:sz w:val="18"/>
              </w:rPr>
              <w:t>CA_n1A-n78A</w:t>
            </w:r>
          </w:p>
        </w:tc>
        <w:tc>
          <w:tcPr>
            <w:tcW w:w="674" w:type="dxa"/>
          </w:tcPr>
          <w:p w14:paraId="2858688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2AEA283" w14:textId="77777777" w:rsidR="00292858" w:rsidRPr="007B4467" w:rsidRDefault="00292858" w:rsidP="007B6927">
            <w:pPr>
              <w:keepNext/>
              <w:keepLines/>
              <w:spacing w:after="0"/>
              <w:rPr>
                <w:rFonts w:ascii="Arial" w:hAnsi="Arial"/>
                <w:sz w:val="18"/>
              </w:rPr>
            </w:pPr>
          </w:p>
        </w:tc>
        <w:tc>
          <w:tcPr>
            <w:tcW w:w="821" w:type="dxa"/>
          </w:tcPr>
          <w:p w14:paraId="609D6084" w14:textId="77777777" w:rsidR="00292858" w:rsidRPr="007B4467" w:rsidRDefault="00292858" w:rsidP="007B6927">
            <w:pPr>
              <w:keepNext/>
              <w:keepLines/>
              <w:spacing w:after="0"/>
              <w:rPr>
                <w:rFonts w:ascii="Arial" w:hAnsi="Arial"/>
                <w:sz w:val="18"/>
              </w:rPr>
            </w:pPr>
          </w:p>
        </w:tc>
        <w:tc>
          <w:tcPr>
            <w:tcW w:w="834" w:type="dxa"/>
          </w:tcPr>
          <w:p w14:paraId="108C9B7F" w14:textId="77777777" w:rsidR="00292858" w:rsidRPr="007B4467" w:rsidRDefault="00292858" w:rsidP="007B6927">
            <w:pPr>
              <w:keepNext/>
              <w:keepLines/>
              <w:spacing w:after="0"/>
              <w:rPr>
                <w:rFonts w:ascii="Arial" w:hAnsi="Arial"/>
                <w:sz w:val="18"/>
              </w:rPr>
            </w:pPr>
          </w:p>
        </w:tc>
        <w:tc>
          <w:tcPr>
            <w:tcW w:w="955" w:type="dxa"/>
          </w:tcPr>
          <w:p w14:paraId="7D360E0E" w14:textId="77777777" w:rsidR="00292858" w:rsidRPr="007B4467" w:rsidRDefault="00292858" w:rsidP="007B6927">
            <w:pPr>
              <w:keepNext/>
              <w:keepLines/>
              <w:spacing w:after="0"/>
              <w:rPr>
                <w:rFonts w:ascii="Arial" w:hAnsi="Arial"/>
                <w:sz w:val="18"/>
              </w:rPr>
            </w:pPr>
          </w:p>
        </w:tc>
        <w:tc>
          <w:tcPr>
            <w:tcW w:w="949" w:type="dxa"/>
          </w:tcPr>
          <w:p w14:paraId="1DC634C3" w14:textId="77777777" w:rsidR="00292858" w:rsidRPr="007B4467" w:rsidRDefault="00292858" w:rsidP="007B6927">
            <w:pPr>
              <w:keepNext/>
              <w:keepLines/>
              <w:spacing w:after="0"/>
              <w:rPr>
                <w:rFonts w:ascii="Arial" w:hAnsi="Arial"/>
                <w:sz w:val="18"/>
              </w:rPr>
            </w:pPr>
          </w:p>
        </w:tc>
        <w:tc>
          <w:tcPr>
            <w:tcW w:w="1090" w:type="dxa"/>
          </w:tcPr>
          <w:p w14:paraId="57E2D21D" w14:textId="77777777" w:rsidR="00292858" w:rsidRPr="007B4467" w:rsidRDefault="00292858" w:rsidP="007B6927">
            <w:pPr>
              <w:keepNext/>
              <w:keepLines/>
              <w:spacing w:after="0"/>
              <w:rPr>
                <w:rFonts w:ascii="Arial" w:hAnsi="Arial"/>
                <w:sz w:val="18"/>
              </w:rPr>
            </w:pPr>
          </w:p>
        </w:tc>
        <w:tc>
          <w:tcPr>
            <w:tcW w:w="935" w:type="dxa"/>
          </w:tcPr>
          <w:p w14:paraId="33A381FF"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2BED6D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241B1E1C" w14:textId="77777777" w:rsidTr="00093629">
        <w:tc>
          <w:tcPr>
            <w:tcW w:w="989" w:type="dxa"/>
          </w:tcPr>
          <w:p w14:paraId="0C0528B0" w14:textId="77777777" w:rsidR="00292858" w:rsidRPr="007B4467" w:rsidRDefault="00292858" w:rsidP="007B6927">
            <w:pPr>
              <w:keepNext/>
              <w:keepLines/>
              <w:spacing w:after="0"/>
              <w:rPr>
                <w:rFonts w:ascii="Arial" w:hAnsi="Arial"/>
                <w:sz w:val="18"/>
              </w:rPr>
            </w:pPr>
            <w:r w:rsidRPr="007B4467">
              <w:rPr>
                <w:rFonts w:ascii="Arial" w:hAnsi="Arial"/>
                <w:sz w:val="18"/>
              </w:rPr>
              <w:t>CA_n1(2A)-n78A</w:t>
            </w:r>
          </w:p>
        </w:tc>
        <w:tc>
          <w:tcPr>
            <w:tcW w:w="674" w:type="dxa"/>
          </w:tcPr>
          <w:p w14:paraId="3CF691B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A4233DD" w14:textId="77777777" w:rsidR="00292858" w:rsidRPr="007B4467" w:rsidRDefault="00292858" w:rsidP="007B6927">
            <w:pPr>
              <w:keepNext/>
              <w:keepLines/>
              <w:spacing w:after="0"/>
              <w:rPr>
                <w:rFonts w:ascii="Arial" w:hAnsi="Arial"/>
                <w:sz w:val="18"/>
              </w:rPr>
            </w:pPr>
          </w:p>
        </w:tc>
        <w:tc>
          <w:tcPr>
            <w:tcW w:w="821" w:type="dxa"/>
          </w:tcPr>
          <w:p w14:paraId="38CC7935" w14:textId="77777777" w:rsidR="00292858" w:rsidRPr="007B4467" w:rsidRDefault="00292858" w:rsidP="007B6927">
            <w:pPr>
              <w:keepNext/>
              <w:keepLines/>
              <w:spacing w:after="0"/>
              <w:rPr>
                <w:rFonts w:ascii="Arial" w:hAnsi="Arial"/>
                <w:sz w:val="18"/>
              </w:rPr>
            </w:pPr>
          </w:p>
        </w:tc>
        <w:tc>
          <w:tcPr>
            <w:tcW w:w="834" w:type="dxa"/>
          </w:tcPr>
          <w:p w14:paraId="1752AA84" w14:textId="77777777" w:rsidR="00292858" w:rsidRPr="007B4467" w:rsidRDefault="00292858" w:rsidP="007B6927">
            <w:pPr>
              <w:keepNext/>
              <w:keepLines/>
              <w:spacing w:after="0"/>
              <w:rPr>
                <w:rFonts w:ascii="Arial" w:hAnsi="Arial"/>
                <w:sz w:val="18"/>
              </w:rPr>
            </w:pPr>
          </w:p>
        </w:tc>
        <w:tc>
          <w:tcPr>
            <w:tcW w:w="955" w:type="dxa"/>
          </w:tcPr>
          <w:p w14:paraId="59644FA3" w14:textId="77777777" w:rsidR="00292858" w:rsidRPr="007B4467" w:rsidRDefault="00292858" w:rsidP="007B6927">
            <w:pPr>
              <w:keepNext/>
              <w:keepLines/>
              <w:spacing w:after="0"/>
              <w:rPr>
                <w:rFonts w:ascii="Arial" w:hAnsi="Arial"/>
                <w:sz w:val="18"/>
              </w:rPr>
            </w:pPr>
          </w:p>
        </w:tc>
        <w:tc>
          <w:tcPr>
            <w:tcW w:w="949" w:type="dxa"/>
          </w:tcPr>
          <w:p w14:paraId="784FF734" w14:textId="77777777" w:rsidR="00292858" w:rsidRPr="007B4467" w:rsidRDefault="00292858" w:rsidP="007B6927">
            <w:pPr>
              <w:keepNext/>
              <w:keepLines/>
              <w:spacing w:after="0"/>
              <w:rPr>
                <w:rFonts w:ascii="Arial" w:hAnsi="Arial"/>
                <w:sz w:val="18"/>
              </w:rPr>
            </w:pPr>
          </w:p>
        </w:tc>
        <w:tc>
          <w:tcPr>
            <w:tcW w:w="1090" w:type="dxa"/>
          </w:tcPr>
          <w:p w14:paraId="2ECB81AC" w14:textId="77777777" w:rsidR="00292858" w:rsidRPr="007B4467" w:rsidRDefault="00292858" w:rsidP="007B6927">
            <w:pPr>
              <w:keepNext/>
              <w:keepLines/>
              <w:spacing w:after="0"/>
              <w:rPr>
                <w:rFonts w:ascii="Arial" w:hAnsi="Arial"/>
                <w:sz w:val="18"/>
              </w:rPr>
            </w:pPr>
          </w:p>
        </w:tc>
        <w:tc>
          <w:tcPr>
            <w:tcW w:w="935" w:type="dxa"/>
          </w:tcPr>
          <w:p w14:paraId="503A8005"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6F4E262A"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BC3EE64" w14:textId="77777777" w:rsidTr="00093629">
        <w:tc>
          <w:tcPr>
            <w:tcW w:w="989" w:type="dxa"/>
          </w:tcPr>
          <w:p w14:paraId="3F5ECD99" w14:textId="77777777" w:rsidR="00292858" w:rsidRPr="007B4467" w:rsidRDefault="00292858" w:rsidP="007B6927">
            <w:pPr>
              <w:keepNext/>
              <w:keepLines/>
              <w:spacing w:after="0"/>
              <w:rPr>
                <w:rFonts w:ascii="Arial" w:hAnsi="Arial"/>
                <w:sz w:val="18"/>
              </w:rPr>
            </w:pPr>
            <w:r w:rsidRPr="007B4467">
              <w:rPr>
                <w:rFonts w:ascii="Arial" w:hAnsi="Arial"/>
                <w:sz w:val="18"/>
              </w:rPr>
              <w:t>CA_n1A-n78(2A)</w:t>
            </w:r>
          </w:p>
        </w:tc>
        <w:tc>
          <w:tcPr>
            <w:tcW w:w="674" w:type="dxa"/>
          </w:tcPr>
          <w:p w14:paraId="33022D9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59CC15D" w14:textId="77777777" w:rsidR="00292858" w:rsidRPr="007B4467" w:rsidRDefault="00292858" w:rsidP="007B6927">
            <w:pPr>
              <w:keepNext/>
              <w:keepLines/>
              <w:spacing w:after="0"/>
              <w:rPr>
                <w:rFonts w:ascii="Arial" w:hAnsi="Arial"/>
                <w:sz w:val="18"/>
              </w:rPr>
            </w:pPr>
          </w:p>
        </w:tc>
        <w:tc>
          <w:tcPr>
            <w:tcW w:w="821" w:type="dxa"/>
          </w:tcPr>
          <w:p w14:paraId="19B30B1E" w14:textId="77777777" w:rsidR="00292858" w:rsidRPr="007B4467" w:rsidRDefault="00292858" w:rsidP="007B6927">
            <w:pPr>
              <w:keepNext/>
              <w:keepLines/>
              <w:spacing w:after="0"/>
              <w:rPr>
                <w:rFonts w:ascii="Arial" w:hAnsi="Arial"/>
                <w:sz w:val="18"/>
              </w:rPr>
            </w:pPr>
          </w:p>
        </w:tc>
        <w:tc>
          <w:tcPr>
            <w:tcW w:w="834" w:type="dxa"/>
          </w:tcPr>
          <w:p w14:paraId="04BE3AF8" w14:textId="77777777" w:rsidR="00292858" w:rsidRPr="007B4467" w:rsidRDefault="00292858" w:rsidP="007B6927">
            <w:pPr>
              <w:keepNext/>
              <w:keepLines/>
              <w:spacing w:after="0"/>
              <w:rPr>
                <w:rFonts w:ascii="Arial" w:hAnsi="Arial"/>
                <w:sz w:val="18"/>
              </w:rPr>
            </w:pPr>
          </w:p>
        </w:tc>
        <w:tc>
          <w:tcPr>
            <w:tcW w:w="955" w:type="dxa"/>
          </w:tcPr>
          <w:p w14:paraId="10E8F0FF" w14:textId="77777777" w:rsidR="00292858" w:rsidRPr="007B4467" w:rsidRDefault="00292858" w:rsidP="007B6927">
            <w:pPr>
              <w:keepNext/>
              <w:keepLines/>
              <w:spacing w:after="0"/>
              <w:rPr>
                <w:rFonts w:ascii="Arial" w:hAnsi="Arial"/>
                <w:sz w:val="18"/>
              </w:rPr>
            </w:pPr>
          </w:p>
        </w:tc>
        <w:tc>
          <w:tcPr>
            <w:tcW w:w="949" w:type="dxa"/>
          </w:tcPr>
          <w:p w14:paraId="53722341" w14:textId="77777777" w:rsidR="00292858" w:rsidRPr="007B4467" w:rsidRDefault="00292858" w:rsidP="007B6927">
            <w:pPr>
              <w:keepNext/>
              <w:keepLines/>
              <w:spacing w:after="0"/>
              <w:rPr>
                <w:rFonts w:ascii="Arial" w:hAnsi="Arial"/>
                <w:sz w:val="18"/>
              </w:rPr>
            </w:pPr>
          </w:p>
        </w:tc>
        <w:tc>
          <w:tcPr>
            <w:tcW w:w="1090" w:type="dxa"/>
          </w:tcPr>
          <w:p w14:paraId="5CBF4C6E" w14:textId="77777777" w:rsidR="00292858" w:rsidRPr="007B4467" w:rsidRDefault="00292858" w:rsidP="007B6927">
            <w:pPr>
              <w:keepNext/>
              <w:keepLines/>
              <w:spacing w:after="0"/>
              <w:rPr>
                <w:rFonts w:ascii="Arial" w:hAnsi="Arial"/>
                <w:sz w:val="18"/>
              </w:rPr>
            </w:pPr>
          </w:p>
        </w:tc>
        <w:tc>
          <w:tcPr>
            <w:tcW w:w="935" w:type="dxa"/>
          </w:tcPr>
          <w:p w14:paraId="31E3ED4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0139EE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A0C0232" w14:textId="77777777" w:rsidTr="00093629">
        <w:tc>
          <w:tcPr>
            <w:tcW w:w="989" w:type="dxa"/>
          </w:tcPr>
          <w:p w14:paraId="069D5071" w14:textId="77777777" w:rsidR="00292858" w:rsidRPr="007B4467" w:rsidRDefault="00292858" w:rsidP="007B6927">
            <w:pPr>
              <w:keepNext/>
              <w:keepLines/>
              <w:spacing w:after="0"/>
              <w:rPr>
                <w:rFonts w:ascii="Arial" w:hAnsi="Arial"/>
                <w:sz w:val="18"/>
              </w:rPr>
            </w:pPr>
            <w:r w:rsidRPr="007B4467">
              <w:rPr>
                <w:rFonts w:ascii="Arial" w:hAnsi="Arial"/>
                <w:sz w:val="18"/>
              </w:rPr>
              <w:t>CA_n1A-n78C</w:t>
            </w:r>
          </w:p>
        </w:tc>
        <w:tc>
          <w:tcPr>
            <w:tcW w:w="674" w:type="dxa"/>
          </w:tcPr>
          <w:p w14:paraId="5C23B7E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53AD67" w14:textId="77777777" w:rsidR="00292858" w:rsidRPr="007B4467" w:rsidRDefault="00292858" w:rsidP="007B6927">
            <w:pPr>
              <w:keepNext/>
              <w:keepLines/>
              <w:spacing w:after="0"/>
              <w:rPr>
                <w:rFonts w:ascii="Arial" w:hAnsi="Arial"/>
                <w:sz w:val="18"/>
              </w:rPr>
            </w:pPr>
          </w:p>
        </w:tc>
        <w:tc>
          <w:tcPr>
            <w:tcW w:w="821" w:type="dxa"/>
          </w:tcPr>
          <w:p w14:paraId="62302BFF" w14:textId="77777777" w:rsidR="00292858" w:rsidRPr="007B4467" w:rsidRDefault="00292858" w:rsidP="007B6927">
            <w:pPr>
              <w:keepNext/>
              <w:keepLines/>
              <w:spacing w:after="0"/>
              <w:rPr>
                <w:rFonts w:ascii="Arial" w:hAnsi="Arial"/>
                <w:sz w:val="18"/>
              </w:rPr>
            </w:pPr>
          </w:p>
        </w:tc>
        <w:tc>
          <w:tcPr>
            <w:tcW w:w="834" w:type="dxa"/>
          </w:tcPr>
          <w:p w14:paraId="6D14BED5" w14:textId="77777777" w:rsidR="00292858" w:rsidRPr="007B4467" w:rsidRDefault="00292858" w:rsidP="007B6927">
            <w:pPr>
              <w:keepNext/>
              <w:keepLines/>
              <w:spacing w:after="0"/>
              <w:rPr>
                <w:rFonts w:ascii="Arial" w:hAnsi="Arial"/>
                <w:sz w:val="18"/>
              </w:rPr>
            </w:pPr>
          </w:p>
        </w:tc>
        <w:tc>
          <w:tcPr>
            <w:tcW w:w="955" w:type="dxa"/>
          </w:tcPr>
          <w:p w14:paraId="4FE9F27B" w14:textId="77777777" w:rsidR="00292858" w:rsidRPr="007B4467" w:rsidRDefault="00292858" w:rsidP="007B6927">
            <w:pPr>
              <w:keepNext/>
              <w:keepLines/>
              <w:spacing w:after="0"/>
              <w:rPr>
                <w:rFonts w:ascii="Arial" w:hAnsi="Arial"/>
                <w:sz w:val="18"/>
              </w:rPr>
            </w:pPr>
          </w:p>
        </w:tc>
        <w:tc>
          <w:tcPr>
            <w:tcW w:w="949" w:type="dxa"/>
          </w:tcPr>
          <w:p w14:paraId="5D083153" w14:textId="77777777" w:rsidR="00292858" w:rsidRPr="007B4467" w:rsidRDefault="00292858" w:rsidP="007B6927">
            <w:pPr>
              <w:keepNext/>
              <w:keepLines/>
              <w:spacing w:after="0"/>
              <w:rPr>
                <w:rFonts w:ascii="Arial" w:hAnsi="Arial"/>
                <w:sz w:val="18"/>
              </w:rPr>
            </w:pPr>
          </w:p>
        </w:tc>
        <w:tc>
          <w:tcPr>
            <w:tcW w:w="1090" w:type="dxa"/>
          </w:tcPr>
          <w:p w14:paraId="1E59126C" w14:textId="77777777" w:rsidR="00292858" w:rsidRPr="007B4467" w:rsidRDefault="00292858" w:rsidP="007B6927">
            <w:pPr>
              <w:keepNext/>
              <w:keepLines/>
              <w:spacing w:after="0"/>
              <w:rPr>
                <w:rFonts w:ascii="Arial" w:hAnsi="Arial"/>
                <w:sz w:val="18"/>
              </w:rPr>
            </w:pPr>
          </w:p>
        </w:tc>
        <w:tc>
          <w:tcPr>
            <w:tcW w:w="935" w:type="dxa"/>
          </w:tcPr>
          <w:p w14:paraId="5A2487D5"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467BE4F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D10BC93" w14:textId="77777777" w:rsidTr="00093629">
        <w:tc>
          <w:tcPr>
            <w:tcW w:w="989" w:type="dxa"/>
          </w:tcPr>
          <w:p w14:paraId="59BCF48E" w14:textId="77777777" w:rsidR="00292858" w:rsidRPr="007B4467" w:rsidRDefault="00292858" w:rsidP="007B6927">
            <w:pPr>
              <w:keepNext/>
              <w:keepLines/>
              <w:spacing w:after="0"/>
              <w:rPr>
                <w:rFonts w:ascii="Arial" w:hAnsi="Arial"/>
                <w:sz w:val="18"/>
              </w:rPr>
            </w:pPr>
            <w:r w:rsidRPr="007B4467">
              <w:rPr>
                <w:rFonts w:ascii="Arial" w:hAnsi="Arial"/>
                <w:sz w:val="18"/>
              </w:rPr>
              <w:t>CA_n1A-n79A</w:t>
            </w:r>
          </w:p>
        </w:tc>
        <w:tc>
          <w:tcPr>
            <w:tcW w:w="674" w:type="dxa"/>
          </w:tcPr>
          <w:p w14:paraId="40FED4D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0B38DDA2" w14:textId="77777777" w:rsidR="00292858" w:rsidRPr="007B4467" w:rsidRDefault="00292858" w:rsidP="007B6927">
            <w:pPr>
              <w:keepNext/>
              <w:keepLines/>
              <w:spacing w:after="0"/>
              <w:rPr>
                <w:rFonts w:ascii="Arial" w:hAnsi="Arial"/>
                <w:sz w:val="18"/>
              </w:rPr>
            </w:pPr>
          </w:p>
        </w:tc>
        <w:tc>
          <w:tcPr>
            <w:tcW w:w="821" w:type="dxa"/>
          </w:tcPr>
          <w:p w14:paraId="1F9B3DEF" w14:textId="77777777" w:rsidR="00292858" w:rsidRPr="007B4467" w:rsidRDefault="00292858" w:rsidP="007B6927">
            <w:pPr>
              <w:keepNext/>
              <w:keepLines/>
              <w:spacing w:after="0"/>
              <w:rPr>
                <w:rFonts w:ascii="Arial" w:hAnsi="Arial"/>
                <w:sz w:val="18"/>
              </w:rPr>
            </w:pPr>
          </w:p>
        </w:tc>
        <w:tc>
          <w:tcPr>
            <w:tcW w:w="834" w:type="dxa"/>
          </w:tcPr>
          <w:p w14:paraId="21A3C880" w14:textId="77777777" w:rsidR="00292858" w:rsidRPr="007B4467" w:rsidRDefault="00292858" w:rsidP="007B6927">
            <w:pPr>
              <w:keepNext/>
              <w:keepLines/>
              <w:spacing w:after="0"/>
              <w:rPr>
                <w:rFonts w:ascii="Arial" w:hAnsi="Arial"/>
                <w:sz w:val="18"/>
              </w:rPr>
            </w:pPr>
          </w:p>
        </w:tc>
        <w:tc>
          <w:tcPr>
            <w:tcW w:w="955" w:type="dxa"/>
          </w:tcPr>
          <w:p w14:paraId="234FA5B4" w14:textId="77777777" w:rsidR="00292858" w:rsidRPr="007B4467" w:rsidRDefault="00292858" w:rsidP="007B6927">
            <w:pPr>
              <w:keepNext/>
              <w:keepLines/>
              <w:spacing w:after="0"/>
              <w:rPr>
                <w:rFonts w:ascii="Arial" w:hAnsi="Arial"/>
                <w:sz w:val="18"/>
              </w:rPr>
            </w:pPr>
          </w:p>
        </w:tc>
        <w:tc>
          <w:tcPr>
            <w:tcW w:w="949" w:type="dxa"/>
          </w:tcPr>
          <w:p w14:paraId="41949DA4" w14:textId="77777777" w:rsidR="00292858" w:rsidRPr="007B4467" w:rsidRDefault="00292858" w:rsidP="007B6927">
            <w:pPr>
              <w:keepNext/>
              <w:keepLines/>
              <w:spacing w:after="0"/>
              <w:rPr>
                <w:rFonts w:ascii="Arial" w:hAnsi="Arial"/>
                <w:sz w:val="18"/>
              </w:rPr>
            </w:pPr>
          </w:p>
        </w:tc>
        <w:tc>
          <w:tcPr>
            <w:tcW w:w="1090" w:type="dxa"/>
          </w:tcPr>
          <w:p w14:paraId="7D707FB4" w14:textId="77777777" w:rsidR="00292858" w:rsidRPr="007B4467" w:rsidRDefault="00292858" w:rsidP="007B6927">
            <w:pPr>
              <w:keepNext/>
              <w:keepLines/>
              <w:spacing w:after="0"/>
              <w:rPr>
                <w:rFonts w:ascii="Arial" w:hAnsi="Arial"/>
                <w:sz w:val="18"/>
              </w:rPr>
            </w:pPr>
          </w:p>
        </w:tc>
        <w:tc>
          <w:tcPr>
            <w:tcW w:w="935" w:type="dxa"/>
          </w:tcPr>
          <w:p w14:paraId="5FE02881"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57ED07B"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7CAF560" w14:textId="77777777" w:rsidTr="00093629">
        <w:tc>
          <w:tcPr>
            <w:tcW w:w="989" w:type="dxa"/>
          </w:tcPr>
          <w:p w14:paraId="661F2E97" w14:textId="77777777" w:rsidR="00292858" w:rsidRPr="007B4467" w:rsidRDefault="00292858" w:rsidP="007B6927">
            <w:pPr>
              <w:keepNext/>
              <w:keepLines/>
              <w:spacing w:after="0"/>
              <w:rPr>
                <w:rFonts w:ascii="Arial" w:hAnsi="Arial"/>
                <w:sz w:val="18"/>
              </w:rPr>
            </w:pPr>
            <w:r w:rsidRPr="007B4467">
              <w:rPr>
                <w:rFonts w:ascii="Arial" w:hAnsi="Arial"/>
                <w:sz w:val="18"/>
              </w:rPr>
              <w:t>CA_n2A-n5A</w:t>
            </w:r>
          </w:p>
        </w:tc>
        <w:tc>
          <w:tcPr>
            <w:tcW w:w="674" w:type="dxa"/>
          </w:tcPr>
          <w:p w14:paraId="554B32DE"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0EB4A96" w14:textId="77777777" w:rsidR="00292858" w:rsidRPr="007B4467" w:rsidRDefault="00292858" w:rsidP="007B6927">
            <w:pPr>
              <w:keepNext/>
              <w:keepLines/>
              <w:spacing w:after="0"/>
              <w:rPr>
                <w:rFonts w:ascii="Arial" w:hAnsi="Arial"/>
                <w:sz w:val="18"/>
              </w:rPr>
            </w:pPr>
          </w:p>
        </w:tc>
        <w:tc>
          <w:tcPr>
            <w:tcW w:w="821" w:type="dxa"/>
          </w:tcPr>
          <w:p w14:paraId="1D993177" w14:textId="77777777" w:rsidR="00292858" w:rsidRPr="007B4467" w:rsidRDefault="00292858" w:rsidP="007B6927">
            <w:pPr>
              <w:keepNext/>
              <w:keepLines/>
              <w:spacing w:after="0"/>
              <w:rPr>
                <w:rFonts w:ascii="Arial" w:hAnsi="Arial"/>
                <w:sz w:val="18"/>
              </w:rPr>
            </w:pPr>
          </w:p>
        </w:tc>
        <w:tc>
          <w:tcPr>
            <w:tcW w:w="834" w:type="dxa"/>
          </w:tcPr>
          <w:p w14:paraId="190B54F6" w14:textId="77777777" w:rsidR="00292858" w:rsidRPr="007B4467" w:rsidRDefault="00292858" w:rsidP="007B6927">
            <w:pPr>
              <w:keepNext/>
              <w:keepLines/>
              <w:spacing w:after="0"/>
              <w:rPr>
                <w:rFonts w:ascii="Arial" w:hAnsi="Arial"/>
                <w:sz w:val="18"/>
              </w:rPr>
            </w:pPr>
          </w:p>
        </w:tc>
        <w:tc>
          <w:tcPr>
            <w:tcW w:w="955" w:type="dxa"/>
          </w:tcPr>
          <w:p w14:paraId="62C713B8" w14:textId="77777777" w:rsidR="00292858" w:rsidRPr="007B4467" w:rsidRDefault="00292858" w:rsidP="007B6927">
            <w:pPr>
              <w:keepNext/>
              <w:keepLines/>
              <w:spacing w:after="0"/>
              <w:rPr>
                <w:rFonts w:ascii="Arial" w:hAnsi="Arial"/>
                <w:sz w:val="18"/>
              </w:rPr>
            </w:pPr>
          </w:p>
        </w:tc>
        <w:tc>
          <w:tcPr>
            <w:tcW w:w="949" w:type="dxa"/>
          </w:tcPr>
          <w:p w14:paraId="0A4C5616" w14:textId="77777777" w:rsidR="00292858" w:rsidRPr="007B4467" w:rsidRDefault="00292858" w:rsidP="007B6927">
            <w:pPr>
              <w:keepNext/>
              <w:keepLines/>
              <w:spacing w:after="0"/>
              <w:rPr>
                <w:rFonts w:ascii="Arial" w:hAnsi="Arial"/>
                <w:sz w:val="18"/>
              </w:rPr>
            </w:pPr>
          </w:p>
        </w:tc>
        <w:tc>
          <w:tcPr>
            <w:tcW w:w="1090" w:type="dxa"/>
          </w:tcPr>
          <w:p w14:paraId="2D8F2E1C" w14:textId="77777777" w:rsidR="00292858" w:rsidRPr="007B4467" w:rsidRDefault="00292858" w:rsidP="007B6927">
            <w:pPr>
              <w:keepNext/>
              <w:keepLines/>
              <w:spacing w:after="0"/>
              <w:rPr>
                <w:rFonts w:ascii="Arial" w:hAnsi="Arial"/>
                <w:sz w:val="18"/>
              </w:rPr>
            </w:pPr>
          </w:p>
        </w:tc>
        <w:tc>
          <w:tcPr>
            <w:tcW w:w="935" w:type="dxa"/>
          </w:tcPr>
          <w:p w14:paraId="68E8B0C6" w14:textId="77777777" w:rsidR="00292858" w:rsidRPr="007B4467" w:rsidRDefault="00292858" w:rsidP="007B6927">
            <w:pPr>
              <w:keepNext/>
              <w:keepLines/>
              <w:spacing w:after="0"/>
              <w:rPr>
                <w:rFonts w:ascii="Arial" w:hAnsi="Arial"/>
                <w:sz w:val="18"/>
              </w:rPr>
            </w:pPr>
          </w:p>
        </w:tc>
        <w:tc>
          <w:tcPr>
            <w:tcW w:w="1292" w:type="dxa"/>
          </w:tcPr>
          <w:p w14:paraId="41D29C82" w14:textId="77777777" w:rsidR="00292858" w:rsidRPr="007B4467" w:rsidRDefault="00292858" w:rsidP="007B6927">
            <w:pPr>
              <w:keepNext/>
              <w:keepLines/>
              <w:spacing w:after="0"/>
              <w:rPr>
                <w:rFonts w:ascii="Arial" w:hAnsi="Arial"/>
                <w:sz w:val="18"/>
              </w:rPr>
            </w:pPr>
          </w:p>
        </w:tc>
      </w:tr>
      <w:tr w:rsidR="00BD32AD" w:rsidRPr="007B4467" w14:paraId="19690D2A" w14:textId="77777777" w:rsidTr="00093629">
        <w:tc>
          <w:tcPr>
            <w:tcW w:w="989" w:type="dxa"/>
          </w:tcPr>
          <w:p w14:paraId="09F5B7A3" w14:textId="25CDFCFF" w:rsidR="00BD32AD" w:rsidRPr="007B4467" w:rsidRDefault="00BD32AD" w:rsidP="00BD32AD">
            <w:pPr>
              <w:keepNext/>
              <w:keepLines/>
              <w:spacing w:after="0"/>
              <w:rPr>
                <w:rFonts w:ascii="Arial" w:hAnsi="Arial"/>
                <w:sz w:val="18"/>
              </w:rPr>
            </w:pPr>
            <w:r w:rsidRPr="007B4467">
              <w:rPr>
                <w:rFonts w:ascii="Arial" w:hAnsi="Arial"/>
                <w:sz w:val="18"/>
              </w:rPr>
              <w:t>CA_n2(2A)-n5A</w:t>
            </w:r>
          </w:p>
        </w:tc>
        <w:tc>
          <w:tcPr>
            <w:tcW w:w="674" w:type="dxa"/>
          </w:tcPr>
          <w:p w14:paraId="32928F8E" w14:textId="6A6F841F"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3B99FBED" w14:textId="77777777" w:rsidR="00BD32AD" w:rsidRPr="007B4467" w:rsidRDefault="00BD32AD" w:rsidP="00BD32AD">
            <w:pPr>
              <w:keepNext/>
              <w:keepLines/>
              <w:spacing w:after="0"/>
              <w:rPr>
                <w:rFonts w:ascii="Arial" w:hAnsi="Arial"/>
                <w:sz w:val="18"/>
              </w:rPr>
            </w:pPr>
          </w:p>
        </w:tc>
        <w:tc>
          <w:tcPr>
            <w:tcW w:w="821" w:type="dxa"/>
          </w:tcPr>
          <w:p w14:paraId="1D627590" w14:textId="77777777" w:rsidR="00BD32AD" w:rsidRPr="007B4467" w:rsidRDefault="00BD32AD" w:rsidP="00BD32AD">
            <w:pPr>
              <w:keepNext/>
              <w:keepLines/>
              <w:spacing w:after="0"/>
              <w:rPr>
                <w:rFonts w:ascii="Arial" w:hAnsi="Arial"/>
                <w:sz w:val="18"/>
              </w:rPr>
            </w:pPr>
          </w:p>
        </w:tc>
        <w:tc>
          <w:tcPr>
            <w:tcW w:w="834" w:type="dxa"/>
          </w:tcPr>
          <w:p w14:paraId="6544CD35" w14:textId="77777777" w:rsidR="00BD32AD" w:rsidRPr="007B4467" w:rsidRDefault="00BD32AD" w:rsidP="00BD32AD">
            <w:pPr>
              <w:keepNext/>
              <w:keepLines/>
              <w:spacing w:after="0"/>
              <w:rPr>
                <w:rFonts w:ascii="Arial" w:hAnsi="Arial"/>
                <w:sz w:val="18"/>
              </w:rPr>
            </w:pPr>
          </w:p>
        </w:tc>
        <w:tc>
          <w:tcPr>
            <w:tcW w:w="955" w:type="dxa"/>
          </w:tcPr>
          <w:p w14:paraId="1B81576D" w14:textId="77777777" w:rsidR="00BD32AD" w:rsidRPr="007B4467" w:rsidRDefault="00BD32AD" w:rsidP="00BD32AD">
            <w:pPr>
              <w:keepNext/>
              <w:keepLines/>
              <w:spacing w:after="0"/>
              <w:rPr>
                <w:rFonts w:ascii="Arial" w:hAnsi="Arial"/>
                <w:sz w:val="18"/>
              </w:rPr>
            </w:pPr>
          </w:p>
        </w:tc>
        <w:tc>
          <w:tcPr>
            <w:tcW w:w="949" w:type="dxa"/>
          </w:tcPr>
          <w:p w14:paraId="4C03BD06" w14:textId="77777777" w:rsidR="00BD32AD" w:rsidRPr="007B4467" w:rsidRDefault="00BD32AD" w:rsidP="00BD32AD">
            <w:pPr>
              <w:keepNext/>
              <w:keepLines/>
              <w:spacing w:after="0"/>
              <w:rPr>
                <w:rFonts w:ascii="Arial" w:hAnsi="Arial"/>
                <w:sz w:val="18"/>
              </w:rPr>
            </w:pPr>
          </w:p>
        </w:tc>
        <w:tc>
          <w:tcPr>
            <w:tcW w:w="1090" w:type="dxa"/>
          </w:tcPr>
          <w:p w14:paraId="46777382" w14:textId="77777777" w:rsidR="00BD32AD" w:rsidRPr="007B4467" w:rsidRDefault="00BD32AD" w:rsidP="00BD32AD">
            <w:pPr>
              <w:keepNext/>
              <w:keepLines/>
              <w:spacing w:after="0"/>
              <w:rPr>
                <w:rFonts w:ascii="Arial" w:hAnsi="Arial"/>
                <w:sz w:val="18"/>
              </w:rPr>
            </w:pPr>
          </w:p>
        </w:tc>
        <w:tc>
          <w:tcPr>
            <w:tcW w:w="935" w:type="dxa"/>
          </w:tcPr>
          <w:p w14:paraId="6F972461" w14:textId="77777777" w:rsidR="00BD32AD" w:rsidRPr="007B4467" w:rsidRDefault="00BD32AD" w:rsidP="00BD32AD">
            <w:pPr>
              <w:keepNext/>
              <w:keepLines/>
              <w:spacing w:after="0"/>
              <w:rPr>
                <w:rFonts w:ascii="Arial" w:hAnsi="Arial"/>
                <w:sz w:val="18"/>
              </w:rPr>
            </w:pPr>
          </w:p>
        </w:tc>
        <w:tc>
          <w:tcPr>
            <w:tcW w:w="1292" w:type="dxa"/>
          </w:tcPr>
          <w:p w14:paraId="145B9B7F" w14:textId="77777777" w:rsidR="00BD32AD" w:rsidRPr="007B4467" w:rsidRDefault="00BD32AD" w:rsidP="00BD32AD">
            <w:pPr>
              <w:keepNext/>
              <w:keepLines/>
              <w:spacing w:after="0"/>
              <w:rPr>
                <w:rFonts w:ascii="Arial" w:hAnsi="Arial"/>
                <w:sz w:val="18"/>
              </w:rPr>
            </w:pPr>
          </w:p>
        </w:tc>
      </w:tr>
      <w:tr w:rsidR="00292858" w:rsidRPr="007B4467" w14:paraId="3C3FE4B9" w14:textId="77777777" w:rsidTr="00093629">
        <w:tc>
          <w:tcPr>
            <w:tcW w:w="989" w:type="dxa"/>
          </w:tcPr>
          <w:p w14:paraId="50344F06" w14:textId="77777777" w:rsidR="00292858" w:rsidRPr="007B4467" w:rsidRDefault="00292858" w:rsidP="007B6927">
            <w:pPr>
              <w:keepNext/>
              <w:keepLines/>
              <w:spacing w:after="0"/>
              <w:rPr>
                <w:rFonts w:ascii="Arial" w:hAnsi="Arial"/>
                <w:sz w:val="18"/>
              </w:rPr>
            </w:pPr>
            <w:r w:rsidRPr="007B4467">
              <w:rPr>
                <w:rFonts w:ascii="Arial" w:hAnsi="Arial"/>
                <w:sz w:val="18"/>
              </w:rPr>
              <w:t>CA_n2A-n14A</w:t>
            </w:r>
          </w:p>
        </w:tc>
        <w:tc>
          <w:tcPr>
            <w:tcW w:w="674" w:type="dxa"/>
          </w:tcPr>
          <w:p w14:paraId="01C86948"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07BA94E" w14:textId="77777777" w:rsidR="00292858" w:rsidRPr="007B4467" w:rsidRDefault="00292858" w:rsidP="007B6927">
            <w:pPr>
              <w:keepNext/>
              <w:keepLines/>
              <w:spacing w:after="0"/>
              <w:rPr>
                <w:rFonts w:ascii="Arial" w:hAnsi="Arial"/>
                <w:sz w:val="18"/>
              </w:rPr>
            </w:pPr>
          </w:p>
        </w:tc>
        <w:tc>
          <w:tcPr>
            <w:tcW w:w="821" w:type="dxa"/>
          </w:tcPr>
          <w:p w14:paraId="231AC705" w14:textId="77777777" w:rsidR="00292858" w:rsidRPr="007B4467" w:rsidRDefault="00292858" w:rsidP="007B6927">
            <w:pPr>
              <w:keepNext/>
              <w:keepLines/>
              <w:spacing w:after="0"/>
              <w:rPr>
                <w:rFonts w:ascii="Arial" w:hAnsi="Arial"/>
                <w:sz w:val="18"/>
              </w:rPr>
            </w:pPr>
          </w:p>
        </w:tc>
        <w:tc>
          <w:tcPr>
            <w:tcW w:w="834" w:type="dxa"/>
          </w:tcPr>
          <w:p w14:paraId="5551BF56" w14:textId="77777777" w:rsidR="00292858" w:rsidRPr="007B4467" w:rsidRDefault="00292858" w:rsidP="007B6927">
            <w:pPr>
              <w:keepNext/>
              <w:keepLines/>
              <w:spacing w:after="0"/>
              <w:rPr>
                <w:rFonts w:ascii="Arial" w:hAnsi="Arial"/>
                <w:sz w:val="18"/>
              </w:rPr>
            </w:pPr>
          </w:p>
        </w:tc>
        <w:tc>
          <w:tcPr>
            <w:tcW w:w="955" w:type="dxa"/>
          </w:tcPr>
          <w:p w14:paraId="3C26199A" w14:textId="77777777" w:rsidR="00292858" w:rsidRPr="007B4467" w:rsidRDefault="00292858" w:rsidP="007B6927">
            <w:pPr>
              <w:keepNext/>
              <w:keepLines/>
              <w:spacing w:after="0"/>
              <w:rPr>
                <w:rFonts w:ascii="Arial" w:hAnsi="Arial"/>
                <w:sz w:val="18"/>
              </w:rPr>
            </w:pPr>
          </w:p>
        </w:tc>
        <w:tc>
          <w:tcPr>
            <w:tcW w:w="949" w:type="dxa"/>
          </w:tcPr>
          <w:p w14:paraId="1CB0F287" w14:textId="77777777" w:rsidR="00292858" w:rsidRPr="007B4467" w:rsidRDefault="00292858" w:rsidP="007B6927">
            <w:pPr>
              <w:keepNext/>
              <w:keepLines/>
              <w:spacing w:after="0"/>
              <w:rPr>
                <w:rFonts w:ascii="Arial" w:hAnsi="Arial"/>
                <w:sz w:val="18"/>
              </w:rPr>
            </w:pPr>
          </w:p>
        </w:tc>
        <w:tc>
          <w:tcPr>
            <w:tcW w:w="1090" w:type="dxa"/>
          </w:tcPr>
          <w:p w14:paraId="4B54E6C1" w14:textId="77777777" w:rsidR="00292858" w:rsidRPr="007B4467" w:rsidRDefault="00292858" w:rsidP="007B6927">
            <w:pPr>
              <w:keepNext/>
              <w:keepLines/>
              <w:spacing w:after="0"/>
              <w:rPr>
                <w:rFonts w:ascii="Arial" w:hAnsi="Arial"/>
                <w:sz w:val="18"/>
              </w:rPr>
            </w:pPr>
          </w:p>
        </w:tc>
        <w:tc>
          <w:tcPr>
            <w:tcW w:w="935" w:type="dxa"/>
          </w:tcPr>
          <w:p w14:paraId="13255F6B" w14:textId="77777777" w:rsidR="00292858" w:rsidRPr="007B4467" w:rsidRDefault="00292858" w:rsidP="007B6927">
            <w:pPr>
              <w:keepNext/>
              <w:keepLines/>
              <w:spacing w:after="0"/>
              <w:rPr>
                <w:rFonts w:ascii="Arial" w:hAnsi="Arial"/>
                <w:sz w:val="18"/>
              </w:rPr>
            </w:pPr>
          </w:p>
        </w:tc>
        <w:tc>
          <w:tcPr>
            <w:tcW w:w="1292" w:type="dxa"/>
          </w:tcPr>
          <w:p w14:paraId="1BCA5587" w14:textId="77777777" w:rsidR="00292858" w:rsidRPr="007B4467" w:rsidRDefault="00292858" w:rsidP="007B6927">
            <w:pPr>
              <w:keepNext/>
              <w:keepLines/>
              <w:spacing w:after="0"/>
              <w:rPr>
                <w:rFonts w:ascii="Arial" w:hAnsi="Arial"/>
                <w:sz w:val="18"/>
              </w:rPr>
            </w:pPr>
          </w:p>
        </w:tc>
      </w:tr>
      <w:tr w:rsidR="00BD32AD" w:rsidRPr="007B4467" w14:paraId="3EE58C5E" w14:textId="77777777" w:rsidTr="00093629">
        <w:tc>
          <w:tcPr>
            <w:tcW w:w="989" w:type="dxa"/>
          </w:tcPr>
          <w:p w14:paraId="5C5719F6" w14:textId="6C4A6313" w:rsidR="00BD32AD" w:rsidRPr="007B4467" w:rsidRDefault="00BD32AD" w:rsidP="00BD32AD">
            <w:pPr>
              <w:keepNext/>
              <w:keepLines/>
              <w:spacing w:after="0"/>
              <w:rPr>
                <w:rFonts w:ascii="Arial" w:hAnsi="Arial"/>
                <w:sz w:val="18"/>
              </w:rPr>
            </w:pPr>
            <w:r w:rsidRPr="007B4467">
              <w:rPr>
                <w:rFonts w:ascii="Arial" w:hAnsi="Arial"/>
                <w:sz w:val="18"/>
              </w:rPr>
              <w:t>CA_n2(2A)-n14A</w:t>
            </w:r>
          </w:p>
        </w:tc>
        <w:tc>
          <w:tcPr>
            <w:tcW w:w="674" w:type="dxa"/>
          </w:tcPr>
          <w:p w14:paraId="148BC9F6" w14:textId="7CC7C277"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51CFA2CE" w14:textId="77777777" w:rsidR="00BD32AD" w:rsidRPr="007B4467" w:rsidRDefault="00BD32AD" w:rsidP="00BD32AD">
            <w:pPr>
              <w:keepNext/>
              <w:keepLines/>
              <w:spacing w:after="0"/>
              <w:rPr>
                <w:rFonts w:ascii="Arial" w:hAnsi="Arial"/>
                <w:sz w:val="18"/>
              </w:rPr>
            </w:pPr>
          </w:p>
        </w:tc>
        <w:tc>
          <w:tcPr>
            <w:tcW w:w="821" w:type="dxa"/>
          </w:tcPr>
          <w:p w14:paraId="25A59AC5" w14:textId="77777777" w:rsidR="00BD32AD" w:rsidRPr="007B4467" w:rsidRDefault="00BD32AD" w:rsidP="00BD32AD">
            <w:pPr>
              <w:keepNext/>
              <w:keepLines/>
              <w:spacing w:after="0"/>
              <w:rPr>
                <w:rFonts w:ascii="Arial" w:hAnsi="Arial"/>
                <w:sz w:val="18"/>
              </w:rPr>
            </w:pPr>
          </w:p>
        </w:tc>
        <w:tc>
          <w:tcPr>
            <w:tcW w:w="834" w:type="dxa"/>
          </w:tcPr>
          <w:p w14:paraId="5D2F3A8D" w14:textId="77777777" w:rsidR="00BD32AD" w:rsidRPr="007B4467" w:rsidRDefault="00BD32AD" w:rsidP="00BD32AD">
            <w:pPr>
              <w:keepNext/>
              <w:keepLines/>
              <w:spacing w:after="0"/>
              <w:rPr>
                <w:rFonts w:ascii="Arial" w:hAnsi="Arial"/>
                <w:sz w:val="18"/>
              </w:rPr>
            </w:pPr>
          </w:p>
        </w:tc>
        <w:tc>
          <w:tcPr>
            <w:tcW w:w="955" w:type="dxa"/>
          </w:tcPr>
          <w:p w14:paraId="77E61BE5" w14:textId="77777777" w:rsidR="00BD32AD" w:rsidRPr="007B4467" w:rsidRDefault="00BD32AD" w:rsidP="00BD32AD">
            <w:pPr>
              <w:keepNext/>
              <w:keepLines/>
              <w:spacing w:after="0"/>
              <w:rPr>
                <w:rFonts w:ascii="Arial" w:hAnsi="Arial"/>
                <w:sz w:val="18"/>
              </w:rPr>
            </w:pPr>
          </w:p>
        </w:tc>
        <w:tc>
          <w:tcPr>
            <w:tcW w:w="949" w:type="dxa"/>
          </w:tcPr>
          <w:p w14:paraId="51C916E1" w14:textId="77777777" w:rsidR="00BD32AD" w:rsidRPr="007B4467" w:rsidRDefault="00BD32AD" w:rsidP="00BD32AD">
            <w:pPr>
              <w:keepNext/>
              <w:keepLines/>
              <w:spacing w:after="0"/>
              <w:rPr>
                <w:rFonts w:ascii="Arial" w:hAnsi="Arial"/>
                <w:sz w:val="18"/>
              </w:rPr>
            </w:pPr>
          </w:p>
        </w:tc>
        <w:tc>
          <w:tcPr>
            <w:tcW w:w="1090" w:type="dxa"/>
          </w:tcPr>
          <w:p w14:paraId="2A7F84CA" w14:textId="77777777" w:rsidR="00BD32AD" w:rsidRPr="007B4467" w:rsidRDefault="00BD32AD" w:rsidP="00BD32AD">
            <w:pPr>
              <w:keepNext/>
              <w:keepLines/>
              <w:spacing w:after="0"/>
              <w:rPr>
                <w:rFonts w:ascii="Arial" w:hAnsi="Arial"/>
                <w:sz w:val="18"/>
              </w:rPr>
            </w:pPr>
          </w:p>
        </w:tc>
        <w:tc>
          <w:tcPr>
            <w:tcW w:w="935" w:type="dxa"/>
          </w:tcPr>
          <w:p w14:paraId="7916050F" w14:textId="77777777" w:rsidR="00BD32AD" w:rsidRPr="007B4467" w:rsidRDefault="00BD32AD" w:rsidP="00BD32AD">
            <w:pPr>
              <w:keepNext/>
              <w:keepLines/>
              <w:spacing w:after="0"/>
              <w:rPr>
                <w:rFonts w:ascii="Arial" w:hAnsi="Arial"/>
                <w:sz w:val="18"/>
              </w:rPr>
            </w:pPr>
          </w:p>
        </w:tc>
        <w:tc>
          <w:tcPr>
            <w:tcW w:w="1292" w:type="dxa"/>
          </w:tcPr>
          <w:p w14:paraId="5CCCFBD2" w14:textId="77777777" w:rsidR="00BD32AD" w:rsidRPr="007B4467" w:rsidRDefault="00BD32AD" w:rsidP="00BD32AD">
            <w:pPr>
              <w:keepNext/>
              <w:keepLines/>
              <w:spacing w:after="0"/>
              <w:rPr>
                <w:rFonts w:ascii="Arial" w:hAnsi="Arial"/>
                <w:sz w:val="18"/>
              </w:rPr>
            </w:pPr>
          </w:p>
        </w:tc>
      </w:tr>
      <w:tr w:rsidR="0019189A" w:rsidRPr="007B4467" w14:paraId="105A8F9B" w14:textId="77777777" w:rsidTr="00093629">
        <w:tc>
          <w:tcPr>
            <w:tcW w:w="989" w:type="dxa"/>
          </w:tcPr>
          <w:p w14:paraId="48E17AC0" w14:textId="29C22DCC" w:rsidR="0019189A" w:rsidRPr="007B4467" w:rsidRDefault="0019189A" w:rsidP="0019189A">
            <w:pPr>
              <w:pStyle w:val="TAL"/>
            </w:pPr>
            <w:r w:rsidRPr="007B4467">
              <w:t>CA_n2A-n30A</w:t>
            </w:r>
          </w:p>
        </w:tc>
        <w:tc>
          <w:tcPr>
            <w:tcW w:w="674" w:type="dxa"/>
          </w:tcPr>
          <w:p w14:paraId="0D2EF0FE" w14:textId="1963B0B8" w:rsidR="0019189A" w:rsidRPr="007B4467" w:rsidRDefault="0019189A" w:rsidP="0019189A">
            <w:pPr>
              <w:pStyle w:val="TAL"/>
            </w:pPr>
            <w:r w:rsidRPr="007B4467">
              <w:t>Rel-17</w:t>
            </w:r>
          </w:p>
        </w:tc>
        <w:tc>
          <w:tcPr>
            <w:tcW w:w="525" w:type="dxa"/>
          </w:tcPr>
          <w:p w14:paraId="5CE0008F" w14:textId="77777777" w:rsidR="0019189A" w:rsidRPr="007B4467" w:rsidRDefault="0019189A" w:rsidP="0019189A">
            <w:pPr>
              <w:pStyle w:val="TAL"/>
            </w:pPr>
          </w:p>
        </w:tc>
        <w:tc>
          <w:tcPr>
            <w:tcW w:w="821" w:type="dxa"/>
          </w:tcPr>
          <w:p w14:paraId="1882684F" w14:textId="77777777" w:rsidR="0019189A" w:rsidRPr="007B4467" w:rsidRDefault="0019189A" w:rsidP="0019189A">
            <w:pPr>
              <w:pStyle w:val="TAL"/>
            </w:pPr>
          </w:p>
        </w:tc>
        <w:tc>
          <w:tcPr>
            <w:tcW w:w="834" w:type="dxa"/>
          </w:tcPr>
          <w:p w14:paraId="5DE869ED" w14:textId="77777777" w:rsidR="0019189A" w:rsidRPr="007B4467" w:rsidRDefault="0019189A" w:rsidP="0019189A">
            <w:pPr>
              <w:pStyle w:val="TAL"/>
            </w:pPr>
          </w:p>
        </w:tc>
        <w:tc>
          <w:tcPr>
            <w:tcW w:w="955" w:type="dxa"/>
          </w:tcPr>
          <w:p w14:paraId="38349106" w14:textId="77777777" w:rsidR="0019189A" w:rsidRPr="007B4467" w:rsidRDefault="0019189A" w:rsidP="0019189A">
            <w:pPr>
              <w:pStyle w:val="TAL"/>
            </w:pPr>
          </w:p>
        </w:tc>
        <w:tc>
          <w:tcPr>
            <w:tcW w:w="949" w:type="dxa"/>
          </w:tcPr>
          <w:p w14:paraId="53AC6A8C" w14:textId="77777777" w:rsidR="0019189A" w:rsidRPr="007B4467" w:rsidRDefault="0019189A" w:rsidP="0019189A">
            <w:pPr>
              <w:pStyle w:val="TAL"/>
            </w:pPr>
          </w:p>
        </w:tc>
        <w:tc>
          <w:tcPr>
            <w:tcW w:w="1090" w:type="dxa"/>
          </w:tcPr>
          <w:p w14:paraId="18804EC2" w14:textId="77777777" w:rsidR="0019189A" w:rsidRPr="007B4467" w:rsidRDefault="0019189A" w:rsidP="0019189A">
            <w:pPr>
              <w:pStyle w:val="TAL"/>
            </w:pPr>
          </w:p>
        </w:tc>
        <w:tc>
          <w:tcPr>
            <w:tcW w:w="935" w:type="dxa"/>
          </w:tcPr>
          <w:p w14:paraId="0D5A3069" w14:textId="77777777" w:rsidR="0019189A" w:rsidRPr="007B4467" w:rsidRDefault="0019189A" w:rsidP="0019189A">
            <w:pPr>
              <w:pStyle w:val="TAL"/>
            </w:pPr>
          </w:p>
        </w:tc>
        <w:tc>
          <w:tcPr>
            <w:tcW w:w="1292" w:type="dxa"/>
          </w:tcPr>
          <w:p w14:paraId="57FFEE01" w14:textId="77777777" w:rsidR="0019189A" w:rsidRPr="007B4467" w:rsidRDefault="0019189A" w:rsidP="0019189A">
            <w:pPr>
              <w:pStyle w:val="TAL"/>
            </w:pPr>
          </w:p>
        </w:tc>
      </w:tr>
      <w:tr w:rsidR="00BD32AD" w:rsidRPr="007B4467" w14:paraId="454B3A93" w14:textId="77777777" w:rsidTr="00093629">
        <w:tc>
          <w:tcPr>
            <w:tcW w:w="989" w:type="dxa"/>
          </w:tcPr>
          <w:p w14:paraId="7F7D4ACF" w14:textId="545901CA" w:rsidR="00BD32AD" w:rsidRPr="007B4467" w:rsidRDefault="00BD32AD" w:rsidP="00BD32AD">
            <w:pPr>
              <w:pStyle w:val="TAL"/>
            </w:pPr>
            <w:r w:rsidRPr="007B4467">
              <w:t>CA_n2(2A)-n30A</w:t>
            </w:r>
          </w:p>
        </w:tc>
        <w:tc>
          <w:tcPr>
            <w:tcW w:w="674" w:type="dxa"/>
          </w:tcPr>
          <w:p w14:paraId="04ABEC6D" w14:textId="75A692B3" w:rsidR="00BD32AD" w:rsidRPr="007B4467" w:rsidRDefault="00BD32AD" w:rsidP="00BD32AD">
            <w:pPr>
              <w:pStyle w:val="TAL"/>
            </w:pPr>
            <w:r w:rsidRPr="007B4467">
              <w:t>Rel-17</w:t>
            </w:r>
          </w:p>
        </w:tc>
        <w:tc>
          <w:tcPr>
            <w:tcW w:w="525" w:type="dxa"/>
          </w:tcPr>
          <w:p w14:paraId="5299C393" w14:textId="77777777" w:rsidR="00BD32AD" w:rsidRPr="007B4467" w:rsidRDefault="00BD32AD" w:rsidP="00BD32AD">
            <w:pPr>
              <w:pStyle w:val="TAL"/>
            </w:pPr>
          </w:p>
        </w:tc>
        <w:tc>
          <w:tcPr>
            <w:tcW w:w="821" w:type="dxa"/>
          </w:tcPr>
          <w:p w14:paraId="6FF0BE28" w14:textId="77777777" w:rsidR="00BD32AD" w:rsidRPr="007B4467" w:rsidRDefault="00BD32AD" w:rsidP="00BD32AD">
            <w:pPr>
              <w:pStyle w:val="TAL"/>
            </w:pPr>
          </w:p>
        </w:tc>
        <w:tc>
          <w:tcPr>
            <w:tcW w:w="834" w:type="dxa"/>
          </w:tcPr>
          <w:p w14:paraId="01BC09FC" w14:textId="77777777" w:rsidR="00BD32AD" w:rsidRPr="007B4467" w:rsidRDefault="00BD32AD" w:rsidP="00BD32AD">
            <w:pPr>
              <w:pStyle w:val="TAL"/>
            </w:pPr>
          </w:p>
        </w:tc>
        <w:tc>
          <w:tcPr>
            <w:tcW w:w="955" w:type="dxa"/>
          </w:tcPr>
          <w:p w14:paraId="25D7A8FE" w14:textId="77777777" w:rsidR="00BD32AD" w:rsidRPr="007B4467" w:rsidRDefault="00BD32AD" w:rsidP="00BD32AD">
            <w:pPr>
              <w:pStyle w:val="TAL"/>
            </w:pPr>
          </w:p>
        </w:tc>
        <w:tc>
          <w:tcPr>
            <w:tcW w:w="949" w:type="dxa"/>
          </w:tcPr>
          <w:p w14:paraId="5D7AE4B3" w14:textId="77777777" w:rsidR="00BD32AD" w:rsidRPr="007B4467" w:rsidRDefault="00BD32AD" w:rsidP="00BD32AD">
            <w:pPr>
              <w:pStyle w:val="TAL"/>
            </w:pPr>
          </w:p>
        </w:tc>
        <w:tc>
          <w:tcPr>
            <w:tcW w:w="1090" w:type="dxa"/>
          </w:tcPr>
          <w:p w14:paraId="4EA4A25C" w14:textId="77777777" w:rsidR="00BD32AD" w:rsidRPr="007B4467" w:rsidRDefault="00BD32AD" w:rsidP="00BD32AD">
            <w:pPr>
              <w:pStyle w:val="TAL"/>
            </w:pPr>
          </w:p>
        </w:tc>
        <w:tc>
          <w:tcPr>
            <w:tcW w:w="935" w:type="dxa"/>
          </w:tcPr>
          <w:p w14:paraId="1CF57C84" w14:textId="77777777" w:rsidR="00BD32AD" w:rsidRPr="007B4467" w:rsidRDefault="00BD32AD" w:rsidP="00BD32AD">
            <w:pPr>
              <w:pStyle w:val="TAL"/>
            </w:pPr>
          </w:p>
        </w:tc>
        <w:tc>
          <w:tcPr>
            <w:tcW w:w="1292" w:type="dxa"/>
          </w:tcPr>
          <w:p w14:paraId="10B6864F" w14:textId="77777777" w:rsidR="00BD32AD" w:rsidRPr="007B4467" w:rsidRDefault="00BD32AD" w:rsidP="00BD32AD">
            <w:pPr>
              <w:pStyle w:val="TAL"/>
            </w:pPr>
          </w:p>
        </w:tc>
      </w:tr>
      <w:tr w:rsidR="00292858" w:rsidRPr="007B4467" w14:paraId="2DF24845" w14:textId="77777777" w:rsidTr="00093629">
        <w:tc>
          <w:tcPr>
            <w:tcW w:w="989" w:type="dxa"/>
          </w:tcPr>
          <w:p w14:paraId="7A366E63" w14:textId="77777777" w:rsidR="00292858" w:rsidRPr="007B4467" w:rsidRDefault="00292858" w:rsidP="007B6927">
            <w:pPr>
              <w:keepNext/>
              <w:keepLines/>
              <w:spacing w:after="0"/>
              <w:rPr>
                <w:rFonts w:ascii="Arial" w:hAnsi="Arial"/>
                <w:sz w:val="18"/>
              </w:rPr>
            </w:pPr>
            <w:r w:rsidRPr="007B4467">
              <w:rPr>
                <w:rFonts w:ascii="Arial" w:hAnsi="Arial"/>
                <w:sz w:val="18"/>
              </w:rPr>
              <w:t>CA_n2A-n48A</w:t>
            </w:r>
          </w:p>
        </w:tc>
        <w:tc>
          <w:tcPr>
            <w:tcW w:w="674" w:type="dxa"/>
          </w:tcPr>
          <w:p w14:paraId="1535BC5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987DA95" w14:textId="77777777" w:rsidR="00292858" w:rsidRPr="007B4467" w:rsidRDefault="00292858" w:rsidP="007B6927">
            <w:pPr>
              <w:keepNext/>
              <w:keepLines/>
              <w:spacing w:after="0"/>
              <w:rPr>
                <w:rFonts w:ascii="Arial" w:hAnsi="Arial"/>
                <w:sz w:val="18"/>
              </w:rPr>
            </w:pPr>
          </w:p>
        </w:tc>
        <w:tc>
          <w:tcPr>
            <w:tcW w:w="821" w:type="dxa"/>
          </w:tcPr>
          <w:p w14:paraId="7BD952B4" w14:textId="77777777" w:rsidR="00292858" w:rsidRPr="007B4467" w:rsidRDefault="00292858" w:rsidP="007B6927">
            <w:pPr>
              <w:keepNext/>
              <w:keepLines/>
              <w:spacing w:after="0"/>
              <w:rPr>
                <w:rFonts w:ascii="Arial" w:hAnsi="Arial"/>
                <w:sz w:val="18"/>
              </w:rPr>
            </w:pPr>
          </w:p>
        </w:tc>
        <w:tc>
          <w:tcPr>
            <w:tcW w:w="834" w:type="dxa"/>
          </w:tcPr>
          <w:p w14:paraId="5B46B5A8" w14:textId="77777777" w:rsidR="00292858" w:rsidRPr="007B4467" w:rsidRDefault="00292858" w:rsidP="007B6927">
            <w:pPr>
              <w:keepNext/>
              <w:keepLines/>
              <w:spacing w:after="0"/>
              <w:rPr>
                <w:rFonts w:ascii="Arial" w:hAnsi="Arial"/>
                <w:sz w:val="18"/>
              </w:rPr>
            </w:pPr>
          </w:p>
        </w:tc>
        <w:tc>
          <w:tcPr>
            <w:tcW w:w="955" w:type="dxa"/>
          </w:tcPr>
          <w:p w14:paraId="42B3C805" w14:textId="77777777" w:rsidR="00292858" w:rsidRPr="007B4467" w:rsidRDefault="00292858" w:rsidP="007B6927">
            <w:pPr>
              <w:keepNext/>
              <w:keepLines/>
              <w:spacing w:after="0"/>
              <w:rPr>
                <w:rFonts w:ascii="Arial" w:hAnsi="Arial"/>
                <w:sz w:val="18"/>
              </w:rPr>
            </w:pPr>
          </w:p>
        </w:tc>
        <w:tc>
          <w:tcPr>
            <w:tcW w:w="949" w:type="dxa"/>
          </w:tcPr>
          <w:p w14:paraId="060D476E" w14:textId="77777777" w:rsidR="00292858" w:rsidRPr="007B4467" w:rsidRDefault="00292858" w:rsidP="007B6927">
            <w:pPr>
              <w:keepNext/>
              <w:keepLines/>
              <w:spacing w:after="0"/>
              <w:rPr>
                <w:rFonts w:ascii="Arial" w:hAnsi="Arial"/>
                <w:sz w:val="18"/>
              </w:rPr>
            </w:pPr>
          </w:p>
        </w:tc>
        <w:tc>
          <w:tcPr>
            <w:tcW w:w="1090" w:type="dxa"/>
          </w:tcPr>
          <w:p w14:paraId="4679F1BF" w14:textId="77777777" w:rsidR="00292858" w:rsidRPr="007B4467" w:rsidRDefault="00292858" w:rsidP="007B6927">
            <w:pPr>
              <w:keepNext/>
              <w:keepLines/>
              <w:spacing w:after="0"/>
              <w:rPr>
                <w:rFonts w:ascii="Arial" w:hAnsi="Arial"/>
                <w:sz w:val="18"/>
              </w:rPr>
            </w:pPr>
          </w:p>
        </w:tc>
        <w:tc>
          <w:tcPr>
            <w:tcW w:w="935" w:type="dxa"/>
          </w:tcPr>
          <w:p w14:paraId="4F3BFB5C" w14:textId="77777777" w:rsidR="00292858" w:rsidRPr="007B4467" w:rsidRDefault="00292858" w:rsidP="007B6927">
            <w:pPr>
              <w:keepNext/>
              <w:keepLines/>
              <w:spacing w:after="0"/>
              <w:rPr>
                <w:rFonts w:ascii="Arial" w:hAnsi="Arial"/>
                <w:sz w:val="18"/>
              </w:rPr>
            </w:pPr>
          </w:p>
        </w:tc>
        <w:tc>
          <w:tcPr>
            <w:tcW w:w="1292" w:type="dxa"/>
          </w:tcPr>
          <w:p w14:paraId="4B26E37E" w14:textId="77777777" w:rsidR="00292858" w:rsidRPr="007B4467" w:rsidRDefault="00292858" w:rsidP="007B6927">
            <w:pPr>
              <w:keepNext/>
              <w:keepLines/>
              <w:spacing w:after="0"/>
              <w:rPr>
                <w:rFonts w:ascii="Arial" w:hAnsi="Arial"/>
                <w:sz w:val="18"/>
              </w:rPr>
            </w:pPr>
          </w:p>
        </w:tc>
      </w:tr>
      <w:tr w:rsidR="00292858" w:rsidRPr="007B4467" w14:paraId="57C54AA4" w14:textId="77777777" w:rsidTr="00093629">
        <w:tc>
          <w:tcPr>
            <w:tcW w:w="989" w:type="dxa"/>
          </w:tcPr>
          <w:p w14:paraId="42CB3D55" w14:textId="77777777" w:rsidR="00292858" w:rsidRPr="007B4467" w:rsidRDefault="00292858" w:rsidP="007B6927">
            <w:pPr>
              <w:keepNext/>
              <w:keepLines/>
              <w:spacing w:after="0"/>
              <w:rPr>
                <w:rFonts w:ascii="Arial" w:hAnsi="Arial"/>
                <w:sz w:val="18"/>
              </w:rPr>
            </w:pPr>
            <w:r w:rsidRPr="007B4467">
              <w:rPr>
                <w:rFonts w:ascii="Arial" w:hAnsi="Arial"/>
                <w:sz w:val="18"/>
              </w:rPr>
              <w:t>CA_n2A-n48(2A)</w:t>
            </w:r>
          </w:p>
        </w:tc>
        <w:tc>
          <w:tcPr>
            <w:tcW w:w="674" w:type="dxa"/>
          </w:tcPr>
          <w:p w14:paraId="09FCBD8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0006B44" w14:textId="77777777" w:rsidR="00292858" w:rsidRPr="007B4467" w:rsidRDefault="00292858" w:rsidP="007B6927">
            <w:pPr>
              <w:keepNext/>
              <w:keepLines/>
              <w:spacing w:after="0"/>
              <w:rPr>
                <w:rFonts w:ascii="Arial" w:hAnsi="Arial"/>
                <w:sz w:val="18"/>
              </w:rPr>
            </w:pPr>
          </w:p>
        </w:tc>
        <w:tc>
          <w:tcPr>
            <w:tcW w:w="821" w:type="dxa"/>
          </w:tcPr>
          <w:p w14:paraId="6B1FED83" w14:textId="77777777" w:rsidR="00292858" w:rsidRPr="007B4467" w:rsidRDefault="00292858" w:rsidP="007B6927">
            <w:pPr>
              <w:keepNext/>
              <w:keepLines/>
              <w:spacing w:after="0"/>
              <w:rPr>
                <w:rFonts w:ascii="Arial" w:hAnsi="Arial"/>
                <w:sz w:val="18"/>
              </w:rPr>
            </w:pPr>
          </w:p>
        </w:tc>
        <w:tc>
          <w:tcPr>
            <w:tcW w:w="834" w:type="dxa"/>
          </w:tcPr>
          <w:p w14:paraId="42E7A450" w14:textId="77777777" w:rsidR="00292858" w:rsidRPr="007B4467" w:rsidRDefault="00292858" w:rsidP="007B6927">
            <w:pPr>
              <w:keepNext/>
              <w:keepLines/>
              <w:spacing w:after="0"/>
              <w:rPr>
                <w:rFonts w:ascii="Arial" w:hAnsi="Arial"/>
                <w:sz w:val="18"/>
              </w:rPr>
            </w:pPr>
          </w:p>
        </w:tc>
        <w:tc>
          <w:tcPr>
            <w:tcW w:w="955" w:type="dxa"/>
          </w:tcPr>
          <w:p w14:paraId="4B97764A" w14:textId="77777777" w:rsidR="00292858" w:rsidRPr="007B4467" w:rsidRDefault="00292858" w:rsidP="007B6927">
            <w:pPr>
              <w:keepNext/>
              <w:keepLines/>
              <w:spacing w:after="0"/>
              <w:rPr>
                <w:rFonts w:ascii="Arial" w:hAnsi="Arial"/>
                <w:sz w:val="18"/>
              </w:rPr>
            </w:pPr>
          </w:p>
        </w:tc>
        <w:tc>
          <w:tcPr>
            <w:tcW w:w="949" w:type="dxa"/>
          </w:tcPr>
          <w:p w14:paraId="0CA1DDF0" w14:textId="77777777" w:rsidR="00292858" w:rsidRPr="007B4467" w:rsidRDefault="00292858" w:rsidP="007B6927">
            <w:pPr>
              <w:keepNext/>
              <w:keepLines/>
              <w:spacing w:after="0"/>
              <w:rPr>
                <w:rFonts w:ascii="Arial" w:hAnsi="Arial"/>
                <w:sz w:val="18"/>
              </w:rPr>
            </w:pPr>
          </w:p>
        </w:tc>
        <w:tc>
          <w:tcPr>
            <w:tcW w:w="1090" w:type="dxa"/>
          </w:tcPr>
          <w:p w14:paraId="38CBE6A0" w14:textId="77777777" w:rsidR="00292858" w:rsidRPr="007B4467" w:rsidRDefault="00292858" w:rsidP="007B6927">
            <w:pPr>
              <w:keepNext/>
              <w:keepLines/>
              <w:spacing w:after="0"/>
              <w:rPr>
                <w:rFonts w:ascii="Arial" w:hAnsi="Arial"/>
                <w:sz w:val="18"/>
              </w:rPr>
            </w:pPr>
          </w:p>
        </w:tc>
        <w:tc>
          <w:tcPr>
            <w:tcW w:w="935" w:type="dxa"/>
          </w:tcPr>
          <w:p w14:paraId="015B68F0" w14:textId="77777777" w:rsidR="00292858" w:rsidRPr="007B4467" w:rsidRDefault="00292858" w:rsidP="007B6927">
            <w:pPr>
              <w:keepNext/>
              <w:keepLines/>
              <w:spacing w:after="0"/>
              <w:rPr>
                <w:rFonts w:ascii="Arial" w:hAnsi="Arial"/>
                <w:sz w:val="18"/>
              </w:rPr>
            </w:pPr>
          </w:p>
        </w:tc>
        <w:tc>
          <w:tcPr>
            <w:tcW w:w="1292" w:type="dxa"/>
          </w:tcPr>
          <w:p w14:paraId="2AD56660" w14:textId="77777777" w:rsidR="00292858" w:rsidRPr="007B4467" w:rsidRDefault="00292858" w:rsidP="007B6927">
            <w:pPr>
              <w:keepNext/>
              <w:keepLines/>
              <w:spacing w:after="0"/>
              <w:rPr>
                <w:rFonts w:ascii="Arial" w:hAnsi="Arial"/>
                <w:sz w:val="18"/>
              </w:rPr>
            </w:pPr>
          </w:p>
        </w:tc>
      </w:tr>
      <w:tr w:rsidR="00292858" w:rsidRPr="007B4467" w14:paraId="1106BB62" w14:textId="77777777" w:rsidTr="00093629">
        <w:tc>
          <w:tcPr>
            <w:tcW w:w="989" w:type="dxa"/>
          </w:tcPr>
          <w:p w14:paraId="46CD4BC8" w14:textId="77777777" w:rsidR="00292858" w:rsidRPr="007B4467" w:rsidRDefault="00292858" w:rsidP="007B6927">
            <w:pPr>
              <w:keepNext/>
              <w:keepLines/>
              <w:spacing w:after="0"/>
              <w:rPr>
                <w:rFonts w:ascii="Arial" w:hAnsi="Arial"/>
                <w:sz w:val="18"/>
              </w:rPr>
            </w:pPr>
            <w:r w:rsidRPr="007B4467">
              <w:rPr>
                <w:rFonts w:ascii="Arial" w:hAnsi="Arial"/>
                <w:sz w:val="18"/>
              </w:rPr>
              <w:t>CA_n2A-n48B</w:t>
            </w:r>
          </w:p>
        </w:tc>
        <w:tc>
          <w:tcPr>
            <w:tcW w:w="674" w:type="dxa"/>
          </w:tcPr>
          <w:p w14:paraId="4CE123D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429471F" w14:textId="77777777" w:rsidR="00292858" w:rsidRPr="007B4467" w:rsidRDefault="00292858" w:rsidP="007B6927">
            <w:pPr>
              <w:keepNext/>
              <w:keepLines/>
              <w:spacing w:after="0"/>
              <w:rPr>
                <w:rFonts w:ascii="Arial" w:hAnsi="Arial"/>
                <w:sz w:val="18"/>
              </w:rPr>
            </w:pPr>
          </w:p>
        </w:tc>
        <w:tc>
          <w:tcPr>
            <w:tcW w:w="821" w:type="dxa"/>
          </w:tcPr>
          <w:p w14:paraId="6E9A63CC" w14:textId="77777777" w:rsidR="00292858" w:rsidRPr="007B4467" w:rsidRDefault="00292858" w:rsidP="007B6927">
            <w:pPr>
              <w:keepNext/>
              <w:keepLines/>
              <w:spacing w:after="0"/>
              <w:rPr>
                <w:rFonts w:ascii="Arial" w:hAnsi="Arial"/>
                <w:sz w:val="18"/>
              </w:rPr>
            </w:pPr>
          </w:p>
        </w:tc>
        <w:tc>
          <w:tcPr>
            <w:tcW w:w="834" w:type="dxa"/>
          </w:tcPr>
          <w:p w14:paraId="33F38CE9" w14:textId="77777777" w:rsidR="00292858" w:rsidRPr="007B4467" w:rsidRDefault="00292858" w:rsidP="007B6927">
            <w:pPr>
              <w:keepNext/>
              <w:keepLines/>
              <w:spacing w:after="0"/>
              <w:rPr>
                <w:rFonts w:ascii="Arial" w:hAnsi="Arial"/>
                <w:sz w:val="18"/>
              </w:rPr>
            </w:pPr>
          </w:p>
        </w:tc>
        <w:tc>
          <w:tcPr>
            <w:tcW w:w="955" w:type="dxa"/>
          </w:tcPr>
          <w:p w14:paraId="21718D9B" w14:textId="77777777" w:rsidR="00292858" w:rsidRPr="007B4467" w:rsidRDefault="00292858" w:rsidP="007B6927">
            <w:pPr>
              <w:keepNext/>
              <w:keepLines/>
              <w:spacing w:after="0"/>
              <w:rPr>
                <w:rFonts w:ascii="Arial" w:hAnsi="Arial"/>
                <w:sz w:val="18"/>
              </w:rPr>
            </w:pPr>
          </w:p>
        </w:tc>
        <w:tc>
          <w:tcPr>
            <w:tcW w:w="949" w:type="dxa"/>
          </w:tcPr>
          <w:p w14:paraId="1C522750" w14:textId="77777777" w:rsidR="00292858" w:rsidRPr="007B4467" w:rsidRDefault="00292858" w:rsidP="007B6927">
            <w:pPr>
              <w:keepNext/>
              <w:keepLines/>
              <w:spacing w:after="0"/>
              <w:rPr>
                <w:rFonts w:ascii="Arial" w:hAnsi="Arial"/>
                <w:sz w:val="18"/>
              </w:rPr>
            </w:pPr>
          </w:p>
        </w:tc>
        <w:tc>
          <w:tcPr>
            <w:tcW w:w="1090" w:type="dxa"/>
          </w:tcPr>
          <w:p w14:paraId="16BADDCA" w14:textId="77777777" w:rsidR="00292858" w:rsidRPr="007B4467" w:rsidRDefault="00292858" w:rsidP="007B6927">
            <w:pPr>
              <w:keepNext/>
              <w:keepLines/>
              <w:spacing w:after="0"/>
              <w:rPr>
                <w:rFonts w:ascii="Arial" w:hAnsi="Arial"/>
                <w:sz w:val="18"/>
              </w:rPr>
            </w:pPr>
          </w:p>
        </w:tc>
        <w:tc>
          <w:tcPr>
            <w:tcW w:w="935" w:type="dxa"/>
          </w:tcPr>
          <w:p w14:paraId="19DB4AED" w14:textId="77777777" w:rsidR="00292858" w:rsidRPr="007B4467" w:rsidRDefault="00292858" w:rsidP="007B6927">
            <w:pPr>
              <w:keepNext/>
              <w:keepLines/>
              <w:spacing w:after="0"/>
              <w:rPr>
                <w:rFonts w:ascii="Arial" w:hAnsi="Arial"/>
                <w:sz w:val="18"/>
              </w:rPr>
            </w:pPr>
          </w:p>
        </w:tc>
        <w:tc>
          <w:tcPr>
            <w:tcW w:w="1292" w:type="dxa"/>
          </w:tcPr>
          <w:p w14:paraId="0CD636F3" w14:textId="77777777" w:rsidR="00292858" w:rsidRPr="007B4467" w:rsidRDefault="00292858" w:rsidP="007B6927">
            <w:pPr>
              <w:keepNext/>
              <w:keepLines/>
              <w:spacing w:after="0"/>
              <w:rPr>
                <w:rFonts w:ascii="Arial" w:hAnsi="Arial"/>
                <w:sz w:val="18"/>
              </w:rPr>
            </w:pPr>
          </w:p>
        </w:tc>
      </w:tr>
      <w:tr w:rsidR="00292858" w:rsidRPr="007B4467" w14:paraId="2B884288" w14:textId="77777777" w:rsidTr="00093629">
        <w:tc>
          <w:tcPr>
            <w:tcW w:w="989" w:type="dxa"/>
          </w:tcPr>
          <w:p w14:paraId="4A4F4D6E" w14:textId="77777777" w:rsidR="00292858" w:rsidRPr="007B4467" w:rsidRDefault="00292858" w:rsidP="007B6927">
            <w:pPr>
              <w:keepNext/>
              <w:keepLines/>
              <w:spacing w:after="0"/>
              <w:rPr>
                <w:rFonts w:ascii="Arial" w:hAnsi="Arial"/>
                <w:sz w:val="18"/>
              </w:rPr>
            </w:pPr>
            <w:r w:rsidRPr="007B4467">
              <w:rPr>
                <w:rFonts w:ascii="Arial" w:hAnsi="Arial"/>
                <w:sz w:val="18"/>
              </w:rPr>
              <w:t>CA_n2A-n66A</w:t>
            </w:r>
          </w:p>
        </w:tc>
        <w:tc>
          <w:tcPr>
            <w:tcW w:w="674" w:type="dxa"/>
          </w:tcPr>
          <w:p w14:paraId="5F5A62F4"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931D5C" w14:textId="77777777" w:rsidR="00292858" w:rsidRPr="007B4467" w:rsidRDefault="00292858" w:rsidP="007B6927">
            <w:pPr>
              <w:keepNext/>
              <w:keepLines/>
              <w:spacing w:after="0"/>
              <w:rPr>
                <w:rFonts w:ascii="Arial" w:hAnsi="Arial"/>
                <w:sz w:val="18"/>
              </w:rPr>
            </w:pPr>
          </w:p>
        </w:tc>
        <w:tc>
          <w:tcPr>
            <w:tcW w:w="821" w:type="dxa"/>
          </w:tcPr>
          <w:p w14:paraId="0BDA096C" w14:textId="77777777" w:rsidR="00292858" w:rsidRPr="007B4467" w:rsidRDefault="00292858" w:rsidP="007B6927">
            <w:pPr>
              <w:keepNext/>
              <w:keepLines/>
              <w:spacing w:after="0"/>
              <w:rPr>
                <w:rFonts w:ascii="Arial" w:hAnsi="Arial"/>
                <w:sz w:val="18"/>
              </w:rPr>
            </w:pPr>
          </w:p>
        </w:tc>
        <w:tc>
          <w:tcPr>
            <w:tcW w:w="834" w:type="dxa"/>
          </w:tcPr>
          <w:p w14:paraId="46A83426" w14:textId="77777777" w:rsidR="00292858" w:rsidRPr="007B4467" w:rsidRDefault="00292858" w:rsidP="007B6927">
            <w:pPr>
              <w:keepNext/>
              <w:keepLines/>
              <w:spacing w:after="0"/>
              <w:rPr>
                <w:rFonts w:ascii="Arial" w:hAnsi="Arial"/>
                <w:sz w:val="18"/>
              </w:rPr>
            </w:pPr>
          </w:p>
        </w:tc>
        <w:tc>
          <w:tcPr>
            <w:tcW w:w="955" w:type="dxa"/>
          </w:tcPr>
          <w:p w14:paraId="3DE56D52" w14:textId="77777777" w:rsidR="00292858" w:rsidRPr="007B4467" w:rsidRDefault="00292858" w:rsidP="007B6927">
            <w:pPr>
              <w:keepNext/>
              <w:keepLines/>
              <w:spacing w:after="0"/>
              <w:rPr>
                <w:rFonts w:ascii="Arial" w:hAnsi="Arial"/>
                <w:sz w:val="18"/>
              </w:rPr>
            </w:pPr>
          </w:p>
        </w:tc>
        <w:tc>
          <w:tcPr>
            <w:tcW w:w="949" w:type="dxa"/>
          </w:tcPr>
          <w:p w14:paraId="259FC2A0" w14:textId="77777777" w:rsidR="00292858" w:rsidRPr="007B4467" w:rsidRDefault="00292858" w:rsidP="007B6927">
            <w:pPr>
              <w:keepNext/>
              <w:keepLines/>
              <w:spacing w:after="0"/>
              <w:rPr>
                <w:rFonts w:ascii="Arial" w:hAnsi="Arial"/>
                <w:sz w:val="18"/>
              </w:rPr>
            </w:pPr>
          </w:p>
        </w:tc>
        <w:tc>
          <w:tcPr>
            <w:tcW w:w="1090" w:type="dxa"/>
          </w:tcPr>
          <w:p w14:paraId="7CFA33D0" w14:textId="77777777" w:rsidR="00292858" w:rsidRPr="007B4467" w:rsidRDefault="00292858" w:rsidP="007B6927">
            <w:pPr>
              <w:keepNext/>
              <w:keepLines/>
              <w:spacing w:after="0"/>
              <w:rPr>
                <w:rFonts w:ascii="Arial" w:hAnsi="Arial"/>
                <w:sz w:val="18"/>
              </w:rPr>
            </w:pPr>
          </w:p>
        </w:tc>
        <w:tc>
          <w:tcPr>
            <w:tcW w:w="935" w:type="dxa"/>
          </w:tcPr>
          <w:p w14:paraId="25A29B8A" w14:textId="77777777" w:rsidR="00292858" w:rsidRPr="007B4467" w:rsidRDefault="00292858" w:rsidP="007B6927">
            <w:pPr>
              <w:keepNext/>
              <w:keepLines/>
              <w:spacing w:after="0"/>
              <w:rPr>
                <w:rFonts w:ascii="Arial" w:hAnsi="Arial"/>
                <w:sz w:val="18"/>
              </w:rPr>
            </w:pPr>
          </w:p>
        </w:tc>
        <w:tc>
          <w:tcPr>
            <w:tcW w:w="1292" w:type="dxa"/>
          </w:tcPr>
          <w:p w14:paraId="6A35C30A" w14:textId="77777777" w:rsidR="00292858" w:rsidRPr="007B4467" w:rsidRDefault="00292858" w:rsidP="007B6927">
            <w:pPr>
              <w:keepNext/>
              <w:keepLines/>
              <w:spacing w:after="0"/>
              <w:rPr>
                <w:rFonts w:ascii="Arial" w:hAnsi="Arial"/>
                <w:sz w:val="18"/>
              </w:rPr>
            </w:pPr>
          </w:p>
        </w:tc>
      </w:tr>
      <w:tr w:rsidR="00BD32AD" w:rsidRPr="007B4467" w14:paraId="7C376149" w14:textId="77777777" w:rsidTr="00093629">
        <w:tc>
          <w:tcPr>
            <w:tcW w:w="989" w:type="dxa"/>
          </w:tcPr>
          <w:p w14:paraId="747DB966" w14:textId="64961597" w:rsidR="00BD32AD" w:rsidRPr="007B4467" w:rsidRDefault="00BD32AD" w:rsidP="00BD32AD">
            <w:pPr>
              <w:keepNext/>
              <w:keepLines/>
              <w:spacing w:after="0"/>
              <w:rPr>
                <w:rFonts w:ascii="Arial" w:hAnsi="Arial"/>
                <w:sz w:val="18"/>
              </w:rPr>
            </w:pPr>
            <w:r w:rsidRPr="007B4467">
              <w:rPr>
                <w:rFonts w:ascii="Arial" w:hAnsi="Arial"/>
                <w:sz w:val="18"/>
              </w:rPr>
              <w:t>CA_n2(2A)-n66A</w:t>
            </w:r>
          </w:p>
        </w:tc>
        <w:tc>
          <w:tcPr>
            <w:tcW w:w="674" w:type="dxa"/>
          </w:tcPr>
          <w:p w14:paraId="163E71AC" w14:textId="6CC73C49"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49B9172" w14:textId="77777777" w:rsidR="00BD32AD" w:rsidRPr="007B4467" w:rsidRDefault="00BD32AD" w:rsidP="00BD32AD">
            <w:pPr>
              <w:keepNext/>
              <w:keepLines/>
              <w:spacing w:after="0"/>
              <w:rPr>
                <w:rFonts w:ascii="Arial" w:hAnsi="Arial"/>
                <w:sz w:val="18"/>
              </w:rPr>
            </w:pPr>
          </w:p>
        </w:tc>
        <w:tc>
          <w:tcPr>
            <w:tcW w:w="821" w:type="dxa"/>
          </w:tcPr>
          <w:p w14:paraId="0F27CAF0" w14:textId="77777777" w:rsidR="00BD32AD" w:rsidRPr="007B4467" w:rsidRDefault="00BD32AD" w:rsidP="00BD32AD">
            <w:pPr>
              <w:keepNext/>
              <w:keepLines/>
              <w:spacing w:after="0"/>
              <w:rPr>
                <w:rFonts w:ascii="Arial" w:hAnsi="Arial"/>
                <w:sz w:val="18"/>
              </w:rPr>
            </w:pPr>
          </w:p>
        </w:tc>
        <w:tc>
          <w:tcPr>
            <w:tcW w:w="834" w:type="dxa"/>
          </w:tcPr>
          <w:p w14:paraId="04A10ADE" w14:textId="77777777" w:rsidR="00BD32AD" w:rsidRPr="007B4467" w:rsidRDefault="00BD32AD" w:rsidP="00BD32AD">
            <w:pPr>
              <w:keepNext/>
              <w:keepLines/>
              <w:spacing w:after="0"/>
              <w:rPr>
                <w:rFonts w:ascii="Arial" w:hAnsi="Arial"/>
                <w:sz w:val="18"/>
              </w:rPr>
            </w:pPr>
          </w:p>
        </w:tc>
        <w:tc>
          <w:tcPr>
            <w:tcW w:w="955" w:type="dxa"/>
          </w:tcPr>
          <w:p w14:paraId="312AAA89" w14:textId="77777777" w:rsidR="00BD32AD" w:rsidRPr="007B4467" w:rsidRDefault="00BD32AD" w:rsidP="00BD32AD">
            <w:pPr>
              <w:keepNext/>
              <w:keepLines/>
              <w:spacing w:after="0"/>
              <w:rPr>
                <w:rFonts w:ascii="Arial" w:hAnsi="Arial"/>
                <w:sz w:val="18"/>
              </w:rPr>
            </w:pPr>
          </w:p>
        </w:tc>
        <w:tc>
          <w:tcPr>
            <w:tcW w:w="949" w:type="dxa"/>
          </w:tcPr>
          <w:p w14:paraId="4CDD12F9" w14:textId="77777777" w:rsidR="00BD32AD" w:rsidRPr="007B4467" w:rsidRDefault="00BD32AD" w:rsidP="00BD32AD">
            <w:pPr>
              <w:keepNext/>
              <w:keepLines/>
              <w:spacing w:after="0"/>
              <w:rPr>
                <w:rFonts w:ascii="Arial" w:hAnsi="Arial"/>
                <w:sz w:val="18"/>
              </w:rPr>
            </w:pPr>
          </w:p>
        </w:tc>
        <w:tc>
          <w:tcPr>
            <w:tcW w:w="1090" w:type="dxa"/>
          </w:tcPr>
          <w:p w14:paraId="582DC60E" w14:textId="77777777" w:rsidR="00BD32AD" w:rsidRPr="007B4467" w:rsidRDefault="00BD32AD" w:rsidP="00BD32AD">
            <w:pPr>
              <w:keepNext/>
              <w:keepLines/>
              <w:spacing w:after="0"/>
              <w:rPr>
                <w:rFonts w:ascii="Arial" w:hAnsi="Arial"/>
                <w:sz w:val="18"/>
              </w:rPr>
            </w:pPr>
          </w:p>
        </w:tc>
        <w:tc>
          <w:tcPr>
            <w:tcW w:w="935" w:type="dxa"/>
          </w:tcPr>
          <w:p w14:paraId="6F13DAA1" w14:textId="77777777" w:rsidR="00BD32AD" w:rsidRPr="007B4467" w:rsidRDefault="00BD32AD" w:rsidP="00BD32AD">
            <w:pPr>
              <w:keepNext/>
              <w:keepLines/>
              <w:spacing w:after="0"/>
              <w:rPr>
                <w:rFonts w:ascii="Arial" w:hAnsi="Arial"/>
                <w:sz w:val="18"/>
              </w:rPr>
            </w:pPr>
          </w:p>
        </w:tc>
        <w:tc>
          <w:tcPr>
            <w:tcW w:w="1292" w:type="dxa"/>
          </w:tcPr>
          <w:p w14:paraId="67B740A1" w14:textId="77777777" w:rsidR="00BD32AD" w:rsidRPr="007B4467" w:rsidRDefault="00BD32AD" w:rsidP="00BD32AD">
            <w:pPr>
              <w:keepNext/>
              <w:keepLines/>
              <w:spacing w:after="0"/>
              <w:rPr>
                <w:rFonts w:ascii="Arial" w:hAnsi="Arial"/>
                <w:sz w:val="18"/>
              </w:rPr>
            </w:pPr>
          </w:p>
        </w:tc>
      </w:tr>
      <w:tr w:rsidR="00BD32AD" w:rsidRPr="007B4467" w14:paraId="1D1E4C7B" w14:textId="77777777" w:rsidTr="00093629">
        <w:tc>
          <w:tcPr>
            <w:tcW w:w="989" w:type="dxa"/>
          </w:tcPr>
          <w:p w14:paraId="677CC3EB" w14:textId="3260B515" w:rsidR="00BD32AD" w:rsidRPr="007B4467" w:rsidRDefault="00BD32AD" w:rsidP="00BD32AD">
            <w:pPr>
              <w:keepNext/>
              <w:keepLines/>
              <w:spacing w:after="0"/>
              <w:rPr>
                <w:rFonts w:ascii="Arial" w:hAnsi="Arial"/>
                <w:sz w:val="18"/>
              </w:rPr>
            </w:pPr>
            <w:r w:rsidRPr="007B4467">
              <w:rPr>
                <w:rFonts w:ascii="Arial" w:hAnsi="Arial"/>
                <w:sz w:val="18"/>
              </w:rPr>
              <w:t>CA_n2A-n66(2A)</w:t>
            </w:r>
          </w:p>
        </w:tc>
        <w:tc>
          <w:tcPr>
            <w:tcW w:w="674" w:type="dxa"/>
          </w:tcPr>
          <w:p w14:paraId="3874FD1E" w14:textId="430FA42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B1F2D34" w14:textId="77777777" w:rsidR="00BD32AD" w:rsidRPr="007B4467" w:rsidRDefault="00BD32AD" w:rsidP="00BD32AD">
            <w:pPr>
              <w:keepNext/>
              <w:keepLines/>
              <w:spacing w:after="0"/>
              <w:rPr>
                <w:rFonts w:ascii="Arial" w:hAnsi="Arial"/>
                <w:sz w:val="18"/>
              </w:rPr>
            </w:pPr>
          </w:p>
        </w:tc>
        <w:tc>
          <w:tcPr>
            <w:tcW w:w="821" w:type="dxa"/>
          </w:tcPr>
          <w:p w14:paraId="761624C4" w14:textId="77777777" w:rsidR="00BD32AD" w:rsidRPr="007B4467" w:rsidRDefault="00BD32AD" w:rsidP="00BD32AD">
            <w:pPr>
              <w:keepNext/>
              <w:keepLines/>
              <w:spacing w:after="0"/>
              <w:rPr>
                <w:rFonts w:ascii="Arial" w:hAnsi="Arial"/>
                <w:sz w:val="18"/>
              </w:rPr>
            </w:pPr>
          </w:p>
        </w:tc>
        <w:tc>
          <w:tcPr>
            <w:tcW w:w="834" w:type="dxa"/>
          </w:tcPr>
          <w:p w14:paraId="4A8D5D3A" w14:textId="77777777" w:rsidR="00BD32AD" w:rsidRPr="007B4467" w:rsidRDefault="00BD32AD" w:rsidP="00BD32AD">
            <w:pPr>
              <w:keepNext/>
              <w:keepLines/>
              <w:spacing w:after="0"/>
              <w:rPr>
                <w:rFonts w:ascii="Arial" w:hAnsi="Arial"/>
                <w:sz w:val="18"/>
              </w:rPr>
            </w:pPr>
          </w:p>
        </w:tc>
        <w:tc>
          <w:tcPr>
            <w:tcW w:w="955" w:type="dxa"/>
          </w:tcPr>
          <w:p w14:paraId="2C3E54CF" w14:textId="77777777" w:rsidR="00BD32AD" w:rsidRPr="007B4467" w:rsidRDefault="00BD32AD" w:rsidP="00BD32AD">
            <w:pPr>
              <w:keepNext/>
              <w:keepLines/>
              <w:spacing w:after="0"/>
              <w:rPr>
                <w:rFonts w:ascii="Arial" w:hAnsi="Arial"/>
                <w:sz w:val="18"/>
              </w:rPr>
            </w:pPr>
          </w:p>
        </w:tc>
        <w:tc>
          <w:tcPr>
            <w:tcW w:w="949" w:type="dxa"/>
          </w:tcPr>
          <w:p w14:paraId="6E4861C3" w14:textId="77777777" w:rsidR="00BD32AD" w:rsidRPr="007B4467" w:rsidRDefault="00BD32AD" w:rsidP="00BD32AD">
            <w:pPr>
              <w:keepNext/>
              <w:keepLines/>
              <w:spacing w:after="0"/>
              <w:rPr>
                <w:rFonts w:ascii="Arial" w:hAnsi="Arial"/>
                <w:sz w:val="18"/>
              </w:rPr>
            </w:pPr>
          </w:p>
        </w:tc>
        <w:tc>
          <w:tcPr>
            <w:tcW w:w="1090" w:type="dxa"/>
          </w:tcPr>
          <w:p w14:paraId="69DB6A80" w14:textId="77777777" w:rsidR="00BD32AD" w:rsidRPr="007B4467" w:rsidRDefault="00BD32AD" w:rsidP="00BD32AD">
            <w:pPr>
              <w:keepNext/>
              <w:keepLines/>
              <w:spacing w:after="0"/>
              <w:rPr>
                <w:rFonts w:ascii="Arial" w:hAnsi="Arial"/>
                <w:sz w:val="18"/>
              </w:rPr>
            </w:pPr>
          </w:p>
        </w:tc>
        <w:tc>
          <w:tcPr>
            <w:tcW w:w="935" w:type="dxa"/>
          </w:tcPr>
          <w:p w14:paraId="2191A9A9" w14:textId="77777777" w:rsidR="00BD32AD" w:rsidRPr="007B4467" w:rsidRDefault="00BD32AD" w:rsidP="00BD32AD">
            <w:pPr>
              <w:keepNext/>
              <w:keepLines/>
              <w:spacing w:after="0"/>
              <w:rPr>
                <w:rFonts w:ascii="Arial" w:hAnsi="Arial"/>
                <w:sz w:val="18"/>
              </w:rPr>
            </w:pPr>
          </w:p>
        </w:tc>
        <w:tc>
          <w:tcPr>
            <w:tcW w:w="1292" w:type="dxa"/>
          </w:tcPr>
          <w:p w14:paraId="6C268737" w14:textId="77777777" w:rsidR="00BD32AD" w:rsidRPr="007B4467" w:rsidRDefault="00BD32AD" w:rsidP="00BD32AD">
            <w:pPr>
              <w:keepNext/>
              <w:keepLines/>
              <w:spacing w:after="0"/>
              <w:rPr>
                <w:rFonts w:ascii="Arial" w:hAnsi="Arial"/>
                <w:sz w:val="18"/>
              </w:rPr>
            </w:pPr>
          </w:p>
        </w:tc>
      </w:tr>
      <w:tr w:rsidR="00BD32AD" w:rsidRPr="007B4467" w14:paraId="26244D2F" w14:textId="77777777" w:rsidTr="00093629">
        <w:tc>
          <w:tcPr>
            <w:tcW w:w="989" w:type="dxa"/>
          </w:tcPr>
          <w:p w14:paraId="6CA7CDF6" w14:textId="4A18FE27" w:rsidR="00BD32AD" w:rsidRPr="007B4467" w:rsidRDefault="00BD32AD" w:rsidP="00BD32AD">
            <w:pPr>
              <w:keepNext/>
              <w:keepLines/>
              <w:spacing w:after="0"/>
              <w:rPr>
                <w:rFonts w:ascii="Arial" w:hAnsi="Arial"/>
                <w:sz w:val="18"/>
              </w:rPr>
            </w:pPr>
            <w:r w:rsidRPr="007B4467">
              <w:rPr>
                <w:rFonts w:ascii="Arial" w:hAnsi="Arial"/>
                <w:sz w:val="18"/>
              </w:rPr>
              <w:t>CA_n2(2A)-n66(2A)</w:t>
            </w:r>
          </w:p>
        </w:tc>
        <w:tc>
          <w:tcPr>
            <w:tcW w:w="674" w:type="dxa"/>
          </w:tcPr>
          <w:p w14:paraId="7C9544CF" w14:textId="3BDAE86C"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57DAF84" w14:textId="77777777" w:rsidR="00BD32AD" w:rsidRPr="007B4467" w:rsidRDefault="00BD32AD" w:rsidP="00BD32AD">
            <w:pPr>
              <w:keepNext/>
              <w:keepLines/>
              <w:spacing w:after="0"/>
              <w:rPr>
                <w:rFonts w:ascii="Arial" w:hAnsi="Arial"/>
                <w:sz w:val="18"/>
              </w:rPr>
            </w:pPr>
          </w:p>
        </w:tc>
        <w:tc>
          <w:tcPr>
            <w:tcW w:w="821" w:type="dxa"/>
          </w:tcPr>
          <w:p w14:paraId="41C3073C" w14:textId="77777777" w:rsidR="00BD32AD" w:rsidRPr="007B4467" w:rsidRDefault="00BD32AD" w:rsidP="00BD32AD">
            <w:pPr>
              <w:keepNext/>
              <w:keepLines/>
              <w:spacing w:after="0"/>
              <w:rPr>
                <w:rFonts w:ascii="Arial" w:hAnsi="Arial"/>
                <w:sz w:val="18"/>
              </w:rPr>
            </w:pPr>
          </w:p>
        </w:tc>
        <w:tc>
          <w:tcPr>
            <w:tcW w:w="834" w:type="dxa"/>
          </w:tcPr>
          <w:p w14:paraId="71F9700C" w14:textId="77777777" w:rsidR="00BD32AD" w:rsidRPr="007B4467" w:rsidRDefault="00BD32AD" w:rsidP="00BD32AD">
            <w:pPr>
              <w:keepNext/>
              <w:keepLines/>
              <w:spacing w:after="0"/>
              <w:rPr>
                <w:rFonts w:ascii="Arial" w:hAnsi="Arial"/>
                <w:sz w:val="18"/>
              </w:rPr>
            </w:pPr>
          </w:p>
        </w:tc>
        <w:tc>
          <w:tcPr>
            <w:tcW w:w="955" w:type="dxa"/>
          </w:tcPr>
          <w:p w14:paraId="094C61BE" w14:textId="77777777" w:rsidR="00BD32AD" w:rsidRPr="007B4467" w:rsidRDefault="00BD32AD" w:rsidP="00BD32AD">
            <w:pPr>
              <w:keepNext/>
              <w:keepLines/>
              <w:spacing w:after="0"/>
              <w:rPr>
                <w:rFonts w:ascii="Arial" w:hAnsi="Arial"/>
                <w:sz w:val="18"/>
              </w:rPr>
            </w:pPr>
          </w:p>
        </w:tc>
        <w:tc>
          <w:tcPr>
            <w:tcW w:w="949" w:type="dxa"/>
          </w:tcPr>
          <w:p w14:paraId="524E605B" w14:textId="77777777" w:rsidR="00BD32AD" w:rsidRPr="007B4467" w:rsidRDefault="00BD32AD" w:rsidP="00BD32AD">
            <w:pPr>
              <w:keepNext/>
              <w:keepLines/>
              <w:spacing w:after="0"/>
              <w:rPr>
                <w:rFonts w:ascii="Arial" w:hAnsi="Arial"/>
                <w:sz w:val="18"/>
              </w:rPr>
            </w:pPr>
          </w:p>
        </w:tc>
        <w:tc>
          <w:tcPr>
            <w:tcW w:w="1090" w:type="dxa"/>
          </w:tcPr>
          <w:p w14:paraId="23D374F4" w14:textId="77777777" w:rsidR="00BD32AD" w:rsidRPr="007B4467" w:rsidRDefault="00BD32AD" w:rsidP="00BD32AD">
            <w:pPr>
              <w:keepNext/>
              <w:keepLines/>
              <w:spacing w:after="0"/>
              <w:rPr>
                <w:rFonts w:ascii="Arial" w:hAnsi="Arial"/>
                <w:sz w:val="18"/>
              </w:rPr>
            </w:pPr>
          </w:p>
        </w:tc>
        <w:tc>
          <w:tcPr>
            <w:tcW w:w="935" w:type="dxa"/>
          </w:tcPr>
          <w:p w14:paraId="023A6BB8" w14:textId="77777777" w:rsidR="00BD32AD" w:rsidRPr="007B4467" w:rsidRDefault="00BD32AD" w:rsidP="00BD32AD">
            <w:pPr>
              <w:keepNext/>
              <w:keepLines/>
              <w:spacing w:after="0"/>
              <w:rPr>
                <w:rFonts w:ascii="Arial" w:hAnsi="Arial"/>
                <w:sz w:val="18"/>
              </w:rPr>
            </w:pPr>
          </w:p>
        </w:tc>
        <w:tc>
          <w:tcPr>
            <w:tcW w:w="1292" w:type="dxa"/>
          </w:tcPr>
          <w:p w14:paraId="1643125E" w14:textId="77777777" w:rsidR="00BD32AD" w:rsidRPr="007B4467" w:rsidRDefault="00BD32AD" w:rsidP="00BD32AD">
            <w:pPr>
              <w:keepNext/>
              <w:keepLines/>
              <w:spacing w:after="0"/>
              <w:rPr>
                <w:rFonts w:ascii="Arial" w:hAnsi="Arial"/>
                <w:sz w:val="18"/>
              </w:rPr>
            </w:pPr>
          </w:p>
        </w:tc>
      </w:tr>
      <w:tr w:rsidR="00BD32AD" w:rsidRPr="007B4467" w14:paraId="59DC6F8D" w14:textId="77777777" w:rsidTr="00093629">
        <w:tc>
          <w:tcPr>
            <w:tcW w:w="989" w:type="dxa"/>
          </w:tcPr>
          <w:p w14:paraId="7DFDE061" w14:textId="5813514C" w:rsidR="00BD32AD" w:rsidRPr="007B4467" w:rsidRDefault="00BD32AD" w:rsidP="00BD32AD">
            <w:pPr>
              <w:keepNext/>
              <w:keepLines/>
              <w:spacing w:after="0"/>
              <w:rPr>
                <w:rFonts w:ascii="Arial" w:hAnsi="Arial"/>
                <w:sz w:val="18"/>
              </w:rPr>
            </w:pPr>
            <w:r w:rsidRPr="007B4467">
              <w:rPr>
                <w:rFonts w:ascii="Arial" w:hAnsi="Arial"/>
                <w:sz w:val="18"/>
              </w:rPr>
              <w:t>CA_n2A-n66(3A)</w:t>
            </w:r>
          </w:p>
        </w:tc>
        <w:tc>
          <w:tcPr>
            <w:tcW w:w="674" w:type="dxa"/>
          </w:tcPr>
          <w:p w14:paraId="0F95DC42" w14:textId="7822B72F"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32F7C90" w14:textId="77777777" w:rsidR="00BD32AD" w:rsidRPr="007B4467" w:rsidRDefault="00BD32AD" w:rsidP="00BD32AD">
            <w:pPr>
              <w:keepNext/>
              <w:keepLines/>
              <w:spacing w:after="0"/>
              <w:rPr>
                <w:rFonts w:ascii="Arial" w:hAnsi="Arial"/>
                <w:sz w:val="18"/>
              </w:rPr>
            </w:pPr>
          </w:p>
        </w:tc>
        <w:tc>
          <w:tcPr>
            <w:tcW w:w="821" w:type="dxa"/>
          </w:tcPr>
          <w:p w14:paraId="4FCA56B6" w14:textId="77777777" w:rsidR="00BD32AD" w:rsidRPr="007B4467" w:rsidRDefault="00BD32AD" w:rsidP="00BD32AD">
            <w:pPr>
              <w:keepNext/>
              <w:keepLines/>
              <w:spacing w:after="0"/>
              <w:rPr>
                <w:rFonts w:ascii="Arial" w:hAnsi="Arial"/>
                <w:sz w:val="18"/>
              </w:rPr>
            </w:pPr>
          </w:p>
        </w:tc>
        <w:tc>
          <w:tcPr>
            <w:tcW w:w="834" w:type="dxa"/>
          </w:tcPr>
          <w:p w14:paraId="206D5904" w14:textId="77777777" w:rsidR="00BD32AD" w:rsidRPr="007B4467" w:rsidRDefault="00BD32AD" w:rsidP="00BD32AD">
            <w:pPr>
              <w:keepNext/>
              <w:keepLines/>
              <w:spacing w:after="0"/>
              <w:rPr>
                <w:rFonts w:ascii="Arial" w:hAnsi="Arial"/>
                <w:sz w:val="18"/>
              </w:rPr>
            </w:pPr>
          </w:p>
        </w:tc>
        <w:tc>
          <w:tcPr>
            <w:tcW w:w="955" w:type="dxa"/>
          </w:tcPr>
          <w:p w14:paraId="1DFCB137" w14:textId="77777777" w:rsidR="00BD32AD" w:rsidRPr="007B4467" w:rsidRDefault="00BD32AD" w:rsidP="00BD32AD">
            <w:pPr>
              <w:keepNext/>
              <w:keepLines/>
              <w:spacing w:after="0"/>
              <w:rPr>
                <w:rFonts w:ascii="Arial" w:hAnsi="Arial"/>
                <w:sz w:val="18"/>
              </w:rPr>
            </w:pPr>
          </w:p>
        </w:tc>
        <w:tc>
          <w:tcPr>
            <w:tcW w:w="949" w:type="dxa"/>
          </w:tcPr>
          <w:p w14:paraId="02275EC1" w14:textId="77777777" w:rsidR="00BD32AD" w:rsidRPr="007B4467" w:rsidRDefault="00BD32AD" w:rsidP="00BD32AD">
            <w:pPr>
              <w:keepNext/>
              <w:keepLines/>
              <w:spacing w:after="0"/>
              <w:rPr>
                <w:rFonts w:ascii="Arial" w:hAnsi="Arial"/>
                <w:sz w:val="18"/>
              </w:rPr>
            </w:pPr>
          </w:p>
        </w:tc>
        <w:tc>
          <w:tcPr>
            <w:tcW w:w="1090" w:type="dxa"/>
          </w:tcPr>
          <w:p w14:paraId="3B6AC870" w14:textId="77777777" w:rsidR="00BD32AD" w:rsidRPr="007B4467" w:rsidRDefault="00BD32AD" w:rsidP="00BD32AD">
            <w:pPr>
              <w:keepNext/>
              <w:keepLines/>
              <w:spacing w:after="0"/>
              <w:rPr>
                <w:rFonts w:ascii="Arial" w:hAnsi="Arial"/>
                <w:sz w:val="18"/>
              </w:rPr>
            </w:pPr>
          </w:p>
        </w:tc>
        <w:tc>
          <w:tcPr>
            <w:tcW w:w="935" w:type="dxa"/>
          </w:tcPr>
          <w:p w14:paraId="0A983E9E" w14:textId="77777777" w:rsidR="00BD32AD" w:rsidRPr="007B4467" w:rsidRDefault="00BD32AD" w:rsidP="00BD32AD">
            <w:pPr>
              <w:keepNext/>
              <w:keepLines/>
              <w:spacing w:after="0"/>
              <w:rPr>
                <w:rFonts w:ascii="Arial" w:hAnsi="Arial"/>
                <w:sz w:val="18"/>
              </w:rPr>
            </w:pPr>
          </w:p>
        </w:tc>
        <w:tc>
          <w:tcPr>
            <w:tcW w:w="1292" w:type="dxa"/>
          </w:tcPr>
          <w:p w14:paraId="0DA6FA49" w14:textId="77777777" w:rsidR="00BD32AD" w:rsidRPr="007B4467" w:rsidRDefault="00BD32AD" w:rsidP="00BD32AD">
            <w:pPr>
              <w:keepNext/>
              <w:keepLines/>
              <w:spacing w:after="0"/>
              <w:rPr>
                <w:rFonts w:ascii="Arial" w:hAnsi="Arial"/>
                <w:sz w:val="18"/>
              </w:rPr>
            </w:pPr>
          </w:p>
        </w:tc>
      </w:tr>
      <w:tr w:rsidR="00292858" w:rsidRPr="007B4467" w14:paraId="3C91EF8E" w14:textId="77777777" w:rsidTr="00093629">
        <w:tc>
          <w:tcPr>
            <w:tcW w:w="989" w:type="dxa"/>
          </w:tcPr>
          <w:p w14:paraId="256D2477" w14:textId="77777777" w:rsidR="00292858" w:rsidRPr="007B4467" w:rsidRDefault="00292858" w:rsidP="007B6927">
            <w:pPr>
              <w:keepNext/>
              <w:keepLines/>
              <w:spacing w:after="0"/>
              <w:rPr>
                <w:rFonts w:ascii="Arial" w:hAnsi="Arial"/>
                <w:sz w:val="18"/>
              </w:rPr>
            </w:pPr>
            <w:r w:rsidRPr="007B4467">
              <w:rPr>
                <w:rFonts w:ascii="Arial" w:hAnsi="Arial"/>
                <w:sz w:val="18"/>
              </w:rPr>
              <w:t>CA_n2A-n77A</w:t>
            </w:r>
          </w:p>
        </w:tc>
        <w:tc>
          <w:tcPr>
            <w:tcW w:w="674" w:type="dxa"/>
          </w:tcPr>
          <w:p w14:paraId="671CA087"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04736D4" w14:textId="77777777" w:rsidR="00292858" w:rsidRPr="007B4467" w:rsidRDefault="00292858" w:rsidP="007B6927">
            <w:pPr>
              <w:keepNext/>
              <w:keepLines/>
              <w:spacing w:after="0"/>
              <w:rPr>
                <w:rFonts w:ascii="Arial" w:hAnsi="Arial"/>
                <w:sz w:val="18"/>
              </w:rPr>
            </w:pPr>
          </w:p>
        </w:tc>
        <w:tc>
          <w:tcPr>
            <w:tcW w:w="821" w:type="dxa"/>
          </w:tcPr>
          <w:p w14:paraId="570F5069" w14:textId="77777777" w:rsidR="00292858" w:rsidRPr="007B4467" w:rsidRDefault="00292858" w:rsidP="007B6927">
            <w:pPr>
              <w:keepNext/>
              <w:keepLines/>
              <w:spacing w:after="0"/>
              <w:rPr>
                <w:rFonts w:ascii="Arial" w:hAnsi="Arial"/>
                <w:sz w:val="18"/>
              </w:rPr>
            </w:pPr>
          </w:p>
        </w:tc>
        <w:tc>
          <w:tcPr>
            <w:tcW w:w="834" w:type="dxa"/>
          </w:tcPr>
          <w:p w14:paraId="018CAD7B" w14:textId="77777777" w:rsidR="00292858" w:rsidRPr="007B4467" w:rsidRDefault="00292858" w:rsidP="007B6927">
            <w:pPr>
              <w:keepNext/>
              <w:keepLines/>
              <w:spacing w:after="0"/>
              <w:rPr>
                <w:rFonts w:ascii="Arial" w:hAnsi="Arial"/>
                <w:sz w:val="18"/>
              </w:rPr>
            </w:pPr>
          </w:p>
        </w:tc>
        <w:tc>
          <w:tcPr>
            <w:tcW w:w="955" w:type="dxa"/>
          </w:tcPr>
          <w:p w14:paraId="0CE7F94A" w14:textId="77777777" w:rsidR="00292858" w:rsidRPr="007B4467" w:rsidRDefault="00292858" w:rsidP="007B6927">
            <w:pPr>
              <w:keepNext/>
              <w:keepLines/>
              <w:spacing w:after="0"/>
              <w:rPr>
                <w:rFonts w:ascii="Arial" w:hAnsi="Arial"/>
                <w:sz w:val="18"/>
              </w:rPr>
            </w:pPr>
          </w:p>
        </w:tc>
        <w:tc>
          <w:tcPr>
            <w:tcW w:w="949" w:type="dxa"/>
          </w:tcPr>
          <w:p w14:paraId="3A5348CD" w14:textId="77777777" w:rsidR="00292858" w:rsidRPr="007B4467" w:rsidRDefault="00292858" w:rsidP="007B6927">
            <w:pPr>
              <w:keepNext/>
              <w:keepLines/>
              <w:spacing w:after="0"/>
              <w:rPr>
                <w:rFonts w:ascii="Arial" w:hAnsi="Arial"/>
                <w:sz w:val="18"/>
              </w:rPr>
            </w:pPr>
          </w:p>
        </w:tc>
        <w:tc>
          <w:tcPr>
            <w:tcW w:w="1090" w:type="dxa"/>
          </w:tcPr>
          <w:p w14:paraId="281CB94D" w14:textId="77777777" w:rsidR="00292858" w:rsidRPr="007B4467" w:rsidRDefault="00292858" w:rsidP="007B6927">
            <w:pPr>
              <w:keepNext/>
              <w:keepLines/>
              <w:spacing w:after="0"/>
              <w:rPr>
                <w:rFonts w:ascii="Arial" w:hAnsi="Arial"/>
                <w:sz w:val="18"/>
              </w:rPr>
            </w:pPr>
          </w:p>
        </w:tc>
        <w:tc>
          <w:tcPr>
            <w:tcW w:w="935" w:type="dxa"/>
          </w:tcPr>
          <w:p w14:paraId="70FD9271" w14:textId="77777777" w:rsidR="00292858" w:rsidRPr="007B4467" w:rsidRDefault="00292858" w:rsidP="007B6927">
            <w:pPr>
              <w:keepNext/>
              <w:keepLines/>
              <w:spacing w:after="0"/>
              <w:rPr>
                <w:rFonts w:ascii="Arial" w:hAnsi="Arial"/>
                <w:sz w:val="18"/>
              </w:rPr>
            </w:pPr>
          </w:p>
        </w:tc>
        <w:tc>
          <w:tcPr>
            <w:tcW w:w="1292" w:type="dxa"/>
          </w:tcPr>
          <w:p w14:paraId="4AE7E03A" w14:textId="77777777" w:rsidR="00292858" w:rsidRPr="007B4467" w:rsidRDefault="00292858" w:rsidP="007B6927">
            <w:pPr>
              <w:keepNext/>
              <w:keepLines/>
              <w:spacing w:after="0"/>
              <w:rPr>
                <w:rFonts w:ascii="Arial" w:hAnsi="Arial"/>
                <w:sz w:val="18"/>
              </w:rPr>
            </w:pPr>
          </w:p>
        </w:tc>
      </w:tr>
      <w:tr w:rsidR="00292858" w:rsidRPr="007B4467" w14:paraId="26A16AF0" w14:textId="77777777" w:rsidTr="00093629">
        <w:tc>
          <w:tcPr>
            <w:tcW w:w="989" w:type="dxa"/>
          </w:tcPr>
          <w:p w14:paraId="459FF64C" w14:textId="77777777" w:rsidR="00292858" w:rsidRPr="007B4467" w:rsidRDefault="00292858" w:rsidP="007B6927">
            <w:pPr>
              <w:keepNext/>
              <w:keepLines/>
              <w:spacing w:after="0"/>
              <w:rPr>
                <w:rFonts w:ascii="Arial" w:hAnsi="Arial"/>
                <w:sz w:val="18"/>
              </w:rPr>
            </w:pPr>
            <w:r w:rsidRPr="007B4467">
              <w:rPr>
                <w:rFonts w:ascii="Arial" w:hAnsi="Arial"/>
                <w:sz w:val="18"/>
              </w:rPr>
              <w:t>CA_n2A-n77C</w:t>
            </w:r>
          </w:p>
        </w:tc>
        <w:tc>
          <w:tcPr>
            <w:tcW w:w="674" w:type="dxa"/>
          </w:tcPr>
          <w:p w14:paraId="24B8A80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B1346B9" w14:textId="77777777" w:rsidR="00292858" w:rsidRPr="007B4467" w:rsidRDefault="00292858" w:rsidP="007B6927">
            <w:pPr>
              <w:keepNext/>
              <w:keepLines/>
              <w:spacing w:after="0"/>
              <w:rPr>
                <w:rFonts w:ascii="Arial" w:hAnsi="Arial"/>
                <w:sz w:val="18"/>
              </w:rPr>
            </w:pPr>
          </w:p>
        </w:tc>
        <w:tc>
          <w:tcPr>
            <w:tcW w:w="821" w:type="dxa"/>
          </w:tcPr>
          <w:p w14:paraId="0D8CFECD" w14:textId="77777777" w:rsidR="00292858" w:rsidRPr="007B4467" w:rsidRDefault="00292858" w:rsidP="007B6927">
            <w:pPr>
              <w:keepNext/>
              <w:keepLines/>
              <w:spacing w:after="0"/>
              <w:rPr>
                <w:rFonts w:ascii="Arial" w:hAnsi="Arial"/>
                <w:sz w:val="18"/>
              </w:rPr>
            </w:pPr>
          </w:p>
        </w:tc>
        <w:tc>
          <w:tcPr>
            <w:tcW w:w="834" w:type="dxa"/>
          </w:tcPr>
          <w:p w14:paraId="7517BEE8" w14:textId="77777777" w:rsidR="00292858" w:rsidRPr="007B4467" w:rsidRDefault="00292858" w:rsidP="007B6927">
            <w:pPr>
              <w:keepNext/>
              <w:keepLines/>
              <w:spacing w:after="0"/>
              <w:rPr>
                <w:rFonts w:ascii="Arial" w:hAnsi="Arial"/>
                <w:sz w:val="18"/>
              </w:rPr>
            </w:pPr>
          </w:p>
        </w:tc>
        <w:tc>
          <w:tcPr>
            <w:tcW w:w="955" w:type="dxa"/>
          </w:tcPr>
          <w:p w14:paraId="2B03D294" w14:textId="77777777" w:rsidR="00292858" w:rsidRPr="007B4467" w:rsidRDefault="00292858" w:rsidP="007B6927">
            <w:pPr>
              <w:keepNext/>
              <w:keepLines/>
              <w:spacing w:after="0"/>
              <w:rPr>
                <w:rFonts w:ascii="Arial" w:hAnsi="Arial"/>
                <w:sz w:val="18"/>
              </w:rPr>
            </w:pPr>
          </w:p>
        </w:tc>
        <w:tc>
          <w:tcPr>
            <w:tcW w:w="949" w:type="dxa"/>
          </w:tcPr>
          <w:p w14:paraId="4CB23AD3" w14:textId="77777777" w:rsidR="00292858" w:rsidRPr="007B4467" w:rsidRDefault="00292858" w:rsidP="007B6927">
            <w:pPr>
              <w:keepNext/>
              <w:keepLines/>
              <w:spacing w:after="0"/>
              <w:rPr>
                <w:rFonts w:ascii="Arial" w:hAnsi="Arial"/>
                <w:sz w:val="18"/>
              </w:rPr>
            </w:pPr>
          </w:p>
        </w:tc>
        <w:tc>
          <w:tcPr>
            <w:tcW w:w="1090" w:type="dxa"/>
          </w:tcPr>
          <w:p w14:paraId="6C87A04B" w14:textId="77777777" w:rsidR="00292858" w:rsidRPr="007B4467" w:rsidRDefault="00292858" w:rsidP="007B6927">
            <w:pPr>
              <w:keepNext/>
              <w:keepLines/>
              <w:spacing w:after="0"/>
              <w:rPr>
                <w:rFonts w:ascii="Arial" w:hAnsi="Arial"/>
                <w:sz w:val="18"/>
              </w:rPr>
            </w:pPr>
          </w:p>
        </w:tc>
        <w:tc>
          <w:tcPr>
            <w:tcW w:w="935" w:type="dxa"/>
          </w:tcPr>
          <w:p w14:paraId="2A1D4FD0" w14:textId="77777777" w:rsidR="00292858" w:rsidRPr="007B4467" w:rsidRDefault="00292858" w:rsidP="007B6927">
            <w:pPr>
              <w:keepNext/>
              <w:keepLines/>
              <w:spacing w:after="0"/>
              <w:rPr>
                <w:rFonts w:ascii="Arial" w:hAnsi="Arial"/>
                <w:sz w:val="18"/>
              </w:rPr>
            </w:pPr>
          </w:p>
        </w:tc>
        <w:tc>
          <w:tcPr>
            <w:tcW w:w="1292" w:type="dxa"/>
          </w:tcPr>
          <w:p w14:paraId="418BAE10" w14:textId="77777777" w:rsidR="00292858" w:rsidRPr="007B4467" w:rsidRDefault="00292858" w:rsidP="007B6927">
            <w:pPr>
              <w:keepNext/>
              <w:keepLines/>
              <w:spacing w:after="0"/>
              <w:rPr>
                <w:rFonts w:ascii="Arial" w:hAnsi="Arial"/>
                <w:sz w:val="18"/>
              </w:rPr>
            </w:pPr>
          </w:p>
        </w:tc>
      </w:tr>
      <w:tr w:rsidR="00BD32AD" w:rsidRPr="007B4467" w14:paraId="01DCA8C5" w14:textId="77777777" w:rsidTr="00093629">
        <w:tc>
          <w:tcPr>
            <w:tcW w:w="989" w:type="dxa"/>
          </w:tcPr>
          <w:p w14:paraId="4D96DC8F" w14:textId="5CB9C9A3" w:rsidR="00BD32AD" w:rsidRPr="007B4467" w:rsidRDefault="00BD32AD" w:rsidP="00BD32AD">
            <w:pPr>
              <w:keepNext/>
              <w:keepLines/>
              <w:spacing w:after="0"/>
              <w:rPr>
                <w:rFonts w:ascii="Arial" w:hAnsi="Arial"/>
                <w:sz w:val="18"/>
              </w:rPr>
            </w:pPr>
            <w:r w:rsidRPr="007B4467">
              <w:rPr>
                <w:rFonts w:ascii="Arial" w:hAnsi="Arial"/>
                <w:sz w:val="18"/>
              </w:rPr>
              <w:t>CA_n2A-n77(2A)</w:t>
            </w:r>
          </w:p>
        </w:tc>
        <w:tc>
          <w:tcPr>
            <w:tcW w:w="674" w:type="dxa"/>
          </w:tcPr>
          <w:p w14:paraId="2F98313E" w14:textId="5E7966CD"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CA5E273" w14:textId="77777777" w:rsidR="00BD32AD" w:rsidRPr="007B4467" w:rsidRDefault="00BD32AD" w:rsidP="00BD32AD">
            <w:pPr>
              <w:keepNext/>
              <w:keepLines/>
              <w:spacing w:after="0"/>
              <w:rPr>
                <w:rFonts w:ascii="Arial" w:hAnsi="Arial"/>
                <w:sz w:val="18"/>
              </w:rPr>
            </w:pPr>
          </w:p>
        </w:tc>
        <w:tc>
          <w:tcPr>
            <w:tcW w:w="821" w:type="dxa"/>
          </w:tcPr>
          <w:p w14:paraId="02ED4832" w14:textId="77777777" w:rsidR="00BD32AD" w:rsidRPr="007B4467" w:rsidRDefault="00BD32AD" w:rsidP="00BD32AD">
            <w:pPr>
              <w:keepNext/>
              <w:keepLines/>
              <w:spacing w:after="0"/>
              <w:rPr>
                <w:rFonts w:ascii="Arial" w:hAnsi="Arial"/>
                <w:sz w:val="18"/>
              </w:rPr>
            </w:pPr>
          </w:p>
        </w:tc>
        <w:tc>
          <w:tcPr>
            <w:tcW w:w="834" w:type="dxa"/>
          </w:tcPr>
          <w:p w14:paraId="63F767B9" w14:textId="77777777" w:rsidR="00BD32AD" w:rsidRPr="007B4467" w:rsidRDefault="00BD32AD" w:rsidP="00BD32AD">
            <w:pPr>
              <w:keepNext/>
              <w:keepLines/>
              <w:spacing w:after="0"/>
              <w:rPr>
                <w:rFonts w:ascii="Arial" w:hAnsi="Arial"/>
                <w:sz w:val="18"/>
              </w:rPr>
            </w:pPr>
          </w:p>
        </w:tc>
        <w:tc>
          <w:tcPr>
            <w:tcW w:w="955" w:type="dxa"/>
          </w:tcPr>
          <w:p w14:paraId="255321F1" w14:textId="77777777" w:rsidR="00BD32AD" w:rsidRPr="007B4467" w:rsidRDefault="00BD32AD" w:rsidP="00BD32AD">
            <w:pPr>
              <w:keepNext/>
              <w:keepLines/>
              <w:spacing w:after="0"/>
              <w:rPr>
                <w:rFonts w:ascii="Arial" w:hAnsi="Arial"/>
                <w:sz w:val="18"/>
              </w:rPr>
            </w:pPr>
          </w:p>
        </w:tc>
        <w:tc>
          <w:tcPr>
            <w:tcW w:w="949" w:type="dxa"/>
          </w:tcPr>
          <w:p w14:paraId="0149DD17" w14:textId="77777777" w:rsidR="00BD32AD" w:rsidRPr="007B4467" w:rsidRDefault="00BD32AD" w:rsidP="00BD32AD">
            <w:pPr>
              <w:keepNext/>
              <w:keepLines/>
              <w:spacing w:after="0"/>
              <w:rPr>
                <w:rFonts w:ascii="Arial" w:hAnsi="Arial"/>
                <w:sz w:val="18"/>
              </w:rPr>
            </w:pPr>
          </w:p>
        </w:tc>
        <w:tc>
          <w:tcPr>
            <w:tcW w:w="1090" w:type="dxa"/>
          </w:tcPr>
          <w:p w14:paraId="09B37A39" w14:textId="77777777" w:rsidR="00BD32AD" w:rsidRPr="007B4467" w:rsidRDefault="00BD32AD" w:rsidP="00BD32AD">
            <w:pPr>
              <w:keepNext/>
              <w:keepLines/>
              <w:spacing w:after="0"/>
              <w:rPr>
                <w:rFonts w:ascii="Arial" w:hAnsi="Arial"/>
                <w:sz w:val="18"/>
              </w:rPr>
            </w:pPr>
          </w:p>
        </w:tc>
        <w:tc>
          <w:tcPr>
            <w:tcW w:w="935" w:type="dxa"/>
          </w:tcPr>
          <w:p w14:paraId="45649F65" w14:textId="77777777" w:rsidR="00BD32AD" w:rsidRPr="007B4467" w:rsidRDefault="00BD32AD" w:rsidP="00BD32AD">
            <w:pPr>
              <w:keepNext/>
              <w:keepLines/>
              <w:spacing w:after="0"/>
              <w:rPr>
                <w:rFonts w:ascii="Arial" w:hAnsi="Arial"/>
                <w:sz w:val="18"/>
              </w:rPr>
            </w:pPr>
          </w:p>
        </w:tc>
        <w:tc>
          <w:tcPr>
            <w:tcW w:w="1292" w:type="dxa"/>
          </w:tcPr>
          <w:p w14:paraId="4043BDFF" w14:textId="77777777" w:rsidR="00BD32AD" w:rsidRPr="007B4467" w:rsidRDefault="00BD32AD" w:rsidP="00BD32AD">
            <w:pPr>
              <w:keepNext/>
              <w:keepLines/>
              <w:spacing w:after="0"/>
              <w:rPr>
                <w:rFonts w:ascii="Arial" w:hAnsi="Arial"/>
                <w:sz w:val="18"/>
              </w:rPr>
            </w:pPr>
          </w:p>
        </w:tc>
      </w:tr>
      <w:tr w:rsidR="00BD32AD" w:rsidRPr="007B4467" w14:paraId="244A8449" w14:textId="77777777" w:rsidTr="00093629">
        <w:tc>
          <w:tcPr>
            <w:tcW w:w="989" w:type="dxa"/>
          </w:tcPr>
          <w:p w14:paraId="2B3D7197" w14:textId="7269B896" w:rsidR="00BD32AD" w:rsidRPr="007B4467" w:rsidRDefault="00BD32AD" w:rsidP="00BD32AD">
            <w:pPr>
              <w:keepNext/>
              <w:keepLines/>
              <w:spacing w:after="0"/>
              <w:rPr>
                <w:rFonts w:ascii="Arial" w:hAnsi="Arial"/>
                <w:sz w:val="18"/>
              </w:rPr>
            </w:pPr>
            <w:r w:rsidRPr="007B4467">
              <w:rPr>
                <w:rFonts w:ascii="Arial" w:hAnsi="Arial"/>
                <w:sz w:val="18"/>
              </w:rPr>
              <w:t>CA_n2(2A)-n77A</w:t>
            </w:r>
          </w:p>
        </w:tc>
        <w:tc>
          <w:tcPr>
            <w:tcW w:w="674" w:type="dxa"/>
          </w:tcPr>
          <w:p w14:paraId="6F3B85F8" w14:textId="5CDB44D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598F6C4F" w14:textId="77777777" w:rsidR="00BD32AD" w:rsidRPr="007B4467" w:rsidRDefault="00BD32AD" w:rsidP="00BD32AD">
            <w:pPr>
              <w:keepNext/>
              <w:keepLines/>
              <w:spacing w:after="0"/>
              <w:rPr>
                <w:rFonts w:ascii="Arial" w:hAnsi="Arial"/>
                <w:sz w:val="18"/>
              </w:rPr>
            </w:pPr>
          </w:p>
        </w:tc>
        <w:tc>
          <w:tcPr>
            <w:tcW w:w="821" w:type="dxa"/>
          </w:tcPr>
          <w:p w14:paraId="6E3AFE38" w14:textId="77777777" w:rsidR="00BD32AD" w:rsidRPr="007B4467" w:rsidRDefault="00BD32AD" w:rsidP="00BD32AD">
            <w:pPr>
              <w:keepNext/>
              <w:keepLines/>
              <w:spacing w:after="0"/>
              <w:rPr>
                <w:rFonts w:ascii="Arial" w:hAnsi="Arial"/>
                <w:sz w:val="18"/>
              </w:rPr>
            </w:pPr>
          </w:p>
        </w:tc>
        <w:tc>
          <w:tcPr>
            <w:tcW w:w="834" w:type="dxa"/>
          </w:tcPr>
          <w:p w14:paraId="68379D48" w14:textId="77777777" w:rsidR="00BD32AD" w:rsidRPr="007B4467" w:rsidRDefault="00BD32AD" w:rsidP="00BD32AD">
            <w:pPr>
              <w:keepNext/>
              <w:keepLines/>
              <w:spacing w:after="0"/>
              <w:rPr>
                <w:rFonts w:ascii="Arial" w:hAnsi="Arial"/>
                <w:sz w:val="18"/>
              </w:rPr>
            </w:pPr>
          </w:p>
        </w:tc>
        <w:tc>
          <w:tcPr>
            <w:tcW w:w="955" w:type="dxa"/>
          </w:tcPr>
          <w:p w14:paraId="3899C593" w14:textId="77777777" w:rsidR="00BD32AD" w:rsidRPr="007B4467" w:rsidRDefault="00BD32AD" w:rsidP="00BD32AD">
            <w:pPr>
              <w:keepNext/>
              <w:keepLines/>
              <w:spacing w:after="0"/>
              <w:rPr>
                <w:rFonts w:ascii="Arial" w:hAnsi="Arial"/>
                <w:sz w:val="18"/>
              </w:rPr>
            </w:pPr>
          </w:p>
        </w:tc>
        <w:tc>
          <w:tcPr>
            <w:tcW w:w="949" w:type="dxa"/>
          </w:tcPr>
          <w:p w14:paraId="7E3D59E3" w14:textId="77777777" w:rsidR="00BD32AD" w:rsidRPr="007B4467" w:rsidRDefault="00BD32AD" w:rsidP="00BD32AD">
            <w:pPr>
              <w:keepNext/>
              <w:keepLines/>
              <w:spacing w:after="0"/>
              <w:rPr>
                <w:rFonts w:ascii="Arial" w:hAnsi="Arial"/>
                <w:sz w:val="18"/>
              </w:rPr>
            </w:pPr>
          </w:p>
        </w:tc>
        <w:tc>
          <w:tcPr>
            <w:tcW w:w="1090" w:type="dxa"/>
          </w:tcPr>
          <w:p w14:paraId="12AE503B" w14:textId="77777777" w:rsidR="00BD32AD" w:rsidRPr="007B4467" w:rsidRDefault="00BD32AD" w:rsidP="00BD32AD">
            <w:pPr>
              <w:keepNext/>
              <w:keepLines/>
              <w:spacing w:after="0"/>
              <w:rPr>
                <w:rFonts w:ascii="Arial" w:hAnsi="Arial"/>
                <w:sz w:val="18"/>
              </w:rPr>
            </w:pPr>
          </w:p>
        </w:tc>
        <w:tc>
          <w:tcPr>
            <w:tcW w:w="935" w:type="dxa"/>
          </w:tcPr>
          <w:p w14:paraId="4448972A" w14:textId="77777777" w:rsidR="00BD32AD" w:rsidRPr="007B4467" w:rsidRDefault="00BD32AD" w:rsidP="00BD32AD">
            <w:pPr>
              <w:keepNext/>
              <w:keepLines/>
              <w:spacing w:after="0"/>
              <w:rPr>
                <w:rFonts w:ascii="Arial" w:hAnsi="Arial"/>
                <w:sz w:val="18"/>
              </w:rPr>
            </w:pPr>
          </w:p>
        </w:tc>
        <w:tc>
          <w:tcPr>
            <w:tcW w:w="1292" w:type="dxa"/>
          </w:tcPr>
          <w:p w14:paraId="2FDBF4C9" w14:textId="77777777" w:rsidR="00BD32AD" w:rsidRPr="007B4467" w:rsidRDefault="00BD32AD" w:rsidP="00BD32AD">
            <w:pPr>
              <w:keepNext/>
              <w:keepLines/>
              <w:spacing w:after="0"/>
              <w:rPr>
                <w:rFonts w:ascii="Arial" w:hAnsi="Arial"/>
                <w:sz w:val="18"/>
              </w:rPr>
            </w:pPr>
          </w:p>
        </w:tc>
      </w:tr>
      <w:tr w:rsidR="00BD32AD" w:rsidRPr="007B4467" w14:paraId="6DAB1673" w14:textId="77777777" w:rsidTr="00093629">
        <w:tc>
          <w:tcPr>
            <w:tcW w:w="989" w:type="dxa"/>
          </w:tcPr>
          <w:p w14:paraId="4C71F22A" w14:textId="62EC8069" w:rsidR="00BD32AD" w:rsidRPr="007B4467" w:rsidRDefault="00BD32AD" w:rsidP="00BD32AD">
            <w:pPr>
              <w:keepNext/>
              <w:keepLines/>
              <w:spacing w:after="0"/>
              <w:rPr>
                <w:rFonts w:ascii="Arial" w:hAnsi="Arial"/>
                <w:sz w:val="18"/>
              </w:rPr>
            </w:pPr>
            <w:r w:rsidRPr="007B4467">
              <w:rPr>
                <w:rFonts w:ascii="Arial" w:hAnsi="Arial"/>
                <w:sz w:val="18"/>
              </w:rPr>
              <w:t>CA_n2(2A)-n77(2A)</w:t>
            </w:r>
          </w:p>
        </w:tc>
        <w:tc>
          <w:tcPr>
            <w:tcW w:w="674" w:type="dxa"/>
          </w:tcPr>
          <w:p w14:paraId="4A640774" w14:textId="26071E9A"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A7ED0F1" w14:textId="77777777" w:rsidR="00BD32AD" w:rsidRPr="007B4467" w:rsidRDefault="00BD32AD" w:rsidP="00BD32AD">
            <w:pPr>
              <w:keepNext/>
              <w:keepLines/>
              <w:spacing w:after="0"/>
              <w:rPr>
                <w:rFonts w:ascii="Arial" w:hAnsi="Arial"/>
                <w:sz w:val="18"/>
              </w:rPr>
            </w:pPr>
          </w:p>
        </w:tc>
        <w:tc>
          <w:tcPr>
            <w:tcW w:w="821" w:type="dxa"/>
          </w:tcPr>
          <w:p w14:paraId="6E22ABA7" w14:textId="77777777" w:rsidR="00BD32AD" w:rsidRPr="007B4467" w:rsidRDefault="00BD32AD" w:rsidP="00BD32AD">
            <w:pPr>
              <w:keepNext/>
              <w:keepLines/>
              <w:spacing w:after="0"/>
              <w:rPr>
                <w:rFonts w:ascii="Arial" w:hAnsi="Arial"/>
                <w:sz w:val="18"/>
              </w:rPr>
            </w:pPr>
          </w:p>
        </w:tc>
        <w:tc>
          <w:tcPr>
            <w:tcW w:w="834" w:type="dxa"/>
          </w:tcPr>
          <w:p w14:paraId="43201A7B" w14:textId="77777777" w:rsidR="00BD32AD" w:rsidRPr="007B4467" w:rsidRDefault="00BD32AD" w:rsidP="00BD32AD">
            <w:pPr>
              <w:keepNext/>
              <w:keepLines/>
              <w:spacing w:after="0"/>
              <w:rPr>
                <w:rFonts w:ascii="Arial" w:hAnsi="Arial"/>
                <w:sz w:val="18"/>
              </w:rPr>
            </w:pPr>
          </w:p>
        </w:tc>
        <w:tc>
          <w:tcPr>
            <w:tcW w:w="955" w:type="dxa"/>
          </w:tcPr>
          <w:p w14:paraId="41A4C16B" w14:textId="77777777" w:rsidR="00BD32AD" w:rsidRPr="007B4467" w:rsidRDefault="00BD32AD" w:rsidP="00BD32AD">
            <w:pPr>
              <w:keepNext/>
              <w:keepLines/>
              <w:spacing w:after="0"/>
              <w:rPr>
                <w:rFonts w:ascii="Arial" w:hAnsi="Arial"/>
                <w:sz w:val="18"/>
              </w:rPr>
            </w:pPr>
          </w:p>
        </w:tc>
        <w:tc>
          <w:tcPr>
            <w:tcW w:w="949" w:type="dxa"/>
          </w:tcPr>
          <w:p w14:paraId="689CEC74" w14:textId="77777777" w:rsidR="00BD32AD" w:rsidRPr="007B4467" w:rsidRDefault="00BD32AD" w:rsidP="00BD32AD">
            <w:pPr>
              <w:keepNext/>
              <w:keepLines/>
              <w:spacing w:after="0"/>
              <w:rPr>
                <w:rFonts w:ascii="Arial" w:hAnsi="Arial"/>
                <w:sz w:val="18"/>
              </w:rPr>
            </w:pPr>
          </w:p>
        </w:tc>
        <w:tc>
          <w:tcPr>
            <w:tcW w:w="1090" w:type="dxa"/>
          </w:tcPr>
          <w:p w14:paraId="6727FC06" w14:textId="77777777" w:rsidR="00BD32AD" w:rsidRPr="007B4467" w:rsidRDefault="00BD32AD" w:rsidP="00BD32AD">
            <w:pPr>
              <w:keepNext/>
              <w:keepLines/>
              <w:spacing w:after="0"/>
              <w:rPr>
                <w:rFonts w:ascii="Arial" w:hAnsi="Arial"/>
                <w:sz w:val="18"/>
              </w:rPr>
            </w:pPr>
          </w:p>
        </w:tc>
        <w:tc>
          <w:tcPr>
            <w:tcW w:w="935" w:type="dxa"/>
          </w:tcPr>
          <w:p w14:paraId="03FC62E0" w14:textId="77777777" w:rsidR="00BD32AD" w:rsidRPr="007B4467" w:rsidRDefault="00BD32AD" w:rsidP="00BD32AD">
            <w:pPr>
              <w:keepNext/>
              <w:keepLines/>
              <w:spacing w:after="0"/>
              <w:rPr>
                <w:rFonts w:ascii="Arial" w:hAnsi="Arial"/>
                <w:sz w:val="18"/>
              </w:rPr>
            </w:pPr>
          </w:p>
        </w:tc>
        <w:tc>
          <w:tcPr>
            <w:tcW w:w="1292" w:type="dxa"/>
          </w:tcPr>
          <w:p w14:paraId="0469E60C" w14:textId="77777777" w:rsidR="00BD32AD" w:rsidRPr="007B4467" w:rsidRDefault="00BD32AD" w:rsidP="00BD32AD">
            <w:pPr>
              <w:keepNext/>
              <w:keepLines/>
              <w:spacing w:after="0"/>
              <w:rPr>
                <w:rFonts w:ascii="Arial" w:hAnsi="Arial"/>
                <w:sz w:val="18"/>
              </w:rPr>
            </w:pPr>
          </w:p>
        </w:tc>
      </w:tr>
      <w:tr w:rsidR="00292858" w:rsidRPr="007B4467" w14:paraId="718E7CFC" w14:textId="77777777" w:rsidTr="00093629">
        <w:tc>
          <w:tcPr>
            <w:tcW w:w="989" w:type="dxa"/>
          </w:tcPr>
          <w:p w14:paraId="19904BD6" w14:textId="77777777" w:rsidR="00292858" w:rsidRPr="007B4467" w:rsidRDefault="00292858" w:rsidP="007B6927">
            <w:pPr>
              <w:keepNext/>
              <w:keepLines/>
              <w:spacing w:after="0"/>
              <w:rPr>
                <w:rFonts w:ascii="Arial" w:hAnsi="Arial"/>
                <w:sz w:val="18"/>
              </w:rPr>
            </w:pPr>
            <w:r w:rsidRPr="007B4467">
              <w:rPr>
                <w:rFonts w:ascii="Arial" w:hAnsi="Arial"/>
                <w:sz w:val="18"/>
              </w:rPr>
              <w:t>CA_n3A-n5A</w:t>
            </w:r>
          </w:p>
        </w:tc>
        <w:tc>
          <w:tcPr>
            <w:tcW w:w="674" w:type="dxa"/>
          </w:tcPr>
          <w:p w14:paraId="4FBA11A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04332DE" w14:textId="77777777" w:rsidR="00292858" w:rsidRPr="007B4467" w:rsidRDefault="00292858" w:rsidP="007B6927">
            <w:pPr>
              <w:keepNext/>
              <w:keepLines/>
              <w:spacing w:after="0"/>
              <w:rPr>
                <w:rFonts w:ascii="Arial" w:hAnsi="Arial"/>
                <w:sz w:val="18"/>
              </w:rPr>
            </w:pPr>
          </w:p>
        </w:tc>
        <w:tc>
          <w:tcPr>
            <w:tcW w:w="821" w:type="dxa"/>
          </w:tcPr>
          <w:p w14:paraId="1D033F46" w14:textId="77777777" w:rsidR="00292858" w:rsidRPr="007B4467" w:rsidRDefault="00292858" w:rsidP="007B6927">
            <w:pPr>
              <w:keepNext/>
              <w:keepLines/>
              <w:spacing w:after="0"/>
              <w:rPr>
                <w:rFonts w:ascii="Arial" w:hAnsi="Arial"/>
                <w:sz w:val="18"/>
              </w:rPr>
            </w:pPr>
          </w:p>
        </w:tc>
        <w:tc>
          <w:tcPr>
            <w:tcW w:w="834" w:type="dxa"/>
          </w:tcPr>
          <w:p w14:paraId="209F24FE" w14:textId="77777777" w:rsidR="00292858" w:rsidRPr="007B4467" w:rsidRDefault="00292858" w:rsidP="007B6927">
            <w:pPr>
              <w:keepNext/>
              <w:keepLines/>
              <w:spacing w:after="0"/>
              <w:rPr>
                <w:rFonts w:ascii="Arial" w:hAnsi="Arial"/>
                <w:sz w:val="18"/>
              </w:rPr>
            </w:pPr>
          </w:p>
        </w:tc>
        <w:tc>
          <w:tcPr>
            <w:tcW w:w="955" w:type="dxa"/>
          </w:tcPr>
          <w:p w14:paraId="145ADF78" w14:textId="77777777" w:rsidR="00292858" w:rsidRPr="007B4467" w:rsidRDefault="00292858" w:rsidP="007B6927">
            <w:pPr>
              <w:keepNext/>
              <w:keepLines/>
              <w:spacing w:after="0"/>
              <w:rPr>
                <w:rFonts w:ascii="Arial" w:hAnsi="Arial"/>
                <w:sz w:val="18"/>
              </w:rPr>
            </w:pPr>
          </w:p>
        </w:tc>
        <w:tc>
          <w:tcPr>
            <w:tcW w:w="949" w:type="dxa"/>
          </w:tcPr>
          <w:p w14:paraId="7D3BC519" w14:textId="77777777" w:rsidR="00292858" w:rsidRPr="007B4467" w:rsidRDefault="00292858" w:rsidP="007B6927">
            <w:pPr>
              <w:keepNext/>
              <w:keepLines/>
              <w:spacing w:after="0"/>
              <w:rPr>
                <w:rFonts w:ascii="Arial" w:hAnsi="Arial"/>
                <w:sz w:val="18"/>
              </w:rPr>
            </w:pPr>
          </w:p>
        </w:tc>
        <w:tc>
          <w:tcPr>
            <w:tcW w:w="1090" w:type="dxa"/>
          </w:tcPr>
          <w:p w14:paraId="79054D5C" w14:textId="77777777" w:rsidR="00292858" w:rsidRPr="007B4467" w:rsidRDefault="00292858" w:rsidP="007B6927">
            <w:pPr>
              <w:keepNext/>
              <w:keepLines/>
              <w:spacing w:after="0"/>
              <w:rPr>
                <w:rFonts w:ascii="Arial" w:hAnsi="Arial"/>
                <w:sz w:val="18"/>
              </w:rPr>
            </w:pPr>
          </w:p>
        </w:tc>
        <w:tc>
          <w:tcPr>
            <w:tcW w:w="935" w:type="dxa"/>
          </w:tcPr>
          <w:p w14:paraId="5B75B73C" w14:textId="77777777" w:rsidR="00292858" w:rsidRPr="007B4467" w:rsidRDefault="00292858" w:rsidP="007B6927">
            <w:pPr>
              <w:keepNext/>
              <w:keepLines/>
              <w:spacing w:after="0"/>
              <w:rPr>
                <w:rFonts w:ascii="Arial" w:hAnsi="Arial"/>
                <w:sz w:val="18"/>
              </w:rPr>
            </w:pPr>
          </w:p>
        </w:tc>
        <w:tc>
          <w:tcPr>
            <w:tcW w:w="1292" w:type="dxa"/>
          </w:tcPr>
          <w:p w14:paraId="4E035987" w14:textId="77777777" w:rsidR="00292858" w:rsidRPr="007B4467" w:rsidRDefault="00292858" w:rsidP="007B6927">
            <w:pPr>
              <w:keepNext/>
              <w:keepLines/>
              <w:spacing w:after="0"/>
              <w:rPr>
                <w:rFonts w:ascii="Arial" w:hAnsi="Arial"/>
                <w:sz w:val="18"/>
              </w:rPr>
            </w:pPr>
          </w:p>
        </w:tc>
      </w:tr>
      <w:tr w:rsidR="00292858" w:rsidRPr="007B4467" w14:paraId="6143834C" w14:textId="77777777" w:rsidTr="00093629">
        <w:tc>
          <w:tcPr>
            <w:tcW w:w="989" w:type="dxa"/>
          </w:tcPr>
          <w:p w14:paraId="025DD3CD" w14:textId="77777777" w:rsidR="00292858" w:rsidRPr="007B4467" w:rsidRDefault="00292858" w:rsidP="007B6927">
            <w:pPr>
              <w:keepNext/>
              <w:keepLines/>
              <w:spacing w:after="0"/>
              <w:rPr>
                <w:rFonts w:ascii="Arial" w:hAnsi="Arial"/>
                <w:sz w:val="18"/>
              </w:rPr>
            </w:pPr>
            <w:r w:rsidRPr="007B4467">
              <w:rPr>
                <w:rFonts w:ascii="Arial" w:hAnsi="Arial"/>
                <w:sz w:val="18"/>
              </w:rPr>
              <w:t>CA_n3(2A)-n5A</w:t>
            </w:r>
          </w:p>
        </w:tc>
        <w:tc>
          <w:tcPr>
            <w:tcW w:w="674" w:type="dxa"/>
          </w:tcPr>
          <w:p w14:paraId="6493038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FAA097" w14:textId="77777777" w:rsidR="00292858" w:rsidRPr="007B4467" w:rsidRDefault="00292858" w:rsidP="007B6927">
            <w:pPr>
              <w:keepNext/>
              <w:keepLines/>
              <w:spacing w:after="0"/>
              <w:rPr>
                <w:rFonts w:ascii="Arial" w:hAnsi="Arial"/>
                <w:sz w:val="18"/>
              </w:rPr>
            </w:pPr>
          </w:p>
        </w:tc>
        <w:tc>
          <w:tcPr>
            <w:tcW w:w="821" w:type="dxa"/>
          </w:tcPr>
          <w:p w14:paraId="07EFB632" w14:textId="77777777" w:rsidR="00292858" w:rsidRPr="007B4467" w:rsidRDefault="00292858" w:rsidP="007B6927">
            <w:pPr>
              <w:keepNext/>
              <w:keepLines/>
              <w:spacing w:after="0"/>
              <w:rPr>
                <w:rFonts w:ascii="Arial" w:hAnsi="Arial"/>
                <w:sz w:val="18"/>
              </w:rPr>
            </w:pPr>
          </w:p>
        </w:tc>
        <w:tc>
          <w:tcPr>
            <w:tcW w:w="834" w:type="dxa"/>
          </w:tcPr>
          <w:p w14:paraId="122D6107" w14:textId="77777777" w:rsidR="00292858" w:rsidRPr="007B4467" w:rsidRDefault="00292858" w:rsidP="007B6927">
            <w:pPr>
              <w:keepNext/>
              <w:keepLines/>
              <w:spacing w:after="0"/>
              <w:rPr>
                <w:rFonts w:ascii="Arial" w:hAnsi="Arial"/>
                <w:sz w:val="18"/>
              </w:rPr>
            </w:pPr>
          </w:p>
        </w:tc>
        <w:tc>
          <w:tcPr>
            <w:tcW w:w="955" w:type="dxa"/>
          </w:tcPr>
          <w:p w14:paraId="71EFFA3E" w14:textId="77777777" w:rsidR="00292858" w:rsidRPr="007B4467" w:rsidRDefault="00292858" w:rsidP="007B6927">
            <w:pPr>
              <w:keepNext/>
              <w:keepLines/>
              <w:spacing w:after="0"/>
              <w:rPr>
                <w:rFonts w:ascii="Arial" w:hAnsi="Arial"/>
                <w:sz w:val="18"/>
              </w:rPr>
            </w:pPr>
          </w:p>
        </w:tc>
        <w:tc>
          <w:tcPr>
            <w:tcW w:w="949" w:type="dxa"/>
          </w:tcPr>
          <w:p w14:paraId="1E601F47" w14:textId="77777777" w:rsidR="00292858" w:rsidRPr="007B4467" w:rsidRDefault="00292858" w:rsidP="007B6927">
            <w:pPr>
              <w:keepNext/>
              <w:keepLines/>
              <w:spacing w:after="0"/>
              <w:rPr>
                <w:rFonts w:ascii="Arial" w:hAnsi="Arial"/>
                <w:sz w:val="18"/>
              </w:rPr>
            </w:pPr>
          </w:p>
        </w:tc>
        <w:tc>
          <w:tcPr>
            <w:tcW w:w="1090" w:type="dxa"/>
          </w:tcPr>
          <w:p w14:paraId="689C98EB" w14:textId="77777777" w:rsidR="00292858" w:rsidRPr="007B4467" w:rsidRDefault="00292858" w:rsidP="007B6927">
            <w:pPr>
              <w:keepNext/>
              <w:keepLines/>
              <w:spacing w:after="0"/>
              <w:rPr>
                <w:rFonts w:ascii="Arial" w:hAnsi="Arial"/>
                <w:sz w:val="18"/>
              </w:rPr>
            </w:pPr>
          </w:p>
        </w:tc>
        <w:tc>
          <w:tcPr>
            <w:tcW w:w="935" w:type="dxa"/>
          </w:tcPr>
          <w:p w14:paraId="5AA35D11" w14:textId="77777777" w:rsidR="00292858" w:rsidRPr="007B4467" w:rsidRDefault="00292858" w:rsidP="007B6927">
            <w:pPr>
              <w:keepNext/>
              <w:keepLines/>
              <w:spacing w:after="0"/>
              <w:rPr>
                <w:rFonts w:ascii="Arial" w:hAnsi="Arial"/>
                <w:sz w:val="18"/>
              </w:rPr>
            </w:pPr>
          </w:p>
        </w:tc>
        <w:tc>
          <w:tcPr>
            <w:tcW w:w="1292" w:type="dxa"/>
          </w:tcPr>
          <w:p w14:paraId="48362C04" w14:textId="77777777" w:rsidR="00292858" w:rsidRPr="007B4467" w:rsidRDefault="00292858" w:rsidP="007B6927">
            <w:pPr>
              <w:keepNext/>
              <w:keepLines/>
              <w:spacing w:after="0"/>
              <w:rPr>
                <w:rFonts w:ascii="Arial" w:hAnsi="Arial"/>
                <w:sz w:val="18"/>
              </w:rPr>
            </w:pPr>
          </w:p>
        </w:tc>
      </w:tr>
      <w:tr w:rsidR="00292858" w:rsidRPr="007B4467" w14:paraId="4AA0C7C2" w14:textId="77777777" w:rsidTr="00093629">
        <w:tc>
          <w:tcPr>
            <w:tcW w:w="989" w:type="dxa"/>
          </w:tcPr>
          <w:p w14:paraId="7610DF63" w14:textId="77777777" w:rsidR="00292858" w:rsidRPr="007B4467" w:rsidRDefault="00292858" w:rsidP="007B6927">
            <w:pPr>
              <w:keepNext/>
              <w:keepLines/>
              <w:spacing w:after="0"/>
              <w:rPr>
                <w:rFonts w:ascii="Arial" w:hAnsi="Arial"/>
                <w:sz w:val="18"/>
              </w:rPr>
            </w:pPr>
            <w:r w:rsidRPr="007B4467">
              <w:rPr>
                <w:rFonts w:ascii="Arial" w:hAnsi="Arial"/>
                <w:sz w:val="18"/>
              </w:rPr>
              <w:t>CA_n3A-n8A</w:t>
            </w:r>
          </w:p>
        </w:tc>
        <w:tc>
          <w:tcPr>
            <w:tcW w:w="674" w:type="dxa"/>
          </w:tcPr>
          <w:p w14:paraId="0056BE9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AD9A635" w14:textId="77777777" w:rsidR="00292858" w:rsidRPr="007B4467" w:rsidRDefault="00292858" w:rsidP="007B6927">
            <w:pPr>
              <w:keepNext/>
              <w:keepLines/>
              <w:spacing w:after="0"/>
              <w:rPr>
                <w:rFonts w:ascii="Arial" w:hAnsi="Arial"/>
                <w:sz w:val="18"/>
              </w:rPr>
            </w:pPr>
          </w:p>
        </w:tc>
        <w:tc>
          <w:tcPr>
            <w:tcW w:w="821" w:type="dxa"/>
          </w:tcPr>
          <w:p w14:paraId="2AC9F774" w14:textId="77777777" w:rsidR="00292858" w:rsidRPr="007B4467" w:rsidRDefault="00292858" w:rsidP="007B6927">
            <w:pPr>
              <w:keepNext/>
              <w:keepLines/>
              <w:spacing w:after="0"/>
              <w:rPr>
                <w:rFonts w:ascii="Arial" w:hAnsi="Arial"/>
                <w:sz w:val="18"/>
              </w:rPr>
            </w:pPr>
          </w:p>
        </w:tc>
        <w:tc>
          <w:tcPr>
            <w:tcW w:w="834" w:type="dxa"/>
          </w:tcPr>
          <w:p w14:paraId="2126E7D9" w14:textId="77777777" w:rsidR="00292858" w:rsidRPr="007B4467" w:rsidRDefault="00292858" w:rsidP="007B6927">
            <w:pPr>
              <w:keepNext/>
              <w:keepLines/>
              <w:spacing w:after="0"/>
              <w:rPr>
                <w:rFonts w:ascii="Arial" w:hAnsi="Arial"/>
                <w:sz w:val="18"/>
              </w:rPr>
            </w:pPr>
          </w:p>
        </w:tc>
        <w:tc>
          <w:tcPr>
            <w:tcW w:w="955" w:type="dxa"/>
          </w:tcPr>
          <w:p w14:paraId="6C9926FA" w14:textId="77777777" w:rsidR="00292858" w:rsidRPr="007B4467" w:rsidRDefault="00292858" w:rsidP="007B6927">
            <w:pPr>
              <w:keepNext/>
              <w:keepLines/>
              <w:spacing w:after="0"/>
              <w:rPr>
                <w:rFonts w:ascii="Arial" w:hAnsi="Arial"/>
                <w:sz w:val="18"/>
              </w:rPr>
            </w:pPr>
          </w:p>
        </w:tc>
        <w:tc>
          <w:tcPr>
            <w:tcW w:w="949" w:type="dxa"/>
          </w:tcPr>
          <w:p w14:paraId="4A793909" w14:textId="77777777" w:rsidR="00292858" w:rsidRPr="007B4467" w:rsidRDefault="00292858" w:rsidP="007B6927">
            <w:pPr>
              <w:keepNext/>
              <w:keepLines/>
              <w:spacing w:after="0"/>
              <w:rPr>
                <w:rFonts w:ascii="Arial" w:hAnsi="Arial"/>
                <w:sz w:val="18"/>
              </w:rPr>
            </w:pPr>
          </w:p>
        </w:tc>
        <w:tc>
          <w:tcPr>
            <w:tcW w:w="1090" w:type="dxa"/>
          </w:tcPr>
          <w:p w14:paraId="278DDD9F" w14:textId="77777777" w:rsidR="00292858" w:rsidRPr="007B4467" w:rsidRDefault="00292858" w:rsidP="007B6927">
            <w:pPr>
              <w:keepNext/>
              <w:keepLines/>
              <w:spacing w:after="0"/>
              <w:rPr>
                <w:rFonts w:ascii="Arial" w:hAnsi="Arial"/>
                <w:sz w:val="18"/>
              </w:rPr>
            </w:pPr>
          </w:p>
        </w:tc>
        <w:tc>
          <w:tcPr>
            <w:tcW w:w="935" w:type="dxa"/>
          </w:tcPr>
          <w:p w14:paraId="087BDDF4" w14:textId="77777777" w:rsidR="00292858" w:rsidRPr="007B4467" w:rsidRDefault="00292858" w:rsidP="007B6927">
            <w:pPr>
              <w:keepNext/>
              <w:keepLines/>
              <w:spacing w:after="0"/>
              <w:rPr>
                <w:rFonts w:ascii="Arial" w:hAnsi="Arial"/>
                <w:sz w:val="18"/>
              </w:rPr>
            </w:pPr>
          </w:p>
        </w:tc>
        <w:tc>
          <w:tcPr>
            <w:tcW w:w="1292" w:type="dxa"/>
          </w:tcPr>
          <w:p w14:paraId="12FE8E2B" w14:textId="77777777" w:rsidR="00292858" w:rsidRPr="007B4467" w:rsidRDefault="00292858" w:rsidP="007B6927">
            <w:pPr>
              <w:keepNext/>
              <w:keepLines/>
              <w:spacing w:after="0"/>
              <w:rPr>
                <w:rFonts w:ascii="Arial" w:hAnsi="Arial"/>
                <w:sz w:val="18"/>
              </w:rPr>
            </w:pPr>
          </w:p>
        </w:tc>
      </w:tr>
      <w:tr w:rsidR="00292858" w:rsidRPr="007B4467" w14:paraId="4CB284A9" w14:textId="77777777" w:rsidTr="00093629">
        <w:tc>
          <w:tcPr>
            <w:tcW w:w="989" w:type="dxa"/>
          </w:tcPr>
          <w:p w14:paraId="151C49E7" w14:textId="77777777" w:rsidR="00292858" w:rsidRPr="007B4467" w:rsidRDefault="00292858" w:rsidP="007B6927">
            <w:pPr>
              <w:keepNext/>
              <w:keepLines/>
              <w:spacing w:after="0"/>
              <w:rPr>
                <w:rFonts w:ascii="Arial" w:hAnsi="Arial"/>
                <w:sz w:val="18"/>
              </w:rPr>
            </w:pPr>
            <w:r w:rsidRPr="007B4467">
              <w:rPr>
                <w:rFonts w:ascii="Arial" w:hAnsi="Arial"/>
                <w:sz w:val="18"/>
              </w:rPr>
              <w:t>CA_n3(2A)-n8A</w:t>
            </w:r>
          </w:p>
        </w:tc>
        <w:tc>
          <w:tcPr>
            <w:tcW w:w="674" w:type="dxa"/>
          </w:tcPr>
          <w:p w14:paraId="794BD00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C785D5B" w14:textId="77777777" w:rsidR="00292858" w:rsidRPr="007B4467" w:rsidRDefault="00292858" w:rsidP="007B6927">
            <w:pPr>
              <w:keepNext/>
              <w:keepLines/>
              <w:spacing w:after="0"/>
              <w:rPr>
                <w:rFonts w:ascii="Arial" w:hAnsi="Arial"/>
                <w:sz w:val="18"/>
              </w:rPr>
            </w:pPr>
          </w:p>
        </w:tc>
        <w:tc>
          <w:tcPr>
            <w:tcW w:w="821" w:type="dxa"/>
          </w:tcPr>
          <w:p w14:paraId="60A24A8B" w14:textId="77777777" w:rsidR="00292858" w:rsidRPr="007B4467" w:rsidRDefault="00292858" w:rsidP="007B6927">
            <w:pPr>
              <w:keepNext/>
              <w:keepLines/>
              <w:spacing w:after="0"/>
              <w:rPr>
                <w:rFonts w:ascii="Arial" w:hAnsi="Arial"/>
                <w:sz w:val="18"/>
              </w:rPr>
            </w:pPr>
          </w:p>
        </w:tc>
        <w:tc>
          <w:tcPr>
            <w:tcW w:w="834" w:type="dxa"/>
          </w:tcPr>
          <w:p w14:paraId="4D129248" w14:textId="77777777" w:rsidR="00292858" w:rsidRPr="007B4467" w:rsidRDefault="00292858" w:rsidP="007B6927">
            <w:pPr>
              <w:keepNext/>
              <w:keepLines/>
              <w:spacing w:after="0"/>
              <w:rPr>
                <w:rFonts w:ascii="Arial" w:hAnsi="Arial"/>
                <w:sz w:val="18"/>
              </w:rPr>
            </w:pPr>
          </w:p>
        </w:tc>
        <w:tc>
          <w:tcPr>
            <w:tcW w:w="955" w:type="dxa"/>
          </w:tcPr>
          <w:p w14:paraId="5C82C18D" w14:textId="77777777" w:rsidR="00292858" w:rsidRPr="007B4467" w:rsidRDefault="00292858" w:rsidP="007B6927">
            <w:pPr>
              <w:keepNext/>
              <w:keepLines/>
              <w:spacing w:after="0"/>
              <w:rPr>
                <w:rFonts w:ascii="Arial" w:hAnsi="Arial"/>
                <w:sz w:val="18"/>
              </w:rPr>
            </w:pPr>
          </w:p>
        </w:tc>
        <w:tc>
          <w:tcPr>
            <w:tcW w:w="949" w:type="dxa"/>
          </w:tcPr>
          <w:p w14:paraId="1F481F8F" w14:textId="77777777" w:rsidR="00292858" w:rsidRPr="007B4467" w:rsidRDefault="00292858" w:rsidP="007B6927">
            <w:pPr>
              <w:keepNext/>
              <w:keepLines/>
              <w:spacing w:after="0"/>
              <w:rPr>
                <w:rFonts w:ascii="Arial" w:hAnsi="Arial"/>
                <w:sz w:val="18"/>
              </w:rPr>
            </w:pPr>
          </w:p>
        </w:tc>
        <w:tc>
          <w:tcPr>
            <w:tcW w:w="1090" w:type="dxa"/>
          </w:tcPr>
          <w:p w14:paraId="2CEF628E" w14:textId="77777777" w:rsidR="00292858" w:rsidRPr="007B4467" w:rsidRDefault="00292858" w:rsidP="007B6927">
            <w:pPr>
              <w:keepNext/>
              <w:keepLines/>
              <w:spacing w:after="0"/>
              <w:rPr>
                <w:rFonts w:ascii="Arial" w:hAnsi="Arial"/>
                <w:sz w:val="18"/>
              </w:rPr>
            </w:pPr>
          </w:p>
        </w:tc>
        <w:tc>
          <w:tcPr>
            <w:tcW w:w="935" w:type="dxa"/>
          </w:tcPr>
          <w:p w14:paraId="76A49E80" w14:textId="77777777" w:rsidR="00292858" w:rsidRPr="007B4467" w:rsidRDefault="00292858" w:rsidP="007B6927">
            <w:pPr>
              <w:keepNext/>
              <w:keepLines/>
              <w:spacing w:after="0"/>
              <w:rPr>
                <w:rFonts w:ascii="Arial" w:hAnsi="Arial"/>
                <w:sz w:val="18"/>
              </w:rPr>
            </w:pPr>
          </w:p>
        </w:tc>
        <w:tc>
          <w:tcPr>
            <w:tcW w:w="1292" w:type="dxa"/>
          </w:tcPr>
          <w:p w14:paraId="24618831" w14:textId="77777777" w:rsidR="00292858" w:rsidRPr="007B4467" w:rsidRDefault="00292858" w:rsidP="007B6927">
            <w:pPr>
              <w:keepNext/>
              <w:keepLines/>
              <w:spacing w:after="0"/>
              <w:rPr>
                <w:rFonts w:ascii="Arial" w:hAnsi="Arial"/>
                <w:sz w:val="18"/>
              </w:rPr>
            </w:pPr>
          </w:p>
        </w:tc>
      </w:tr>
      <w:tr w:rsidR="00292858" w:rsidRPr="007B4467" w14:paraId="5F25E904" w14:textId="77777777" w:rsidTr="00093629">
        <w:tc>
          <w:tcPr>
            <w:tcW w:w="989" w:type="dxa"/>
          </w:tcPr>
          <w:p w14:paraId="77981E75" w14:textId="77777777" w:rsidR="00292858" w:rsidRPr="007B4467" w:rsidRDefault="00292858" w:rsidP="007B6927">
            <w:pPr>
              <w:keepNext/>
              <w:keepLines/>
              <w:spacing w:after="0"/>
              <w:rPr>
                <w:rFonts w:ascii="Arial" w:hAnsi="Arial"/>
                <w:sz w:val="18"/>
              </w:rPr>
            </w:pPr>
            <w:r w:rsidRPr="007B4467">
              <w:rPr>
                <w:rFonts w:ascii="Arial" w:hAnsi="Arial"/>
                <w:sz w:val="18"/>
              </w:rPr>
              <w:t>CA_n3A-n28A</w:t>
            </w:r>
          </w:p>
        </w:tc>
        <w:tc>
          <w:tcPr>
            <w:tcW w:w="674" w:type="dxa"/>
          </w:tcPr>
          <w:p w14:paraId="21D5714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466A31B" w14:textId="77777777" w:rsidR="00292858" w:rsidRPr="007B4467" w:rsidRDefault="00292858" w:rsidP="007B6927">
            <w:pPr>
              <w:keepNext/>
              <w:keepLines/>
              <w:spacing w:after="0"/>
              <w:rPr>
                <w:rFonts w:ascii="Arial" w:hAnsi="Arial"/>
                <w:sz w:val="18"/>
              </w:rPr>
            </w:pPr>
          </w:p>
        </w:tc>
        <w:tc>
          <w:tcPr>
            <w:tcW w:w="821" w:type="dxa"/>
          </w:tcPr>
          <w:p w14:paraId="408C0A24" w14:textId="77777777" w:rsidR="00292858" w:rsidRPr="007B4467" w:rsidRDefault="00292858" w:rsidP="007B6927">
            <w:pPr>
              <w:keepNext/>
              <w:keepLines/>
              <w:spacing w:after="0"/>
              <w:rPr>
                <w:rFonts w:ascii="Arial" w:hAnsi="Arial"/>
                <w:sz w:val="18"/>
              </w:rPr>
            </w:pPr>
          </w:p>
        </w:tc>
        <w:tc>
          <w:tcPr>
            <w:tcW w:w="834" w:type="dxa"/>
          </w:tcPr>
          <w:p w14:paraId="576DDDEB" w14:textId="77777777" w:rsidR="00292858" w:rsidRPr="007B4467" w:rsidRDefault="00292858" w:rsidP="007B6927">
            <w:pPr>
              <w:keepNext/>
              <w:keepLines/>
              <w:spacing w:after="0"/>
              <w:rPr>
                <w:rFonts w:ascii="Arial" w:hAnsi="Arial"/>
                <w:sz w:val="18"/>
              </w:rPr>
            </w:pPr>
          </w:p>
        </w:tc>
        <w:tc>
          <w:tcPr>
            <w:tcW w:w="955" w:type="dxa"/>
          </w:tcPr>
          <w:p w14:paraId="2CE76E38" w14:textId="77777777" w:rsidR="00292858" w:rsidRPr="007B4467" w:rsidRDefault="00292858" w:rsidP="007B6927">
            <w:pPr>
              <w:keepNext/>
              <w:keepLines/>
              <w:spacing w:after="0"/>
              <w:rPr>
                <w:rFonts w:ascii="Arial" w:hAnsi="Arial"/>
                <w:sz w:val="18"/>
              </w:rPr>
            </w:pPr>
          </w:p>
        </w:tc>
        <w:tc>
          <w:tcPr>
            <w:tcW w:w="949" w:type="dxa"/>
          </w:tcPr>
          <w:p w14:paraId="457C18C2" w14:textId="77777777" w:rsidR="00292858" w:rsidRPr="007B4467" w:rsidRDefault="00292858" w:rsidP="007B6927">
            <w:pPr>
              <w:keepNext/>
              <w:keepLines/>
              <w:spacing w:after="0"/>
              <w:rPr>
                <w:rFonts w:ascii="Arial" w:hAnsi="Arial"/>
                <w:sz w:val="18"/>
              </w:rPr>
            </w:pPr>
          </w:p>
        </w:tc>
        <w:tc>
          <w:tcPr>
            <w:tcW w:w="1090" w:type="dxa"/>
          </w:tcPr>
          <w:p w14:paraId="44CEB014" w14:textId="77777777" w:rsidR="00292858" w:rsidRPr="007B4467" w:rsidRDefault="00292858" w:rsidP="007B6927">
            <w:pPr>
              <w:keepNext/>
              <w:keepLines/>
              <w:spacing w:after="0"/>
              <w:rPr>
                <w:rFonts w:ascii="Arial" w:hAnsi="Arial"/>
                <w:sz w:val="18"/>
              </w:rPr>
            </w:pPr>
          </w:p>
        </w:tc>
        <w:tc>
          <w:tcPr>
            <w:tcW w:w="935" w:type="dxa"/>
          </w:tcPr>
          <w:p w14:paraId="4845D4CB" w14:textId="77777777" w:rsidR="00292858" w:rsidRPr="007B4467" w:rsidRDefault="00292858" w:rsidP="007B6927">
            <w:pPr>
              <w:keepNext/>
              <w:keepLines/>
              <w:spacing w:after="0"/>
              <w:rPr>
                <w:rFonts w:ascii="Arial" w:hAnsi="Arial"/>
                <w:sz w:val="18"/>
              </w:rPr>
            </w:pPr>
          </w:p>
        </w:tc>
        <w:tc>
          <w:tcPr>
            <w:tcW w:w="1292" w:type="dxa"/>
          </w:tcPr>
          <w:p w14:paraId="3A014E4E" w14:textId="77777777" w:rsidR="00292858" w:rsidRPr="007B4467" w:rsidRDefault="00292858" w:rsidP="007B6927">
            <w:pPr>
              <w:keepNext/>
              <w:keepLines/>
              <w:spacing w:after="0"/>
              <w:rPr>
                <w:rFonts w:ascii="Arial" w:hAnsi="Arial"/>
                <w:sz w:val="18"/>
              </w:rPr>
            </w:pPr>
          </w:p>
        </w:tc>
      </w:tr>
      <w:tr w:rsidR="004B2323" w:rsidRPr="007B4467" w14:paraId="771E7ED5" w14:textId="77777777" w:rsidTr="00093629">
        <w:tc>
          <w:tcPr>
            <w:tcW w:w="989" w:type="dxa"/>
          </w:tcPr>
          <w:p w14:paraId="08AFEEBF" w14:textId="06D5AF63"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6066C93C" w14:textId="4EB61925"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Rel-16</w:t>
            </w:r>
          </w:p>
        </w:tc>
        <w:tc>
          <w:tcPr>
            <w:tcW w:w="525" w:type="dxa"/>
          </w:tcPr>
          <w:p w14:paraId="6242F74F" w14:textId="77777777" w:rsidR="004B2323" w:rsidRPr="007B4467" w:rsidRDefault="004B2323" w:rsidP="004B2323">
            <w:pPr>
              <w:keepNext/>
              <w:keepLines/>
              <w:spacing w:after="0"/>
              <w:rPr>
                <w:rFonts w:ascii="Arial" w:hAnsi="Arial"/>
                <w:sz w:val="18"/>
              </w:rPr>
            </w:pPr>
          </w:p>
        </w:tc>
        <w:tc>
          <w:tcPr>
            <w:tcW w:w="821" w:type="dxa"/>
          </w:tcPr>
          <w:p w14:paraId="3E167CD9" w14:textId="77777777" w:rsidR="004B2323" w:rsidRPr="007B4467" w:rsidRDefault="004B2323" w:rsidP="004B2323">
            <w:pPr>
              <w:keepNext/>
              <w:keepLines/>
              <w:spacing w:after="0"/>
              <w:rPr>
                <w:rFonts w:ascii="Arial" w:hAnsi="Arial"/>
                <w:sz w:val="18"/>
              </w:rPr>
            </w:pPr>
          </w:p>
        </w:tc>
        <w:tc>
          <w:tcPr>
            <w:tcW w:w="834" w:type="dxa"/>
          </w:tcPr>
          <w:p w14:paraId="7FC060ED" w14:textId="77777777" w:rsidR="004B2323" w:rsidRPr="007B4467" w:rsidRDefault="004B2323" w:rsidP="004B2323">
            <w:pPr>
              <w:keepNext/>
              <w:keepLines/>
              <w:spacing w:after="0"/>
              <w:rPr>
                <w:rFonts w:ascii="Arial" w:hAnsi="Arial"/>
                <w:sz w:val="18"/>
              </w:rPr>
            </w:pPr>
          </w:p>
        </w:tc>
        <w:tc>
          <w:tcPr>
            <w:tcW w:w="955" w:type="dxa"/>
          </w:tcPr>
          <w:p w14:paraId="12536AF9" w14:textId="77777777" w:rsidR="004B2323" w:rsidRPr="007B4467" w:rsidRDefault="004B2323" w:rsidP="004B2323">
            <w:pPr>
              <w:keepNext/>
              <w:keepLines/>
              <w:spacing w:after="0"/>
              <w:rPr>
                <w:rFonts w:ascii="Arial" w:hAnsi="Arial"/>
                <w:sz w:val="18"/>
              </w:rPr>
            </w:pPr>
          </w:p>
        </w:tc>
        <w:tc>
          <w:tcPr>
            <w:tcW w:w="949" w:type="dxa"/>
          </w:tcPr>
          <w:p w14:paraId="253B8423" w14:textId="77777777" w:rsidR="004B2323" w:rsidRPr="007B4467" w:rsidRDefault="004B2323" w:rsidP="004B2323">
            <w:pPr>
              <w:keepNext/>
              <w:keepLines/>
              <w:spacing w:after="0"/>
              <w:rPr>
                <w:rFonts w:ascii="Arial" w:hAnsi="Arial"/>
                <w:sz w:val="18"/>
              </w:rPr>
            </w:pPr>
          </w:p>
        </w:tc>
        <w:tc>
          <w:tcPr>
            <w:tcW w:w="1090" w:type="dxa"/>
          </w:tcPr>
          <w:p w14:paraId="7748F699" w14:textId="77777777" w:rsidR="004B2323" w:rsidRPr="007B4467" w:rsidRDefault="004B2323" w:rsidP="004B2323">
            <w:pPr>
              <w:keepNext/>
              <w:keepLines/>
              <w:spacing w:after="0"/>
              <w:rPr>
                <w:rFonts w:ascii="Arial" w:hAnsi="Arial"/>
                <w:sz w:val="18"/>
              </w:rPr>
            </w:pPr>
          </w:p>
        </w:tc>
        <w:tc>
          <w:tcPr>
            <w:tcW w:w="935" w:type="dxa"/>
          </w:tcPr>
          <w:p w14:paraId="45293B26" w14:textId="3AEF726A"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59CF0C7A" w14:textId="0F051B69"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Yes</w:t>
            </w:r>
          </w:p>
        </w:tc>
      </w:tr>
      <w:tr w:rsidR="00292858" w:rsidRPr="007B4467" w14:paraId="7A8C7351" w14:textId="77777777" w:rsidTr="00093629">
        <w:tc>
          <w:tcPr>
            <w:tcW w:w="989" w:type="dxa"/>
          </w:tcPr>
          <w:p w14:paraId="4C6920C2" w14:textId="77777777" w:rsidR="00292858" w:rsidRPr="007B4467" w:rsidRDefault="00292858" w:rsidP="007B6927">
            <w:pPr>
              <w:keepNext/>
              <w:keepLines/>
              <w:spacing w:after="0"/>
              <w:rPr>
                <w:rFonts w:ascii="Arial" w:hAnsi="Arial"/>
                <w:sz w:val="18"/>
              </w:rPr>
            </w:pPr>
            <w:r w:rsidRPr="007B4467">
              <w:rPr>
                <w:rFonts w:ascii="Arial" w:hAnsi="Arial"/>
                <w:sz w:val="18"/>
              </w:rPr>
              <w:t>CA_n3A-n41A</w:t>
            </w:r>
          </w:p>
        </w:tc>
        <w:tc>
          <w:tcPr>
            <w:tcW w:w="674" w:type="dxa"/>
          </w:tcPr>
          <w:p w14:paraId="781A984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F51BC68" w14:textId="77777777" w:rsidR="00292858" w:rsidRPr="007B4467" w:rsidRDefault="00292858" w:rsidP="007B6927">
            <w:pPr>
              <w:keepNext/>
              <w:keepLines/>
              <w:spacing w:after="0"/>
              <w:rPr>
                <w:rFonts w:ascii="Arial" w:hAnsi="Arial"/>
                <w:sz w:val="18"/>
              </w:rPr>
            </w:pPr>
          </w:p>
        </w:tc>
        <w:tc>
          <w:tcPr>
            <w:tcW w:w="821" w:type="dxa"/>
          </w:tcPr>
          <w:p w14:paraId="6DB5B420" w14:textId="77777777" w:rsidR="00292858" w:rsidRPr="007B4467" w:rsidRDefault="00292858" w:rsidP="007B6927">
            <w:pPr>
              <w:keepNext/>
              <w:keepLines/>
              <w:spacing w:after="0"/>
              <w:rPr>
                <w:rFonts w:ascii="Arial" w:hAnsi="Arial"/>
                <w:sz w:val="18"/>
              </w:rPr>
            </w:pPr>
          </w:p>
        </w:tc>
        <w:tc>
          <w:tcPr>
            <w:tcW w:w="834" w:type="dxa"/>
          </w:tcPr>
          <w:p w14:paraId="6ECC215D" w14:textId="77777777" w:rsidR="00292858" w:rsidRPr="007B4467" w:rsidRDefault="00292858" w:rsidP="007B6927">
            <w:pPr>
              <w:keepNext/>
              <w:keepLines/>
              <w:spacing w:after="0"/>
              <w:rPr>
                <w:rFonts w:ascii="Arial" w:hAnsi="Arial"/>
                <w:sz w:val="18"/>
              </w:rPr>
            </w:pPr>
          </w:p>
        </w:tc>
        <w:tc>
          <w:tcPr>
            <w:tcW w:w="955" w:type="dxa"/>
          </w:tcPr>
          <w:p w14:paraId="2828E2CD" w14:textId="77777777" w:rsidR="00292858" w:rsidRPr="007B4467" w:rsidRDefault="00292858" w:rsidP="007B6927">
            <w:pPr>
              <w:keepNext/>
              <w:keepLines/>
              <w:spacing w:after="0"/>
              <w:rPr>
                <w:rFonts w:ascii="Arial" w:hAnsi="Arial"/>
                <w:sz w:val="18"/>
              </w:rPr>
            </w:pPr>
          </w:p>
        </w:tc>
        <w:tc>
          <w:tcPr>
            <w:tcW w:w="949" w:type="dxa"/>
          </w:tcPr>
          <w:p w14:paraId="4391893F" w14:textId="77777777" w:rsidR="00292858" w:rsidRPr="007B4467" w:rsidRDefault="00292858" w:rsidP="007B6927">
            <w:pPr>
              <w:keepNext/>
              <w:keepLines/>
              <w:spacing w:after="0"/>
              <w:rPr>
                <w:rFonts w:ascii="Arial" w:hAnsi="Arial"/>
                <w:sz w:val="18"/>
              </w:rPr>
            </w:pPr>
          </w:p>
        </w:tc>
        <w:tc>
          <w:tcPr>
            <w:tcW w:w="1090" w:type="dxa"/>
          </w:tcPr>
          <w:p w14:paraId="414B0742" w14:textId="77777777" w:rsidR="00292858" w:rsidRPr="007B4467" w:rsidRDefault="00292858" w:rsidP="007B6927">
            <w:pPr>
              <w:keepNext/>
              <w:keepLines/>
              <w:spacing w:after="0"/>
              <w:rPr>
                <w:rFonts w:ascii="Arial" w:hAnsi="Arial"/>
                <w:sz w:val="18"/>
              </w:rPr>
            </w:pPr>
          </w:p>
        </w:tc>
        <w:tc>
          <w:tcPr>
            <w:tcW w:w="935" w:type="dxa"/>
          </w:tcPr>
          <w:p w14:paraId="766252DA"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5117A4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93DB76C" w14:textId="77777777" w:rsidTr="00093629">
        <w:tc>
          <w:tcPr>
            <w:tcW w:w="989" w:type="dxa"/>
          </w:tcPr>
          <w:p w14:paraId="7930EADA" w14:textId="77777777" w:rsidR="00292858" w:rsidRPr="007B4467" w:rsidRDefault="00292858" w:rsidP="007B6927">
            <w:pPr>
              <w:keepNext/>
              <w:keepLines/>
              <w:spacing w:after="0"/>
              <w:rPr>
                <w:rFonts w:ascii="Arial" w:hAnsi="Arial"/>
                <w:sz w:val="18"/>
              </w:rPr>
            </w:pPr>
            <w:r w:rsidRPr="007B4467">
              <w:rPr>
                <w:rFonts w:ascii="Arial" w:hAnsi="Arial"/>
                <w:sz w:val="18"/>
              </w:rPr>
              <w:t>CA_n3A-n77A</w:t>
            </w:r>
          </w:p>
        </w:tc>
        <w:tc>
          <w:tcPr>
            <w:tcW w:w="674" w:type="dxa"/>
          </w:tcPr>
          <w:p w14:paraId="64AE93EC"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186D9FC6" w14:textId="77777777" w:rsidR="00292858" w:rsidRPr="007B4467" w:rsidRDefault="00292858" w:rsidP="007B6927">
            <w:pPr>
              <w:keepNext/>
              <w:keepLines/>
              <w:spacing w:after="0"/>
              <w:rPr>
                <w:rFonts w:ascii="Arial" w:hAnsi="Arial"/>
                <w:sz w:val="18"/>
              </w:rPr>
            </w:pPr>
          </w:p>
        </w:tc>
        <w:tc>
          <w:tcPr>
            <w:tcW w:w="821" w:type="dxa"/>
          </w:tcPr>
          <w:p w14:paraId="40973D01" w14:textId="77777777" w:rsidR="00292858" w:rsidRPr="007B4467" w:rsidRDefault="00292858" w:rsidP="007B6927">
            <w:pPr>
              <w:keepNext/>
              <w:keepLines/>
              <w:spacing w:after="0"/>
              <w:rPr>
                <w:rFonts w:ascii="Arial" w:hAnsi="Arial"/>
                <w:sz w:val="18"/>
              </w:rPr>
            </w:pPr>
          </w:p>
        </w:tc>
        <w:tc>
          <w:tcPr>
            <w:tcW w:w="834" w:type="dxa"/>
          </w:tcPr>
          <w:p w14:paraId="050C338C" w14:textId="77777777" w:rsidR="00292858" w:rsidRPr="007B4467" w:rsidRDefault="00292858" w:rsidP="007B6927">
            <w:pPr>
              <w:keepNext/>
              <w:keepLines/>
              <w:spacing w:after="0"/>
              <w:rPr>
                <w:rFonts w:ascii="Arial" w:hAnsi="Arial"/>
                <w:sz w:val="18"/>
              </w:rPr>
            </w:pPr>
          </w:p>
        </w:tc>
        <w:tc>
          <w:tcPr>
            <w:tcW w:w="955" w:type="dxa"/>
          </w:tcPr>
          <w:p w14:paraId="40222FB7" w14:textId="77777777" w:rsidR="00292858" w:rsidRPr="007B4467" w:rsidRDefault="00292858" w:rsidP="007B6927">
            <w:pPr>
              <w:keepNext/>
              <w:keepLines/>
              <w:spacing w:after="0"/>
              <w:rPr>
                <w:rFonts w:ascii="Arial" w:hAnsi="Arial"/>
                <w:sz w:val="18"/>
              </w:rPr>
            </w:pPr>
          </w:p>
        </w:tc>
        <w:tc>
          <w:tcPr>
            <w:tcW w:w="949" w:type="dxa"/>
          </w:tcPr>
          <w:p w14:paraId="7A8D5F9C" w14:textId="77777777" w:rsidR="00292858" w:rsidRPr="007B4467" w:rsidRDefault="00292858" w:rsidP="007B6927">
            <w:pPr>
              <w:keepNext/>
              <w:keepLines/>
              <w:spacing w:after="0"/>
              <w:rPr>
                <w:rFonts w:ascii="Arial" w:hAnsi="Arial"/>
                <w:sz w:val="18"/>
              </w:rPr>
            </w:pPr>
          </w:p>
        </w:tc>
        <w:tc>
          <w:tcPr>
            <w:tcW w:w="1090" w:type="dxa"/>
          </w:tcPr>
          <w:p w14:paraId="1C99E59A"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935" w:type="dxa"/>
          </w:tcPr>
          <w:p w14:paraId="5709F739" w14:textId="77777777" w:rsidR="00292858" w:rsidRPr="007B4467" w:rsidRDefault="00292858" w:rsidP="007B6927">
            <w:pPr>
              <w:keepNext/>
              <w:keepLines/>
              <w:spacing w:after="0"/>
              <w:rPr>
                <w:rFonts w:ascii="Arial" w:hAnsi="Arial"/>
                <w:sz w:val="18"/>
              </w:rPr>
            </w:pPr>
          </w:p>
        </w:tc>
        <w:tc>
          <w:tcPr>
            <w:tcW w:w="1292" w:type="dxa"/>
          </w:tcPr>
          <w:p w14:paraId="345E1AFA" w14:textId="77777777" w:rsidR="00292858" w:rsidRPr="007B4467" w:rsidRDefault="00292858" w:rsidP="007B6927">
            <w:pPr>
              <w:keepNext/>
              <w:keepLines/>
              <w:spacing w:after="0"/>
              <w:rPr>
                <w:rFonts w:ascii="Arial" w:hAnsi="Arial"/>
                <w:sz w:val="18"/>
              </w:rPr>
            </w:pPr>
            <w:r w:rsidRPr="007B4467">
              <w:rPr>
                <w:rFonts w:ascii="Arial" w:hAnsi="Arial"/>
                <w:sz w:val="18"/>
              </w:rPr>
              <w:t>CA_n3A-n77A</w:t>
            </w:r>
          </w:p>
        </w:tc>
      </w:tr>
      <w:tr w:rsidR="00292858" w:rsidRPr="007B4467" w14:paraId="7DA45726" w14:textId="77777777" w:rsidTr="00093629">
        <w:tc>
          <w:tcPr>
            <w:tcW w:w="989" w:type="dxa"/>
          </w:tcPr>
          <w:p w14:paraId="6FB27276" w14:textId="77777777" w:rsidR="00292858" w:rsidRPr="007B4467" w:rsidRDefault="00292858" w:rsidP="007B6927">
            <w:pPr>
              <w:keepNext/>
              <w:keepLines/>
              <w:spacing w:after="0"/>
              <w:rPr>
                <w:rFonts w:ascii="Arial" w:hAnsi="Arial"/>
                <w:sz w:val="18"/>
              </w:rPr>
            </w:pPr>
            <w:r w:rsidRPr="007B4467">
              <w:rPr>
                <w:rFonts w:ascii="Arial" w:hAnsi="Arial"/>
                <w:sz w:val="18"/>
              </w:rPr>
              <w:t>CA_n3A-n77(2A)</w:t>
            </w:r>
          </w:p>
        </w:tc>
        <w:tc>
          <w:tcPr>
            <w:tcW w:w="674" w:type="dxa"/>
          </w:tcPr>
          <w:p w14:paraId="2BDE1CF8"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030A1291" w14:textId="77777777" w:rsidR="00292858" w:rsidRPr="007B4467" w:rsidRDefault="00292858" w:rsidP="007B6927">
            <w:pPr>
              <w:keepNext/>
              <w:keepLines/>
              <w:spacing w:after="0"/>
              <w:rPr>
                <w:rFonts w:ascii="Arial" w:hAnsi="Arial"/>
                <w:sz w:val="18"/>
              </w:rPr>
            </w:pPr>
          </w:p>
        </w:tc>
        <w:tc>
          <w:tcPr>
            <w:tcW w:w="821" w:type="dxa"/>
          </w:tcPr>
          <w:p w14:paraId="3476E831" w14:textId="77777777" w:rsidR="00292858" w:rsidRPr="007B4467" w:rsidRDefault="00292858" w:rsidP="007B6927">
            <w:pPr>
              <w:keepNext/>
              <w:keepLines/>
              <w:spacing w:after="0"/>
              <w:rPr>
                <w:rFonts w:ascii="Arial" w:hAnsi="Arial"/>
                <w:sz w:val="18"/>
              </w:rPr>
            </w:pPr>
          </w:p>
        </w:tc>
        <w:tc>
          <w:tcPr>
            <w:tcW w:w="834" w:type="dxa"/>
          </w:tcPr>
          <w:p w14:paraId="50B67D63" w14:textId="77777777" w:rsidR="00292858" w:rsidRPr="007B4467" w:rsidRDefault="00292858" w:rsidP="007B6927">
            <w:pPr>
              <w:keepNext/>
              <w:keepLines/>
              <w:spacing w:after="0"/>
              <w:rPr>
                <w:rFonts w:ascii="Arial" w:hAnsi="Arial"/>
                <w:sz w:val="18"/>
              </w:rPr>
            </w:pPr>
          </w:p>
        </w:tc>
        <w:tc>
          <w:tcPr>
            <w:tcW w:w="955" w:type="dxa"/>
          </w:tcPr>
          <w:p w14:paraId="03F52ACA" w14:textId="77777777" w:rsidR="00292858" w:rsidRPr="007B4467" w:rsidRDefault="00292858" w:rsidP="007B6927">
            <w:pPr>
              <w:keepNext/>
              <w:keepLines/>
              <w:spacing w:after="0"/>
              <w:rPr>
                <w:rFonts w:ascii="Arial" w:hAnsi="Arial"/>
                <w:sz w:val="18"/>
              </w:rPr>
            </w:pPr>
          </w:p>
        </w:tc>
        <w:tc>
          <w:tcPr>
            <w:tcW w:w="949" w:type="dxa"/>
          </w:tcPr>
          <w:p w14:paraId="6F774978" w14:textId="77777777" w:rsidR="00292858" w:rsidRPr="007B4467" w:rsidRDefault="00292858" w:rsidP="007B6927">
            <w:pPr>
              <w:keepNext/>
              <w:keepLines/>
              <w:spacing w:after="0"/>
              <w:rPr>
                <w:rFonts w:ascii="Arial" w:hAnsi="Arial"/>
                <w:sz w:val="18"/>
              </w:rPr>
            </w:pPr>
          </w:p>
        </w:tc>
        <w:tc>
          <w:tcPr>
            <w:tcW w:w="1090" w:type="dxa"/>
          </w:tcPr>
          <w:p w14:paraId="4E4A6260" w14:textId="77777777" w:rsidR="00292858" w:rsidRPr="007B4467" w:rsidRDefault="00292858" w:rsidP="007B6927">
            <w:pPr>
              <w:keepNext/>
              <w:keepLines/>
              <w:spacing w:after="0"/>
              <w:rPr>
                <w:rFonts w:ascii="Arial" w:hAnsi="Arial"/>
                <w:sz w:val="18"/>
              </w:rPr>
            </w:pPr>
          </w:p>
        </w:tc>
        <w:tc>
          <w:tcPr>
            <w:tcW w:w="935" w:type="dxa"/>
          </w:tcPr>
          <w:p w14:paraId="16ACD85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7FF5394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04446DD" w14:textId="77777777" w:rsidTr="00093629">
        <w:tc>
          <w:tcPr>
            <w:tcW w:w="989" w:type="dxa"/>
          </w:tcPr>
          <w:p w14:paraId="24B049B6" w14:textId="77777777" w:rsidR="00292858" w:rsidRPr="007B4467" w:rsidRDefault="00292858" w:rsidP="007B6927">
            <w:pPr>
              <w:keepNext/>
              <w:keepLines/>
              <w:spacing w:after="0"/>
              <w:rPr>
                <w:rFonts w:ascii="Arial" w:hAnsi="Arial"/>
                <w:sz w:val="18"/>
              </w:rPr>
            </w:pPr>
            <w:r w:rsidRPr="007B4467">
              <w:rPr>
                <w:rFonts w:ascii="Arial" w:hAnsi="Arial"/>
                <w:sz w:val="18"/>
              </w:rPr>
              <w:t>CA_n3A-n78A</w:t>
            </w:r>
          </w:p>
        </w:tc>
        <w:tc>
          <w:tcPr>
            <w:tcW w:w="674" w:type="dxa"/>
          </w:tcPr>
          <w:p w14:paraId="1A089D2B"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57822A20" w14:textId="77777777" w:rsidR="00292858" w:rsidRPr="007B4467" w:rsidRDefault="00292858" w:rsidP="007B6927">
            <w:pPr>
              <w:keepNext/>
              <w:keepLines/>
              <w:spacing w:after="0"/>
              <w:rPr>
                <w:rFonts w:ascii="Arial" w:hAnsi="Arial"/>
                <w:sz w:val="18"/>
              </w:rPr>
            </w:pPr>
          </w:p>
        </w:tc>
        <w:tc>
          <w:tcPr>
            <w:tcW w:w="821" w:type="dxa"/>
          </w:tcPr>
          <w:p w14:paraId="3796ED9C" w14:textId="77777777" w:rsidR="00292858" w:rsidRPr="007B4467" w:rsidRDefault="00292858" w:rsidP="007B6927">
            <w:pPr>
              <w:keepNext/>
              <w:keepLines/>
              <w:spacing w:after="0"/>
              <w:rPr>
                <w:rFonts w:ascii="Arial" w:hAnsi="Arial"/>
                <w:sz w:val="18"/>
              </w:rPr>
            </w:pPr>
          </w:p>
        </w:tc>
        <w:tc>
          <w:tcPr>
            <w:tcW w:w="834" w:type="dxa"/>
          </w:tcPr>
          <w:p w14:paraId="3426474C" w14:textId="77777777" w:rsidR="00292858" w:rsidRPr="007B4467" w:rsidRDefault="00292858" w:rsidP="007B6927">
            <w:pPr>
              <w:keepNext/>
              <w:keepLines/>
              <w:spacing w:after="0"/>
              <w:rPr>
                <w:rFonts w:ascii="Arial" w:hAnsi="Arial"/>
                <w:sz w:val="18"/>
              </w:rPr>
            </w:pPr>
          </w:p>
        </w:tc>
        <w:tc>
          <w:tcPr>
            <w:tcW w:w="955" w:type="dxa"/>
          </w:tcPr>
          <w:p w14:paraId="3B8A0F58" w14:textId="77777777" w:rsidR="00292858" w:rsidRPr="007B4467" w:rsidRDefault="00292858" w:rsidP="007B6927">
            <w:pPr>
              <w:keepNext/>
              <w:keepLines/>
              <w:spacing w:after="0"/>
              <w:rPr>
                <w:rFonts w:ascii="Arial" w:hAnsi="Arial"/>
                <w:sz w:val="18"/>
              </w:rPr>
            </w:pPr>
          </w:p>
        </w:tc>
        <w:tc>
          <w:tcPr>
            <w:tcW w:w="949" w:type="dxa"/>
          </w:tcPr>
          <w:p w14:paraId="3A7B698D" w14:textId="77777777" w:rsidR="00292858" w:rsidRPr="007B4467" w:rsidRDefault="00292858" w:rsidP="007B6927">
            <w:pPr>
              <w:keepNext/>
              <w:keepLines/>
              <w:spacing w:after="0"/>
              <w:rPr>
                <w:rFonts w:ascii="Arial" w:hAnsi="Arial"/>
                <w:sz w:val="18"/>
              </w:rPr>
            </w:pPr>
          </w:p>
        </w:tc>
        <w:tc>
          <w:tcPr>
            <w:tcW w:w="1090" w:type="dxa"/>
          </w:tcPr>
          <w:p w14:paraId="2B8D241C" w14:textId="77777777" w:rsidR="00292858" w:rsidRPr="007B4467" w:rsidRDefault="00292858" w:rsidP="007B6927">
            <w:pPr>
              <w:keepNext/>
              <w:keepLines/>
              <w:spacing w:after="0"/>
              <w:rPr>
                <w:rFonts w:ascii="Arial" w:hAnsi="Arial"/>
                <w:sz w:val="18"/>
              </w:rPr>
            </w:pPr>
          </w:p>
        </w:tc>
        <w:tc>
          <w:tcPr>
            <w:tcW w:w="935" w:type="dxa"/>
          </w:tcPr>
          <w:p w14:paraId="60AF1080"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718DF8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58D4405" w14:textId="77777777" w:rsidTr="00093629">
        <w:tc>
          <w:tcPr>
            <w:tcW w:w="989" w:type="dxa"/>
          </w:tcPr>
          <w:p w14:paraId="665F59AF" w14:textId="77777777" w:rsidR="00292858" w:rsidRPr="007B4467" w:rsidRDefault="00292858" w:rsidP="007B6927">
            <w:pPr>
              <w:keepNext/>
              <w:keepLines/>
              <w:spacing w:after="0"/>
              <w:rPr>
                <w:rFonts w:ascii="Arial" w:hAnsi="Arial"/>
                <w:sz w:val="18"/>
              </w:rPr>
            </w:pPr>
            <w:r w:rsidRPr="007B4467">
              <w:rPr>
                <w:rFonts w:ascii="Arial" w:hAnsi="Arial"/>
                <w:sz w:val="18"/>
              </w:rPr>
              <w:t>CA_n5A-n48A</w:t>
            </w:r>
          </w:p>
        </w:tc>
        <w:tc>
          <w:tcPr>
            <w:tcW w:w="674" w:type="dxa"/>
          </w:tcPr>
          <w:p w14:paraId="730080C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558B225" w14:textId="77777777" w:rsidR="00292858" w:rsidRPr="007B4467" w:rsidRDefault="00292858" w:rsidP="007B6927">
            <w:pPr>
              <w:keepNext/>
              <w:keepLines/>
              <w:spacing w:after="0"/>
              <w:rPr>
                <w:rFonts w:ascii="Arial" w:hAnsi="Arial"/>
                <w:sz w:val="18"/>
              </w:rPr>
            </w:pPr>
          </w:p>
        </w:tc>
        <w:tc>
          <w:tcPr>
            <w:tcW w:w="821" w:type="dxa"/>
          </w:tcPr>
          <w:p w14:paraId="66B738A4" w14:textId="77777777" w:rsidR="00292858" w:rsidRPr="007B4467" w:rsidRDefault="00292858" w:rsidP="007B6927">
            <w:pPr>
              <w:keepNext/>
              <w:keepLines/>
              <w:spacing w:after="0"/>
              <w:rPr>
                <w:rFonts w:ascii="Arial" w:hAnsi="Arial"/>
                <w:sz w:val="18"/>
              </w:rPr>
            </w:pPr>
          </w:p>
        </w:tc>
        <w:tc>
          <w:tcPr>
            <w:tcW w:w="834" w:type="dxa"/>
          </w:tcPr>
          <w:p w14:paraId="1E04C784" w14:textId="77777777" w:rsidR="00292858" w:rsidRPr="007B4467" w:rsidRDefault="00292858" w:rsidP="007B6927">
            <w:pPr>
              <w:keepNext/>
              <w:keepLines/>
              <w:spacing w:after="0"/>
              <w:rPr>
                <w:rFonts w:ascii="Arial" w:hAnsi="Arial"/>
                <w:sz w:val="18"/>
              </w:rPr>
            </w:pPr>
          </w:p>
        </w:tc>
        <w:tc>
          <w:tcPr>
            <w:tcW w:w="955" w:type="dxa"/>
          </w:tcPr>
          <w:p w14:paraId="3866E7EC" w14:textId="77777777" w:rsidR="00292858" w:rsidRPr="007B4467" w:rsidRDefault="00292858" w:rsidP="007B6927">
            <w:pPr>
              <w:keepNext/>
              <w:keepLines/>
              <w:spacing w:after="0"/>
              <w:rPr>
                <w:rFonts w:ascii="Arial" w:hAnsi="Arial"/>
                <w:sz w:val="18"/>
              </w:rPr>
            </w:pPr>
          </w:p>
        </w:tc>
        <w:tc>
          <w:tcPr>
            <w:tcW w:w="949" w:type="dxa"/>
          </w:tcPr>
          <w:p w14:paraId="5EDC21D3" w14:textId="77777777" w:rsidR="00292858" w:rsidRPr="007B4467" w:rsidRDefault="00292858" w:rsidP="007B6927">
            <w:pPr>
              <w:keepNext/>
              <w:keepLines/>
              <w:spacing w:after="0"/>
              <w:rPr>
                <w:rFonts w:ascii="Arial" w:hAnsi="Arial"/>
                <w:sz w:val="18"/>
              </w:rPr>
            </w:pPr>
          </w:p>
        </w:tc>
        <w:tc>
          <w:tcPr>
            <w:tcW w:w="1090" w:type="dxa"/>
          </w:tcPr>
          <w:p w14:paraId="3E0A745E" w14:textId="77777777" w:rsidR="00292858" w:rsidRPr="007B4467" w:rsidRDefault="00292858" w:rsidP="007B6927">
            <w:pPr>
              <w:keepNext/>
              <w:keepLines/>
              <w:spacing w:after="0"/>
              <w:rPr>
                <w:rFonts w:ascii="Arial" w:hAnsi="Arial"/>
                <w:sz w:val="18"/>
              </w:rPr>
            </w:pPr>
          </w:p>
        </w:tc>
        <w:tc>
          <w:tcPr>
            <w:tcW w:w="935" w:type="dxa"/>
          </w:tcPr>
          <w:p w14:paraId="321F1663" w14:textId="77777777" w:rsidR="00292858" w:rsidRPr="007B4467" w:rsidRDefault="00292858" w:rsidP="007B6927">
            <w:pPr>
              <w:keepNext/>
              <w:keepLines/>
              <w:spacing w:after="0"/>
              <w:rPr>
                <w:rFonts w:ascii="Arial" w:hAnsi="Arial"/>
                <w:sz w:val="18"/>
              </w:rPr>
            </w:pPr>
          </w:p>
        </w:tc>
        <w:tc>
          <w:tcPr>
            <w:tcW w:w="1292" w:type="dxa"/>
          </w:tcPr>
          <w:p w14:paraId="6DAA9E71" w14:textId="77777777" w:rsidR="00292858" w:rsidRPr="007B4467" w:rsidRDefault="00292858" w:rsidP="007B6927">
            <w:pPr>
              <w:keepNext/>
              <w:keepLines/>
              <w:spacing w:after="0"/>
              <w:rPr>
                <w:rFonts w:ascii="Arial" w:hAnsi="Arial"/>
                <w:sz w:val="18"/>
              </w:rPr>
            </w:pPr>
          </w:p>
        </w:tc>
      </w:tr>
      <w:tr w:rsidR="00292858" w:rsidRPr="007B4467" w14:paraId="1A3CB2C9" w14:textId="77777777" w:rsidTr="00093629">
        <w:tc>
          <w:tcPr>
            <w:tcW w:w="989" w:type="dxa"/>
          </w:tcPr>
          <w:p w14:paraId="57774E1B" w14:textId="77777777" w:rsidR="00292858" w:rsidRPr="007B4467" w:rsidRDefault="00292858" w:rsidP="007B6927">
            <w:pPr>
              <w:keepNext/>
              <w:keepLines/>
              <w:spacing w:after="0"/>
              <w:rPr>
                <w:rFonts w:ascii="Arial" w:hAnsi="Arial"/>
                <w:sz w:val="18"/>
              </w:rPr>
            </w:pPr>
            <w:r w:rsidRPr="007B4467">
              <w:rPr>
                <w:rFonts w:ascii="Arial" w:hAnsi="Arial"/>
                <w:sz w:val="18"/>
              </w:rPr>
              <w:t>CA_n5A-n48(2A)</w:t>
            </w:r>
          </w:p>
        </w:tc>
        <w:tc>
          <w:tcPr>
            <w:tcW w:w="674" w:type="dxa"/>
          </w:tcPr>
          <w:p w14:paraId="16FC36E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4D4091F" w14:textId="77777777" w:rsidR="00292858" w:rsidRPr="007B4467" w:rsidRDefault="00292858" w:rsidP="007B6927">
            <w:pPr>
              <w:keepNext/>
              <w:keepLines/>
              <w:spacing w:after="0"/>
              <w:rPr>
                <w:rFonts w:ascii="Arial" w:hAnsi="Arial"/>
                <w:sz w:val="18"/>
              </w:rPr>
            </w:pPr>
          </w:p>
        </w:tc>
        <w:tc>
          <w:tcPr>
            <w:tcW w:w="821" w:type="dxa"/>
          </w:tcPr>
          <w:p w14:paraId="356EE119" w14:textId="77777777" w:rsidR="00292858" w:rsidRPr="007B4467" w:rsidRDefault="00292858" w:rsidP="007B6927">
            <w:pPr>
              <w:keepNext/>
              <w:keepLines/>
              <w:spacing w:after="0"/>
              <w:rPr>
                <w:rFonts w:ascii="Arial" w:hAnsi="Arial"/>
                <w:sz w:val="18"/>
              </w:rPr>
            </w:pPr>
          </w:p>
        </w:tc>
        <w:tc>
          <w:tcPr>
            <w:tcW w:w="834" w:type="dxa"/>
          </w:tcPr>
          <w:p w14:paraId="79BE5911" w14:textId="77777777" w:rsidR="00292858" w:rsidRPr="007B4467" w:rsidRDefault="00292858" w:rsidP="007B6927">
            <w:pPr>
              <w:keepNext/>
              <w:keepLines/>
              <w:spacing w:after="0"/>
              <w:rPr>
                <w:rFonts w:ascii="Arial" w:hAnsi="Arial"/>
                <w:sz w:val="18"/>
              </w:rPr>
            </w:pPr>
          </w:p>
        </w:tc>
        <w:tc>
          <w:tcPr>
            <w:tcW w:w="955" w:type="dxa"/>
          </w:tcPr>
          <w:p w14:paraId="166BCAFA" w14:textId="77777777" w:rsidR="00292858" w:rsidRPr="007B4467" w:rsidRDefault="00292858" w:rsidP="007B6927">
            <w:pPr>
              <w:keepNext/>
              <w:keepLines/>
              <w:spacing w:after="0"/>
              <w:rPr>
                <w:rFonts w:ascii="Arial" w:hAnsi="Arial"/>
                <w:sz w:val="18"/>
              </w:rPr>
            </w:pPr>
          </w:p>
        </w:tc>
        <w:tc>
          <w:tcPr>
            <w:tcW w:w="949" w:type="dxa"/>
          </w:tcPr>
          <w:p w14:paraId="40569E94" w14:textId="77777777" w:rsidR="00292858" w:rsidRPr="007B4467" w:rsidRDefault="00292858" w:rsidP="007B6927">
            <w:pPr>
              <w:keepNext/>
              <w:keepLines/>
              <w:spacing w:after="0"/>
              <w:rPr>
                <w:rFonts w:ascii="Arial" w:hAnsi="Arial"/>
                <w:sz w:val="18"/>
              </w:rPr>
            </w:pPr>
          </w:p>
        </w:tc>
        <w:tc>
          <w:tcPr>
            <w:tcW w:w="1090" w:type="dxa"/>
          </w:tcPr>
          <w:p w14:paraId="560E71BA" w14:textId="77777777" w:rsidR="00292858" w:rsidRPr="007B4467" w:rsidRDefault="00292858" w:rsidP="007B6927">
            <w:pPr>
              <w:keepNext/>
              <w:keepLines/>
              <w:spacing w:after="0"/>
              <w:rPr>
                <w:rFonts w:ascii="Arial" w:hAnsi="Arial"/>
                <w:sz w:val="18"/>
              </w:rPr>
            </w:pPr>
          </w:p>
        </w:tc>
        <w:tc>
          <w:tcPr>
            <w:tcW w:w="935" w:type="dxa"/>
          </w:tcPr>
          <w:p w14:paraId="032DBDDF" w14:textId="77777777" w:rsidR="00292858" w:rsidRPr="007B4467" w:rsidRDefault="00292858" w:rsidP="007B6927">
            <w:pPr>
              <w:keepNext/>
              <w:keepLines/>
              <w:spacing w:after="0"/>
              <w:rPr>
                <w:rFonts w:ascii="Arial" w:hAnsi="Arial"/>
                <w:sz w:val="18"/>
              </w:rPr>
            </w:pPr>
          </w:p>
        </w:tc>
        <w:tc>
          <w:tcPr>
            <w:tcW w:w="1292" w:type="dxa"/>
          </w:tcPr>
          <w:p w14:paraId="0CD9CA90" w14:textId="77777777" w:rsidR="00292858" w:rsidRPr="007B4467" w:rsidRDefault="00292858" w:rsidP="007B6927">
            <w:pPr>
              <w:keepNext/>
              <w:keepLines/>
              <w:spacing w:after="0"/>
              <w:rPr>
                <w:rFonts w:ascii="Arial" w:hAnsi="Arial"/>
                <w:sz w:val="18"/>
              </w:rPr>
            </w:pPr>
            <w:r w:rsidRPr="007B4467">
              <w:rPr>
                <w:rFonts w:ascii="Arial" w:hAnsi="Arial"/>
                <w:sz w:val="18"/>
              </w:rPr>
              <w:t>CA_n5A-n48(2A)</w:t>
            </w:r>
          </w:p>
        </w:tc>
      </w:tr>
      <w:tr w:rsidR="00292858" w:rsidRPr="007B4467" w14:paraId="28D8A57F" w14:textId="77777777" w:rsidTr="00093629">
        <w:tc>
          <w:tcPr>
            <w:tcW w:w="989" w:type="dxa"/>
          </w:tcPr>
          <w:p w14:paraId="25A38388" w14:textId="77777777" w:rsidR="00292858" w:rsidRPr="007B4467" w:rsidRDefault="00292858" w:rsidP="007B6927">
            <w:pPr>
              <w:keepNext/>
              <w:keepLines/>
              <w:spacing w:after="0"/>
              <w:rPr>
                <w:rFonts w:ascii="Arial" w:hAnsi="Arial"/>
                <w:sz w:val="18"/>
              </w:rPr>
            </w:pPr>
            <w:r w:rsidRPr="007B4467">
              <w:rPr>
                <w:rFonts w:ascii="Arial" w:hAnsi="Arial"/>
                <w:sz w:val="18"/>
              </w:rPr>
              <w:t>CA_n5A-n48B</w:t>
            </w:r>
          </w:p>
        </w:tc>
        <w:tc>
          <w:tcPr>
            <w:tcW w:w="674" w:type="dxa"/>
          </w:tcPr>
          <w:p w14:paraId="0CF9BDA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3EE800F" w14:textId="77777777" w:rsidR="00292858" w:rsidRPr="007B4467" w:rsidRDefault="00292858" w:rsidP="007B6927">
            <w:pPr>
              <w:keepNext/>
              <w:keepLines/>
              <w:spacing w:after="0"/>
              <w:rPr>
                <w:rFonts w:ascii="Arial" w:hAnsi="Arial"/>
                <w:sz w:val="18"/>
              </w:rPr>
            </w:pPr>
          </w:p>
        </w:tc>
        <w:tc>
          <w:tcPr>
            <w:tcW w:w="821" w:type="dxa"/>
          </w:tcPr>
          <w:p w14:paraId="4FB3985A" w14:textId="77777777" w:rsidR="00292858" w:rsidRPr="007B4467" w:rsidRDefault="00292858" w:rsidP="007B6927">
            <w:pPr>
              <w:keepNext/>
              <w:keepLines/>
              <w:spacing w:after="0"/>
              <w:rPr>
                <w:rFonts w:ascii="Arial" w:hAnsi="Arial"/>
                <w:sz w:val="18"/>
              </w:rPr>
            </w:pPr>
          </w:p>
        </w:tc>
        <w:tc>
          <w:tcPr>
            <w:tcW w:w="834" w:type="dxa"/>
          </w:tcPr>
          <w:p w14:paraId="37E88F36" w14:textId="77777777" w:rsidR="00292858" w:rsidRPr="007B4467" w:rsidRDefault="00292858" w:rsidP="007B6927">
            <w:pPr>
              <w:keepNext/>
              <w:keepLines/>
              <w:spacing w:after="0"/>
              <w:rPr>
                <w:rFonts w:ascii="Arial" w:hAnsi="Arial"/>
                <w:sz w:val="18"/>
              </w:rPr>
            </w:pPr>
          </w:p>
        </w:tc>
        <w:tc>
          <w:tcPr>
            <w:tcW w:w="955" w:type="dxa"/>
          </w:tcPr>
          <w:p w14:paraId="6FCACE46" w14:textId="77777777" w:rsidR="00292858" w:rsidRPr="007B4467" w:rsidRDefault="00292858" w:rsidP="007B6927">
            <w:pPr>
              <w:keepNext/>
              <w:keepLines/>
              <w:spacing w:after="0"/>
              <w:rPr>
                <w:rFonts w:ascii="Arial" w:hAnsi="Arial"/>
                <w:sz w:val="18"/>
              </w:rPr>
            </w:pPr>
          </w:p>
        </w:tc>
        <w:tc>
          <w:tcPr>
            <w:tcW w:w="949" w:type="dxa"/>
          </w:tcPr>
          <w:p w14:paraId="52585475" w14:textId="77777777" w:rsidR="00292858" w:rsidRPr="007B4467" w:rsidRDefault="00292858" w:rsidP="007B6927">
            <w:pPr>
              <w:keepNext/>
              <w:keepLines/>
              <w:spacing w:after="0"/>
              <w:rPr>
                <w:rFonts w:ascii="Arial" w:hAnsi="Arial"/>
                <w:sz w:val="18"/>
              </w:rPr>
            </w:pPr>
          </w:p>
        </w:tc>
        <w:tc>
          <w:tcPr>
            <w:tcW w:w="1090" w:type="dxa"/>
          </w:tcPr>
          <w:p w14:paraId="21ACDE41" w14:textId="77777777" w:rsidR="00292858" w:rsidRPr="007B4467" w:rsidRDefault="00292858" w:rsidP="007B6927">
            <w:pPr>
              <w:keepNext/>
              <w:keepLines/>
              <w:spacing w:after="0"/>
              <w:rPr>
                <w:rFonts w:ascii="Arial" w:hAnsi="Arial"/>
                <w:sz w:val="18"/>
              </w:rPr>
            </w:pPr>
          </w:p>
        </w:tc>
        <w:tc>
          <w:tcPr>
            <w:tcW w:w="935" w:type="dxa"/>
          </w:tcPr>
          <w:p w14:paraId="7FD71D9B" w14:textId="77777777" w:rsidR="00292858" w:rsidRPr="007B4467" w:rsidRDefault="00292858" w:rsidP="007B6927">
            <w:pPr>
              <w:keepNext/>
              <w:keepLines/>
              <w:spacing w:after="0"/>
              <w:rPr>
                <w:rFonts w:ascii="Arial" w:hAnsi="Arial"/>
                <w:sz w:val="18"/>
              </w:rPr>
            </w:pPr>
          </w:p>
        </w:tc>
        <w:tc>
          <w:tcPr>
            <w:tcW w:w="1292" w:type="dxa"/>
          </w:tcPr>
          <w:p w14:paraId="7A97B3C6" w14:textId="77777777" w:rsidR="00292858" w:rsidRPr="007B4467" w:rsidRDefault="00292858" w:rsidP="007B6927">
            <w:pPr>
              <w:keepNext/>
              <w:keepLines/>
              <w:spacing w:after="0"/>
              <w:rPr>
                <w:rFonts w:ascii="Arial" w:hAnsi="Arial"/>
                <w:sz w:val="18"/>
              </w:rPr>
            </w:pPr>
          </w:p>
        </w:tc>
      </w:tr>
      <w:tr w:rsidR="00292858" w:rsidRPr="007B4467" w14:paraId="2C382688" w14:textId="77777777" w:rsidTr="00093629">
        <w:tc>
          <w:tcPr>
            <w:tcW w:w="989" w:type="dxa"/>
          </w:tcPr>
          <w:p w14:paraId="1A51C8A3" w14:textId="77777777" w:rsidR="00292858" w:rsidRPr="007B4467" w:rsidRDefault="00292858" w:rsidP="007B6927">
            <w:pPr>
              <w:keepNext/>
              <w:keepLines/>
              <w:spacing w:after="0"/>
              <w:rPr>
                <w:rFonts w:ascii="Arial" w:hAnsi="Arial"/>
                <w:sz w:val="18"/>
              </w:rPr>
            </w:pPr>
            <w:r w:rsidRPr="007B4467">
              <w:rPr>
                <w:rFonts w:ascii="Arial" w:hAnsi="Arial"/>
                <w:sz w:val="18"/>
              </w:rPr>
              <w:t>CA_n3A-n78(2A)</w:t>
            </w:r>
          </w:p>
        </w:tc>
        <w:tc>
          <w:tcPr>
            <w:tcW w:w="674" w:type="dxa"/>
          </w:tcPr>
          <w:p w14:paraId="4E8AE45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166B040" w14:textId="77777777" w:rsidR="00292858" w:rsidRPr="007B4467" w:rsidRDefault="00292858" w:rsidP="007B6927">
            <w:pPr>
              <w:keepNext/>
              <w:keepLines/>
              <w:spacing w:after="0"/>
              <w:rPr>
                <w:rFonts w:ascii="Arial" w:hAnsi="Arial"/>
                <w:sz w:val="18"/>
              </w:rPr>
            </w:pPr>
          </w:p>
        </w:tc>
        <w:tc>
          <w:tcPr>
            <w:tcW w:w="821" w:type="dxa"/>
          </w:tcPr>
          <w:p w14:paraId="1B846E81" w14:textId="77777777" w:rsidR="00292858" w:rsidRPr="007B4467" w:rsidRDefault="00292858" w:rsidP="007B6927">
            <w:pPr>
              <w:keepNext/>
              <w:keepLines/>
              <w:spacing w:after="0"/>
              <w:rPr>
                <w:rFonts w:ascii="Arial" w:hAnsi="Arial"/>
                <w:sz w:val="18"/>
              </w:rPr>
            </w:pPr>
          </w:p>
        </w:tc>
        <w:tc>
          <w:tcPr>
            <w:tcW w:w="834" w:type="dxa"/>
          </w:tcPr>
          <w:p w14:paraId="429009E1" w14:textId="77777777" w:rsidR="00292858" w:rsidRPr="007B4467" w:rsidRDefault="00292858" w:rsidP="007B6927">
            <w:pPr>
              <w:keepNext/>
              <w:keepLines/>
              <w:spacing w:after="0"/>
              <w:rPr>
                <w:rFonts w:ascii="Arial" w:hAnsi="Arial"/>
                <w:sz w:val="18"/>
              </w:rPr>
            </w:pPr>
          </w:p>
        </w:tc>
        <w:tc>
          <w:tcPr>
            <w:tcW w:w="955" w:type="dxa"/>
          </w:tcPr>
          <w:p w14:paraId="2AD7CD5D" w14:textId="77777777" w:rsidR="00292858" w:rsidRPr="007B4467" w:rsidRDefault="00292858" w:rsidP="007B6927">
            <w:pPr>
              <w:keepNext/>
              <w:keepLines/>
              <w:spacing w:after="0"/>
              <w:rPr>
                <w:rFonts w:ascii="Arial" w:hAnsi="Arial"/>
                <w:sz w:val="18"/>
              </w:rPr>
            </w:pPr>
          </w:p>
        </w:tc>
        <w:tc>
          <w:tcPr>
            <w:tcW w:w="949" w:type="dxa"/>
          </w:tcPr>
          <w:p w14:paraId="33EE2D58" w14:textId="77777777" w:rsidR="00292858" w:rsidRPr="007B4467" w:rsidRDefault="00292858" w:rsidP="007B6927">
            <w:pPr>
              <w:keepNext/>
              <w:keepLines/>
              <w:spacing w:after="0"/>
              <w:rPr>
                <w:rFonts w:ascii="Arial" w:hAnsi="Arial"/>
                <w:sz w:val="18"/>
              </w:rPr>
            </w:pPr>
          </w:p>
        </w:tc>
        <w:tc>
          <w:tcPr>
            <w:tcW w:w="1090" w:type="dxa"/>
          </w:tcPr>
          <w:p w14:paraId="534E6A86" w14:textId="77777777" w:rsidR="00292858" w:rsidRPr="007B4467" w:rsidRDefault="00292858" w:rsidP="007B6927">
            <w:pPr>
              <w:keepNext/>
              <w:keepLines/>
              <w:spacing w:after="0"/>
              <w:rPr>
                <w:rFonts w:ascii="Arial" w:hAnsi="Arial"/>
                <w:sz w:val="18"/>
              </w:rPr>
            </w:pPr>
          </w:p>
        </w:tc>
        <w:tc>
          <w:tcPr>
            <w:tcW w:w="935" w:type="dxa"/>
          </w:tcPr>
          <w:p w14:paraId="0259838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F188F24"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D42E2FA" w14:textId="77777777" w:rsidTr="00093629">
        <w:tc>
          <w:tcPr>
            <w:tcW w:w="989" w:type="dxa"/>
          </w:tcPr>
          <w:p w14:paraId="012B00B5" w14:textId="77777777" w:rsidR="00292858" w:rsidRPr="007B4467" w:rsidRDefault="00292858" w:rsidP="007B6927">
            <w:pPr>
              <w:keepNext/>
              <w:keepLines/>
              <w:spacing w:after="0"/>
              <w:rPr>
                <w:rFonts w:ascii="Arial" w:hAnsi="Arial"/>
                <w:sz w:val="18"/>
              </w:rPr>
            </w:pPr>
            <w:r w:rsidRPr="007B4467">
              <w:rPr>
                <w:rFonts w:ascii="Arial" w:hAnsi="Arial"/>
                <w:sz w:val="18"/>
              </w:rPr>
              <w:t>CA_n3(2A)-n78A</w:t>
            </w:r>
          </w:p>
        </w:tc>
        <w:tc>
          <w:tcPr>
            <w:tcW w:w="674" w:type="dxa"/>
          </w:tcPr>
          <w:p w14:paraId="69C6D64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C182ACF" w14:textId="77777777" w:rsidR="00292858" w:rsidRPr="007B4467" w:rsidRDefault="00292858" w:rsidP="007B6927">
            <w:pPr>
              <w:keepNext/>
              <w:keepLines/>
              <w:spacing w:after="0"/>
              <w:rPr>
                <w:rFonts w:ascii="Arial" w:hAnsi="Arial"/>
                <w:sz w:val="18"/>
              </w:rPr>
            </w:pPr>
          </w:p>
        </w:tc>
        <w:tc>
          <w:tcPr>
            <w:tcW w:w="821" w:type="dxa"/>
          </w:tcPr>
          <w:p w14:paraId="162EF62F" w14:textId="77777777" w:rsidR="00292858" w:rsidRPr="007B4467" w:rsidRDefault="00292858" w:rsidP="007B6927">
            <w:pPr>
              <w:keepNext/>
              <w:keepLines/>
              <w:spacing w:after="0"/>
              <w:rPr>
                <w:rFonts w:ascii="Arial" w:hAnsi="Arial"/>
                <w:sz w:val="18"/>
              </w:rPr>
            </w:pPr>
          </w:p>
        </w:tc>
        <w:tc>
          <w:tcPr>
            <w:tcW w:w="834" w:type="dxa"/>
          </w:tcPr>
          <w:p w14:paraId="22A71848" w14:textId="77777777" w:rsidR="00292858" w:rsidRPr="007B4467" w:rsidRDefault="00292858" w:rsidP="007B6927">
            <w:pPr>
              <w:keepNext/>
              <w:keepLines/>
              <w:spacing w:after="0"/>
              <w:rPr>
                <w:rFonts w:ascii="Arial" w:hAnsi="Arial"/>
                <w:sz w:val="18"/>
              </w:rPr>
            </w:pPr>
          </w:p>
        </w:tc>
        <w:tc>
          <w:tcPr>
            <w:tcW w:w="955" w:type="dxa"/>
          </w:tcPr>
          <w:p w14:paraId="7F5B4643" w14:textId="77777777" w:rsidR="00292858" w:rsidRPr="007B4467" w:rsidRDefault="00292858" w:rsidP="007B6927">
            <w:pPr>
              <w:keepNext/>
              <w:keepLines/>
              <w:spacing w:after="0"/>
              <w:rPr>
                <w:rFonts w:ascii="Arial" w:hAnsi="Arial"/>
                <w:sz w:val="18"/>
              </w:rPr>
            </w:pPr>
          </w:p>
        </w:tc>
        <w:tc>
          <w:tcPr>
            <w:tcW w:w="949" w:type="dxa"/>
          </w:tcPr>
          <w:p w14:paraId="6BA37CD0" w14:textId="77777777" w:rsidR="00292858" w:rsidRPr="007B4467" w:rsidRDefault="00292858" w:rsidP="007B6927">
            <w:pPr>
              <w:keepNext/>
              <w:keepLines/>
              <w:spacing w:after="0"/>
              <w:rPr>
                <w:rFonts w:ascii="Arial" w:hAnsi="Arial"/>
                <w:sz w:val="18"/>
              </w:rPr>
            </w:pPr>
          </w:p>
        </w:tc>
        <w:tc>
          <w:tcPr>
            <w:tcW w:w="1090" w:type="dxa"/>
          </w:tcPr>
          <w:p w14:paraId="79F816CB" w14:textId="77777777" w:rsidR="00292858" w:rsidRPr="007B4467" w:rsidRDefault="00292858" w:rsidP="007B6927">
            <w:pPr>
              <w:keepNext/>
              <w:keepLines/>
              <w:spacing w:after="0"/>
              <w:rPr>
                <w:rFonts w:ascii="Arial" w:hAnsi="Arial"/>
                <w:sz w:val="18"/>
              </w:rPr>
            </w:pPr>
          </w:p>
        </w:tc>
        <w:tc>
          <w:tcPr>
            <w:tcW w:w="935" w:type="dxa"/>
          </w:tcPr>
          <w:p w14:paraId="3D8F64DB"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411CE9D2"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1947EAE" w14:textId="77777777" w:rsidTr="00093629">
        <w:tc>
          <w:tcPr>
            <w:tcW w:w="989" w:type="dxa"/>
          </w:tcPr>
          <w:p w14:paraId="5A0A4173" w14:textId="77777777" w:rsidR="00292858" w:rsidRPr="007B4467" w:rsidRDefault="00292858" w:rsidP="007B6927">
            <w:pPr>
              <w:keepNext/>
              <w:keepLines/>
              <w:spacing w:after="0"/>
              <w:rPr>
                <w:rFonts w:ascii="Arial" w:hAnsi="Arial"/>
                <w:sz w:val="18"/>
              </w:rPr>
            </w:pPr>
            <w:r w:rsidRPr="007B4467">
              <w:rPr>
                <w:rFonts w:ascii="Arial" w:hAnsi="Arial"/>
                <w:sz w:val="18"/>
              </w:rPr>
              <w:t>CA_n5A-n66A</w:t>
            </w:r>
          </w:p>
        </w:tc>
        <w:tc>
          <w:tcPr>
            <w:tcW w:w="674" w:type="dxa"/>
          </w:tcPr>
          <w:p w14:paraId="567DAE3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E9090B4" w14:textId="77777777" w:rsidR="00292858" w:rsidRPr="007B4467" w:rsidRDefault="00292858" w:rsidP="007B6927">
            <w:pPr>
              <w:keepNext/>
              <w:keepLines/>
              <w:spacing w:after="0"/>
              <w:rPr>
                <w:rFonts w:ascii="Arial" w:hAnsi="Arial"/>
                <w:sz w:val="18"/>
              </w:rPr>
            </w:pPr>
          </w:p>
        </w:tc>
        <w:tc>
          <w:tcPr>
            <w:tcW w:w="821" w:type="dxa"/>
          </w:tcPr>
          <w:p w14:paraId="7B0C0960" w14:textId="77777777" w:rsidR="00292858" w:rsidRPr="007B4467" w:rsidRDefault="00292858" w:rsidP="007B6927">
            <w:pPr>
              <w:keepNext/>
              <w:keepLines/>
              <w:spacing w:after="0"/>
              <w:rPr>
                <w:rFonts w:ascii="Arial" w:hAnsi="Arial"/>
                <w:sz w:val="18"/>
              </w:rPr>
            </w:pPr>
          </w:p>
        </w:tc>
        <w:tc>
          <w:tcPr>
            <w:tcW w:w="834" w:type="dxa"/>
          </w:tcPr>
          <w:p w14:paraId="17D0ACBA" w14:textId="77777777" w:rsidR="00292858" w:rsidRPr="007B4467" w:rsidRDefault="00292858" w:rsidP="007B6927">
            <w:pPr>
              <w:keepNext/>
              <w:keepLines/>
              <w:spacing w:after="0"/>
              <w:rPr>
                <w:rFonts w:ascii="Arial" w:hAnsi="Arial"/>
                <w:sz w:val="18"/>
              </w:rPr>
            </w:pPr>
          </w:p>
        </w:tc>
        <w:tc>
          <w:tcPr>
            <w:tcW w:w="955" w:type="dxa"/>
          </w:tcPr>
          <w:p w14:paraId="3B7F10FF" w14:textId="77777777" w:rsidR="00292858" w:rsidRPr="007B4467" w:rsidRDefault="00292858" w:rsidP="007B6927">
            <w:pPr>
              <w:keepNext/>
              <w:keepLines/>
              <w:spacing w:after="0"/>
              <w:rPr>
                <w:rFonts w:ascii="Arial" w:hAnsi="Arial"/>
                <w:sz w:val="18"/>
              </w:rPr>
            </w:pPr>
          </w:p>
        </w:tc>
        <w:tc>
          <w:tcPr>
            <w:tcW w:w="949" w:type="dxa"/>
          </w:tcPr>
          <w:p w14:paraId="14BBCDAC" w14:textId="77777777" w:rsidR="00292858" w:rsidRPr="007B4467" w:rsidRDefault="00292858" w:rsidP="007B6927">
            <w:pPr>
              <w:keepNext/>
              <w:keepLines/>
              <w:spacing w:after="0"/>
              <w:rPr>
                <w:rFonts w:ascii="Arial" w:hAnsi="Arial"/>
                <w:sz w:val="18"/>
              </w:rPr>
            </w:pPr>
          </w:p>
        </w:tc>
        <w:tc>
          <w:tcPr>
            <w:tcW w:w="1090" w:type="dxa"/>
          </w:tcPr>
          <w:p w14:paraId="03CDFA75" w14:textId="77777777" w:rsidR="00292858" w:rsidRPr="007B4467" w:rsidRDefault="00292858" w:rsidP="007B6927">
            <w:pPr>
              <w:keepNext/>
              <w:keepLines/>
              <w:spacing w:after="0"/>
              <w:rPr>
                <w:rFonts w:ascii="Arial" w:hAnsi="Arial"/>
                <w:sz w:val="18"/>
              </w:rPr>
            </w:pPr>
          </w:p>
        </w:tc>
        <w:tc>
          <w:tcPr>
            <w:tcW w:w="935" w:type="dxa"/>
          </w:tcPr>
          <w:p w14:paraId="100E0C1C" w14:textId="77777777" w:rsidR="00292858" w:rsidRPr="007B4467" w:rsidRDefault="00292858" w:rsidP="007B6927">
            <w:pPr>
              <w:keepNext/>
              <w:keepLines/>
              <w:spacing w:after="0"/>
              <w:rPr>
                <w:rFonts w:ascii="Arial" w:hAnsi="Arial"/>
                <w:sz w:val="18"/>
              </w:rPr>
            </w:pPr>
          </w:p>
        </w:tc>
        <w:tc>
          <w:tcPr>
            <w:tcW w:w="1292" w:type="dxa"/>
          </w:tcPr>
          <w:p w14:paraId="05F34B18" w14:textId="77777777" w:rsidR="00292858" w:rsidRPr="007B4467" w:rsidRDefault="00292858" w:rsidP="007B6927">
            <w:pPr>
              <w:keepNext/>
              <w:keepLines/>
              <w:spacing w:after="0"/>
              <w:rPr>
                <w:rFonts w:ascii="Arial" w:hAnsi="Arial"/>
                <w:sz w:val="18"/>
              </w:rPr>
            </w:pPr>
          </w:p>
        </w:tc>
      </w:tr>
      <w:tr w:rsidR="00BD32AD" w:rsidRPr="007B4467" w14:paraId="72D9ACE4" w14:textId="77777777" w:rsidTr="00093629">
        <w:tc>
          <w:tcPr>
            <w:tcW w:w="989" w:type="dxa"/>
          </w:tcPr>
          <w:p w14:paraId="3431B89A" w14:textId="11852990" w:rsidR="00BD32AD" w:rsidRPr="007B4467" w:rsidRDefault="00BD32AD" w:rsidP="00BD32AD">
            <w:pPr>
              <w:keepNext/>
              <w:keepLines/>
              <w:spacing w:after="0"/>
              <w:rPr>
                <w:rFonts w:ascii="Arial" w:hAnsi="Arial"/>
                <w:sz w:val="18"/>
              </w:rPr>
            </w:pPr>
            <w:r w:rsidRPr="007B4467">
              <w:rPr>
                <w:rFonts w:ascii="Arial" w:hAnsi="Arial"/>
                <w:sz w:val="18"/>
              </w:rPr>
              <w:t>CA_n5A-n66(2A)</w:t>
            </w:r>
          </w:p>
        </w:tc>
        <w:tc>
          <w:tcPr>
            <w:tcW w:w="674" w:type="dxa"/>
          </w:tcPr>
          <w:p w14:paraId="7283B9DE" w14:textId="3C9830FC"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427E7641" w14:textId="77777777" w:rsidR="00BD32AD" w:rsidRPr="007B4467" w:rsidRDefault="00BD32AD" w:rsidP="00BD32AD">
            <w:pPr>
              <w:keepNext/>
              <w:keepLines/>
              <w:spacing w:after="0"/>
              <w:rPr>
                <w:rFonts w:ascii="Arial" w:hAnsi="Arial"/>
                <w:sz w:val="18"/>
              </w:rPr>
            </w:pPr>
          </w:p>
        </w:tc>
        <w:tc>
          <w:tcPr>
            <w:tcW w:w="821" w:type="dxa"/>
          </w:tcPr>
          <w:p w14:paraId="088B7827" w14:textId="77777777" w:rsidR="00BD32AD" w:rsidRPr="007B4467" w:rsidRDefault="00BD32AD" w:rsidP="00BD32AD">
            <w:pPr>
              <w:keepNext/>
              <w:keepLines/>
              <w:spacing w:after="0"/>
              <w:rPr>
                <w:rFonts w:ascii="Arial" w:hAnsi="Arial"/>
                <w:sz w:val="18"/>
              </w:rPr>
            </w:pPr>
          </w:p>
        </w:tc>
        <w:tc>
          <w:tcPr>
            <w:tcW w:w="834" w:type="dxa"/>
          </w:tcPr>
          <w:p w14:paraId="698D3028" w14:textId="77777777" w:rsidR="00BD32AD" w:rsidRPr="007B4467" w:rsidRDefault="00BD32AD" w:rsidP="00BD32AD">
            <w:pPr>
              <w:keepNext/>
              <w:keepLines/>
              <w:spacing w:after="0"/>
              <w:rPr>
                <w:rFonts w:ascii="Arial" w:hAnsi="Arial"/>
                <w:sz w:val="18"/>
              </w:rPr>
            </w:pPr>
          </w:p>
        </w:tc>
        <w:tc>
          <w:tcPr>
            <w:tcW w:w="955" w:type="dxa"/>
          </w:tcPr>
          <w:p w14:paraId="687D4D04" w14:textId="77777777" w:rsidR="00BD32AD" w:rsidRPr="007B4467" w:rsidRDefault="00BD32AD" w:rsidP="00BD32AD">
            <w:pPr>
              <w:keepNext/>
              <w:keepLines/>
              <w:spacing w:after="0"/>
              <w:rPr>
                <w:rFonts w:ascii="Arial" w:hAnsi="Arial"/>
                <w:sz w:val="18"/>
              </w:rPr>
            </w:pPr>
          </w:p>
        </w:tc>
        <w:tc>
          <w:tcPr>
            <w:tcW w:w="949" w:type="dxa"/>
          </w:tcPr>
          <w:p w14:paraId="2A006E2B" w14:textId="77777777" w:rsidR="00BD32AD" w:rsidRPr="007B4467" w:rsidRDefault="00BD32AD" w:rsidP="00BD32AD">
            <w:pPr>
              <w:keepNext/>
              <w:keepLines/>
              <w:spacing w:after="0"/>
              <w:rPr>
                <w:rFonts w:ascii="Arial" w:hAnsi="Arial"/>
                <w:sz w:val="18"/>
              </w:rPr>
            </w:pPr>
          </w:p>
        </w:tc>
        <w:tc>
          <w:tcPr>
            <w:tcW w:w="1090" w:type="dxa"/>
          </w:tcPr>
          <w:p w14:paraId="6D8F27AF" w14:textId="77777777" w:rsidR="00BD32AD" w:rsidRPr="007B4467" w:rsidRDefault="00BD32AD" w:rsidP="00BD32AD">
            <w:pPr>
              <w:keepNext/>
              <w:keepLines/>
              <w:spacing w:after="0"/>
              <w:rPr>
                <w:rFonts w:ascii="Arial" w:hAnsi="Arial"/>
                <w:sz w:val="18"/>
              </w:rPr>
            </w:pPr>
          </w:p>
        </w:tc>
        <w:tc>
          <w:tcPr>
            <w:tcW w:w="935" w:type="dxa"/>
          </w:tcPr>
          <w:p w14:paraId="27F24A07" w14:textId="77777777" w:rsidR="00BD32AD" w:rsidRPr="007B4467" w:rsidRDefault="00BD32AD" w:rsidP="00BD32AD">
            <w:pPr>
              <w:keepNext/>
              <w:keepLines/>
              <w:spacing w:after="0"/>
              <w:rPr>
                <w:rFonts w:ascii="Arial" w:hAnsi="Arial"/>
                <w:sz w:val="18"/>
              </w:rPr>
            </w:pPr>
          </w:p>
        </w:tc>
        <w:tc>
          <w:tcPr>
            <w:tcW w:w="1292" w:type="dxa"/>
          </w:tcPr>
          <w:p w14:paraId="150EC649" w14:textId="77777777" w:rsidR="00BD32AD" w:rsidRPr="007B4467" w:rsidRDefault="00BD32AD" w:rsidP="00BD32AD">
            <w:pPr>
              <w:keepNext/>
              <w:keepLines/>
              <w:spacing w:after="0"/>
              <w:rPr>
                <w:rFonts w:ascii="Arial" w:hAnsi="Arial"/>
                <w:sz w:val="18"/>
              </w:rPr>
            </w:pPr>
          </w:p>
        </w:tc>
      </w:tr>
      <w:tr w:rsidR="00BD32AD" w:rsidRPr="007B4467" w14:paraId="03E8F282" w14:textId="77777777" w:rsidTr="00093629">
        <w:tc>
          <w:tcPr>
            <w:tcW w:w="989" w:type="dxa"/>
          </w:tcPr>
          <w:p w14:paraId="0C8BBAB0" w14:textId="359C0BD0" w:rsidR="00BD32AD" w:rsidRPr="007B4467" w:rsidRDefault="00BD32AD" w:rsidP="00BD32AD">
            <w:pPr>
              <w:keepNext/>
              <w:keepLines/>
              <w:spacing w:after="0"/>
              <w:rPr>
                <w:rFonts w:ascii="Arial" w:hAnsi="Arial"/>
                <w:sz w:val="18"/>
              </w:rPr>
            </w:pPr>
            <w:r w:rsidRPr="007B4467">
              <w:rPr>
                <w:rFonts w:ascii="Arial" w:hAnsi="Arial"/>
                <w:sz w:val="18"/>
              </w:rPr>
              <w:t>CA_n5A-n66(3A)</w:t>
            </w:r>
          </w:p>
        </w:tc>
        <w:tc>
          <w:tcPr>
            <w:tcW w:w="674" w:type="dxa"/>
          </w:tcPr>
          <w:p w14:paraId="6785BC44" w14:textId="3E7E035A"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10945DBD" w14:textId="77777777" w:rsidR="00BD32AD" w:rsidRPr="007B4467" w:rsidRDefault="00BD32AD" w:rsidP="00BD32AD">
            <w:pPr>
              <w:keepNext/>
              <w:keepLines/>
              <w:spacing w:after="0"/>
              <w:rPr>
                <w:rFonts w:ascii="Arial" w:hAnsi="Arial"/>
                <w:sz w:val="18"/>
              </w:rPr>
            </w:pPr>
          </w:p>
        </w:tc>
        <w:tc>
          <w:tcPr>
            <w:tcW w:w="821" w:type="dxa"/>
          </w:tcPr>
          <w:p w14:paraId="26DCD7C1" w14:textId="77777777" w:rsidR="00BD32AD" w:rsidRPr="007B4467" w:rsidRDefault="00BD32AD" w:rsidP="00BD32AD">
            <w:pPr>
              <w:keepNext/>
              <w:keepLines/>
              <w:spacing w:after="0"/>
              <w:rPr>
                <w:rFonts w:ascii="Arial" w:hAnsi="Arial"/>
                <w:sz w:val="18"/>
              </w:rPr>
            </w:pPr>
          </w:p>
        </w:tc>
        <w:tc>
          <w:tcPr>
            <w:tcW w:w="834" w:type="dxa"/>
          </w:tcPr>
          <w:p w14:paraId="014DD485" w14:textId="77777777" w:rsidR="00BD32AD" w:rsidRPr="007B4467" w:rsidRDefault="00BD32AD" w:rsidP="00BD32AD">
            <w:pPr>
              <w:keepNext/>
              <w:keepLines/>
              <w:spacing w:after="0"/>
              <w:rPr>
                <w:rFonts w:ascii="Arial" w:hAnsi="Arial"/>
                <w:sz w:val="18"/>
              </w:rPr>
            </w:pPr>
          </w:p>
        </w:tc>
        <w:tc>
          <w:tcPr>
            <w:tcW w:w="955" w:type="dxa"/>
          </w:tcPr>
          <w:p w14:paraId="21DE97C8" w14:textId="77777777" w:rsidR="00BD32AD" w:rsidRPr="007B4467" w:rsidRDefault="00BD32AD" w:rsidP="00BD32AD">
            <w:pPr>
              <w:keepNext/>
              <w:keepLines/>
              <w:spacing w:after="0"/>
              <w:rPr>
                <w:rFonts w:ascii="Arial" w:hAnsi="Arial"/>
                <w:sz w:val="18"/>
              </w:rPr>
            </w:pPr>
          </w:p>
        </w:tc>
        <w:tc>
          <w:tcPr>
            <w:tcW w:w="949" w:type="dxa"/>
          </w:tcPr>
          <w:p w14:paraId="7371A69A" w14:textId="77777777" w:rsidR="00BD32AD" w:rsidRPr="007B4467" w:rsidRDefault="00BD32AD" w:rsidP="00BD32AD">
            <w:pPr>
              <w:keepNext/>
              <w:keepLines/>
              <w:spacing w:after="0"/>
              <w:rPr>
                <w:rFonts w:ascii="Arial" w:hAnsi="Arial"/>
                <w:sz w:val="18"/>
              </w:rPr>
            </w:pPr>
          </w:p>
        </w:tc>
        <w:tc>
          <w:tcPr>
            <w:tcW w:w="1090" w:type="dxa"/>
          </w:tcPr>
          <w:p w14:paraId="6A114A35" w14:textId="77777777" w:rsidR="00BD32AD" w:rsidRPr="007B4467" w:rsidRDefault="00BD32AD" w:rsidP="00BD32AD">
            <w:pPr>
              <w:keepNext/>
              <w:keepLines/>
              <w:spacing w:after="0"/>
              <w:rPr>
                <w:rFonts w:ascii="Arial" w:hAnsi="Arial"/>
                <w:sz w:val="18"/>
              </w:rPr>
            </w:pPr>
          </w:p>
        </w:tc>
        <w:tc>
          <w:tcPr>
            <w:tcW w:w="935" w:type="dxa"/>
          </w:tcPr>
          <w:p w14:paraId="3458B6D6" w14:textId="77777777" w:rsidR="00BD32AD" w:rsidRPr="007B4467" w:rsidRDefault="00BD32AD" w:rsidP="00BD32AD">
            <w:pPr>
              <w:keepNext/>
              <w:keepLines/>
              <w:spacing w:after="0"/>
              <w:rPr>
                <w:rFonts w:ascii="Arial" w:hAnsi="Arial"/>
                <w:sz w:val="18"/>
              </w:rPr>
            </w:pPr>
          </w:p>
        </w:tc>
        <w:tc>
          <w:tcPr>
            <w:tcW w:w="1292" w:type="dxa"/>
          </w:tcPr>
          <w:p w14:paraId="4A6AF294" w14:textId="77777777" w:rsidR="00BD32AD" w:rsidRPr="007B4467" w:rsidRDefault="00BD32AD" w:rsidP="00BD32AD">
            <w:pPr>
              <w:keepNext/>
              <w:keepLines/>
              <w:spacing w:after="0"/>
              <w:rPr>
                <w:rFonts w:ascii="Arial" w:hAnsi="Arial"/>
                <w:sz w:val="18"/>
              </w:rPr>
            </w:pPr>
          </w:p>
        </w:tc>
      </w:tr>
      <w:tr w:rsidR="00292858" w:rsidRPr="007B4467" w14:paraId="227DBC54" w14:textId="77777777" w:rsidTr="00093629">
        <w:tc>
          <w:tcPr>
            <w:tcW w:w="989" w:type="dxa"/>
          </w:tcPr>
          <w:p w14:paraId="18CCC470" w14:textId="77777777" w:rsidR="00292858" w:rsidRPr="007B4467" w:rsidRDefault="00292858" w:rsidP="007B6927">
            <w:pPr>
              <w:keepNext/>
              <w:keepLines/>
              <w:spacing w:after="0"/>
              <w:rPr>
                <w:rFonts w:ascii="Arial" w:hAnsi="Arial"/>
                <w:sz w:val="18"/>
              </w:rPr>
            </w:pPr>
            <w:r w:rsidRPr="007B4467">
              <w:rPr>
                <w:rFonts w:ascii="Arial" w:hAnsi="Arial"/>
                <w:sz w:val="18"/>
              </w:rPr>
              <w:t>CA_n5A-n78(2A)</w:t>
            </w:r>
          </w:p>
        </w:tc>
        <w:tc>
          <w:tcPr>
            <w:tcW w:w="674" w:type="dxa"/>
          </w:tcPr>
          <w:p w14:paraId="0298AD6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40B1B7" w14:textId="77777777" w:rsidR="00292858" w:rsidRPr="007B4467" w:rsidRDefault="00292858" w:rsidP="007B6927">
            <w:pPr>
              <w:keepNext/>
              <w:keepLines/>
              <w:spacing w:after="0"/>
              <w:rPr>
                <w:rFonts w:ascii="Arial" w:hAnsi="Arial"/>
                <w:sz w:val="18"/>
              </w:rPr>
            </w:pPr>
          </w:p>
        </w:tc>
        <w:tc>
          <w:tcPr>
            <w:tcW w:w="821" w:type="dxa"/>
          </w:tcPr>
          <w:p w14:paraId="6AEE91E5" w14:textId="77777777" w:rsidR="00292858" w:rsidRPr="007B4467" w:rsidRDefault="00292858" w:rsidP="007B6927">
            <w:pPr>
              <w:keepNext/>
              <w:keepLines/>
              <w:spacing w:after="0"/>
              <w:rPr>
                <w:rFonts w:ascii="Arial" w:hAnsi="Arial"/>
                <w:sz w:val="18"/>
              </w:rPr>
            </w:pPr>
          </w:p>
        </w:tc>
        <w:tc>
          <w:tcPr>
            <w:tcW w:w="834" w:type="dxa"/>
          </w:tcPr>
          <w:p w14:paraId="5D5FFBEB" w14:textId="77777777" w:rsidR="00292858" w:rsidRPr="007B4467" w:rsidRDefault="00292858" w:rsidP="007B6927">
            <w:pPr>
              <w:keepNext/>
              <w:keepLines/>
              <w:spacing w:after="0"/>
              <w:rPr>
                <w:rFonts w:ascii="Arial" w:hAnsi="Arial"/>
                <w:sz w:val="18"/>
              </w:rPr>
            </w:pPr>
          </w:p>
        </w:tc>
        <w:tc>
          <w:tcPr>
            <w:tcW w:w="955" w:type="dxa"/>
          </w:tcPr>
          <w:p w14:paraId="46505EC8" w14:textId="77777777" w:rsidR="00292858" w:rsidRPr="007B4467" w:rsidRDefault="00292858" w:rsidP="007B6927">
            <w:pPr>
              <w:keepNext/>
              <w:keepLines/>
              <w:spacing w:after="0"/>
              <w:rPr>
                <w:rFonts w:ascii="Arial" w:hAnsi="Arial"/>
                <w:sz w:val="18"/>
              </w:rPr>
            </w:pPr>
          </w:p>
        </w:tc>
        <w:tc>
          <w:tcPr>
            <w:tcW w:w="949" w:type="dxa"/>
          </w:tcPr>
          <w:p w14:paraId="1450F487" w14:textId="77777777" w:rsidR="00292858" w:rsidRPr="007B4467" w:rsidRDefault="00292858" w:rsidP="007B6927">
            <w:pPr>
              <w:keepNext/>
              <w:keepLines/>
              <w:spacing w:after="0"/>
              <w:rPr>
                <w:rFonts w:ascii="Arial" w:hAnsi="Arial"/>
                <w:sz w:val="18"/>
              </w:rPr>
            </w:pPr>
          </w:p>
        </w:tc>
        <w:tc>
          <w:tcPr>
            <w:tcW w:w="1090" w:type="dxa"/>
          </w:tcPr>
          <w:p w14:paraId="00C198AB" w14:textId="77777777" w:rsidR="00292858" w:rsidRPr="007B4467" w:rsidRDefault="00292858" w:rsidP="007B6927">
            <w:pPr>
              <w:keepNext/>
              <w:keepLines/>
              <w:spacing w:after="0"/>
              <w:rPr>
                <w:rFonts w:ascii="Arial" w:hAnsi="Arial"/>
                <w:sz w:val="18"/>
              </w:rPr>
            </w:pPr>
          </w:p>
        </w:tc>
        <w:tc>
          <w:tcPr>
            <w:tcW w:w="935" w:type="dxa"/>
          </w:tcPr>
          <w:p w14:paraId="1E0A7F63" w14:textId="77777777" w:rsidR="00292858" w:rsidRPr="007B4467" w:rsidRDefault="00292858" w:rsidP="007B6927">
            <w:pPr>
              <w:keepNext/>
              <w:keepLines/>
              <w:spacing w:after="0"/>
              <w:rPr>
                <w:rFonts w:ascii="Arial" w:hAnsi="Arial"/>
                <w:sz w:val="18"/>
              </w:rPr>
            </w:pPr>
          </w:p>
        </w:tc>
        <w:tc>
          <w:tcPr>
            <w:tcW w:w="1292" w:type="dxa"/>
          </w:tcPr>
          <w:p w14:paraId="13C5B357"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1CBB626" w14:textId="77777777" w:rsidTr="00093629">
        <w:tc>
          <w:tcPr>
            <w:tcW w:w="989" w:type="dxa"/>
          </w:tcPr>
          <w:p w14:paraId="4CAEA8AF" w14:textId="77777777" w:rsidR="00292858" w:rsidRPr="007B4467" w:rsidRDefault="00292858" w:rsidP="007B6927">
            <w:pPr>
              <w:keepNext/>
              <w:keepLines/>
              <w:spacing w:after="0"/>
              <w:rPr>
                <w:rFonts w:ascii="Arial" w:hAnsi="Arial"/>
                <w:sz w:val="18"/>
              </w:rPr>
            </w:pPr>
            <w:r w:rsidRPr="007B4467">
              <w:rPr>
                <w:rFonts w:ascii="Arial" w:hAnsi="Arial"/>
                <w:sz w:val="18"/>
              </w:rPr>
              <w:t>CA_n5A-n7A</w:t>
            </w:r>
          </w:p>
        </w:tc>
        <w:tc>
          <w:tcPr>
            <w:tcW w:w="674" w:type="dxa"/>
          </w:tcPr>
          <w:p w14:paraId="638A32A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7C70AFD" w14:textId="77777777" w:rsidR="00292858" w:rsidRPr="007B4467" w:rsidRDefault="00292858" w:rsidP="007B6927">
            <w:pPr>
              <w:keepNext/>
              <w:keepLines/>
              <w:spacing w:after="0"/>
              <w:rPr>
                <w:rFonts w:ascii="Arial" w:hAnsi="Arial"/>
                <w:sz w:val="18"/>
              </w:rPr>
            </w:pPr>
          </w:p>
        </w:tc>
        <w:tc>
          <w:tcPr>
            <w:tcW w:w="821" w:type="dxa"/>
          </w:tcPr>
          <w:p w14:paraId="39FD5437" w14:textId="77777777" w:rsidR="00292858" w:rsidRPr="007B4467" w:rsidRDefault="00292858" w:rsidP="007B6927">
            <w:pPr>
              <w:keepNext/>
              <w:keepLines/>
              <w:spacing w:after="0"/>
              <w:rPr>
                <w:rFonts w:ascii="Arial" w:hAnsi="Arial"/>
                <w:sz w:val="18"/>
              </w:rPr>
            </w:pPr>
          </w:p>
        </w:tc>
        <w:tc>
          <w:tcPr>
            <w:tcW w:w="834" w:type="dxa"/>
          </w:tcPr>
          <w:p w14:paraId="4694A6AF" w14:textId="77777777" w:rsidR="00292858" w:rsidRPr="007B4467" w:rsidRDefault="00292858" w:rsidP="007B6927">
            <w:pPr>
              <w:keepNext/>
              <w:keepLines/>
              <w:spacing w:after="0"/>
              <w:rPr>
                <w:rFonts w:ascii="Arial" w:hAnsi="Arial"/>
                <w:sz w:val="18"/>
              </w:rPr>
            </w:pPr>
          </w:p>
        </w:tc>
        <w:tc>
          <w:tcPr>
            <w:tcW w:w="955" w:type="dxa"/>
          </w:tcPr>
          <w:p w14:paraId="4FCB6635" w14:textId="77777777" w:rsidR="00292858" w:rsidRPr="007B4467" w:rsidRDefault="00292858" w:rsidP="007B6927">
            <w:pPr>
              <w:keepNext/>
              <w:keepLines/>
              <w:spacing w:after="0"/>
              <w:rPr>
                <w:rFonts w:ascii="Arial" w:hAnsi="Arial"/>
                <w:sz w:val="18"/>
              </w:rPr>
            </w:pPr>
          </w:p>
        </w:tc>
        <w:tc>
          <w:tcPr>
            <w:tcW w:w="949" w:type="dxa"/>
          </w:tcPr>
          <w:p w14:paraId="491CE8E7" w14:textId="77777777" w:rsidR="00292858" w:rsidRPr="007B4467" w:rsidRDefault="00292858" w:rsidP="007B6927">
            <w:pPr>
              <w:keepNext/>
              <w:keepLines/>
              <w:spacing w:after="0"/>
              <w:rPr>
                <w:rFonts w:ascii="Arial" w:hAnsi="Arial"/>
                <w:sz w:val="18"/>
              </w:rPr>
            </w:pPr>
          </w:p>
        </w:tc>
        <w:tc>
          <w:tcPr>
            <w:tcW w:w="1090" w:type="dxa"/>
          </w:tcPr>
          <w:p w14:paraId="751FC41A" w14:textId="77777777" w:rsidR="00292858" w:rsidRPr="007B4467" w:rsidRDefault="00292858" w:rsidP="007B6927">
            <w:pPr>
              <w:keepNext/>
              <w:keepLines/>
              <w:spacing w:after="0"/>
              <w:rPr>
                <w:rFonts w:ascii="Arial" w:hAnsi="Arial"/>
                <w:sz w:val="18"/>
              </w:rPr>
            </w:pPr>
          </w:p>
        </w:tc>
        <w:tc>
          <w:tcPr>
            <w:tcW w:w="935" w:type="dxa"/>
          </w:tcPr>
          <w:p w14:paraId="5EB2FFA5" w14:textId="77777777" w:rsidR="00292858" w:rsidRPr="007B4467" w:rsidRDefault="00292858" w:rsidP="007B6927">
            <w:pPr>
              <w:keepNext/>
              <w:keepLines/>
              <w:spacing w:after="0"/>
              <w:rPr>
                <w:rFonts w:ascii="Arial" w:hAnsi="Arial"/>
                <w:sz w:val="18"/>
              </w:rPr>
            </w:pPr>
          </w:p>
        </w:tc>
        <w:tc>
          <w:tcPr>
            <w:tcW w:w="1292" w:type="dxa"/>
          </w:tcPr>
          <w:p w14:paraId="140653DB" w14:textId="77777777" w:rsidR="00292858" w:rsidRPr="007B4467" w:rsidRDefault="00292858" w:rsidP="007B6927">
            <w:pPr>
              <w:keepNext/>
              <w:keepLines/>
              <w:spacing w:after="0"/>
              <w:rPr>
                <w:rFonts w:ascii="Arial" w:hAnsi="Arial"/>
                <w:sz w:val="18"/>
              </w:rPr>
            </w:pPr>
          </w:p>
        </w:tc>
      </w:tr>
      <w:tr w:rsidR="0019189A" w:rsidRPr="007B4467" w14:paraId="750A434F" w14:textId="77777777" w:rsidTr="00093629">
        <w:tc>
          <w:tcPr>
            <w:tcW w:w="989" w:type="dxa"/>
          </w:tcPr>
          <w:p w14:paraId="22818A62" w14:textId="532A8B44" w:rsidR="0019189A" w:rsidRPr="007B4467" w:rsidRDefault="0019189A" w:rsidP="0019189A">
            <w:pPr>
              <w:keepNext/>
              <w:keepLines/>
              <w:spacing w:after="0"/>
              <w:rPr>
                <w:rFonts w:ascii="Arial" w:hAnsi="Arial"/>
                <w:sz w:val="18"/>
              </w:rPr>
            </w:pPr>
            <w:r w:rsidRPr="007B4467">
              <w:rPr>
                <w:rFonts w:ascii="Arial" w:hAnsi="Arial"/>
                <w:sz w:val="18"/>
              </w:rPr>
              <w:t>CA_n5A-n30A</w:t>
            </w:r>
          </w:p>
        </w:tc>
        <w:tc>
          <w:tcPr>
            <w:tcW w:w="674" w:type="dxa"/>
          </w:tcPr>
          <w:p w14:paraId="5EA6A3F2" w14:textId="222D8726" w:rsidR="0019189A" w:rsidRPr="007B4467" w:rsidRDefault="0019189A" w:rsidP="0019189A">
            <w:pPr>
              <w:keepNext/>
              <w:keepLines/>
              <w:spacing w:after="0"/>
              <w:rPr>
                <w:rFonts w:ascii="Arial" w:hAnsi="Arial"/>
                <w:sz w:val="18"/>
              </w:rPr>
            </w:pPr>
            <w:r w:rsidRPr="007B4467">
              <w:rPr>
                <w:rFonts w:ascii="Arial" w:hAnsi="Arial"/>
                <w:sz w:val="18"/>
              </w:rPr>
              <w:t>Rel-17</w:t>
            </w:r>
          </w:p>
        </w:tc>
        <w:tc>
          <w:tcPr>
            <w:tcW w:w="525" w:type="dxa"/>
          </w:tcPr>
          <w:p w14:paraId="39EC6CA8" w14:textId="77777777" w:rsidR="0019189A" w:rsidRPr="007B4467" w:rsidRDefault="0019189A" w:rsidP="0019189A">
            <w:pPr>
              <w:keepNext/>
              <w:keepLines/>
              <w:spacing w:after="0"/>
              <w:rPr>
                <w:rFonts w:ascii="Arial" w:hAnsi="Arial"/>
                <w:sz w:val="18"/>
              </w:rPr>
            </w:pPr>
          </w:p>
        </w:tc>
        <w:tc>
          <w:tcPr>
            <w:tcW w:w="821" w:type="dxa"/>
          </w:tcPr>
          <w:p w14:paraId="3E113888" w14:textId="77777777" w:rsidR="0019189A" w:rsidRPr="007B4467" w:rsidRDefault="0019189A" w:rsidP="0019189A">
            <w:pPr>
              <w:keepNext/>
              <w:keepLines/>
              <w:spacing w:after="0"/>
              <w:rPr>
                <w:rFonts w:ascii="Arial" w:hAnsi="Arial"/>
                <w:sz w:val="18"/>
              </w:rPr>
            </w:pPr>
          </w:p>
        </w:tc>
        <w:tc>
          <w:tcPr>
            <w:tcW w:w="834" w:type="dxa"/>
          </w:tcPr>
          <w:p w14:paraId="35B28888" w14:textId="77777777" w:rsidR="0019189A" w:rsidRPr="007B4467" w:rsidRDefault="0019189A" w:rsidP="0019189A">
            <w:pPr>
              <w:keepNext/>
              <w:keepLines/>
              <w:spacing w:after="0"/>
              <w:rPr>
                <w:rFonts w:ascii="Arial" w:hAnsi="Arial"/>
                <w:sz w:val="18"/>
              </w:rPr>
            </w:pPr>
          </w:p>
        </w:tc>
        <w:tc>
          <w:tcPr>
            <w:tcW w:w="955" w:type="dxa"/>
          </w:tcPr>
          <w:p w14:paraId="1D2C9C0E" w14:textId="77777777" w:rsidR="0019189A" w:rsidRPr="007B4467" w:rsidRDefault="0019189A" w:rsidP="0019189A">
            <w:pPr>
              <w:keepNext/>
              <w:keepLines/>
              <w:spacing w:after="0"/>
              <w:rPr>
                <w:rFonts w:ascii="Arial" w:hAnsi="Arial"/>
                <w:sz w:val="18"/>
              </w:rPr>
            </w:pPr>
          </w:p>
        </w:tc>
        <w:tc>
          <w:tcPr>
            <w:tcW w:w="949" w:type="dxa"/>
          </w:tcPr>
          <w:p w14:paraId="536B85F9" w14:textId="77777777" w:rsidR="0019189A" w:rsidRPr="007B4467" w:rsidRDefault="0019189A" w:rsidP="0019189A">
            <w:pPr>
              <w:keepNext/>
              <w:keepLines/>
              <w:spacing w:after="0"/>
              <w:rPr>
                <w:rFonts w:ascii="Arial" w:hAnsi="Arial"/>
                <w:sz w:val="18"/>
              </w:rPr>
            </w:pPr>
          </w:p>
        </w:tc>
        <w:tc>
          <w:tcPr>
            <w:tcW w:w="1090" w:type="dxa"/>
          </w:tcPr>
          <w:p w14:paraId="5EFF86D5" w14:textId="77777777" w:rsidR="0019189A" w:rsidRPr="007B4467" w:rsidRDefault="0019189A" w:rsidP="0019189A">
            <w:pPr>
              <w:keepNext/>
              <w:keepLines/>
              <w:spacing w:after="0"/>
              <w:rPr>
                <w:rFonts w:ascii="Arial" w:hAnsi="Arial"/>
                <w:sz w:val="18"/>
              </w:rPr>
            </w:pPr>
          </w:p>
        </w:tc>
        <w:tc>
          <w:tcPr>
            <w:tcW w:w="935" w:type="dxa"/>
          </w:tcPr>
          <w:p w14:paraId="0BE4905E" w14:textId="77777777" w:rsidR="0019189A" w:rsidRPr="007B4467" w:rsidRDefault="0019189A" w:rsidP="0019189A">
            <w:pPr>
              <w:keepNext/>
              <w:keepLines/>
              <w:spacing w:after="0"/>
              <w:rPr>
                <w:rFonts w:ascii="Arial" w:hAnsi="Arial"/>
                <w:sz w:val="18"/>
              </w:rPr>
            </w:pPr>
          </w:p>
        </w:tc>
        <w:tc>
          <w:tcPr>
            <w:tcW w:w="1292" w:type="dxa"/>
          </w:tcPr>
          <w:p w14:paraId="5A832AB5" w14:textId="77777777" w:rsidR="0019189A" w:rsidRPr="007B4467" w:rsidRDefault="0019189A" w:rsidP="0019189A">
            <w:pPr>
              <w:keepNext/>
              <w:keepLines/>
              <w:spacing w:after="0"/>
              <w:rPr>
                <w:rFonts w:ascii="Arial" w:hAnsi="Arial"/>
                <w:sz w:val="18"/>
              </w:rPr>
            </w:pPr>
          </w:p>
        </w:tc>
      </w:tr>
      <w:tr w:rsidR="00292858" w:rsidRPr="007B4467" w14:paraId="146807CF" w14:textId="77777777" w:rsidTr="00093629">
        <w:tc>
          <w:tcPr>
            <w:tcW w:w="989" w:type="dxa"/>
          </w:tcPr>
          <w:p w14:paraId="158BB707" w14:textId="77777777" w:rsidR="00292858" w:rsidRPr="007B4467" w:rsidRDefault="00292858" w:rsidP="007B6927">
            <w:pPr>
              <w:keepNext/>
              <w:keepLines/>
              <w:spacing w:after="0"/>
              <w:rPr>
                <w:rFonts w:ascii="Arial" w:hAnsi="Arial"/>
                <w:sz w:val="18"/>
              </w:rPr>
            </w:pPr>
            <w:r w:rsidRPr="007B4467">
              <w:rPr>
                <w:rFonts w:ascii="Arial" w:hAnsi="Arial"/>
                <w:sz w:val="18"/>
              </w:rPr>
              <w:t>CA_n5A-n77A</w:t>
            </w:r>
          </w:p>
        </w:tc>
        <w:tc>
          <w:tcPr>
            <w:tcW w:w="674" w:type="dxa"/>
          </w:tcPr>
          <w:p w14:paraId="2BF9345A"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25A2C00" w14:textId="77777777" w:rsidR="00292858" w:rsidRPr="007B4467" w:rsidRDefault="00292858" w:rsidP="007B6927">
            <w:pPr>
              <w:keepNext/>
              <w:keepLines/>
              <w:spacing w:after="0"/>
              <w:rPr>
                <w:rFonts w:ascii="Arial" w:hAnsi="Arial"/>
                <w:sz w:val="18"/>
              </w:rPr>
            </w:pPr>
          </w:p>
        </w:tc>
        <w:tc>
          <w:tcPr>
            <w:tcW w:w="821" w:type="dxa"/>
          </w:tcPr>
          <w:p w14:paraId="2856C488" w14:textId="77777777" w:rsidR="00292858" w:rsidRPr="007B4467" w:rsidRDefault="00292858" w:rsidP="007B6927">
            <w:pPr>
              <w:keepNext/>
              <w:keepLines/>
              <w:spacing w:after="0"/>
              <w:rPr>
                <w:rFonts w:ascii="Arial" w:hAnsi="Arial"/>
                <w:sz w:val="18"/>
              </w:rPr>
            </w:pPr>
          </w:p>
        </w:tc>
        <w:tc>
          <w:tcPr>
            <w:tcW w:w="834" w:type="dxa"/>
          </w:tcPr>
          <w:p w14:paraId="23BE68A7" w14:textId="77777777" w:rsidR="00292858" w:rsidRPr="007B4467" w:rsidRDefault="00292858" w:rsidP="007B6927">
            <w:pPr>
              <w:keepNext/>
              <w:keepLines/>
              <w:spacing w:after="0"/>
              <w:rPr>
                <w:rFonts w:ascii="Arial" w:hAnsi="Arial"/>
                <w:sz w:val="18"/>
              </w:rPr>
            </w:pPr>
          </w:p>
        </w:tc>
        <w:tc>
          <w:tcPr>
            <w:tcW w:w="955" w:type="dxa"/>
          </w:tcPr>
          <w:p w14:paraId="5AC1A0F0" w14:textId="77777777" w:rsidR="00292858" w:rsidRPr="007B4467" w:rsidRDefault="00292858" w:rsidP="007B6927">
            <w:pPr>
              <w:keepNext/>
              <w:keepLines/>
              <w:spacing w:after="0"/>
              <w:rPr>
                <w:rFonts w:ascii="Arial" w:hAnsi="Arial"/>
                <w:sz w:val="18"/>
              </w:rPr>
            </w:pPr>
          </w:p>
        </w:tc>
        <w:tc>
          <w:tcPr>
            <w:tcW w:w="949" w:type="dxa"/>
          </w:tcPr>
          <w:p w14:paraId="514801F6" w14:textId="77777777" w:rsidR="00292858" w:rsidRPr="007B4467" w:rsidRDefault="00292858" w:rsidP="007B6927">
            <w:pPr>
              <w:keepNext/>
              <w:keepLines/>
              <w:spacing w:after="0"/>
              <w:rPr>
                <w:rFonts w:ascii="Arial" w:hAnsi="Arial"/>
                <w:sz w:val="18"/>
              </w:rPr>
            </w:pPr>
          </w:p>
        </w:tc>
        <w:tc>
          <w:tcPr>
            <w:tcW w:w="1090" w:type="dxa"/>
          </w:tcPr>
          <w:p w14:paraId="52800DFD" w14:textId="77777777" w:rsidR="00292858" w:rsidRPr="007B4467" w:rsidRDefault="00292858" w:rsidP="007B6927">
            <w:pPr>
              <w:keepNext/>
              <w:keepLines/>
              <w:spacing w:after="0"/>
              <w:rPr>
                <w:rFonts w:ascii="Arial" w:hAnsi="Arial"/>
                <w:sz w:val="18"/>
              </w:rPr>
            </w:pPr>
          </w:p>
        </w:tc>
        <w:tc>
          <w:tcPr>
            <w:tcW w:w="935" w:type="dxa"/>
          </w:tcPr>
          <w:p w14:paraId="15A571AA" w14:textId="77777777" w:rsidR="00292858" w:rsidRPr="007B4467" w:rsidRDefault="00292858" w:rsidP="007B6927">
            <w:pPr>
              <w:keepNext/>
              <w:keepLines/>
              <w:spacing w:after="0"/>
              <w:rPr>
                <w:rFonts w:ascii="Arial" w:hAnsi="Arial"/>
                <w:sz w:val="18"/>
              </w:rPr>
            </w:pPr>
          </w:p>
        </w:tc>
        <w:tc>
          <w:tcPr>
            <w:tcW w:w="1292" w:type="dxa"/>
          </w:tcPr>
          <w:p w14:paraId="0706369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27DD72B" w14:textId="77777777" w:rsidTr="00093629">
        <w:tc>
          <w:tcPr>
            <w:tcW w:w="989" w:type="dxa"/>
          </w:tcPr>
          <w:p w14:paraId="76004D56" w14:textId="77777777" w:rsidR="00292858" w:rsidRPr="007B4467" w:rsidRDefault="00292858" w:rsidP="007B6927">
            <w:pPr>
              <w:keepNext/>
              <w:keepLines/>
              <w:spacing w:after="0"/>
              <w:rPr>
                <w:rFonts w:ascii="Arial" w:hAnsi="Arial"/>
                <w:sz w:val="18"/>
              </w:rPr>
            </w:pPr>
            <w:r w:rsidRPr="007B4467">
              <w:rPr>
                <w:rFonts w:ascii="Arial" w:hAnsi="Arial"/>
                <w:sz w:val="18"/>
              </w:rPr>
              <w:t>CA_n5A-n77C</w:t>
            </w:r>
          </w:p>
        </w:tc>
        <w:tc>
          <w:tcPr>
            <w:tcW w:w="674" w:type="dxa"/>
          </w:tcPr>
          <w:p w14:paraId="04A3E4D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E8EC4AE" w14:textId="77777777" w:rsidR="00292858" w:rsidRPr="007B4467" w:rsidRDefault="00292858" w:rsidP="007B6927">
            <w:pPr>
              <w:keepNext/>
              <w:keepLines/>
              <w:spacing w:after="0"/>
              <w:rPr>
                <w:rFonts w:ascii="Arial" w:hAnsi="Arial"/>
                <w:sz w:val="18"/>
              </w:rPr>
            </w:pPr>
          </w:p>
        </w:tc>
        <w:tc>
          <w:tcPr>
            <w:tcW w:w="821" w:type="dxa"/>
          </w:tcPr>
          <w:p w14:paraId="661C0001" w14:textId="77777777" w:rsidR="00292858" w:rsidRPr="007B4467" w:rsidRDefault="00292858" w:rsidP="007B6927">
            <w:pPr>
              <w:keepNext/>
              <w:keepLines/>
              <w:spacing w:after="0"/>
              <w:rPr>
                <w:rFonts w:ascii="Arial" w:hAnsi="Arial"/>
                <w:sz w:val="18"/>
              </w:rPr>
            </w:pPr>
          </w:p>
        </w:tc>
        <w:tc>
          <w:tcPr>
            <w:tcW w:w="834" w:type="dxa"/>
          </w:tcPr>
          <w:p w14:paraId="5B391A6D" w14:textId="77777777" w:rsidR="00292858" w:rsidRPr="007B4467" w:rsidRDefault="00292858" w:rsidP="007B6927">
            <w:pPr>
              <w:keepNext/>
              <w:keepLines/>
              <w:spacing w:after="0"/>
              <w:rPr>
                <w:rFonts w:ascii="Arial" w:hAnsi="Arial"/>
                <w:sz w:val="18"/>
              </w:rPr>
            </w:pPr>
          </w:p>
        </w:tc>
        <w:tc>
          <w:tcPr>
            <w:tcW w:w="955" w:type="dxa"/>
          </w:tcPr>
          <w:p w14:paraId="38B7AF4D" w14:textId="77777777" w:rsidR="00292858" w:rsidRPr="007B4467" w:rsidRDefault="00292858" w:rsidP="007B6927">
            <w:pPr>
              <w:keepNext/>
              <w:keepLines/>
              <w:spacing w:after="0"/>
              <w:rPr>
                <w:rFonts w:ascii="Arial" w:hAnsi="Arial"/>
                <w:sz w:val="18"/>
              </w:rPr>
            </w:pPr>
          </w:p>
        </w:tc>
        <w:tc>
          <w:tcPr>
            <w:tcW w:w="949" w:type="dxa"/>
          </w:tcPr>
          <w:p w14:paraId="79CCDF6E" w14:textId="77777777" w:rsidR="00292858" w:rsidRPr="007B4467" w:rsidRDefault="00292858" w:rsidP="007B6927">
            <w:pPr>
              <w:keepNext/>
              <w:keepLines/>
              <w:spacing w:after="0"/>
              <w:rPr>
                <w:rFonts w:ascii="Arial" w:hAnsi="Arial"/>
                <w:sz w:val="18"/>
              </w:rPr>
            </w:pPr>
          </w:p>
        </w:tc>
        <w:tc>
          <w:tcPr>
            <w:tcW w:w="1090" w:type="dxa"/>
          </w:tcPr>
          <w:p w14:paraId="43A48396" w14:textId="77777777" w:rsidR="00292858" w:rsidRPr="007B4467" w:rsidRDefault="00292858" w:rsidP="007B6927">
            <w:pPr>
              <w:keepNext/>
              <w:keepLines/>
              <w:spacing w:after="0"/>
              <w:rPr>
                <w:rFonts w:ascii="Arial" w:hAnsi="Arial"/>
                <w:sz w:val="18"/>
              </w:rPr>
            </w:pPr>
          </w:p>
        </w:tc>
        <w:tc>
          <w:tcPr>
            <w:tcW w:w="935" w:type="dxa"/>
          </w:tcPr>
          <w:p w14:paraId="1958D874" w14:textId="77777777" w:rsidR="00292858" w:rsidRPr="007B4467" w:rsidRDefault="00292858" w:rsidP="007B6927">
            <w:pPr>
              <w:keepNext/>
              <w:keepLines/>
              <w:spacing w:after="0"/>
              <w:rPr>
                <w:rFonts w:ascii="Arial" w:hAnsi="Arial"/>
                <w:sz w:val="18"/>
              </w:rPr>
            </w:pPr>
          </w:p>
        </w:tc>
        <w:tc>
          <w:tcPr>
            <w:tcW w:w="1292" w:type="dxa"/>
          </w:tcPr>
          <w:p w14:paraId="00748E25" w14:textId="77777777" w:rsidR="00292858" w:rsidRPr="007B4467" w:rsidRDefault="00292858" w:rsidP="007B6927">
            <w:pPr>
              <w:keepNext/>
              <w:keepLines/>
              <w:spacing w:after="0"/>
              <w:rPr>
                <w:rFonts w:ascii="Arial" w:hAnsi="Arial"/>
                <w:sz w:val="18"/>
              </w:rPr>
            </w:pPr>
          </w:p>
        </w:tc>
      </w:tr>
      <w:tr w:rsidR="00BD32AD" w:rsidRPr="007B4467" w14:paraId="6E833C8A" w14:textId="77777777" w:rsidTr="00093629">
        <w:tc>
          <w:tcPr>
            <w:tcW w:w="989" w:type="dxa"/>
          </w:tcPr>
          <w:p w14:paraId="68B24C34" w14:textId="749FC243" w:rsidR="00BD32AD" w:rsidRPr="007B4467" w:rsidRDefault="00BD32AD" w:rsidP="00BD32AD">
            <w:pPr>
              <w:keepNext/>
              <w:keepLines/>
              <w:spacing w:after="0"/>
              <w:rPr>
                <w:rFonts w:ascii="Arial" w:hAnsi="Arial"/>
                <w:sz w:val="18"/>
              </w:rPr>
            </w:pPr>
            <w:r w:rsidRPr="007B4467">
              <w:rPr>
                <w:rFonts w:ascii="Arial" w:hAnsi="Arial"/>
                <w:sz w:val="18"/>
              </w:rPr>
              <w:t>CA_n5A-n77(2A)</w:t>
            </w:r>
          </w:p>
        </w:tc>
        <w:tc>
          <w:tcPr>
            <w:tcW w:w="674" w:type="dxa"/>
          </w:tcPr>
          <w:p w14:paraId="1B22545D" w14:textId="2FEC86DE"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F0B35BA" w14:textId="77777777" w:rsidR="00BD32AD" w:rsidRPr="007B4467" w:rsidRDefault="00BD32AD" w:rsidP="00BD32AD">
            <w:pPr>
              <w:keepNext/>
              <w:keepLines/>
              <w:spacing w:after="0"/>
              <w:rPr>
                <w:rFonts w:ascii="Arial" w:hAnsi="Arial"/>
                <w:sz w:val="18"/>
              </w:rPr>
            </w:pPr>
          </w:p>
        </w:tc>
        <w:tc>
          <w:tcPr>
            <w:tcW w:w="821" w:type="dxa"/>
          </w:tcPr>
          <w:p w14:paraId="3C18CE0D" w14:textId="77777777" w:rsidR="00BD32AD" w:rsidRPr="007B4467" w:rsidRDefault="00BD32AD" w:rsidP="00BD32AD">
            <w:pPr>
              <w:keepNext/>
              <w:keepLines/>
              <w:spacing w:after="0"/>
              <w:rPr>
                <w:rFonts w:ascii="Arial" w:hAnsi="Arial"/>
                <w:sz w:val="18"/>
              </w:rPr>
            </w:pPr>
          </w:p>
        </w:tc>
        <w:tc>
          <w:tcPr>
            <w:tcW w:w="834" w:type="dxa"/>
          </w:tcPr>
          <w:p w14:paraId="1EA5AC61" w14:textId="77777777" w:rsidR="00BD32AD" w:rsidRPr="007B4467" w:rsidRDefault="00BD32AD" w:rsidP="00BD32AD">
            <w:pPr>
              <w:keepNext/>
              <w:keepLines/>
              <w:spacing w:after="0"/>
              <w:rPr>
                <w:rFonts w:ascii="Arial" w:hAnsi="Arial"/>
                <w:sz w:val="18"/>
              </w:rPr>
            </w:pPr>
          </w:p>
        </w:tc>
        <w:tc>
          <w:tcPr>
            <w:tcW w:w="955" w:type="dxa"/>
          </w:tcPr>
          <w:p w14:paraId="54D2CF0B" w14:textId="77777777" w:rsidR="00BD32AD" w:rsidRPr="007B4467" w:rsidRDefault="00BD32AD" w:rsidP="00BD32AD">
            <w:pPr>
              <w:keepNext/>
              <w:keepLines/>
              <w:spacing w:after="0"/>
              <w:rPr>
                <w:rFonts w:ascii="Arial" w:hAnsi="Arial"/>
                <w:sz w:val="18"/>
              </w:rPr>
            </w:pPr>
          </w:p>
        </w:tc>
        <w:tc>
          <w:tcPr>
            <w:tcW w:w="949" w:type="dxa"/>
          </w:tcPr>
          <w:p w14:paraId="365DAF9D" w14:textId="77777777" w:rsidR="00BD32AD" w:rsidRPr="007B4467" w:rsidRDefault="00BD32AD" w:rsidP="00BD32AD">
            <w:pPr>
              <w:keepNext/>
              <w:keepLines/>
              <w:spacing w:after="0"/>
              <w:rPr>
                <w:rFonts w:ascii="Arial" w:hAnsi="Arial"/>
                <w:sz w:val="18"/>
              </w:rPr>
            </w:pPr>
          </w:p>
        </w:tc>
        <w:tc>
          <w:tcPr>
            <w:tcW w:w="1090" w:type="dxa"/>
          </w:tcPr>
          <w:p w14:paraId="4326F2FA" w14:textId="77777777" w:rsidR="00BD32AD" w:rsidRPr="007B4467" w:rsidRDefault="00BD32AD" w:rsidP="00BD32AD">
            <w:pPr>
              <w:keepNext/>
              <w:keepLines/>
              <w:spacing w:after="0"/>
              <w:rPr>
                <w:rFonts w:ascii="Arial" w:hAnsi="Arial"/>
                <w:sz w:val="18"/>
              </w:rPr>
            </w:pPr>
          </w:p>
        </w:tc>
        <w:tc>
          <w:tcPr>
            <w:tcW w:w="935" w:type="dxa"/>
          </w:tcPr>
          <w:p w14:paraId="48442B99" w14:textId="77777777" w:rsidR="00BD32AD" w:rsidRPr="007B4467" w:rsidRDefault="00BD32AD" w:rsidP="00BD32AD">
            <w:pPr>
              <w:keepNext/>
              <w:keepLines/>
              <w:spacing w:after="0"/>
              <w:rPr>
                <w:rFonts w:ascii="Arial" w:hAnsi="Arial"/>
                <w:sz w:val="18"/>
              </w:rPr>
            </w:pPr>
          </w:p>
        </w:tc>
        <w:tc>
          <w:tcPr>
            <w:tcW w:w="1292" w:type="dxa"/>
          </w:tcPr>
          <w:p w14:paraId="7A49710F" w14:textId="77777777" w:rsidR="00BD32AD" w:rsidRPr="007B4467" w:rsidRDefault="00BD32AD" w:rsidP="00BD32AD">
            <w:pPr>
              <w:keepNext/>
              <w:keepLines/>
              <w:spacing w:after="0"/>
              <w:rPr>
                <w:rFonts w:ascii="Arial" w:hAnsi="Arial"/>
                <w:sz w:val="18"/>
              </w:rPr>
            </w:pPr>
          </w:p>
        </w:tc>
      </w:tr>
      <w:tr w:rsidR="00292858" w:rsidRPr="007B4467" w14:paraId="43F95B3E" w14:textId="77777777" w:rsidTr="00093629">
        <w:tc>
          <w:tcPr>
            <w:tcW w:w="989" w:type="dxa"/>
          </w:tcPr>
          <w:p w14:paraId="00B4492B" w14:textId="77777777" w:rsidR="00292858" w:rsidRPr="007B4467" w:rsidRDefault="00292858" w:rsidP="007B6927">
            <w:pPr>
              <w:keepNext/>
              <w:keepLines/>
              <w:spacing w:after="0"/>
              <w:rPr>
                <w:rFonts w:ascii="Arial" w:hAnsi="Arial"/>
                <w:sz w:val="18"/>
              </w:rPr>
            </w:pPr>
            <w:r w:rsidRPr="007B4467">
              <w:rPr>
                <w:rFonts w:ascii="Arial" w:hAnsi="Arial"/>
                <w:sz w:val="18"/>
              </w:rPr>
              <w:t>CA_n5A-n78A</w:t>
            </w:r>
          </w:p>
        </w:tc>
        <w:tc>
          <w:tcPr>
            <w:tcW w:w="674" w:type="dxa"/>
          </w:tcPr>
          <w:p w14:paraId="1F67AC9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7559E6C" w14:textId="77777777" w:rsidR="00292858" w:rsidRPr="007B4467" w:rsidRDefault="00292858" w:rsidP="007B6927">
            <w:pPr>
              <w:keepNext/>
              <w:keepLines/>
              <w:spacing w:after="0"/>
              <w:rPr>
                <w:rFonts w:ascii="Arial" w:hAnsi="Arial"/>
                <w:sz w:val="18"/>
              </w:rPr>
            </w:pPr>
          </w:p>
        </w:tc>
        <w:tc>
          <w:tcPr>
            <w:tcW w:w="821" w:type="dxa"/>
          </w:tcPr>
          <w:p w14:paraId="5AAB7657" w14:textId="77777777" w:rsidR="00292858" w:rsidRPr="007B4467" w:rsidRDefault="00292858" w:rsidP="007B6927">
            <w:pPr>
              <w:keepNext/>
              <w:keepLines/>
              <w:spacing w:after="0"/>
              <w:rPr>
                <w:rFonts w:ascii="Arial" w:hAnsi="Arial"/>
                <w:sz w:val="18"/>
              </w:rPr>
            </w:pPr>
          </w:p>
        </w:tc>
        <w:tc>
          <w:tcPr>
            <w:tcW w:w="834" w:type="dxa"/>
          </w:tcPr>
          <w:p w14:paraId="7EE7D107" w14:textId="77777777" w:rsidR="00292858" w:rsidRPr="007B4467" w:rsidRDefault="00292858" w:rsidP="007B6927">
            <w:pPr>
              <w:keepNext/>
              <w:keepLines/>
              <w:spacing w:after="0"/>
              <w:rPr>
                <w:rFonts w:ascii="Arial" w:hAnsi="Arial"/>
                <w:sz w:val="18"/>
              </w:rPr>
            </w:pPr>
          </w:p>
        </w:tc>
        <w:tc>
          <w:tcPr>
            <w:tcW w:w="955" w:type="dxa"/>
          </w:tcPr>
          <w:p w14:paraId="1E4AE930" w14:textId="77777777" w:rsidR="00292858" w:rsidRPr="007B4467" w:rsidRDefault="00292858" w:rsidP="007B6927">
            <w:pPr>
              <w:keepNext/>
              <w:keepLines/>
              <w:spacing w:after="0"/>
              <w:rPr>
                <w:rFonts w:ascii="Arial" w:hAnsi="Arial"/>
                <w:sz w:val="18"/>
              </w:rPr>
            </w:pPr>
          </w:p>
        </w:tc>
        <w:tc>
          <w:tcPr>
            <w:tcW w:w="949" w:type="dxa"/>
          </w:tcPr>
          <w:p w14:paraId="3AE0A2CA" w14:textId="77777777" w:rsidR="00292858" w:rsidRPr="007B4467" w:rsidRDefault="00292858" w:rsidP="007B6927">
            <w:pPr>
              <w:keepNext/>
              <w:keepLines/>
              <w:spacing w:after="0"/>
              <w:rPr>
                <w:rFonts w:ascii="Arial" w:hAnsi="Arial"/>
                <w:sz w:val="18"/>
              </w:rPr>
            </w:pPr>
          </w:p>
        </w:tc>
        <w:tc>
          <w:tcPr>
            <w:tcW w:w="1090" w:type="dxa"/>
          </w:tcPr>
          <w:p w14:paraId="56D1FCBE" w14:textId="77777777" w:rsidR="00292858" w:rsidRPr="007B4467" w:rsidRDefault="00292858" w:rsidP="007B6927">
            <w:pPr>
              <w:keepNext/>
              <w:keepLines/>
              <w:spacing w:after="0"/>
              <w:rPr>
                <w:rFonts w:ascii="Arial" w:hAnsi="Arial"/>
                <w:sz w:val="18"/>
              </w:rPr>
            </w:pPr>
          </w:p>
        </w:tc>
        <w:tc>
          <w:tcPr>
            <w:tcW w:w="935" w:type="dxa"/>
          </w:tcPr>
          <w:p w14:paraId="50D9EB4D"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5324C07D"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093629" w:rsidRPr="007B4467" w14:paraId="5DEAA72F" w14:textId="77777777" w:rsidTr="00093629">
        <w:tc>
          <w:tcPr>
            <w:tcW w:w="989" w:type="dxa"/>
          </w:tcPr>
          <w:p w14:paraId="10E20465" w14:textId="0EFA7F61" w:rsidR="00093629" w:rsidRPr="007B4467" w:rsidRDefault="00093629" w:rsidP="00093629">
            <w:pPr>
              <w:keepNext/>
              <w:keepLines/>
              <w:spacing w:after="0"/>
              <w:rPr>
                <w:rFonts w:ascii="Arial" w:hAnsi="Arial"/>
                <w:sz w:val="18"/>
              </w:rPr>
            </w:pPr>
            <w:r w:rsidRPr="007B4467">
              <w:rPr>
                <w:rFonts w:ascii="Arial" w:hAnsi="Arial" w:cs="Arial"/>
                <w:sz w:val="18"/>
                <w:szCs w:val="18"/>
              </w:rPr>
              <w:t>CA_n5B-n77A</w:t>
            </w:r>
          </w:p>
        </w:tc>
        <w:tc>
          <w:tcPr>
            <w:tcW w:w="674" w:type="dxa"/>
          </w:tcPr>
          <w:p w14:paraId="49CF6032" w14:textId="3AF5748B" w:rsidR="00093629" w:rsidRPr="007B4467" w:rsidRDefault="00093629" w:rsidP="00093629">
            <w:pPr>
              <w:keepNext/>
              <w:keepLines/>
              <w:spacing w:after="0"/>
              <w:rPr>
                <w:rFonts w:ascii="Arial" w:hAnsi="Arial"/>
                <w:sz w:val="18"/>
              </w:rPr>
            </w:pPr>
            <w:r w:rsidRPr="007B4467">
              <w:rPr>
                <w:rFonts w:ascii="Arial" w:hAnsi="Arial" w:cs="Arial"/>
                <w:sz w:val="18"/>
                <w:szCs w:val="18"/>
              </w:rPr>
              <w:t>Rel-17</w:t>
            </w:r>
          </w:p>
        </w:tc>
        <w:tc>
          <w:tcPr>
            <w:tcW w:w="525" w:type="dxa"/>
          </w:tcPr>
          <w:p w14:paraId="33AA3F46" w14:textId="77777777" w:rsidR="00093629" w:rsidRPr="007B4467" w:rsidRDefault="00093629" w:rsidP="00093629">
            <w:pPr>
              <w:keepNext/>
              <w:keepLines/>
              <w:spacing w:after="0"/>
              <w:rPr>
                <w:rFonts w:ascii="Arial" w:hAnsi="Arial"/>
                <w:sz w:val="18"/>
              </w:rPr>
            </w:pPr>
          </w:p>
        </w:tc>
        <w:tc>
          <w:tcPr>
            <w:tcW w:w="821" w:type="dxa"/>
          </w:tcPr>
          <w:p w14:paraId="254A237E" w14:textId="77777777" w:rsidR="00093629" w:rsidRPr="007B4467" w:rsidRDefault="00093629" w:rsidP="00093629">
            <w:pPr>
              <w:keepNext/>
              <w:keepLines/>
              <w:spacing w:after="0"/>
              <w:rPr>
                <w:rFonts w:ascii="Arial" w:hAnsi="Arial"/>
                <w:sz w:val="18"/>
              </w:rPr>
            </w:pPr>
          </w:p>
        </w:tc>
        <w:tc>
          <w:tcPr>
            <w:tcW w:w="834" w:type="dxa"/>
          </w:tcPr>
          <w:p w14:paraId="2840620E" w14:textId="77777777" w:rsidR="00093629" w:rsidRPr="007B4467" w:rsidRDefault="00093629" w:rsidP="00093629">
            <w:pPr>
              <w:keepNext/>
              <w:keepLines/>
              <w:spacing w:after="0"/>
              <w:rPr>
                <w:rFonts w:ascii="Arial" w:hAnsi="Arial"/>
                <w:sz w:val="18"/>
              </w:rPr>
            </w:pPr>
          </w:p>
        </w:tc>
        <w:tc>
          <w:tcPr>
            <w:tcW w:w="955" w:type="dxa"/>
          </w:tcPr>
          <w:p w14:paraId="48FE7F4A" w14:textId="77777777" w:rsidR="00093629" w:rsidRPr="007B4467" w:rsidRDefault="00093629" w:rsidP="00093629">
            <w:pPr>
              <w:keepNext/>
              <w:keepLines/>
              <w:spacing w:after="0"/>
              <w:rPr>
                <w:rFonts w:ascii="Arial" w:hAnsi="Arial"/>
                <w:sz w:val="18"/>
              </w:rPr>
            </w:pPr>
          </w:p>
        </w:tc>
        <w:tc>
          <w:tcPr>
            <w:tcW w:w="949" w:type="dxa"/>
          </w:tcPr>
          <w:p w14:paraId="6666094E" w14:textId="77777777" w:rsidR="00093629" w:rsidRPr="007B4467" w:rsidRDefault="00093629" w:rsidP="00093629">
            <w:pPr>
              <w:keepNext/>
              <w:keepLines/>
              <w:spacing w:after="0"/>
              <w:rPr>
                <w:rFonts w:ascii="Arial" w:hAnsi="Arial"/>
                <w:sz w:val="18"/>
              </w:rPr>
            </w:pPr>
          </w:p>
        </w:tc>
        <w:tc>
          <w:tcPr>
            <w:tcW w:w="1090" w:type="dxa"/>
          </w:tcPr>
          <w:p w14:paraId="737FE3DA" w14:textId="77777777" w:rsidR="00093629" w:rsidRPr="007B4467" w:rsidRDefault="00093629" w:rsidP="00093629">
            <w:pPr>
              <w:keepNext/>
              <w:keepLines/>
              <w:spacing w:after="0"/>
              <w:rPr>
                <w:rFonts w:ascii="Arial" w:hAnsi="Arial"/>
                <w:sz w:val="18"/>
              </w:rPr>
            </w:pPr>
          </w:p>
        </w:tc>
        <w:tc>
          <w:tcPr>
            <w:tcW w:w="935" w:type="dxa"/>
          </w:tcPr>
          <w:p w14:paraId="0C551F54" w14:textId="77777777" w:rsidR="00093629" w:rsidRPr="007B4467" w:rsidRDefault="00093629" w:rsidP="00093629">
            <w:pPr>
              <w:keepNext/>
              <w:keepLines/>
              <w:spacing w:after="0"/>
              <w:rPr>
                <w:rFonts w:ascii="Arial" w:hAnsi="Arial"/>
                <w:sz w:val="18"/>
              </w:rPr>
            </w:pPr>
          </w:p>
        </w:tc>
        <w:tc>
          <w:tcPr>
            <w:tcW w:w="1292" w:type="dxa"/>
          </w:tcPr>
          <w:p w14:paraId="389F9A2E" w14:textId="77777777" w:rsidR="00093629" w:rsidRPr="007B4467" w:rsidRDefault="00093629" w:rsidP="00093629">
            <w:pPr>
              <w:keepNext/>
              <w:keepLines/>
              <w:spacing w:after="0"/>
              <w:rPr>
                <w:rFonts w:ascii="Arial" w:hAnsi="Arial"/>
                <w:sz w:val="18"/>
              </w:rPr>
            </w:pPr>
          </w:p>
        </w:tc>
      </w:tr>
      <w:tr w:rsidR="00093629" w:rsidRPr="007B4467" w14:paraId="4E19DF33" w14:textId="77777777" w:rsidTr="00093629">
        <w:tc>
          <w:tcPr>
            <w:tcW w:w="989" w:type="dxa"/>
          </w:tcPr>
          <w:p w14:paraId="3290C89D" w14:textId="7584DD32" w:rsidR="00093629" w:rsidRPr="007B4467" w:rsidRDefault="00093629" w:rsidP="00093629">
            <w:pPr>
              <w:keepNext/>
              <w:keepLines/>
              <w:spacing w:after="0"/>
              <w:rPr>
                <w:rFonts w:ascii="Arial" w:hAnsi="Arial"/>
                <w:sz w:val="18"/>
              </w:rPr>
            </w:pPr>
            <w:r w:rsidRPr="007B4467">
              <w:rPr>
                <w:rFonts w:ascii="Arial" w:hAnsi="Arial" w:cs="Arial"/>
                <w:sz w:val="18"/>
                <w:szCs w:val="18"/>
              </w:rPr>
              <w:t>CA_n5B-n77C</w:t>
            </w:r>
          </w:p>
        </w:tc>
        <w:tc>
          <w:tcPr>
            <w:tcW w:w="674" w:type="dxa"/>
          </w:tcPr>
          <w:p w14:paraId="776D086C" w14:textId="0526CC2A" w:rsidR="00093629" w:rsidRPr="007B4467" w:rsidRDefault="00093629" w:rsidP="00093629">
            <w:pPr>
              <w:keepNext/>
              <w:keepLines/>
              <w:spacing w:after="0"/>
              <w:rPr>
                <w:rFonts w:ascii="Arial" w:hAnsi="Arial"/>
                <w:sz w:val="18"/>
              </w:rPr>
            </w:pPr>
            <w:r w:rsidRPr="007B4467">
              <w:rPr>
                <w:rFonts w:ascii="Arial" w:hAnsi="Arial" w:cs="Arial"/>
                <w:sz w:val="18"/>
                <w:szCs w:val="18"/>
              </w:rPr>
              <w:t>Rel-17</w:t>
            </w:r>
          </w:p>
        </w:tc>
        <w:tc>
          <w:tcPr>
            <w:tcW w:w="525" w:type="dxa"/>
          </w:tcPr>
          <w:p w14:paraId="2CE90BD3" w14:textId="77777777" w:rsidR="00093629" w:rsidRPr="007B4467" w:rsidRDefault="00093629" w:rsidP="00093629">
            <w:pPr>
              <w:keepNext/>
              <w:keepLines/>
              <w:spacing w:after="0"/>
              <w:rPr>
                <w:rFonts w:ascii="Arial" w:hAnsi="Arial"/>
                <w:sz w:val="18"/>
              </w:rPr>
            </w:pPr>
          </w:p>
        </w:tc>
        <w:tc>
          <w:tcPr>
            <w:tcW w:w="821" w:type="dxa"/>
          </w:tcPr>
          <w:p w14:paraId="03776969" w14:textId="77777777" w:rsidR="00093629" w:rsidRPr="007B4467" w:rsidRDefault="00093629" w:rsidP="00093629">
            <w:pPr>
              <w:keepNext/>
              <w:keepLines/>
              <w:spacing w:after="0"/>
              <w:rPr>
                <w:rFonts w:ascii="Arial" w:hAnsi="Arial"/>
                <w:sz w:val="18"/>
              </w:rPr>
            </w:pPr>
          </w:p>
        </w:tc>
        <w:tc>
          <w:tcPr>
            <w:tcW w:w="834" w:type="dxa"/>
          </w:tcPr>
          <w:p w14:paraId="171386C3" w14:textId="77777777" w:rsidR="00093629" w:rsidRPr="007B4467" w:rsidRDefault="00093629" w:rsidP="00093629">
            <w:pPr>
              <w:keepNext/>
              <w:keepLines/>
              <w:spacing w:after="0"/>
              <w:rPr>
                <w:rFonts w:ascii="Arial" w:hAnsi="Arial"/>
                <w:sz w:val="18"/>
              </w:rPr>
            </w:pPr>
          </w:p>
        </w:tc>
        <w:tc>
          <w:tcPr>
            <w:tcW w:w="955" w:type="dxa"/>
          </w:tcPr>
          <w:p w14:paraId="6325A15B" w14:textId="77777777" w:rsidR="00093629" w:rsidRPr="007B4467" w:rsidRDefault="00093629" w:rsidP="00093629">
            <w:pPr>
              <w:keepNext/>
              <w:keepLines/>
              <w:spacing w:after="0"/>
              <w:rPr>
                <w:rFonts w:ascii="Arial" w:hAnsi="Arial"/>
                <w:sz w:val="18"/>
              </w:rPr>
            </w:pPr>
          </w:p>
        </w:tc>
        <w:tc>
          <w:tcPr>
            <w:tcW w:w="949" w:type="dxa"/>
          </w:tcPr>
          <w:p w14:paraId="35AC1AF1" w14:textId="77777777" w:rsidR="00093629" w:rsidRPr="007B4467" w:rsidRDefault="00093629" w:rsidP="00093629">
            <w:pPr>
              <w:keepNext/>
              <w:keepLines/>
              <w:spacing w:after="0"/>
              <w:rPr>
                <w:rFonts w:ascii="Arial" w:hAnsi="Arial"/>
                <w:sz w:val="18"/>
              </w:rPr>
            </w:pPr>
          </w:p>
        </w:tc>
        <w:tc>
          <w:tcPr>
            <w:tcW w:w="1090" w:type="dxa"/>
          </w:tcPr>
          <w:p w14:paraId="26926532" w14:textId="77777777" w:rsidR="00093629" w:rsidRPr="007B4467" w:rsidRDefault="00093629" w:rsidP="00093629">
            <w:pPr>
              <w:keepNext/>
              <w:keepLines/>
              <w:spacing w:after="0"/>
              <w:rPr>
                <w:rFonts w:ascii="Arial" w:hAnsi="Arial"/>
                <w:sz w:val="18"/>
              </w:rPr>
            </w:pPr>
          </w:p>
        </w:tc>
        <w:tc>
          <w:tcPr>
            <w:tcW w:w="935" w:type="dxa"/>
          </w:tcPr>
          <w:p w14:paraId="5940FA3E" w14:textId="77777777" w:rsidR="00093629" w:rsidRPr="007B4467" w:rsidRDefault="00093629" w:rsidP="00093629">
            <w:pPr>
              <w:keepNext/>
              <w:keepLines/>
              <w:spacing w:after="0"/>
              <w:rPr>
                <w:rFonts w:ascii="Arial" w:hAnsi="Arial"/>
                <w:sz w:val="18"/>
              </w:rPr>
            </w:pPr>
          </w:p>
        </w:tc>
        <w:tc>
          <w:tcPr>
            <w:tcW w:w="1292" w:type="dxa"/>
          </w:tcPr>
          <w:p w14:paraId="2CCCF684" w14:textId="77777777" w:rsidR="00093629" w:rsidRPr="007B4467" w:rsidRDefault="00093629" w:rsidP="00093629">
            <w:pPr>
              <w:keepNext/>
              <w:keepLines/>
              <w:spacing w:after="0"/>
              <w:rPr>
                <w:rFonts w:ascii="Arial" w:hAnsi="Arial"/>
                <w:sz w:val="18"/>
              </w:rPr>
            </w:pPr>
          </w:p>
        </w:tc>
      </w:tr>
      <w:tr w:rsidR="00292858" w:rsidRPr="007B4467" w14:paraId="0A414F10" w14:textId="77777777" w:rsidTr="00093629">
        <w:tc>
          <w:tcPr>
            <w:tcW w:w="989" w:type="dxa"/>
          </w:tcPr>
          <w:p w14:paraId="502E3F93" w14:textId="77777777" w:rsidR="00292858" w:rsidRPr="007B4467" w:rsidRDefault="00292858" w:rsidP="007B6927">
            <w:pPr>
              <w:keepNext/>
              <w:keepLines/>
              <w:spacing w:after="0"/>
              <w:rPr>
                <w:rFonts w:ascii="Arial" w:hAnsi="Arial"/>
                <w:sz w:val="18"/>
              </w:rPr>
            </w:pPr>
            <w:r w:rsidRPr="007B4467">
              <w:rPr>
                <w:rFonts w:ascii="Arial" w:hAnsi="Arial"/>
                <w:sz w:val="18"/>
              </w:rPr>
              <w:t>CA_n7A-n78A</w:t>
            </w:r>
          </w:p>
        </w:tc>
        <w:tc>
          <w:tcPr>
            <w:tcW w:w="674" w:type="dxa"/>
          </w:tcPr>
          <w:p w14:paraId="1949D36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03EF612" w14:textId="77777777" w:rsidR="00292858" w:rsidRPr="007B4467" w:rsidRDefault="00292858" w:rsidP="007B6927">
            <w:pPr>
              <w:keepNext/>
              <w:keepLines/>
              <w:spacing w:after="0"/>
              <w:rPr>
                <w:rFonts w:ascii="Arial" w:hAnsi="Arial"/>
                <w:sz w:val="18"/>
              </w:rPr>
            </w:pPr>
          </w:p>
        </w:tc>
        <w:tc>
          <w:tcPr>
            <w:tcW w:w="821" w:type="dxa"/>
          </w:tcPr>
          <w:p w14:paraId="4A72F578" w14:textId="77777777" w:rsidR="00292858" w:rsidRPr="007B4467" w:rsidRDefault="00292858" w:rsidP="007B6927">
            <w:pPr>
              <w:keepNext/>
              <w:keepLines/>
              <w:spacing w:after="0"/>
              <w:rPr>
                <w:rFonts w:ascii="Arial" w:hAnsi="Arial"/>
                <w:sz w:val="18"/>
              </w:rPr>
            </w:pPr>
          </w:p>
        </w:tc>
        <w:tc>
          <w:tcPr>
            <w:tcW w:w="834" w:type="dxa"/>
          </w:tcPr>
          <w:p w14:paraId="373FC9C5" w14:textId="77777777" w:rsidR="00292858" w:rsidRPr="007B4467" w:rsidRDefault="00292858" w:rsidP="007B6927">
            <w:pPr>
              <w:keepNext/>
              <w:keepLines/>
              <w:spacing w:after="0"/>
              <w:rPr>
                <w:rFonts w:ascii="Arial" w:hAnsi="Arial"/>
                <w:sz w:val="18"/>
              </w:rPr>
            </w:pPr>
          </w:p>
        </w:tc>
        <w:tc>
          <w:tcPr>
            <w:tcW w:w="955" w:type="dxa"/>
          </w:tcPr>
          <w:p w14:paraId="252C67DB" w14:textId="77777777" w:rsidR="00292858" w:rsidRPr="007B4467" w:rsidRDefault="00292858" w:rsidP="007B6927">
            <w:pPr>
              <w:keepNext/>
              <w:keepLines/>
              <w:spacing w:after="0"/>
              <w:rPr>
                <w:rFonts w:ascii="Arial" w:hAnsi="Arial"/>
                <w:sz w:val="18"/>
              </w:rPr>
            </w:pPr>
          </w:p>
        </w:tc>
        <w:tc>
          <w:tcPr>
            <w:tcW w:w="949" w:type="dxa"/>
          </w:tcPr>
          <w:p w14:paraId="3398F581" w14:textId="77777777" w:rsidR="00292858" w:rsidRPr="007B4467" w:rsidRDefault="00292858" w:rsidP="007B6927">
            <w:pPr>
              <w:keepNext/>
              <w:keepLines/>
              <w:spacing w:after="0"/>
              <w:rPr>
                <w:rFonts w:ascii="Arial" w:hAnsi="Arial"/>
                <w:sz w:val="18"/>
              </w:rPr>
            </w:pPr>
          </w:p>
        </w:tc>
        <w:tc>
          <w:tcPr>
            <w:tcW w:w="1090" w:type="dxa"/>
          </w:tcPr>
          <w:p w14:paraId="0E0F3181" w14:textId="77777777" w:rsidR="00292858" w:rsidRPr="007B4467" w:rsidRDefault="00292858" w:rsidP="007B6927">
            <w:pPr>
              <w:keepNext/>
              <w:keepLines/>
              <w:spacing w:after="0"/>
              <w:rPr>
                <w:rFonts w:ascii="Arial" w:hAnsi="Arial"/>
                <w:sz w:val="18"/>
              </w:rPr>
            </w:pPr>
          </w:p>
        </w:tc>
        <w:tc>
          <w:tcPr>
            <w:tcW w:w="935" w:type="dxa"/>
          </w:tcPr>
          <w:p w14:paraId="77EADAF5" w14:textId="77777777" w:rsidR="00292858" w:rsidRPr="007B4467" w:rsidRDefault="00292858" w:rsidP="007B6927">
            <w:pPr>
              <w:keepNext/>
              <w:keepLines/>
              <w:spacing w:after="0"/>
              <w:rPr>
                <w:rFonts w:ascii="Arial" w:hAnsi="Arial"/>
                <w:sz w:val="18"/>
              </w:rPr>
            </w:pPr>
          </w:p>
        </w:tc>
        <w:tc>
          <w:tcPr>
            <w:tcW w:w="1292" w:type="dxa"/>
          </w:tcPr>
          <w:p w14:paraId="07DED29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CAB9B69" w14:textId="77777777" w:rsidTr="00093629">
        <w:tc>
          <w:tcPr>
            <w:tcW w:w="989" w:type="dxa"/>
          </w:tcPr>
          <w:p w14:paraId="0682BD62" w14:textId="77777777" w:rsidR="00292858" w:rsidRPr="007B4467" w:rsidRDefault="00292858" w:rsidP="007B6927">
            <w:pPr>
              <w:keepNext/>
              <w:keepLines/>
              <w:spacing w:after="0"/>
              <w:rPr>
                <w:rFonts w:ascii="Arial" w:hAnsi="Arial"/>
                <w:sz w:val="18"/>
              </w:rPr>
            </w:pPr>
            <w:r w:rsidRPr="007B4467">
              <w:rPr>
                <w:rFonts w:ascii="Arial" w:hAnsi="Arial"/>
                <w:sz w:val="18"/>
              </w:rPr>
              <w:t>CA_n8A-n78A</w:t>
            </w:r>
          </w:p>
        </w:tc>
        <w:tc>
          <w:tcPr>
            <w:tcW w:w="674" w:type="dxa"/>
          </w:tcPr>
          <w:p w14:paraId="60A7FE4A"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27D344BC" w14:textId="77777777" w:rsidR="00292858" w:rsidRPr="007B4467" w:rsidRDefault="00292858" w:rsidP="007B6927">
            <w:pPr>
              <w:keepNext/>
              <w:keepLines/>
              <w:spacing w:after="0"/>
              <w:rPr>
                <w:rFonts w:ascii="Arial" w:hAnsi="Arial"/>
                <w:sz w:val="18"/>
              </w:rPr>
            </w:pPr>
          </w:p>
        </w:tc>
        <w:tc>
          <w:tcPr>
            <w:tcW w:w="821" w:type="dxa"/>
          </w:tcPr>
          <w:p w14:paraId="6F00B0B1" w14:textId="77777777" w:rsidR="00292858" w:rsidRPr="007B4467" w:rsidRDefault="00292858" w:rsidP="007B6927">
            <w:pPr>
              <w:keepNext/>
              <w:keepLines/>
              <w:spacing w:after="0"/>
              <w:rPr>
                <w:rFonts w:ascii="Arial" w:hAnsi="Arial"/>
                <w:sz w:val="18"/>
              </w:rPr>
            </w:pPr>
          </w:p>
        </w:tc>
        <w:tc>
          <w:tcPr>
            <w:tcW w:w="834" w:type="dxa"/>
          </w:tcPr>
          <w:p w14:paraId="088772AF" w14:textId="77777777" w:rsidR="00292858" w:rsidRPr="007B4467" w:rsidRDefault="00292858" w:rsidP="007B6927">
            <w:pPr>
              <w:keepNext/>
              <w:keepLines/>
              <w:spacing w:after="0"/>
              <w:rPr>
                <w:rFonts w:ascii="Arial" w:hAnsi="Arial"/>
                <w:sz w:val="18"/>
              </w:rPr>
            </w:pPr>
          </w:p>
        </w:tc>
        <w:tc>
          <w:tcPr>
            <w:tcW w:w="955" w:type="dxa"/>
          </w:tcPr>
          <w:p w14:paraId="4F476B21" w14:textId="77777777" w:rsidR="00292858" w:rsidRPr="007B4467" w:rsidRDefault="00292858" w:rsidP="007B6927">
            <w:pPr>
              <w:keepNext/>
              <w:keepLines/>
              <w:spacing w:after="0"/>
              <w:rPr>
                <w:rFonts w:ascii="Arial" w:hAnsi="Arial"/>
                <w:sz w:val="18"/>
              </w:rPr>
            </w:pPr>
          </w:p>
        </w:tc>
        <w:tc>
          <w:tcPr>
            <w:tcW w:w="949" w:type="dxa"/>
          </w:tcPr>
          <w:p w14:paraId="01E5BCBD" w14:textId="77777777" w:rsidR="00292858" w:rsidRPr="007B4467" w:rsidRDefault="00292858" w:rsidP="007B6927">
            <w:pPr>
              <w:keepNext/>
              <w:keepLines/>
              <w:spacing w:after="0"/>
              <w:rPr>
                <w:rFonts w:ascii="Arial" w:hAnsi="Arial"/>
                <w:sz w:val="18"/>
              </w:rPr>
            </w:pPr>
          </w:p>
        </w:tc>
        <w:tc>
          <w:tcPr>
            <w:tcW w:w="1090" w:type="dxa"/>
          </w:tcPr>
          <w:p w14:paraId="658659C7" w14:textId="77777777" w:rsidR="00292858" w:rsidRPr="007B4467" w:rsidRDefault="00292858" w:rsidP="007B6927">
            <w:pPr>
              <w:keepNext/>
              <w:keepLines/>
              <w:spacing w:after="0"/>
              <w:rPr>
                <w:rFonts w:ascii="Arial" w:hAnsi="Arial"/>
                <w:sz w:val="18"/>
              </w:rPr>
            </w:pPr>
          </w:p>
        </w:tc>
        <w:tc>
          <w:tcPr>
            <w:tcW w:w="935" w:type="dxa"/>
          </w:tcPr>
          <w:p w14:paraId="6E2F0D32"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E1A293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0E27C34" w14:textId="77777777" w:rsidTr="00093629">
        <w:tc>
          <w:tcPr>
            <w:tcW w:w="989" w:type="dxa"/>
          </w:tcPr>
          <w:p w14:paraId="0E75FE17" w14:textId="77777777" w:rsidR="00292858" w:rsidRPr="007B4467" w:rsidRDefault="00292858" w:rsidP="007B6927">
            <w:pPr>
              <w:keepNext/>
              <w:keepLines/>
              <w:spacing w:after="0"/>
              <w:rPr>
                <w:rFonts w:ascii="Arial" w:hAnsi="Arial"/>
                <w:sz w:val="18"/>
              </w:rPr>
            </w:pPr>
            <w:r w:rsidRPr="007B4467">
              <w:rPr>
                <w:rFonts w:ascii="Arial" w:hAnsi="Arial"/>
                <w:sz w:val="18"/>
              </w:rPr>
              <w:t>CA_n8A-n78(2A)</w:t>
            </w:r>
          </w:p>
        </w:tc>
        <w:tc>
          <w:tcPr>
            <w:tcW w:w="674" w:type="dxa"/>
          </w:tcPr>
          <w:p w14:paraId="5FA15E0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CA1B3D9" w14:textId="77777777" w:rsidR="00292858" w:rsidRPr="007B4467" w:rsidRDefault="00292858" w:rsidP="007B6927">
            <w:pPr>
              <w:keepNext/>
              <w:keepLines/>
              <w:spacing w:after="0"/>
              <w:rPr>
                <w:rFonts w:ascii="Arial" w:hAnsi="Arial"/>
                <w:sz w:val="18"/>
              </w:rPr>
            </w:pPr>
          </w:p>
        </w:tc>
        <w:tc>
          <w:tcPr>
            <w:tcW w:w="821" w:type="dxa"/>
          </w:tcPr>
          <w:p w14:paraId="727D5C3A" w14:textId="77777777" w:rsidR="00292858" w:rsidRPr="007B4467" w:rsidRDefault="00292858" w:rsidP="007B6927">
            <w:pPr>
              <w:keepNext/>
              <w:keepLines/>
              <w:spacing w:after="0"/>
              <w:rPr>
                <w:rFonts w:ascii="Arial" w:hAnsi="Arial"/>
                <w:sz w:val="18"/>
              </w:rPr>
            </w:pPr>
          </w:p>
        </w:tc>
        <w:tc>
          <w:tcPr>
            <w:tcW w:w="834" w:type="dxa"/>
          </w:tcPr>
          <w:p w14:paraId="4E481973" w14:textId="77777777" w:rsidR="00292858" w:rsidRPr="007B4467" w:rsidRDefault="00292858" w:rsidP="007B6927">
            <w:pPr>
              <w:keepNext/>
              <w:keepLines/>
              <w:spacing w:after="0"/>
              <w:rPr>
                <w:rFonts w:ascii="Arial" w:hAnsi="Arial"/>
                <w:sz w:val="18"/>
              </w:rPr>
            </w:pPr>
          </w:p>
        </w:tc>
        <w:tc>
          <w:tcPr>
            <w:tcW w:w="955" w:type="dxa"/>
          </w:tcPr>
          <w:p w14:paraId="3F053EB3" w14:textId="77777777" w:rsidR="00292858" w:rsidRPr="007B4467" w:rsidRDefault="00292858" w:rsidP="007B6927">
            <w:pPr>
              <w:keepNext/>
              <w:keepLines/>
              <w:spacing w:after="0"/>
              <w:rPr>
                <w:rFonts w:ascii="Arial" w:hAnsi="Arial"/>
                <w:sz w:val="18"/>
              </w:rPr>
            </w:pPr>
          </w:p>
        </w:tc>
        <w:tc>
          <w:tcPr>
            <w:tcW w:w="949" w:type="dxa"/>
          </w:tcPr>
          <w:p w14:paraId="47431E69" w14:textId="77777777" w:rsidR="00292858" w:rsidRPr="007B4467" w:rsidRDefault="00292858" w:rsidP="007B6927">
            <w:pPr>
              <w:keepNext/>
              <w:keepLines/>
              <w:spacing w:after="0"/>
              <w:rPr>
                <w:rFonts w:ascii="Arial" w:hAnsi="Arial"/>
                <w:sz w:val="18"/>
              </w:rPr>
            </w:pPr>
          </w:p>
        </w:tc>
        <w:tc>
          <w:tcPr>
            <w:tcW w:w="1090" w:type="dxa"/>
          </w:tcPr>
          <w:p w14:paraId="74F283A0" w14:textId="77777777" w:rsidR="00292858" w:rsidRPr="007B4467" w:rsidRDefault="00292858" w:rsidP="007B6927">
            <w:pPr>
              <w:keepNext/>
              <w:keepLines/>
              <w:spacing w:after="0"/>
              <w:rPr>
                <w:rFonts w:ascii="Arial" w:hAnsi="Arial"/>
                <w:sz w:val="18"/>
              </w:rPr>
            </w:pPr>
          </w:p>
        </w:tc>
        <w:tc>
          <w:tcPr>
            <w:tcW w:w="935" w:type="dxa"/>
          </w:tcPr>
          <w:p w14:paraId="16B07708"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0AD32296"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1AA9397" w14:textId="77777777" w:rsidTr="00093629">
        <w:tc>
          <w:tcPr>
            <w:tcW w:w="989" w:type="dxa"/>
          </w:tcPr>
          <w:p w14:paraId="6BC3BB11" w14:textId="77777777" w:rsidR="00292858" w:rsidRPr="007B4467" w:rsidRDefault="00292858" w:rsidP="007B6927">
            <w:pPr>
              <w:keepNext/>
              <w:keepLines/>
              <w:spacing w:after="0"/>
              <w:rPr>
                <w:rFonts w:ascii="Arial" w:hAnsi="Arial"/>
                <w:sz w:val="18"/>
              </w:rPr>
            </w:pPr>
            <w:r w:rsidRPr="007B4467">
              <w:rPr>
                <w:rFonts w:ascii="Arial" w:hAnsi="Arial"/>
                <w:sz w:val="18"/>
              </w:rPr>
              <w:t>CA_n14A-n30A</w:t>
            </w:r>
          </w:p>
        </w:tc>
        <w:tc>
          <w:tcPr>
            <w:tcW w:w="674" w:type="dxa"/>
          </w:tcPr>
          <w:p w14:paraId="4EEC75C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06E739C" w14:textId="77777777" w:rsidR="00292858" w:rsidRPr="007B4467" w:rsidRDefault="00292858" w:rsidP="007B6927">
            <w:pPr>
              <w:keepNext/>
              <w:keepLines/>
              <w:spacing w:after="0"/>
              <w:rPr>
                <w:rFonts w:ascii="Arial" w:hAnsi="Arial"/>
                <w:sz w:val="18"/>
              </w:rPr>
            </w:pPr>
          </w:p>
        </w:tc>
        <w:tc>
          <w:tcPr>
            <w:tcW w:w="821" w:type="dxa"/>
          </w:tcPr>
          <w:p w14:paraId="0856033D" w14:textId="77777777" w:rsidR="00292858" w:rsidRPr="007B4467" w:rsidRDefault="00292858" w:rsidP="007B6927">
            <w:pPr>
              <w:keepNext/>
              <w:keepLines/>
              <w:spacing w:after="0"/>
              <w:rPr>
                <w:rFonts w:ascii="Arial" w:hAnsi="Arial"/>
                <w:sz w:val="18"/>
              </w:rPr>
            </w:pPr>
          </w:p>
        </w:tc>
        <w:tc>
          <w:tcPr>
            <w:tcW w:w="834" w:type="dxa"/>
          </w:tcPr>
          <w:p w14:paraId="66C6ED49" w14:textId="77777777" w:rsidR="00292858" w:rsidRPr="007B4467" w:rsidRDefault="00292858" w:rsidP="007B6927">
            <w:pPr>
              <w:keepNext/>
              <w:keepLines/>
              <w:spacing w:after="0"/>
              <w:rPr>
                <w:rFonts w:ascii="Arial" w:hAnsi="Arial"/>
                <w:sz w:val="18"/>
              </w:rPr>
            </w:pPr>
          </w:p>
        </w:tc>
        <w:tc>
          <w:tcPr>
            <w:tcW w:w="955" w:type="dxa"/>
          </w:tcPr>
          <w:p w14:paraId="7889F736" w14:textId="77777777" w:rsidR="00292858" w:rsidRPr="007B4467" w:rsidRDefault="00292858" w:rsidP="007B6927">
            <w:pPr>
              <w:keepNext/>
              <w:keepLines/>
              <w:spacing w:after="0"/>
              <w:rPr>
                <w:rFonts w:ascii="Arial" w:hAnsi="Arial"/>
                <w:sz w:val="18"/>
              </w:rPr>
            </w:pPr>
          </w:p>
        </w:tc>
        <w:tc>
          <w:tcPr>
            <w:tcW w:w="949" w:type="dxa"/>
          </w:tcPr>
          <w:p w14:paraId="5FDDCFD2" w14:textId="77777777" w:rsidR="00292858" w:rsidRPr="007B4467" w:rsidRDefault="00292858" w:rsidP="007B6927">
            <w:pPr>
              <w:keepNext/>
              <w:keepLines/>
              <w:spacing w:after="0"/>
              <w:rPr>
                <w:rFonts w:ascii="Arial" w:hAnsi="Arial"/>
                <w:sz w:val="18"/>
              </w:rPr>
            </w:pPr>
          </w:p>
        </w:tc>
        <w:tc>
          <w:tcPr>
            <w:tcW w:w="1090" w:type="dxa"/>
          </w:tcPr>
          <w:p w14:paraId="5B7A9935" w14:textId="77777777" w:rsidR="00292858" w:rsidRPr="007B4467" w:rsidRDefault="00292858" w:rsidP="007B6927">
            <w:pPr>
              <w:keepNext/>
              <w:keepLines/>
              <w:spacing w:after="0"/>
              <w:rPr>
                <w:rFonts w:ascii="Arial" w:hAnsi="Arial"/>
                <w:sz w:val="18"/>
              </w:rPr>
            </w:pPr>
          </w:p>
        </w:tc>
        <w:tc>
          <w:tcPr>
            <w:tcW w:w="935" w:type="dxa"/>
          </w:tcPr>
          <w:p w14:paraId="09547201" w14:textId="77777777" w:rsidR="00292858" w:rsidRPr="007B4467" w:rsidRDefault="00292858" w:rsidP="007B6927">
            <w:pPr>
              <w:keepNext/>
              <w:keepLines/>
              <w:spacing w:after="0"/>
              <w:rPr>
                <w:rFonts w:ascii="Arial" w:hAnsi="Arial"/>
                <w:sz w:val="18"/>
              </w:rPr>
            </w:pPr>
          </w:p>
        </w:tc>
        <w:tc>
          <w:tcPr>
            <w:tcW w:w="1292" w:type="dxa"/>
          </w:tcPr>
          <w:p w14:paraId="07A64B7C" w14:textId="77777777" w:rsidR="00292858" w:rsidRPr="007B4467" w:rsidRDefault="00292858" w:rsidP="007B6927">
            <w:pPr>
              <w:keepNext/>
              <w:keepLines/>
              <w:spacing w:after="0"/>
              <w:rPr>
                <w:rFonts w:ascii="Arial" w:hAnsi="Arial"/>
                <w:sz w:val="18"/>
              </w:rPr>
            </w:pPr>
          </w:p>
        </w:tc>
      </w:tr>
      <w:tr w:rsidR="00292858" w:rsidRPr="007B4467" w14:paraId="133B5FCD" w14:textId="77777777" w:rsidTr="00093629">
        <w:tc>
          <w:tcPr>
            <w:tcW w:w="989" w:type="dxa"/>
          </w:tcPr>
          <w:p w14:paraId="57ECBC87" w14:textId="77777777" w:rsidR="00292858" w:rsidRPr="007B4467" w:rsidRDefault="00292858" w:rsidP="007B6927">
            <w:pPr>
              <w:keepNext/>
              <w:keepLines/>
              <w:spacing w:after="0"/>
              <w:rPr>
                <w:rFonts w:ascii="Arial" w:hAnsi="Arial"/>
                <w:sz w:val="18"/>
              </w:rPr>
            </w:pPr>
            <w:r w:rsidRPr="007B4467">
              <w:rPr>
                <w:rFonts w:ascii="Arial" w:hAnsi="Arial"/>
                <w:sz w:val="18"/>
              </w:rPr>
              <w:t>CA_n14A-n66A</w:t>
            </w:r>
          </w:p>
        </w:tc>
        <w:tc>
          <w:tcPr>
            <w:tcW w:w="674" w:type="dxa"/>
          </w:tcPr>
          <w:p w14:paraId="30097B7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D301DC" w14:textId="77777777" w:rsidR="00292858" w:rsidRPr="007B4467" w:rsidRDefault="00292858" w:rsidP="007B6927">
            <w:pPr>
              <w:keepNext/>
              <w:keepLines/>
              <w:spacing w:after="0"/>
              <w:rPr>
                <w:rFonts w:ascii="Arial" w:hAnsi="Arial"/>
                <w:sz w:val="18"/>
              </w:rPr>
            </w:pPr>
          </w:p>
        </w:tc>
        <w:tc>
          <w:tcPr>
            <w:tcW w:w="821" w:type="dxa"/>
          </w:tcPr>
          <w:p w14:paraId="17FB4F82" w14:textId="77777777" w:rsidR="00292858" w:rsidRPr="007B4467" w:rsidRDefault="00292858" w:rsidP="007B6927">
            <w:pPr>
              <w:keepNext/>
              <w:keepLines/>
              <w:spacing w:after="0"/>
              <w:rPr>
                <w:rFonts w:ascii="Arial" w:hAnsi="Arial"/>
                <w:sz w:val="18"/>
              </w:rPr>
            </w:pPr>
          </w:p>
        </w:tc>
        <w:tc>
          <w:tcPr>
            <w:tcW w:w="834" w:type="dxa"/>
          </w:tcPr>
          <w:p w14:paraId="1F25E800" w14:textId="77777777" w:rsidR="00292858" w:rsidRPr="007B4467" w:rsidRDefault="00292858" w:rsidP="007B6927">
            <w:pPr>
              <w:keepNext/>
              <w:keepLines/>
              <w:spacing w:after="0"/>
              <w:rPr>
                <w:rFonts w:ascii="Arial" w:hAnsi="Arial"/>
                <w:sz w:val="18"/>
              </w:rPr>
            </w:pPr>
          </w:p>
        </w:tc>
        <w:tc>
          <w:tcPr>
            <w:tcW w:w="955" w:type="dxa"/>
          </w:tcPr>
          <w:p w14:paraId="0C41FD34" w14:textId="77777777" w:rsidR="00292858" w:rsidRPr="007B4467" w:rsidRDefault="00292858" w:rsidP="007B6927">
            <w:pPr>
              <w:keepNext/>
              <w:keepLines/>
              <w:spacing w:after="0"/>
              <w:rPr>
                <w:rFonts w:ascii="Arial" w:hAnsi="Arial"/>
                <w:sz w:val="18"/>
              </w:rPr>
            </w:pPr>
          </w:p>
        </w:tc>
        <w:tc>
          <w:tcPr>
            <w:tcW w:w="949" w:type="dxa"/>
          </w:tcPr>
          <w:p w14:paraId="5A9B6604" w14:textId="77777777" w:rsidR="00292858" w:rsidRPr="007B4467" w:rsidRDefault="00292858" w:rsidP="007B6927">
            <w:pPr>
              <w:keepNext/>
              <w:keepLines/>
              <w:spacing w:after="0"/>
              <w:rPr>
                <w:rFonts w:ascii="Arial" w:hAnsi="Arial"/>
                <w:sz w:val="18"/>
              </w:rPr>
            </w:pPr>
          </w:p>
        </w:tc>
        <w:tc>
          <w:tcPr>
            <w:tcW w:w="1090" w:type="dxa"/>
          </w:tcPr>
          <w:p w14:paraId="16A59527" w14:textId="77777777" w:rsidR="00292858" w:rsidRPr="007B4467" w:rsidRDefault="00292858" w:rsidP="007B6927">
            <w:pPr>
              <w:keepNext/>
              <w:keepLines/>
              <w:spacing w:after="0"/>
              <w:rPr>
                <w:rFonts w:ascii="Arial" w:hAnsi="Arial"/>
                <w:sz w:val="18"/>
              </w:rPr>
            </w:pPr>
          </w:p>
        </w:tc>
        <w:tc>
          <w:tcPr>
            <w:tcW w:w="935" w:type="dxa"/>
          </w:tcPr>
          <w:p w14:paraId="6957A9A5" w14:textId="77777777" w:rsidR="00292858" w:rsidRPr="007B4467" w:rsidRDefault="00292858" w:rsidP="007B6927">
            <w:pPr>
              <w:keepNext/>
              <w:keepLines/>
              <w:spacing w:after="0"/>
              <w:rPr>
                <w:rFonts w:ascii="Arial" w:hAnsi="Arial"/>
                <w:sz w:val="18"/>
              </w:rPr>
            </w:pPr>
          </w:p>
        </w:tc>
        <w:tc>
          <w:tcPr>
            <w:tcW w:w="1292" w:type="dxa"/>
          </w:tcPr>
          <w:p w14:paraId="63140CC9" w14:textId="77777777" w:rsidR="00292858" w:rsidRPr="007B4467" w:rsidRDefault="00292858" w:rsidP="007B6927">
            <w:pPr>
              <w:keepNext/>
              <w:keepLines/>
              <w:spacing w:after="0"/>
              <w:rPr>
                <w:rFonts w:ascii="Arial" w:hAnsi="Arial"/>
                <w:sz w:val="18"/>
              </w:rPr>
            </w:pPr>
          </w:p>
        </w:tc>
      </w:tr>
      <w:tr w:rsidR="00BD32AD" w:rsidRPr="007B4467" w14:paraId="6F9DC37B" w14:textId="77777777" w:rsidTr="00093629">
        <w:tc>
          <w:tcPr>
            <w:tcW w:w="989" w:type="dxa"/>
          </w:tcPr>
          <w:p w14:paraId="6EF1E890" w14:textId="77A94502" w:rsidR="00BD32AD" w:rsidRPr="007B4467" w:rsidRDefault="00BD32AD" w:rsidP="00BD32AD">
            <w:pPr>
              <w:keepNext/>
              <w:keepLines/>
              <w:spacing w:after="0"/>
              <w:rPr>
                <w:rFonts w:ascii="Arial" w:hAnsi="Arial"/>
                <w:sz w:val="18"/>
              </w:rPr>
            </w:pPr>
            <w:r w:rsidRPr="007B4467">
              <w:rPr>
                <w:rFonts w:ascii="Arial" w:hAnsi="Arial"/>
                <w:sz w:val="18"/>
              </w:rPr>
              <w:t>CA_n14A-n66(2A)</w:t>
            </w:r>
          </w:p>
        </w:tc>
        <w:tc>
          <w:tcPr>
            <w:tcW w:w="674" w:type="dxa"/>
          </w:tcPr>
          <w:p w14:paraId="5173CB95" w14:textId="33C9508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6255E2ED" w14:textId="77777777" w:rsidR="00BD32AD" w:rsidRPr="007B4467" w:rsidRDefault="00BD32AD" w:rsidP="00BD32AD">
            <w:pPr>
              <w:keepNext/>
              <w:keepLines/>
              <w:spacing w:after="0"/>
              <w:rPr>
                <w:rFonts w:ascii="Arial" w:hAnsi="Arial"/>
                <w:sz w:val="18"/>
              </w:rPr>
            </w:pPr>
          </w:p>
        </w:tc>
        <w:tc>
          <w:tcPr>
            <w:tcW w:w="821" w:type="dxa"/>
          </w:tcPr>
          <w:p w14:paraId="13EF8919" w14:textId="77777777" w:rsidR="00BD32AD" w:rsidRPr="007B4467" w:rsidRDefault="00BD32AD" w:rsidP="00BD32AD">
            <w:pPr>
              <w:keepNext/>
              <w:keepLines/>
              <w:spacing w:after="0"/>
              <w:rPr>
                <w:rFonts w:ascii="Arial" w:hAnsi="Arial"/>
                <w:sz w:val="18"/>
              </w:rPr>
            </w:pPr>
          </w:p>
        </w:tc>
        <w:tc>
          <w:tcPr>
            <w:tcW w:w="834" w:type="dxa"/>
          </w:tcPr>
          <w:p w14:paraId="676B463E" w14:textId="77777777" w:rsidR="00BD32AD" w:rsidRPr="007B4467" w:rsidRDefault="00BD32AD" w:rsidP="00BD32AD">
            <w:pPr>
              <w:keepNext/>
              <w:keepLines/>
              <w:spacing w:after="0"/>
              <w:rPr>
                <w:rFonts w:ascii="Arial" w:hAnsi="Arial"/>
                <w:sz w:val="18"/>
              </w:rPr>
            </w:pPr>
          </w:p>
        </w:tc>
        <w:tc>
          <w:tcPr>
            <w:tcW w:w="955" w:type="dxa"/>
          </w:tcPr>
          <w:p w14:paraId="1972A147" w14:textId="77777777" w:rsidR="00BD32AD" w:rsidRPr="007B4467" w:rsidRDefault="00BD32AD" w:rsidP="00BD32AD">
            <w:pPr>
              <w:keepNext/>
              <w:keepLines/>
              <w:spacing w:after="0"/>
              <w:rPr>
                <w:rFonts w:ascii="Arial" w:hAnsi="Arial"/>
                <w:sz w:val="18"/>
              </w:rPr>
            </w:pPr>
          </w:p>
        </w:tc>
        <w:tc>
          <w:tcPr>
            <w:tcW w:w="949" w:type="dxa"/>
          </w:tcPr>
          <w:p w14:paraId="5DA1D1B8" w14:textId="77777777" w:rsidR="00BD32AD" w:rsidRPr="007B4467" w:rsidRDefault="00BD32AD" w:rsidP="00BD32AD">
            <w:pPr>
              <w:keepNext/>
              <w:keepLines/>
              <w:spacing w:after="0"/>
              <w:rPr>
                <w:rFonts w:ascii="Arial" w:hAnsi="Arial"/>
                <w:sz w:val="18"/>
              </w:rPr>
            </w:pPr>
          </w:p>
        </w:tc>
        <w:tc>
          <w:tcPr>
            <w:tcW w:w="1090" w:type="dxa"/>
          </w:tcPr>
          <w:p w14:paraId="23F77123" w14:textId="77777777" w:rsidR="00BD32AD" w:rsidRPr="007B4467" w:rsidRDefault="00BD32AD" w:rsidP="00BD32AD">
            <w:pPr>
              <w:keepNext/>
              <w:keepLines/>
              <w:spacing w:after="0"/>
              <w:rPr>
                <w:rFonts w:ascii="Arial" w:hAnsi="Arial"/>
                <w:sz w:val="18"/>
              </w:rPr>
            </w:pPr>
          </w:p>
        </w:tc>
        <w:tc>
          <w:tcPr>
            <w:tcW w:w="935" w:type="dxa"/>
          </w:tcPr>
          <w:p w14:paraId="66BC17C4" w14:textId="77777777" w:rsidR="00BD32AD" w:rsidRPr="007B4467" w:rsidRDefault="00BD32AD" w:rsidP="00BD32AD">
            <w:pPr>
              <w:keepNext/>
              <w:keepLines/>
              <w:spacing w:after="0"/>
              <w:rPr>
                <w:rFonts w:ascii="Arial" w:hAnsi="Arial"/>
                <w:sz w:val="18"/>
              </w:rPr>
            </w:pPr>
          </w:p>
        </w:tc>
        <w:tc>
          <w:tcPr>
            <w:tcW w:w="1292" w:type="dxa"/>
          </w:tcPr>
          <w:p w14:paraId="58E8A20D" w14:textId="77777777" w:rsidR="00BD32AD" w:rsidRPr="007B4467" w:rsidRDefault="00BD32AD" w:rsidP="00BD32AD">
            <w:pPr>
              <w:keepNext/>
              <w:keepLines/>
              <w:spacing w:after="0"/>
              <w:rPr>
                <w:rFonts w:ascii="Arial" w:hAnsi="Arial"/>
                <w:sz w:val="18"/>
              </w:rPr>
            </w:pPr>
          </w:p>
        </w:tc>
      </w:tr>
      <w:tr w:rsidR="00BD32AD" w:rsidRPr="007B4467" w14:paraId="6AEA93B2" w14:textId="77777777" w:rsidTr="00093629">
        <w:tc>
          <w:tcPr>
            <w:tcW w:w="989" w:type="dxa"/>
          </w:tcPr>
          <w:p w14:paraId="762130B6" w14:textId="4D22D35C" w:rsidR="00BD32AD" w:rsidRPr="007B4467" w:rsidRDefault="00BD32AD" w:rsidP="00BD32AD">
            <w:pPr>
              <w:keepNext/>
              <w:keepLines/>
              <w:spacing w:after="0"/>
              <w:rPr>
                <w:rFonts w:ascii="Arial" w:hAnsi="Arial"/>
                <w:sz w:val="18"/>
              </w:rPr>
            </w:pPr>
            <w:r w:rsidRPr="007B4467">
              <w:rPr>
                <w:rFonts w:ascii="Arial" w:hAnsi="Arial"/>
                <w:sz w:val="18"/>
              </w:rPr>
              <w:t>CA_n14A-n66(3A)</w:t>
            </w:r>
          </w:p>
        </w:tc>
        <w:tc>
          <w:tcPr>
            <w:tcW w:w="674" w:type="dxa"/>
          </w:tcPr>
          <w:p w14:paraId="7256B891" w14:textId="4C13507B"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3F375A9" w14:textId="77777777" w:rsidR="00BD32AD" w:rsidRPr="007B4467" w:rsidRDefault="00BD32AD" w:rsidP="00BD32AD">
            <w:pPr>
              <w:keepNext/>
              <w:keepLines/>
              <w:spacing w:after="0"/>
              <w:rPr>
                <w:rFonts w:ascii="Arial" w:hAnsi="Arial"/>
                <w:sz w:val="18"/>
              </w:rPr>
            </w:pPr>
          </w:p>
        </w:tc>
        <w:tc>
          <w:tcPr>
            <w:tcW w:w="821" w:type="dxa"/>
          </w:tcPr>
          <w:p w14:paraId="2DF585EC" w14:textId="77777777" w:rsidR="00BD32AD" w:rsidRPr="007B4467" w:rsidRDefault="00BD32AD" w:rsidP="00BD32AD">
            <w:pPr>
              <w:keepNext/>
              <w:keepLines/>
              <w:spacing w:after="0"/>
              <w:rPr>
                <w:rFonts w:ascii="Arial" w:hAnsi="Arial"/>
                <w:sz w:val="18"/>
              </w:rPr>
            </w:pPr>
          </w:p>
        </w:tc>
        <w:tc>
          <w:tcPr>
            <w:tcW w:w="834" w:type="dxa"/>
          </w:tcPr>
          <w:p w14:paraId="3F1F8B0C" w14:textId="77777777" w:rsidR="00BD32AD" w:rsidRPr="007B4467" w:rsidRDefault="00BD32AD" w:rsidP="00BD32AD">
            <w:pPr>
              <w:keepNext/>
              <w:keepLines/>
              <w:spacing w:after="0"/>
              <w:rPr>
                <w:rFonts w:ascii="Arial" w:hAnsi="Arial"/>
                <w:sz w:val="18"/>
              </w:rPr>
            </w:pPr>
          </w:p>
        </w:tc>
        <w:tc>
          <w:tcPr>
            <w:tcW w:w="955" w:type="dxa"/>
          </w:tcPr>
          <w:p w14:paraId="38261CCF" w14:textId="77777777" w:rsidR="00BD32AD" w:rsidRPr="007B4467" w:rsidRDefault="00BD32AD" w:rsidP="00BD32AD">
            <w:pPr>
              <w:keepNext/>
              <w:keepLines/>
              <w:spacing w:after="0"/>
              <w:rPr>
                <w:rFonts w:ascii="Arial" w:hAnsi="Arial"/>
                <w:sz w:val="18"/>
              </w:rPr>
            </w:pPr>
          </w:p>
        </w:tc>
        <w:tc>
          <w:tcPr>
            <w:tcW w:w="949" w:type="dxa"/>
          </w:tcPr>
          <w:p w14:paraId="292BF5AF" w14:textId="77777777" w:rsidR="00BD32AD" w:rsidRPr="007B4467" w:rsidRDefault="00BD32AD" w:rsidP="00BD32AD">
            <w:pPr>
              <w:keepNext/>
              <w:keepLines/>
              <w:spacing w:after="0"/>
              <w:rPr>
                <w:rFonts w:ascii="Arial" w:hAnsi="Arial"/>
                <w:sz w:val="18"/>
              </w:rPr>
            </w:pPr>
          </w:p>
        </w:tc>
        <w:tc>
          <w:tcPr>
            <w:tcW w:w="1090" w:type="dxa"/>
          </w:tcPr>
          <w:p w14:paraId="167D152A" w14:textId="77777777" w:rsidR="00BD32AD" w:rsidRPr="007B4467" w:rsidRDefault="00BD32AD" w:rsidP="00BD32AD">
            <w:pPr>
              <w:keepNext/>
              <w:keepLines/>
              <w:spacing w:after="0"/>
              <w:rPr>
                <w:rFonts w:ascii="Arial" w:hAnsi="Arial"/>
                <w:sz w:val="18"/>
              </w:rPr>
            </w:pPr>
          </w:p>
        </w:tc>
        <w:tc>
          <w:tcPr>
            <w:tcW w:w="935" w:type="dxa"/>
          </w:tcPr>
          <w:p w14:paraId="57A1B6E3" w14:textId="77777777" w:rsidR="00BD32AD" w:rsidRPr="007B4467" w:rsidRDefault="00BD32AD" w:rsidP="00BD32AD">
            <w:pPr>
              <w:keepNext/>
              <w:keepLines/>
              <w:spacing w:after="0"/>
              <w:rPr>
                <w:rFonts w:ascii="Arial" w:hAnsi="Arial"/>
                <w:sz w:val="18"/>
              </w:rPr>
            </w:pPr>
          </w:p>
        </w:tc>
        <w:tc>
          <w:tcPr>
            <w:tcW w:w="1292" w:type="dxa"/>
          </w:tcPr>
          <w:p w14:paraId="71F1F901" w14:textId="77777777" w:rsidR="00BD32AD" w:rsidRPr="007B4467" w:rsidRDefault="00BD32AD" w:rsidP="00BD32AD">
            <w:pPr>
              <w:keepNext/>
              <w:keepLines/>
              <w:spacing w:after="0"/>
              <w:rPr>
                <w:rFonts w:ascii="Arial" w:hAnsi="Arial"/>
                <w:sz w:val="18"/>
              </w:rPr>
            </w:pPr>
          </w:p>
        </w:tc>
      </w:tr>
      <w:tr w:rsidR="00292858" w:rsidRPr="007B4467" w14:paraId="18618B79" w14:textId="77777777" w:rsidTr="00093629">
        <w:tc>
          <w:tcPr>
            <w:tcW w:w="989" w:type="dxa"/>
          </w:tcPr>
          <w:p w14:paraId="67D6FAB6" w14:textId="77777777" w:rsidR="00292858" w:rsidRPr="007B4467" w:rsidRDefault="00292858" w:rsidP="007B6927">
            <w:pPr>
              <w:keepNext/>
              <w:keepLines/>
              <w:spacing w:after="0"/>
              <w:rPr>
                <w:rFonts w:ascii="Arial" w:hAnsi="Arial"/>
                <w:sz w:val="18"/>
              </w:rPr>
            </w:pPr>
            <w:r w:rsidRPr="007B4467">
              <w:rPr>
                <w:rFonts w:ascii="Arial" w:hAnsi="Arial"/>
                <w:sz w:val="18"/>
              </w:rPr>
              <w:t>CA_n14A-n77A</w:t>
            </w:r>
          </w:p>
        </w:tc>
        <w:tc>
          <w:tcPr>
            <w:tcW w:w="674" w:type="dxa"/>
          </w:tcPr>
          <w:p w14:paraId="3D5CFDA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37B8181" w14:textId="77777777" w:rsidR="00292858" w:rsidRPr="007B4467" w:rsidRDefault="00292858" w:rsidP="007B6927">
            <w:pPr>
              <w:keepNext/>
              <w:keepLines/>
              <w:spacing w:after="0"/>
              <w:rPr>
                <w:rFonts w:ascii="Arial" w:hAnsi="Arial"/>
                <w:sz w:val="18"/>
              </w:rPr>
            </w:pPr>
          </w:p>
        </w:tc>
        <w:tc>
          <w:tcPr>
            <w:tcW w:w="821" w:type="dxa"/>
          </w:tcPr>
          <w:p w14:paraId="2423EE2F" w14:textId="77777777" w:rsidR="00292858" w:rsidRPr="007B4467" w:rsidRDefault="00292858" w:rsidP="007B6927">
            <w:pPr>
              <w:keepNext/>
              <w:keepLines/>
              <w:spacing w:after="0"/>
              <w:rPr>
                <w:rFonts w:ascii="Arial" w:hAnsi="Arial"/>
                <w:sz w:val="18"/>
              </w:rPr>
            </w:pPr>
          </w:p>
        </w:tc>
        <w:tc>
          <w:tcPr>
            <w:tcW w:w="834" w:type="dxa"/>
          </w:tcPr>
          <w:p w14:paraId="11753D05" w14:textId="77777777" w:rsidR="00292858" w:rsidRPr="007B4467" w:rsidRDefault="00292858" w:rsidP="007B6927">
            <w:pPr>
              <w:keepNext/>
              <w:keepLines/>
              <w:spacing w:after="0"/>
              <w:rPr>
                <w:rFonts w:ascii="Arial" w:hAnsi="Arial"/>
                <w:sz w:val="18"/>
              </w:rPr>
            </w:pPr>
          </w:p>
        </w:tc>
        <w:tc>
          <w:tcPr>
            <w:tcW w:w="955" w:type="dxa"/>
          </w:tcPr>
          <w:p w14:paraId="59B2A848" w14:textId="77777777" w:rsidR="00292858" w:rsidRPr="007B4467" w:rsidRDefault="00292858" w:rsidP="007B6927">
            <w:pPr>
              <w:keepNext/>
              <w:keepLines/>
              <w:spacing w:after="0"/>
              <w:rPr>
                <w:rFonts w:ascii="Arial" w:hAnsi="Arial"/>
                <w:sz w:val="18"/>
              </w:rPr>
            </w:pPr>
          </w:p>
        </w:tc>
        <w:tc>
          <w:tcPr>
            <w:tcW w:w="949" w:type="dxa"/>
          </w:tcPr>
          <w:p w14:paraId="35EEA63A" w14:textId="77777777" w:rsidR="00292858" w:rsidRPr="007B4467" w:rsidRDefault="00292858" w:rsidP="007B6927">
            <w:pPr>
              <w:keepNext/>
              <w:keepLines/>
              <w:spacing w:after="0"/>
              <w:rPr>
                <w:rFonts w:ascii="Arial" w:hAnsi="Arial"/>
                <w:sz w:val="18"/>
              </w:rPr>
            </w:pPr>
          </w:p>
        </w:tc>
        <w:tc>
          <w:tcPr>
            <w:tcW w:w="1090" w:type="dxa"/>
          </w:tcPr>
          <w:p w14:paraId="1F6BD145" w14:textId="77777777" w:rsidR="00292858" w:rsidRPr="007B4467" w:rsidRDefault="00292858" w:rsidP="007B6927">
            <w:pPr>
              <w:keepNext/>
              <w:keepLines/>
              <w:spacing w:after="0"/>
              <w:rPr>
                <w:rFonts w:ascii="Arial" w:hAnsi="Arial"/>
                <w:sz w:val="18"/>
              </w:rPr>
            </w:pPr>
          </w:p>
        </w:tc>
        <w:tc>
          <w:tcPr>
            <w:tcW w:w="935" w:type="dxa"/>
          </w:tcPr>
          <w:p w14:paraId="06480183" w14:textId="77777777" w:rsidR="00292858" w:rsidRPr="007B4467" w:rsidRDefault="00292858" w:rsidP="007B6927">
            <w:pPr>
              <w:keepNext/>
              <w:keepLines/>
              <w:spacing w:after="0"/>
              <w:rPr>
                <w:rFonts w:ascii="Arial" w:hAnsi="Arial"/>
                <w:sz w:val="18"/>
              </w:rPr>
            </w:pPr>
          </w:p>
        </w:tc>
        <w:tc>
          <w:tcPr>
            <w:tcW w:w="1292" w:type="dxa"/>
          </w:tcPr>
          <w:p w14:paraId="136EAFF8" w14:textId="77777777" w:rsidR="00292858" w:rsidRPr="007B4467" w:rsidRDefault="00292858" w:rsidP="007B6927">
            <w:pPr>
              <w:keepNext/>
              <w:keepLines/>
              <w:spacing w:after="0"/>
              <w:rPr>
                <w:rFonts w:ascii="Arial" w:hAnsi="Arial"/>
                <w:sz w:val="18"/>
              </w:rPr>
            </w:pPr>
          </w:p>
        </w:tc>
      </w:tr>
      <w:tr w:rsidR="00BD32AD" w:rsidRPr="007B4467" w14:paraId="74BDD641" w14:textId="77777777" w:rsidTr="00093629">
        <w:tc>
          <w:tcPr>
            <w:tcW w:w="989" w:type="dxa"/>
          </w:tcPr>
          <w:p w14:paraId="54D36173" w14:textId="1CA98406" w:rsidR="00BD32AD" w:rsidRPr="007B4467" w:rsidRDefault="00BD32AD" w:rsidP="00BD32AD">
            <w:pPr>
              <w:keepNext/>
              <w:keepLines/>
              <w:spacing w:after="0"/>
              <w:rPr>
                <w:rFonts w:ascii="Arial" w:hAnsi="Arial"/>
                <w:sz w:val="18"/>
              </w:rPr>
            </w:pPr>
            <w:r w:rsidRPr="007B4467">
              <w:rPr>
                <w:rFonts w:ascii="Arial" w:hAnsi="Arial"/>
                <w:sz w:val="18"/>
              </w:rPr>
              <w:t>CA_n14A-n77(2A)</w:t>
            </w:r>
          </w:p>
        </w:tc>
        <w:tc>
          <w:tcPr>
            <w:tcW w:w="674" w:type="dxa"/>
          </w:tcPr>
          <w:p w14:paraId="4C4E64D3" w14:textId="2E3A9500"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67EC9A4" w14:textId="77777777" w:rsidR="00BD32AD" w:rsidRPr="007B4467" w:rsidRDefault="00BD32AD" w:rsidP="00BD32AD">
            <w:pPr>
              <w:keepNext/>
              <w:keepLines/>
              <w:spacing w:after="0"/>
              <w:rPr>
                <w:rFonts w:ascii="Arial" w:hAnsi="Arial"/>
                <w:sz w:val="18"/>
              </w:rPr>
            </w:pPr>
          </w:p>
        </w:tc>
        <w:tc>
          <w:tcPr>
            <w:tcW w:w="821" w:type="dxa"/>
          </w:tcPr>
          <w:p w14:paraId="790A945B" w14:textId="77777777" w:rsidR="00BD32AD" w:rsidRPr="007B4467" w:rsidRDefault="00BD32AD" w:rsidP="00BD32AD">
            <w:pPr>
              <w:keepNext/>
              <w:keepLines/>
              <w:spacing w:after="0"/>
              <w:rPr>
                <w:rFonts w:ascii="Arial" w:hAnsi="Arial"/>
                <w:sz w:val="18"/>
              </w:rPr>
            </w:pPr>
          </w:p>
        </w:tc>
        <w:tc>
          <w:tcPr>
            <w:tcW w:w="834" w:type="dxa"/>
          </w:tcPr>
          <w:p w14:paraId="25EA69F6" w14:textId="77777777" w:rsidR="00BD32AD" w:rsidRPr="007B4467" w:rsidRDefault="00BD32AD" w:rsidP="00BD32AD">
            <w:pPr>
              <w:keepNext/>
              <w:keepLines/>
              <w:spacing w:after="0"/>
              <w:rPr>
                <w:rFonts w:ascii="Arial" w:hAnsi="Arial"/>
                <w:sz w:val="18"/>
              </w:rPr>
            </w:pPr>
          </w:p>
        </w:tc>
        <w:tc>
          <w:tcPr>
            <w:tcW w:w="955" w:type="dxa"/>
          </w:tcPr>
          <w:p w14:paraId="2CEFC26F" w14:textId="77777777" w:rsidR="00BD32AD" w:rsidRPr="007B4467" w:rsidRDefault="00BD32AD" w:rsidP="00BD32AD">
            <w:pPr>
              <w:keepNext/>
              <w:keepLines/>
              <w:spacing w:after="0"/>
              <w:rPr>
                <w:rFonts w:ascii="Arial" w:hAnsi="Arial"/>
                <w:sz w:val="18"/>
              </w:rPr>
            </w:pPr>
          </w:p>
        </w:tc>
        <w:tc>
          <w:tcPr>
            <w:tcW w:w="949" w:type="dxa"/>
          </w:tcPr>
          <w:p w14:paraId="0502DB6B" w14:textId="77777777" w:rsidR="00BD32AD" w:rsidRPr="007B4467" w:rsidRDefault="00BD32AD" w:rsidP="00BD32AD">
            <w:pPr>
              <w:keepNext/>
              <w:keepLines/>
              <w:spacing w:after="0"/>
              <w:rPr>
                <w:rFonts w:ascii="Arial" w:hAnsi="Arial"/>
                <w:sz w:val="18"/>
              </w:rPr>
            </w:pPr>
          </w:p>
        </w:tc>
        <w:tc>
          <w:tcPr>
            <w:tcW w:w="1090" w:type="dxa"/>
          </w:tcPr>
          <w:p w14:paraId="59A84919" w14:textId="77777777" w:rsidR="00BD32AD" w:rsidRPr="007B4467" w:rsidRDefault="00BD32AD" w:rsidP="00BD32AD">
            <w:pPr>
              <w:keepNext/>
              <w:keepLines/>
              <w:spacing w:after="0"/>
              <w:rPr>
                <w:rFonts w:ascii="Arial" w:hAnsi="Arial"/>
                <w:sz w:val="18"/>
              </w:rPr>
            </w:pPr>
          </w:p>
        </w:tc>
        <w:tc>
          <w:tcPr>
            <w:tcW w:w="935" w:type="dxa"/>
          </w:tcPr>
          <w:p w14:paraId="28092AE3" w14:textId="77777777" w:rsidR="00BD32AD" w:rsidRPr="007B4467" w:rsidRDefault="00BD32AD" w:rsidP="00BD32AD">
            <w:pPr>
              <w:keepNext/>
              <w:keepLines/>
              <w:spacing w:after="0"/>
              <w:rPr>
                <w:rFonts w:ascii="Arial" w:hAnsi="Arial"/>
                <w:sz w:val="18"/>
              </w:rPr>
            </w:pPr>
          </w:p>
        </w:tc>
        <w:tc>
          <w:tcPr>
            <w:tcW w:w="1292" w:type="dxa"/>
          </w:tcPr>
          <w:p w14:paraId="02BF0209" w14:textId="77777777" w:rsidR="00BD32AD" w:rsidRPr="007B4467" w:rsidRDefault="00BD32AD" w:rsidP="00BD32AD">
            <w:pPr>
              <w:keepNext/>
              <w:keepLines/>
              <w:spacing w:after="0"/>
              <w:rPr>
                <w:rFonts w:ascii="Arial" w:hAnsi="Arial"/>
                <w:sz w:val="18"/>
              </w:rPr>
            </w:pPr>
          </w:p>
        </w:tc>
      </w:tr>
      <w:tr w:rsidR="00292858" w:rsidRPr="007B4467" w14:paraId="561F774C" w14:textId="77777777" w:rsidTr="00093629">
        <w:tc>
          <w:tcPr>
            <w:tcW w:w="989" w:type="dxa"/>
          </w:tcPr>
          <w:p w14:paraId="71305448" w14:textId="77777777" w:rsidR="00292858" w:rsidRPr="007B4467" w:rsidRDefault="00292858" w:rsidP="007B6927">
            <w:pPr>
              <w:keepNext/>
              <w:keepLines/>
              <w:spacing w:after="0"/>
              <w:rPr>
                <w:rFonts w:ascii="Arial" w:hAnsi="Arial"/>
                <w:sz w:val="18"/>
              </w:rPr>
            </w:pPr>
            <w:r w:rsidRPr="007B4467">
              <w:rPr>
                <w:rFonts w:ascii="Arial" w:hAnsi="Arial"/>
                <w:sz w:val="18"/>
              </w:rPr>
              <w:t>CA_n20A-n78A</w:t>
            </w:r>
          </w:p>
        </w:tc>
        <w:tc>
          <w:tcPr>
            <w:tcW w:w="674" w:type="dxa"/>
          </w:tcPr>
          <w:p w14:paraId="661E384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060F73F" w14:textId="77777777" w:rsidR="00292858" w:rsidRPr="007B4467" w:rsidRDefault="00292858" w:rsidP="007B6927">
            <w:pPr>
              <w:keepNext/>
              <w:keepLines/>
              <w:spacing w:after="0"/>
              <w:rPr>
                <w:rFonts w:ascii="Arial" w:hAnsi="Arial"/>
                <w:sz w:val="18"/>
              </w:rPr>
            </w:pPr>
          </w:p>
        </w:tc>
        <w:tc>
          <w:tcPr>
            <w:tcW w:w="821" w:type="dxa"/>
          </w:tcPr>
          <w:p w14:paraId="12F9F95E" w14:textId="77777777" w:rsidR="00292858" w:rsidRPr="007B4467" w:rsidRDefault="00292858" w:rsidP="007B6927">
            <w:pPr>
              <w:keepNext/>
              <w:keepLines/>
              <w:spacing w:after="0"/>
              <w:rPr>
                <w:rFonts w:ascii="Arial" w:hAnsi="Arial"/>
                <w:sz w:val="18"/>
              </w:rPr>
            </w:pPr>
          </w:p>
        </w:tc>
        <w:tc>
          <w:tcPr>
            <w:tcW w:w="834" w:type="dxa"/>
          </w:tcPr>
          <w:p w14:paraId="1AE03795" w14:textId="77777777" w:rsidR="00292858" w:rsidRPr="007B4467" w:rsidRDefault="00292858" w:rsidP="007B6927">
            <w:pPr>
              <w:keepNext/>
              <w:keepLines/>
              <w:spacing w:after="0"/>
              <w:rPr>
                <w:rFonts w:ascii="Arial" w:hAnsi="Arial"/>
                <w:sz w:val="18"/>
              </w:rPr>
            </w:pPr>
          </w:p>
        </w:tc>
        <w:tc>
          <w:tcPr>
            <w:tcW w:w="955" w:type="dxa"/>
          </w:tcPr>
          <w:p w14:paraId="26C11DF5" w14:textId="77777777" w:rsidR="00292858" w:rsidRPr="007B4467" w:rsidRDefault="00292858" w:rsidP="007B6927">
            <w:pPr>
              <w:keepNext/>
              <w:keepLines/>
              <w:spacing w:after="0"/>
              <w:rPr>
                <w:rFonts w:ascii="Arial" w:hAnsi="Arial"/>
                <w:sz w:val="18"/>
              </w:rPr>
            </w:pPr>
          </w:p>
        </w:tc>
        <w:tc>
          <w:tcPr>
            <w:tcW w:w="949" w:type="dxa"/>
          </w:tcPr>
          <w:p w14:paraId="59A6F6C6" w14:textId="77777777" w:rsidR="00292858" w:rsidRPr="007B4467" w:rsidRDefault="00292858" w:rsidP="007B6927">
            <w:pPr>
              <w:keepNext/>
              <w:keepLines/>
              <w:spacing w:after="0"/>
              <w:rPr>
                <w:rFonts w:ascii="Arial" w:hAnsi="Arial"/>
                <w:sz w:val="18"/>
              </w:rPr>
            </w:pPr>
          </w:p>
        </w:tc>
        <w:tc>
          <w:tcPr>
            <w:tcW w:w="1090" w:type="dxa"/>
          </w:tcPr>
          <w:p w14:paraId="755601AA" w14:textId="77777777" w:rsidR="00292858" w:rsidRPr="007B4467" w:rsidRDefault="00292858" w:rsidP="007B6927">
            <w:pPr>
              <w:keepNext/>
              <w:keepLines/>
              <w:spacing w:after="0"/>
              <w:rPr>
                <w:rFonts w:ascii="Arial" w:hAnsi="Arial"/>
                <w:sz w:val="18"/>
              </w:rPr>
            </w:pPr>
          </w:p>
        </w:tc>
        <w:tc>
          <w:tcPr>
            <w:tcW w:w="935" w:type="dxa"/>
          </w:tcPr>
          <w:p w14:paraId="7F8ABAA2" w14:textId="77777777" w:rsidR="00292858" w:rsidRPr="007B4467" w:rsidRDefault="00292858" w:rsidP="007B6927">
            <w:pPr>
              <w:keepNext/>
              <w:keepLines/>
              <w:spacing w:after="0"/>
              <w:rPr>
                <w:rFonts w:ascii="Arial" w:hAnsi="Arial"/>
                <w:sz w:val="18"/>
              </w:rPr>
            </w:pPr>
          </w:p>
        </w:tc>
        <w:tc>
          <w:tcPr>
            <w:tcW w:w="1292" w:type="dxa"/>
          </w:tcPr>
          <w:p w14:paraId="0826DE01" w14:textId="77777777" w:rsidR="00292858" w:rsidRPr="007B4467" w:rsidRDefault="00292858" w:rsidP="007B6927">
            <w:pPr>
              <w:keepNext/>
              <w:keepLines/>
              <w:spacing w:after="0"/>
              <w:rPr>
                <w:rFonts w:ascii="Arial" w:hAnsi="Arial"/>
                <w:sz w:val="18"/>
              </w:rPr>
            </w:pPr>
          </w:p>
        </w:tc>
      </w:tr>
      <w:tr w:rsidR="00292858" w:rsidRPr="007B4467" w14:paraId="09FBF3A1" w14:textId="77777777" w:rsidTr="00093629">
        <w:tc>
          <w:tcPr>
            <w:tcW w:w="989" w:type="dxa"/>
          </w:tcPr>
          <w:p w14:paraId="10307B86" w14:textId="77777777" w:rsidR="00292858" w:rsidRPr="007B4467" w:rsidRDefault="00292858" w:rsidP="007B6927">
            <w:pPr>
              <w:keepNext/>
              <w:keepLines/>
              <w:spacing w:after="0"/>
              <w:rPr>
                <w:rFonts w:ascii="Arial" w:hAnsi="Arial"/>
                <w:sz w:val="18"/>
              </w:rPr>
            </w:pPr>
            <w:r w:rsidRPr="007B4467">
              <w:rPr>
                <w:rFonts w:ascii="Arial" w:hAnsi="Arial"/>
                <w:sz w:val="18"/>
              </w:rPr>
              <w:t>CA_n24A-n41A</w:t>
            </w:r>
          </w:p>
        </w:tc>
        <w:tc>
          <w:tcPr>
            <w:tcW w:w="674" w:type="dxa"/>
          </w:tcPr>
          <w:p w14:paraId="2EFF802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AE3FBB0" w14:textId="77777777" w:rsidR="00292858" w:rsidRPr="007B4467" w:rsidRDefault="00292858" w:rsidP="007B6927">
            <w:pPr>
              <w:keepNext/>
              <w:keepLines/>
              <w:spacing w:after="0"/>
              <w:rPr>
                <w:rFonts w:ascii="Arial" w:hAnsi="Arial"/>
                <w:sz w:val="18"/>
              </w:rPr>
            </w:pPr>
          </w:p>
        </w:tc>
        <w:tc>
          <w:tcPr>
            <w:tcW w:w="821" w:type="dxa"/>
          </w:tcPr>
          <w:p w14:paraId="373B4629" w14:textId="77777777" w:rsidR="00292858" w:rsidRPr="007B4467" w:rsidRDefault="00292858" w:rsidP="007B6927">
            <w:pPr>
              <w:keepNext/>
              <w:keepLines/>
              <w:spacing w:after="0"/>
              <w:rPr>
                <w:rFonts w:ascii="Arial" w:hAnsi="Arial"/>
                <w:sz w:val="18"/>
              </w:rPr>
            </w:pPr>
          </w:p>
        </w:tc>
        <w:tc>
          <w:tcPr>
            <w:tcW w:w="834" w:type="dxa"/>
          </w:tcPr>
          <w:p w14:paraId="77FF67B6" w14:textId="77777777" w:rsidR="00292858" w:rsidRPr="007B4467" w:rsidRDefault="00292858" w:rsidP="007B6927">
            <w:pPr>
              <w:keepNext/>
              <w:keepLines/>
              <w:spacing w:after="0"/>
              <w:rPr>
                <w:rFonts w:ascii="Arial" w:hAnsi="Arial"/>
                <w:sz w:val="18"/>
              </w:rPr>
            </w:pPr>
          </w:p>
        </w:tc>
        <w:tc>
          <w:tcPr>
            <w:tcW w:w="955" w:type="dxa"/>
          </w:tcPr>
          <w:p w14:paraId="1C3AA2A3" w14:textId="77777777" w:rsidR="00292858" w:rsidRPr="007B4467" w:rsidRDefault="00292858" w:rsidP="007B6927">
            <w:pPr>
              <w:keepNext/>
              <w:keepLines/>
              <w:spacing w:after="0"/>
              <w:rPr>
                <w:rFonts w:ascii="Arial" w:hAnsi="Arial"/>
                <w:sz w:val="18"/>
              </w:rPr>
            </w:pPr>
          </w:p>
        </w:tc>
        <w:tc>
          <w:tcPr>
            <w:tcW w:w="949" w:type="dxa"/>
          </w:tcPr>
          <w:p w14:paraId="107E01E3" w14:textId="77777777" w:rsidR="00292858" w:rsidRPr="007B4467" w:rsidRDefault="00292858" w:rsidP="007B6927">
            <w:pPr>
              <w:keepNext/>
              <w:keepLines/>
              <w:spacing w:after="0"/>
              <w:rPr>
                <w:rFonts w:ascii="Arial" w:hAnsi="Arial"/>
                <w:sz w:val="18"/>
              </w:rPr>
            </w:pPr>
          </w:p>
        </w:tc>
        <w:tc>
          <w:tcPr>
            <w:tcW w:w="1090" w:type="dxa"/>
          </w:tcPr>
          <w:p w14:paraId="4D1B1D8F" w14:textId="77777777" w:rsidR="00292858" w:rsidRPr="007B4467" w:rsidRDefault="00292858" w:rsidP="007B6927">
            <w:pPr>
              <w:keepNext/>
              <w:keepLines/>
              <w:spacing w:after="0"/>
              <w:rPr>
                <w:rFonts w:ascii="Arial" w:hAnsi="Arial"/>
                <w:sz w:val="18"/>
              </w:rPr>
            </w:pPr>
          </w:p>
        </w:tc>
        <w:tc>
          <w:tcPr>
            <w:tcW w:w="935" w:type="dxa"/>
          </w:tcPr>
          <w:p w14:paraId="2449C45A" w14:textId="77777777" w:rsidR="00292858" w:rsidRPr="007B4467" w:rsidRDefault="00292858" w:rsidP="007B6927">
            <w:pPr>
              <w:keepNext/>
              <w:keepLines/>
              <w:spacing w:after="0"/>
              <w:rPr>
                <w:rFonts w:ascii="Arial" w:hAnsi="Arial"/>
                <w:sz w:val="18"/>
              </w:rPr>
            </w:pPr>
          </w:p>
        </w:tc>
        <w:tc>
          <w:tcPr>
            <w:tcW w:w="1292" w:type="dxa"/>
          </w:tcPr>
          <w:p w14:paraId="3CFE7C86" w14:textId="77777777" w:rsidR="00292858" w:rsidRPr="007B4467" w:rsidRDefault="00292858" w:rsidP="007B6927">
            <w:pPr>
              <w:keepNext/>
              <w:keepLines/>
              <w:spacing w:after="0"/>
              <w:rPr>
                <w:rFonts w:ascii="Arial" w:hAnsi="Arial"/>
                <w:sz w:val="18"/>
              </w:rPr>
            </w:pPr>
          </w:p>
        </w:tc>
      </w:tr>
      <w:tr w:rsidR="00292858" w:rsidRPr="007B4467" w14:paraId="2EC41E8A" w14:textId="77777777" w:rsidTr="00093629">
        <w:tc>
          <w:tcPr>
            <w:tcW w:w="989" w:type="dxa"/>
          </w:tcPr>
          <w:p w14:paraId="21BE1DE3" w14:textId="77777777" w:rsidR="00292858" w:rsidRPr="007B4467" w:rsidRDefault="00292858" w:rsidP="007B6927">
            <w:pPr>
              <w:keepNext/>
              <w:keepLines/>
              <w:spacing w:after="0"/>
              <w:rPr>
                <w:rFonts w:ascii="Arial" w:hAnsi="Arial"/>
                <w:sz w:val="18"/>
              </w:rPr>
            </w:pPr>
            <w:r w:rsidRPr="007B4467">
              <w:rPr>
                <w:rFonts w:ascii="Arial" w:hAnsi="Arial"/>
                <w:sz w:val="18"/>
              </w:rPr>
              <w:t>CA_n24A-n41(2A)</w:t>
            </w:r>
          </w:p>
        </w:tc>
        <w:tc>
          <w:tcPr>
            <w:tcW w:w="674" w:type="dxa"/>
          </w:tcPr>
          <w:p w14:paraId="158D625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C03358A" w14:textId="77777777" w:rsidR="00292858" w:rsidRPr="007B4467" w:rsidRDefault="00292858" w:rsidP="007B6927">
            <w:pPr>
              <w:keepNext/>
              <w:keepLines/>
              <w:spacing w:after="0"/>
              <w:rPr>
                <w:rFonts w:ascii="Arial" w:hAnsi="Arial"/>
                <w:sz w:val="18"/>
              </w:rPr>
            </w:pPr>
          </w:p>
        </w:tc>
        <w:tc>
          <w:tcPr>
            <w:tcW w:w="821" w:type="dxa"/>
          </w:tcPr>
          <w:p w14:paraId="5229F255" w14:textId="77777777" w:rsidR="00292858" w:rsidRPr="007B4467" w:rsidRDefault="00292858" w:rsidP="007B6927">
            <w:pPr>
              <w:keepNext/>
              <w:keepLines/>
              <w:spacing w:after="0"/>
              <w:rPr>
                <w:rFonts w:ascii="Arial" w:hAnsi="Arial"/>
                <w:sz w:val="18"/>
              </w:rPr>
            </w:pPr>
          </w:p>
        </w:tc>
        <w:tc>
          <w:tcPr>
            <w:tcW w:w="834" w:type="dxa"/>
          </w:tcPr>
          <w:p w14:paraId="2E4282D1" w14:textId="77777777" w:rsidR="00292858" w:rsidRPr="007B4467" w:rsidRDefault="00292858" w:rsidP="007B6927">
            <w:pPr>
              <w:keepNext/>
              <w:keepLines/>
              <w:spacing w:after="0"/>
              <w:rPr>
                <w:rFonts w:ascii="Arial" w:hAnsi="Arial"/>
                <w:sz w:val="18"/>
              </w:rPr>
            </w:pPr>
          </w:p>
        </w:tc>
        <w:tc>
          <w:tcPr>
            <w:tcW w:w="955" w:type="dxa"/>
          </w:tcPr>
          <w:p w14:paraId="48A160E5" w14:textId="77777777" w:rsidR="00292858" w:rsidRPr="007B4467" w:rsidRDefault="00292858" w:rsidP="007B6927">
            <w:pPr>
              <w:keepNext/>
              <w:keepLines/>
              <w:spacing w:after="0"/>
              <w:rPr>
                <w:rFonts w:ascii="Arial" w:hAnsi="Arial"/>
                <w:sz w:val="18"/>
              </w:rPr>
            </w:pPr>
          </w:p>
        </w:tc>
        <w:tc>
          <w:tcPr>
            <w:tcW w:w="949" w:type="dxa"/>
          </w:tcPr>
          <w:p w14:paraId="720F0A47" w14:textId="77777777" w:rsidR="00292858" w:rsidRPr="007B4467" w:rsidRDefault="00292858" w:rsidP="007B6927">
            <w:pPr>
              <w:keepNext/>
              <w:keepLines/>
              <w:spacing w:after="0"/>
              <w:rPr>
                <w:rFonts w:ascii="Arial" w:hAnsi="Arial"/>
                <w:sz w:val="18"/>
              </w:rPr>
            </w:pPr>
          </w:p>
        </w:tc>
        <w:tc>
          <w:tcPr>
            <w:tcW w:w="1090" w:type="dxa"/>
          </w:tcPr>
          <w:p w14:paraId="460A44DF" w14:textId="77777777" w:rsidR="00292858" w:rsidRPr="007B4467" w:rsidRDefault="00292858" w:rsidP="007B6927">
            <w:pPr>
              <w:keepNext/>
              <w:keepLines/>
              <w:spacing w:after="0"/>
              <w:rPr>
                <w:rFonts w:ascii="Arial" w:hAnsi="Arial"/>
                <w:sz w:val="18"/>
              </w:rPr>
            </w:pPr>
          </w:p>
        </w:tc>
        <w:tc>
          <w:tcPr>
            <w:tcW w:w="935" w:type="dxa"/>
          </w:tcPr>
          <w:p w14:paraId="1300FB40" w14:textId="77777777" w:rsidR="00292858" w:rsidRPr="007B4467" w:rsidRDefault="00292858" w:rsidP="007B6927">
            <w:pPr>
              <w:keepNext/>
              <w:keepLines/>
              <w:spacing w:after="0"/>
              <w:rPr>
                <w:rFonts w:ascii="Arial" w:hAnsi="Arial"/>
                <w:sz w:val="18"/>
              </w:rPr>
            </w:pPr>
          </w:p>
        </w:tc>
        <w:tc>
          <w:tcPr>
            <w:tcW w:w="1292" w:type="dxa"/>
          </w:tcPr>
          <w:p w14:paraId="27B390BB" w14:textId="77777777" w:rsidR="00292858" w:rsidRPr="007B4467" w:rsidRDefault="00292858" w:rsidP="007B6927">
            <w:pPr>
              <w:keepNext/>
              <w:keepLines/>
              <w:spacing w:after="0"/>
              <w:rPr>
                <w:rFonts w:ascii="Arial" w:hAnsi="Arial"/>
                <w:sz w:val="18"/>
              </w:rPr>
            </w:pPr>
          </w:p>
        </w:tc>
      </w:tr>
      <w:tr w:rsidR="00292858" w:rsidRPr="007B4467" w14:paraId="41A1555E" w14:textId="77777777" w:rsidTr="00093629">
        <w:tc>
          <w:tcPr>
            <w:tcW w:w="989" w:type="dxa"/>
          </w:tcPr>
          <w:p w14:paraId="34D46E59" w14:textId="77777777" w:rsidR="00292858" w:rsidRPr="007B4467" w:rsidRDefault="00292858" w:rsidP="007B6927">
            <w:pPr>
              <w:keepNext/>
              <w:keepLines/>
              <w:spacing w:after="0"/>
              <w:rPr>
                <w:rFonts w:ascii="Arial" w:hAnsi="Arial"/>
                <w:sz w:val="18"/>
              </w:rPr>
            </w:pPr>
            <w:r w:rsidRPr="007B4467">
              <w:rPr>
                <w:rFonts w:ascii="Arial" w:hAnsi="Arial"/>
                <w:sz w:val="18"/>
              </w:rPr>
              <w:t>CA_n24A-n48A</w:t>
            </w:r>
          </w:p>
        </w:tc>
        <w:tc>
          <w:tcPr>
            <w:tcW w:w="674" w:type="dxa"/>
          </w:tcPr>
          <w:p w14:paraId="549A1A7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F6CBD5" w14:textId="77777777" w:rsidR="00292858" w:rsidRPr="007B4467" w:rsidRDefault="00292858" w:rsidP="007B6927">
            <w:pPr>
              <w:keepNext/>
              <w:keepLines/>
              <w:spacing w:after="0"/>
              <w:rPr>
                <w:rFonts w:ascii="Arial" w:hAnsi="Arial"/>
                <w:sz w:val="18"/>
              </w:rPr>
            </w:pPr>
          </w:p>
        </w:tc>
        <w:tc>
          <w:tcPr>
            <w:tcW w:w="821" w:type="dxa"/>
          </w:tcPr>
          <w:p w14:paraId="34F67A7A" w14:textId="77777777" w:rsidR="00292858" w:rsidRPr="007B4467" w:rsidRDefault="00292858" w:rsidP="007B6927">
            <w:pPr>
              <w:keepNext/>
              <w:keepLines/>
              <w:spacing w:after="0"/>
              <w:rPr>
                <w:rFonts w:ascii="Arial" w:hAnsi="Arial"/>
                <w:sz w:val="18"/>
              </w:rPr>
            </w:pPr>
          </w:p>
        </w:tc>
        <w:tc>
          <w:tcPr>
            <w:tcW w:w="834" w:type="dxa"/>
          </w:tcPr>
          <w:p w14:paraId="6EC57AD3" w14:textId="77777777" w:rsidR="00292858" w:rsidRPr="007B4467" w:rsidRDefault="00292858" w:rsidP="007B6927">
            <w:pPr>
              <w:keepNext/>
              <w:keepLines/>
              <w:spacing w:after="0"/>
              <w:rPr>
                <w:rFonts w:ascii="Arial" w:hAnsi="Arial"/>
                <w:sz w:val="18"/>
              </w:rPr>
            </w:pPr>
          </w:p>
        </w:tc>
        <w:tc>
          <w:tcPr>
            <w:tcW w:w="955" w:type="dxa"/>
          </w:tcPr>
          <w:p w14:paraId="2905EF0F" w14:textId="77777777" w:rsidR="00292858" w:rsidRPr="007B4467" w:rsidRDefault="00292858" w:rsidP="007B6927">
            <w:pPr>
              <w:keepNext/>
              <w:keepLines/>
              <w:spacing w:after="0"/>
              <w:rPr>
                <w:rFonts w:ascii="Arial" w:hAnsi="Arial"/>
                <w:sz w:val="18"/>
              </w:rPr>
            </w:pPr>
          </w:p>
        </w:tc>
        <w:tc>
          <w:tcPr>
            <w:tcW w:w="949" w:type="dxa"/>
          </w:tcPr>
          <w:p w14:paraId="63B0D668" w14:textId="77777777" w:rsidR="00292858" w:rsidRPr="007B4467" w:rsidRDefault="00292858" w:rsidP="007B6927">
            <w:pPr>
              <w:keepNext/>
              <w:keepLines/>
              <w:spacing w:after="0"/>
              <w:rPr>
                <w:rFonts w:ascii="Arial" w:hAnsi="Arial"/>
                <w:sz w:val="18"/>
              </w:rPr>
            </w:pPr>
          </w:p>
        </w:tc>
        <w:tc>
          <w:tcPr>
            <w:tcW w:w="1090" w:type="dxa"/>
          </w:tcPr>
          <w:p w14:paraId="121E4A52" w14:textId="77777777" w:rsidR="00292858" w:rsidRPr="007B4467" w:rsidRDefault="00292858" w:rsidP="007B6927">
            <w:pPr>
              <w:keepNext/>
              <w:keepLines/>
              <w:spacing w:after="0"/>
              <w:rPr>
                <w:rFonts w:ascii="Arial" w:hAnsi="Arial"/>
                <w:sz w:val="18"/>
              </w:rPr>
            </w:pPr>
          </w:p>
        </w:tc>
        <w:tc>
          <w:tcPr>
            <w:tcW w:w="935" w:type="dxa"/>
          </w:tcPr>
          <w:p w14:paraId="2F15ECE7" w14:textId="77777777" w:rsidR="00292858" w:rsidRPr="007B4467" w:rsidRDefault="00292858" w:rsidP="007B6927">
            <w:pPr>
              <w:keepNext/>
              <w:keepLines/>
              <w:spacing w:after="0"/>
              <w:rPr>
                <w:rFonts w:ascii="Arial" w:hAnsi="Arial"/>
                <w:sz w:val="18"/>
              </w:rPr>
            </w:pPr>
          </w:p>
        </w:tc>
        <w:tc>
          <w:tcPr>
            <w:tcW w:w="1292" w:type="dxa"/>
          </w:tcPr>
          <w:p w14:paraId="772E2DD6" w14:textId="77777777" w:rsidR="00292858" w:rsidRPr="007B4467" w:rsidRDefault="00292858" w:rsidP="007B6927">
            <w:pPr>
              <w:keepNext/>
              <w:keepLines/>
              <w:spacing w:after="0"/>
              <w:rPr>
                <w:rFonts w:ascii="Arial" w:hAnsi="Arial"/>
                <w:sz w:val="18"/>
              </w:rPr>
            </w:pPr>
          </w:p>
        </w:tc>
      </w:tr>
      <w:tr w:rsidR="00292858" w:rsidRPr="007B4467" w14:paraId="1C68690A" w14:textId="77777777" w:rsidTr="00093629">
        <w:tc>
          <w:tcPr>
            <w:tcW w:w="989" w:type="dxa"/>
          </w:tcPr>
          <w:p w14:paraId="6554BCE8" w14:textId="77777777" w:rsidR="00292858" w:rsidRPr="007B4467" w:rsidRDefault="00292858" w:rsidP="007B6927">
            <w:pPr>
              <w:keepNext/>
              <w:keepLines/>
              <w:spacing w:after="0"/>
              <w:rPr>
                <w:rFonts w:ascii="Arial" w:hAnsi="Arial"/>
                <w:sz w:val="18"/>
              </w:rPr>
            </w:pPr>
            <w:r w:rsidRPr="007B4467">
              <w:rPr>
                <w:rFonts w:ascii="Arial" w:hAnsi="Arial"/>
                <w:sz w:val="18"/>
              </w:rPr>
              <w:t>CA_n24A-n48B</w:t>
            </w:r>
          </w:p>
        </w:tc>
        <w:tc>
          <w:tcPr>
            <w:tcW w:w="674" w:type="dxa"/>
          </w:tcPr>
          <w:p w14:paraId="7EDFEE3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FC391D1" w14:textId="77777777" w:rsidR="00292858" w:rsidRPr="007B4467" w:rsidRDefault="00292858" w:rsidP="007B6927">
            <w:pPr>
              <w:keepNext/>
              <w:keepLines/>
              <w:spacing w:after="0"/>
              <w:rPr>
                <w:rFonts w:ascii="Arial" w:hAnsi="Arial"/>
                <w:sz w:val="18"/>
              </w:rPr>
            </w:pPr>
          </w:p>
        </w:tc>
        <w:tc>
          <w:tcPr>
            <w:tcW w:w="821" w:type="dxa"/>
          </w:tcPr>
          <w:p w14:paraId="3CBE0247" w14:textId="77777777" w:rsidR="00292858" w:rsidRPr="007B4467" w:rsidRDefault="00292858" w:rsidP="007B6927">
            <w:pPr>
              <w:keepNext/>
              <w:keepLines/>
              <w:spacing w:after="0"/>
              <w:rPr>
                <w:rFonts w:ascii="Arial" w:hAnsi="Arial"/>
                <w:sz w:val="18"/>
              </w:rPr>
            </w:pPr>
          </w:p>
        </w:tc>
        <w:tc>
          <w:tcPr>
            <w:tcW w:w="834" w:type="dxa"/>
          </w:tcPr>
          <w:p w14:paraId="606A214D" w14:textId="77777777" w:rsidR="00292858" w:rsidRPr="007B4467" w:rsidRDefault="00292858" w:rsidP="007B6927">
            <w:pPr>
              <w:keepNext/>
              <w:keepLines/>
              <w:spacing w:after="0"/>
              <w:rPr>
                <w:rFonts w:ascii="Arial" w:hAnsi="Arial"/>
                <w:sz w:val="18"/>
              </w:rPr>
            </w:pPr>
          </w:p>
        </w:tc>
        <w:tc>
          <w:tcPr>
            <w:tcW w:w="955" w:type="dxa"/>
          </w:tcPr>
          <w:p w14:paraId="628C7A10" w14:textId="77777777" w:rsidR="00292858" w:rsidRPr="007B4467" w:rsidRDefault="00292858" w:rsidP="007B6927">
            <w:pPr>
              <w:keepNext/>
              <w:keepLines/>
              <w:spacing w:after="0"/>
              <w:rPr>
                <w:rFonts w:ascii="Arial" w:hAnsi="Arial"/>
                <w:sz w:val="18"/>
              </w:rPr>
            </w:pPr>
          </w:p>
        </w:tc>
        <w:tc>
          <w:tcPr>
            <w:tcW w:w="949" w:type="dxa"/>
          </w:tcPr>
          <w:p w14:paraId="423391A7" w14:textId="77777777" w:rsidR="00292858" w:rsidRPr="007B4467" w:rsidRDefault="00292858" w:rsidP="007B6927">
            <w:pPr>
              <w:keepNext/>
              <w:keepLines/>
              <w:spacing w:after="0"/>
              <w:rPr>
                <w:rFonts w:ascii="Arial" w:hAnsi="Arial"/>
                <w:sz w:val="18"/>
              </w:rPr>
            </w:pPr>
          </w:p>
        </w:tc>
        <w:tc>
          <w:tcPr>
            <w:tcW w:w="1090" w:type="dxa"/>
          </w:tcPr>
          <w:p w14:paraId="4F678557" w14:textId="77777777" w:rsidR="00292858" w:rsidRPr="007B4467" w:rsidRDefault="00292858" w:rsidP="007B6927">
            <w:pPr>
              <w:keepNext/>
              <w:keepLines/>
              <w:spacing w:after="0"/>
              <w:rPr>
                <w:rFonts w:ascii="Arial" w:hAnsi="Arial"/>
                <w:sz w:val="18"/>
              </w:rPr>
            </w:pPr>
          </w:p>
        </w:tc>
        <w:tc>
          <w:tcPr>
            <w:tcW w:w="935" w:type="dxa"/>
          </w:tcPr>
          <w:p w14:paraId="517333FF" w14:textId="77777777" w:rsidR="00292858" w:rsidRPr="007B4467" w:rsidRDefault="00292858" w:rsidP="007B6927">
            <w:pPr>
              <w:keepNext/>
              <w:keepLines/>
              <w:spacing w:after="0"/>
              <w:rPr>
                <w:rFonts w:ascii="Arial" w:hAnsi="Arial"/>
                <w:sz w:val="18"/>
              </w:rPr>
            </w:pPr>
          </w:p>
        </w:tc>
        <w:tc>
          <w:tcPr>
            <w:tcW w:w="1292" w:type="dxa"/>
          </w:tcPr>
          <w:p w14:paraId="4B9E8BDD" w14:textId="77777777" w:rsidR="00292858" w:rsidRPr="007B4467" w:rsidRDefault="00292858" w:rsidP="007B6927">
            <w:pPr>
              <w:keepNext/>
              <w:keepLines/>
              <w:spacing w:after="0"/>
              <w:rPr>
                <w:rFonts w:ascii="Arial" w:hAnsi="Arial"/>
                <w:sz w:val="18"/>
              </w:rPr>
            </w:pPr>
          </w:p>
        </w:tc>
      </w:tr>
      <w:tr w:rsidR="00292858" w:rsidRPr="007B4467" w14:paraId="19B7F852" w14:textId="77777777" w:rsidTr="00093629">
        <w:tc>
          <w:tcPr>
            <w:tcW w:w="989" w:type="dxa"/>
          </w:tcPr>
          <w:p w14:paraId="6C92709C" w14:textId="77777777" w:rsidR="00292858" w:rsidRPr="007B4467" w:rsidRDefault="00292858" w:rsidP="007B6927">
            <w:pPr>
              <w:keepNext/>
              <w:keepLines/>
              <w:spacing w:after="0"/>
              <w:rPr>
                <w:rFonts w:ascii="Arial" w:hAnsi="Arial"/>
                <w:sz w:val="18"/>
              </w:rPr>
            </w:pPr>
            <w:r w:rsidRPr="007B4467">
              <w:rPr>
                <w:rFonts w:ascii="Arial" w:hAnsi="Arial"/>
                <w:sz w:val="18"/>
              </w:rPr>
              <w:t>CA_n24A-n48(2A)</w:t>
            </w:r>
          </w:p>
        </w:tc>
        <w:tc>
          <w:tcPr>
            <w:tcW w:w="674" w:type="dxa"/>
          </w:tcPr>
          <w:p w14:paraId="48F6F18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49DA92E" w14:textId="77777777" w:rsidR="00292858" w:rsidRPr="007B4467" w:rsidRDefault="00292858" w:rsidP="007B6927">
            <w:pPr>
              <w:keepNext/>
              <w:keepLines/>
              <w:spacing w:after="0"/>
              <w:rPr>
                <w:rFonts w:ascii="Arial" w:hAnsi="Arial"/>
                <w:sz w:val="18"/>
              </w:rPr>
            </w:pPr>
          </w:p>
        </w:tc>
        <w:tc>
          <w:tcPr>
            <w:tcW w:w="821" w:type="dxa"/>
          </w:tcPr>
          <w:p w14:paraId="6F702652" w14:textId="77777777" w:rsidR="00292858" w:rsidRPr="007B4467" w:rsidRDefault="00292858" w:rsidP="007B6927">
            <w:pPr>
              <w:keepNext/>
              <w:keepLines/>
              <w:spacing w:after="0"/>
              <w:rPr>
                <w:rFonts w:ascii="Arial" w:hAnsi="Arial"/>
                <w:sz w:val="18"/>
              </w:rPr>
            </w:pPr>
          </w:p>
        </w:tc>
        <w:tc>
          <w:tcPr>
            <w:tcW w:w="834" w:type="dxa"/>
          </w:tcPr>
          <w:p w14:paraId="3C7B051C" w14:textId="77777777" w:rsidR="00292858" w:rsidRPr="007B4467" w:rsidRDefault="00292858" w:rsidP="007B6927">
            <w:pPr>
              <w:keepNext/>
              <w:keepLines/>
              <w:spacing w:after="0"/>
              <w:rPr>
                <w:rFonts w:ascii="Arial" w:hAnsi="Arial"/>
                <w:sz w:val="18"/>
              </w:rPr>
            </w:pPr>
          </w:p>
        </w:tc>
        <w:tc>
          <w:tcPr>
            <w:tcW w:w="955" w:type="dxa"/>
          </w:tcPr>
          <w:p w14:paraId="567FDD9C" w14:textId="77777777" w:rsidR="00292858" w:rsidRPr="007B4467" w:rsidRDefault="00292858" w:rsidP="007B6927">
            <w:pPr>
              <w:keepNext/>
              <w:keepLines/>
              <w:spacing w:after="0"/>
              <w:rPr>
                <w:rFonts w:ascii="Arial" w:hAnsi="Arial"/>
                <w:sz w:val="18"/>
              </w:rPr>
            </w:pPr>
          </w:p>
        </w:tc>
        <w:tc>
          <w:tcPr>
            <w:tcW w:w="949" w:type="dxa"/>
          </w:tcPr>
          <w:p w14:paraId="02658CBB" w14:textId="77777777" w:rsidR="00292858" w:rsidRPr="007B4467" w:rsidRDefault="00292858" w:rsidP="007B6927">
            <w:pPr>
              <w:keepNext/>
              <w:keepLines/>
              <w:spacing w:after="0"/>
              <w:rPr>
                <w:rFonts w:ascii="Arial" w:hAnsi="Arial"/>
                <w:sz w:val="18"/>
              </w:rPr>
            </w:pPr>
          </w:p>
        </w:tc>
        <w:tc>
          <w:tcPr>
            <w:tcW w:w="1090" w:type="dxa"/>
          </w:tcPr>
          <w:p w14:paraId="0CD49A5C" w14:textId="77777777" w:rsidR="00292858" w:rsidRPr="007B4467" w:rsidRDefault="00292858" w:rsidP="007B6927">
            <w:pPr>
              <w:keepNext/>
              <w:keepLines/>
              <w:spacing w:after="0"/>
              <w:rPr>
                <w:rFonts w:ascii="Arial" w:hAnsi="Arial"/>
                <w:sz w:val="18"/>
              </w:rPr>
            </w:pPr>
          </w:p>
        </w:tc>
        <w:tc>
          <w:tcPr>
            <w:tcW w:w="935" w:type="dxa"/>
          </w:tcPr>
          <w:p w14:paraId="53326648" w14:textId="77777777" w:rsidR="00292858" w:rsidRPr="007B4467" w:rsidRDefault="00292858" w:rsidP="007B6927">
            <w:pPr>
              <w:keepNext/>
              <w:keepLines/>
              <w:spacing w:after="0"/>
              <w:rPr>
                <w:rFonts w:ascii="Arial" w:hAnsi="Arial"/>
                <w:sz w:val="18"/>
              </w:rPr>
            </w:pPr>
          </w:p>
        </w:tc>
        <w:tc>
          <w:tcPr>
            <w:tcW w:w="1292" w:type="dxa"/>
          </w:tcPr>
          <w:p w14:paraId="4F8AC518" w14:textId="77777777" w:rsidR="00292858" w:rsidRPr="007B4467" w:rsidRDefault="00292858" w:rsidP="007B6927">
            <w:pPr>
              <w:keepNext/>
              <w:keepLines/>
              <w:spacing w:after="0"/>
              <w:rPr>
                <w:rFonts w:ascii="Arial" w:hAnsi="Arial"/>
                <w:sz w:val="18"/>
              </w:rPr>
            </w:pPr>
          </w:p>
        </w:tc>
      </w:tr>
      <w:tr w:rsidR="00292858" w:rsidRPr="007B4467" w14:paraId="56FF4851" w14:textId="77777777" w:rsidTr="00093629">
        <w:tc>
          <w:tcPr>
            <w:tcW w:w="989" w:type="dxa"/>
          </w:tcPr>
          <w:p w14:paraId="41BE2A05" w14:textId="77777777" w:rsidR="00292858" w:rsidRPr="007B4467" w:rsidRDefault="00292858" w:rsidP="007B6927">
            <w:pPr>
              <w:keepNext/>
              <w:keepLines/>
              <w:spacing w:after="0"/>
              <w:rPr>
                <w:rFonts w:ascii="Arial" w:hAnsi="Arial"/>
                <w:sz w:val="18"/>
              </w:rPr>
            </w:pPr>
            <w:r w:rsidRPr="007B4467">
              <w:rPr>
                <w:rFonts w:ascii="Arial" w:hAnsi="Arial"/>
                <w:sz w:val="18"/>
              </w:rPr>
              <w:t>CA_n24A-n77A</w:t>
            </w:r>
          </w:p>
        </w:tc>
        <w:tc>
          <w:tcPr>
            <w:tcW w:w="674" w:type="dxa"/>
          </w:tcPr>
          <w:p w14:paraId="375EDF8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DB306FA" w14:textId="77777777" w:rsidR="00292858" w:rsidRPr="007B4467" w:rsidRDefault="00292858" w:rsidP="007B6927">
            <w:pPr>
              <w:keepNext/>
              <w:keepLines/>
              <w:spacing w:after="0"/>
              <w:rPr>
                <w:rFonts w:ascii="Arial" w:hAnsi="Arial"/>
                <w:sz w:val="18"/>
              </w:rPr>
            </w:pPr>
          </w:p>
        </w:tc>
        <w:tc>
          <w:tcPr>
            <w:tcW w:w="821" w:type="dxa"/>
          </w:tcPr>
          <w:p w14:paraId="681F8E18" w14:textId="77777777" w:rsidR="00292858" w:rsidRPr="007B4467" w:rsidRDefault="00292858" w:rsidP="007B6927">
            <w:pPr>
              <w:keepNext/>
              <w:keepLines/>
              <w:spacing w:after="0"/>
              <w:rPr>
                <w:rFonts w:ascii="Arial" w:hAnsi="Arial"/>
                <w:sz w:val="18"/>
              </w:rPr>
            </w:pPr>
          </w:p>
        </w:tc>
        <w:tc>
          <w:tcPr>
            <w:tcW w:w="834" w:type="dxa"/>
          </w:tcPr>
          <w:p w14:paraId="1D9B106D" w14:textId="77777777" w:rsidR="00292858" w:rsidRPr="007B4467" w:rsidRDefault="00292858" w:rsidP="007B6927">
            <w:pPr>
              <w:keepNext/>
              <w:keepLines/>
              <w:spacing w:after="0"/>
              <w:rPr>
                <w:rFonts w:ascii="Arial" w:hAnsi="Arial"/>
                <w:sz w:val="18"/>
              </w:rPr>
            </w:pPr>
          </w:p>
        </w:tc>
        <w:tc>
          <w:tcPr>
            <w:tcW w:w="955" w:type="dxa"/>
          </w:tcPr>
          <w:p w14:paraId="60D1FA0A" w14:textId="77777777" w:rsidR="00292858" w:rsidRPr="007B4467" w:rsidRDefault="00292858" w:rsidP="007B6927">
            <w:pPr>
              <w:keepNext/>
              <w:keepLines/>
              <w:spacing w:after="0"/>
              <w:rPr>
                <w:rFonts w:ascii="Arial" w:hAnsi="Arial"/>
                <w:sz w:val="18"/>
              </w:rPr>
            </w:pPr>
          </w:p>
        </w:tc>
        <w:tc>
          <w:tcPr>
            <w:tcW w:w="949" w:type="dxa"/>
          </w:tcPr>
          <w:p w14:paraId="727246AB" w14:textId="77777777" w:rsidR="00292858" w:rsidRPr="007B4467" w:rsidRDefault="00292858" w:rsidP="007B6927">
            <w:pPr>
              <w:keepNext/>
              <w:keepLines/>
              <w:spacing w:after="0"/>
              <w:rPr>
                <w:rFonts w:ascii="Arial" w:hAnsi="Arial"/>
                <w:sz w:val="18"/>
              </w:rPr>
            </w:pPr>
          </w:p>
        </w:tc>
        <w:tc>
          <w:tcPr>
            <w:tcW w:w="1090" w:type="dxa"/>
          </w:tcPr>
          <w:p w14:paraId="250E03B0" w14:textId="77777777" w:rsidR="00292858" w:rsidRPr="007B4467" w:rsidRDefault="00292858" w:rsidP="007B6927">
            <w:pPr>
              <w:keepNext/>
              <w:keepLines/>
              <w:spacing w:after="0"/>
              <w:rPr>
                <w:rFonts w:ascii="Arial" w:hAnsi="Arial"/>
                <w:sz w:val="18"/>
              </w:rPr>
            </w:pPr>
          </w:p>
        </w:tc>
        <w:tc>
          <w:tcPr>
            <w:tcW w:w="935" w:type="dxa"/>
          </w:tcPr>
          <w:p w14:paraId="25B02A44" w14:textId="77777777" w:rsidR="00292858" w:rsidRPr="007B4467" w:rsidRDefault="00292858" w:rsidP="007B6927">
            <w:pPr>
              <w:keepNext/>
              <w:keepLines/>
              <w:spacing w:after="0"/>
              <w:rPr>
                <w:rFonts w:ascii="Arial" w:hAnsi="Arial"/>
                <w:sz w:val="18"/>
              </w:rPr>
            </w:pPr>
          </w:p>
        </w:tc>
        <w:tc>
          <w:tcPr>
            <w:tcW w:w="1292" w:type="dxa"/>
          </w:tcPr>
          <w:p w14:paraId="72523670" w14:textId="77777777" w:rsidR="00292858" w:rsidRPr="007B4467" w:rsidRDefault="00292858" w:rsidP="007B6927">
            <w:pPr>
              <w:keepNext/>
              <w:keepLines/>
              <w:spacing w:after="0"/>
              <w:rPr>
                <w:rFonts w:ascii="Arial" w:hAnsi="Arial"/>
                <w:sz w:val="18"/>
              </w:rPr>
            </w:pPr>
          </w:p>
        </w:tc>
      </w:tr>
      <w:tr w:rsidR="00292858" w:rsidRPr="007B4467" w14:paraId="29C8DCA0" w14:textId="77777777" w:rsidTr="00093629">
        <w:tc>
          <w:tcPr>
            <w:tcW w:w="989" w:type="dxa"/>
          </w:tcPr>
          <w:p w14:paraId="1A863F58" w14:textId="77777777" w:rsidR="00292858" w:rsidRPr="007B4467" w:rsidRDefault="00292858" w:rsidP="007B6927">
            <w:pPr>
              <w:keepNext/>
              <w:keepLines/>
              <w:spacing w:after="0"/>
              <w:rPr>
                <w:rFonts w:ascii="Arial" w:hAnsi="Arial"/>
                <w:sz w:val="18"/>
              </w:rPr>
            </w:pPr>
            <w:r w:rsidRPr="007B4467">
              <w:rPr>
                <w:rFonts w:ascii="Arial" w:hAnsi="Arial"/>
                <w:sz w:val="18"/>
              </w:rPr>
              <w:t>CA_n24A-n77C</w:t>
            </w:r>
          </w:p>
        </w:tc>
        <w:tc>
          <w:tcPr>
            <w:tcW w:w="674" w:type="dxa"/>
          </w:tcPr>
          <w:p w14:paraId="2B38C65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C1EF537" w14:textId="77777777" w:rsidR="00292858" w:rsidRPr="007B4467" w:rsidRDefault="00292858" w:rsidP="007B6927">
            <w:pPr>
              <w:keepNext/>
              <w:keepLines/>
              <w:spacing w:after="0"/>
              <w:rPr>
                <w:rFonts w:ascii="Arial" w:hAnsi="Arial"/>
                <w:sz w:val="18"/>
              </w:rPr>
            </w:pPr>
          </w:p>
        </w:tc>
        <w:tc>
          <w:tcPr>
            <w:tcW w:w="821" w:type="dxa"/>
          </w:tcPr>
          <w:p w14:paraId="0AB21C7F" w14:textId="77777777" w:rsidR="00292858" w:rsidRPr="007B4467" w:rsidRDefault="00292858" w:rsidP="007B6927">
            <w:pPr>
              <w:keepNext/>
              <w:keepLines/>
              <w:spacing w:after="0"/>
              <w:rPr>
                <w:rFonts w:ascii="Arial" w:hAnsi="Arial"/>
                <w:sz w:val="18"/>
              </w:rPr>
            </w:pPr>
          </w:p>
        </w:tc>
        <w:tc>
          <w:tcPr>
            <w:tcW w:w="834" w:type="dxa"/>
          </w:tcPr>
          <w:p w14:paraId="6DFBDB9F" w14:textId="77777777" w:rsidR="00292858" w:rsidRPr="007B4467" w:rsidRDefault="00292858" w:rsidP="007B6927">
            <w:pPr>
              <w:keepNext/>
              <w:keepLines/>
              <w:spacing w:after="0"/>
              <w:rPr>
                <w:rFonts w:ascii="Arial" w:hAnsi="Arial"/>
                <w:sz w:val="18"/>
              </w:rPr>
            </w:pPr>
          </w:p>
        </w:tc>
        <w:tc>
          <w:tcPr>
            <w:tcW w:w="955" w:type="dxa"/>
          </w:tcPr>
          <w:p w14:paraId="72255865" w14:textId="77777777" w:rsidR="00292858" w:rsidRPr="007B4467" w:rsidRDefault="00292858" w:rsidP="007B6927">
            <w:pPr>
              <w:keepNext/>
              <w:keepLines/>
              <w:spacing w:after="0"/>
              <w:rPr>
                <w:rFonts w:ascii="Arial" w:hAnsi="Arial"/>
                <w:sz w:val="18"/>
              </w:rPr>
            </w:pPr>
          </w:p>
        </w:tc>
        <w:tc>
          <w:tcPr>
            <w:tcW w:w="949" w:type="dxa"/>
          </w:tcPr>
          <w:p w14:paraId="1DBD21CA" w14:textId="77777777" w:rsidR="00292858" w:rsidRPr="007B4467" w:rsidRDefault="00292858" w:rsidP="007B6927">
            <w:pPr>
              <w:keepNext/>
              <w:keepLines/>
              <w:spacing w:after="0"/>
              <w:rPr>
                <w:rFonts w:ascii="Arial" w:hAnsi="Arial"/>
                <w:sz w:val="18"/>
              </w:rPr>
            </w:pPr>
          </w:p>
        </w:tc>
        <w:tc>
          <w:tcPr>
            <w:tcW w:w="1090" w:type="dxa"/>
          </w:tcPr>
          <w:p w14:paraId="7BC60909" w14:textId="77777777" w:rsidR="00292858" w:rsidRPr="007B4467" w:rsidRDefault="00292858" w:rsidP="007B6927">
            <w:pPr>
              <w:keepNext/>
              <w:keepLines/>
              <w:spacing w:after="0"/>
              <w:rPr>
                <w:rFonts w:ascii="Arial" w:hAnsi="Arial"/>
                <w:sz w:val="18"/>
              </w:rPr>
            </w:pPr>
          </w:p>
        </w:tc>
        <w:tc>
          <w:tcPr>
            <w:tcW w:w="935" w:type="dxa"/>
          </w:tcPr>
          <w:p w14:paraId="7755A97C" w14:textId="77777777" w:rsidR="00292858" w:rsidRPr="007B4467" w:rsidRDefault="00292858" w:rsidP="007B6927">
            <w:pPr>
              <w:keepNext/>
              <w:keepLines/>
              <w:spacing w:after="0"/>
              <w:rPr>
                <w:rFonts w:ascii="Arial" w:hAnsi="Arial"/>
                <w:sz w:val="18"/>
              </w:rPr>
            </w:pPr>
          </w:p>
        </w:tc>
        <w:tc>
          <w:tcPr>
            <w:tcW w:w="1292" w:type="dxa"/>
          </w:tcPr>
          <w:p w14:paraId="2C53E6C5" w14:textId="77777777" w:rsidR="00292858" w:rsidRPr="007B4467" w:rsidRDefault="00292858" w:rsidP="007B6927">
            <w:pPr>
              <w:keepNext/>
              <w:keepLines/>
              <w:spacing w:after="0"/>
              <w:rPr>
                <w:rFonts w:ascii="Arial" w:hAnsi="Arial"/>
                <w:sz w:val="18"/>
              </w:rPr>
            </w:pPr>
          </w:p>
        </w:tc>
      </w:tr>
      <w:tr w:rsidR="00292858" w:rsidRPr="007B4467" w14:paraId="13049E5B" w14:textId="77777777" w:rsidTr="00093629">
        <w:tc>
          <w:tcPr>
            <w:tcW w:w="989" w:type="dxa"/>
          </w:tcPr>
          <w:p w14:paraId="19C49D6D" w14:textId="77777777" w:rsidR="00292858" w:rsidRPr="007B4467" w:rsidRDefault="00292858" w:rsidP="007B6927">
            <w:pPr>
              <w:keepNext/>
              <w:keepLines/>
              <w:spacing w:after="0"/>
              <w:rPr>
                <w:rFonts w:ascii="Arial" w:hAnsi="Arial"/>
                <w:sz w:val="18"/>
              </w:rPr>
            </w:pPr>
            <w:r w:rsidRPr="007B4467">
              <w:rPr>
                <w:rFonts w:ascii="Arial" w:hAnsi="Arial"/>
                <w:sz w:val="18"/>
              </w:rPr>
              <w:t>CA_n25A-n66A</w:t>
            </w:r>
          </w:p>
        </w:tc>
        <w:tc>
          <w:tcPr>
            <w:tcW w:w="674" w:type="dxa"/>
          </w:tcPr>
          <w:p w14:paraId="26D8140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84F136" w14:textId="77777777" w:rsidR="00292858" w:rsidRPr="007B4467" w:rsidRDefault="00292858" w:rsidP="007B6927">
            <w:pPr>
              <w:keepNext/>
              <w:keepLines/>
              <w:spacing w:after="0"/>
              <w:rPr>
                <w:rFonts w:ascii="Arial" w:hAnsi="Arial"/>
                <w:sz w:val="18"/>
              </w:rPr>
            </w:pPr>
          </w:p>
        </w:tc>
        <w:tc>
          <w:tcPr>
            <w:tcW w:w="821" w:type="dxa"/>
          </w:tcPr>
          <w:p w14:paraId="692685F2" w14:textId="77777777" w:rsidR="00292858" w:rsidRPr="007B4467" w:rsidRDefault="00292858" w:rsidP="007B6927">
            <w:pPr>
              <w:keepNext/>
              <w:keepLines/>
              <w:spacing w:after="0"/>
              <w:rPr>
                <w:rFonts w:ascii="Arial" w:hAnsi="Arial"/>
                <w:sz w:val="18"/>
              </w:rPr>
            </w:pPr>
          </w:p>
        </w:tc>
        <w:tc>
          <w:tcPr>
            <w:tcW w:w="834" w:type="dxa"/>
          </w:tcPr>
          <w:p w14:paraId="05ED933F" w14:textId="77777777" w:rsidR="00292858" w:rsidRPr="007B4467" w:rsidRDefault="00292858" w:rsidP="007B6927">
            <w:pPr>
              <w:keepNext/>
              <w:keepLines/>
              <w:spacing w:after="0"/>
              <w:rPr>
                <w:rFonts w:ascii="Arial" w:hAnsi="Arial"/>
                <w:sz w:val="18"/>
              </w:rPr>
            </w:pPr>
          </w:p>
        </w:tc>
        <w:tc>
          <w:tcPr>
            <w:tcW w:w="955" w:type="dxa"/>
          </w:tcPr>
          <w:p w14:paraId="063694CF" w14:textId="77777777" w:rsidR="00292858" w:rsidRPr="007B4467" w:rsidRDefault="00292858" w:rsidP="007B6927">
            <w:pPr>
              <w:keepNext/>
              <w:keepLines/>
              <w:spacing w:after="0"/>
              <w:rPr>
                <w:rFonts w:ascii="Arial" w:hAnsi="Arial"/>
                <w:sz w:val="18"/>
              </w:rPr>
            </w:pPr>
          </w:p>
        </w:tc>
        <w:tc>
          <w:tcPr>
            <w:tcW w:w="949" w:type="dxa"/>
          </w:tcPr>
          <w:p w14:paraId="76F77029" w14:textId="77777777" w:rsidR="00292858" w:rsidRPr="007B4467" w:rsidRDefault="00292858" w:rsidP="007B6927">
            <w:pPr>
              <w:keepNext/>
              <w:keepLines/>
              <w:spacing w:after="0"/>
              <w:rPr>
                <w:rFonts w:ascii="Arial" w:hAnsi="Arial"/>
                <w:sz w:val="18"/>
              </w:rPr>
            </w:pPr>
          </w:p>
        </w:tc>
        <w:tc>
          <w:tcPr>
            <w:tcW w:w="1090" w:type="dxa"/>
          </w:tcPr>
          <w:p w14:paraId="0D96C01F" w14:textId="77777777" w:rsidR="00292858" w:rsidRPr="007B4467" w:rsidRDefault="00292858" w:rsidP="007B6927">
            <w:pPr>
              <w:keepNext/>
              <w:keepLines/>
              <w:spacing w:after="0"/>
              <w:rPr>
                <w:rFonts w:ascii="Arial" w:hAnsi="Arial"/>
                <w:sz w:val="18"/>
              </w:rPr>
            </w:pPr>
          </w:p>
        </w:tc>
        <w:tc>
          <w:tcPr>
            <w:tcW w:w="935" w:type="dxa"/>
          </w:tcPr>
          <w:p w14:paraId="6B55160A" w14:textId="77777777" w:rsidR="00292858" w:rsidRPr="007B4467" w:rsidRDefault="00292858" w:rsidP="007B6927">
            <w:pPr>
              <w:keepNext/>
              <w:keepLines/>
              <w:spacing w:after="0"/>
              <w:rPr>
                <w:rFonts w:ascii="Arial" w:hAnsi="Arial"/>
                <w:sz w:val="18"/>
              </w:rPr>
            </w:pPr>
          </w:p>
        </w:tc>
        <w:tc>
          <w:tcPr>
            <w:tcW w:w="1292" w:type="dxa"/>
          </w:tcPr>
          <w:p w14:paraId="3A3B60FD" w14:textId="77777777" w:rsidR="00292858" w:rsidRPr="007B4467" w:rsidRDefault="00292858" w:rsidP="007B6927">
            <w:pPr>
              <w:keepNext/>
              <w:keepLines/>
              <w:spacing w:after="0"/>
              <w:rPr>
                <w:rFonts w:ascii="Arial" w:hAnsi="Arial"/>
                <w:sz w:val="18"/>
              </w:rPr>
            </w:pPr>
          </w:p>
        </w:tc>
      </w:tr>
      <w:tr w:rsidR="00292858" w:rsidRPr="007B4467" w14:paraId="1B0D6513" w14:textId="77777777" w:rsidTr="00093629">
        <w:tc>
          <w:tcPr>
            <w:tcW w:w="989" w:type="dxa"/>
          </w:tcPr>
          <w:p w14:paraId="333BD7BC" w14:textId="77777777" w:rsidR="00292858" w:rsidRPr="007B4467" w:rsidRDefault="00292858" w:rsidP="007B6927">
            <w:pPr>
              <w:keepNext/>
              <w:keepLines/>
              <w:spacing w:after="0"/>
              <w:rPr>
                <w:rFonts w:ascii="Arial" w:hAnsi="Arial"/>
                <w:sz w:val="18"/>
              </w:rPr>
            </w:pPr>
            <w:r w:rsidRPr="007B4467">
              <w:rPr>
                <w:rFonts w:ascii="Arial" w:hAnsi="Arial"/>
                <w:sz w:val="18"/>
              </w:rPr>
              <w:t>CA_n25A-n77A</w:t>
            </w:r>
          </w:p>
        </w:tc>
        <w:tc>
          <w:tcPr>
            <w:tcW w:w="674" w:type="dxa"/>
          </w:tcPr>
          <w:p w14:paraId="19D0168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EFBDFC0" w14:textId="77777777" w:rsidR="00292858" w:rsidRPr="007B4467" w:rsidRDefault="00292858" w:rsidP="007B6927">
            <w:pPr>
              <w:keepNext/>
              <w:keepLines/>
              <w:spacing w:after="0"/>
              <w:rPr>
                <w:rFonts w:ascii="Arial" w:hAnsi="Arial"/>
                <w:sz w:val="18"/>
              </w:rPr>
            </w:pPr>
          </w:p>
        </w:tc>
        <w:tc>
          <w:tcPr>
            <w:tcW w:w="821" w:type="dxa"/>
          </w:tcPr>
          <w:p w14:paraId="7FC3ABE0" w14:textId="77777777" w:rsidR="00292858" w:rsidRPr="007B4467" w:rsidRDefault="00292858" w:rsidP="007B6927">
            <w:pPr>
              <w:keepNext/>
              <w:keepLines/>
              <w:spacing w:after="0"/>
              <w:rPr>
                <w:rFonts w:ascii="Arial" w:hAnsi="Arial"/>
                <w:sz w:val="18"/>
              </w:rPr>
            </w:pPr>
          </w:p>
        </w:tc>
        <w:tc>
          <w:tcPr>
            <w:tcW w:w="834" w:type="dxa"/>
          </w:tcPr>
          <w:p w14:paraId="10A5BC7E" w14:textId="77777777" w:rsidR="00292858" w:rsidRPr="007B4467" w:rsidRDefault="00292858" w:rsidP="007B6927">
            <w:pPr>
              <w:keepNext/>
              <w:keepLines/>
              <w:spacing w:after="0"/>
              <w:rPr>
                <w:rFonts w:ascii="Arial" w:hAnsi="Arial"/>
                <w:sz w:val="18"/>
              </w:rPr>
            </w:pPr>
          </w:p>
        </w:tc>
        <w:tc>
          <w:tcPr>
            <w:tcW w:w="955" w:type="dxa"/>
          </w:tcPr>
          <w:p w14:paraId="413CFB06" w14:textId="77777777" w:rsidR="00292858" w:rsidRPr="007B4467" w:rsidRDefault="00292858" w:rsidP="007B6927">
            <w:pPr>
              <w:keepNext/>
              <w:keepLines/>
              <w:spacing w:after="0"/>
              <w:rPr>
                <w:rFonts w:ascii="Arial" w:hAnsi="Arial"/>
                <w:sz w:val="18"/>
              </w:rPr>
            </w:pPr>
          </w:p>
        </w:tc>
        <w:tc>
          <w:tcPr>
            <w:tcW w:w="949" w:type="dxa"/>
          </w:tcPr>
          <w:p w14:paraId="5B76F96F" w14:textId="77777777" w:rsidR="00292858" w:rsidRPr="007B4467" w:rsidRDefault="00292858" w:rsidP="007B6927">
            <w:pPr>
              <w:keepNext/>
              <w:keepLines/>
              <w:spacing w:after="0"/>
              <w:rPr>
                <w:rFonts w:ascii="Arial" w:hAnsi="Arial"/>
                <w:sz w:val="18"/>
              </w:rPr>
            </w:pPr>
          </w:p>
        </w:tc>
        <w:tc>
          <w:tcPr>
            <w:tcW w:w="1090" w:type="dxa"/>
          </w:tcPr>
          <w:p w14:paraId="7E4BF282" w14:textId="77777777" w:rsidR="00292858" w:rsidRPr="007B4467" w:rsidRDefault="00292858" w:rsidP="007B6927">
            <w:pPr>
              <w:keepNext/>
              <w:keepLines/>
              <w:spacing w:after="0"/>
              <w:rPr>
                <w:rFonts w:ascii="Arial" w:hAnsi="Arial"/>
                <w:sz w:val="18"/>
              </w:rPr>
            </w:pPr>
          </w:p>
        </w:tc>
        <w:tc>
          <w:tcPr>
            <w:tcW w:w="935" w:type="dxa"/>
          </w:tcPr>
          <w:p w14:paraId="42A3679A" w14:textId="77777777" w:rsidR="00292858" w:rsidRPr="007B4467" w:rsidRDefault="00292858" w:rsidP="007B6927">
            <w:pPr>
              <w:keepNext/>
              <w:keepLines/>
              <w:spacing w:after="0"/>
              <w:rPr>
                <w:rFonts w:ascii="Arial" w:hAnsi="Arial"/>
                <w:sz w:val="18"/>
              </w:rPr>
            </w:pPr>
          </w:p>
        </w:tc>
        <w:tc>
          <w:tcPr>
            <w:tcW w:w="1292" w:type="dxa"/>
          </w:tcPr>
          <w:p w14:paraId="11CA5AE3" w14:textId="77777777" w:rsidR="00292858" w:rsidRPr="007B4467" w:rsidRDefault="00292858" w:rsidP="007B6927">
            <w:pPr>
              <w:keepNext/>
              <w:keepLines/>
              <w:spacing w:after="0"/>
              <w:rPr>
                <w:rFonts w:ascii="Arial" w:hAnsi="Arial"/>
                <w:sz w:val="18"/>
              </w:rPr>
            </w:pPr>
          </w:p>
        </w:tc>
      </w:tr>
      <w:tr w:rsidR="00292858" w:rsidRPr="007B4467" w14:paraId="2BF91090" w14:textId="77777777" w:rsidTr="00093629">
        <w:tc>
          <w:tcPr>
            <w:tcW w:w="989" w:type="dxa"/>
          </w:tcPr>
          <w:p w14:paraId="6BEB3CA0" w14:textId="77777777" w:rsidR="00292858" w:rsidRPr="007B4467" w:rsidRDefault="00292858" w:rsidP="007B6927">
            <w:pPr>
              <w:keepNext/>
              <w:keepLines/>
              <w:spacing w:after="0"/>
              <w:rPr>
                <w:rFonts w:ascii="Arial" w:hAnsi="Arial"/>
                <w:sz w:val="18"/>
              </w:rPr>
            </w:pPr>
            <w:r w:rsidRPr="007B4467">
              <w:rPr>
                <w:rFonts w:ascii="Arial" w:hAnsi="Arial"/>
                <w:sz w:val="18"/>
              </w:rPr>
              <w:t>CA_n25A-n77(2A)</w:t>
            </w:r>
          </w:p>
        </w:tc>
        <w:tc>
          <w:tcPr>
            <w:tcW w:w="674" w:type="dxa"/>
          </w:tcPr>
          <w:p w14:paraId="3A81C534"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F773821" w14:textId="77777777" w:rsidR="00292858" w:rsidRPr="007B4467" w:rsidRDefault="00292858" w:rsidP="007B6927">
            <w:pPr>
              <w:keepNext/>
              <w:keepLines/>
              <w:spacing w:after="0"/>
              <w:rPr>
                <w:rFonts w:ascii="Arial" w:hAnsi="Arial"/>
                <w:sz w:val="18"/>
              </w:rPr>
            </w:pPr>
          </w:p>
        </w:tc>
        <w:tc>
          <w:tcPr>
            <w:tcW w:w="821" w:type="dxa"/>
          </w:tcPr>
          <w:p w14:paraId="3BB11478" w14:textId="77777777" w:rsidR="00292858" w:rsidRPr="007B4467" w:rsidRDefault="00292858" w:rsidP="007B6927">
            <w:pPr>
              <w:keepNext/>
              <w:keepLines/>
              <w:spacing w:after="0"/>
              <w:rPr>
                <w:rFonts w:ascii="Arial" w:hAnsi="Arial"/>
                <w:sz w:val="18"/>
              </w:rPr>
            </w:pPr>
          </w:p>
        </w:tc>
        <w:tc>
          <w:tcPr>
            <w:tcW w:w="834" w:type="dxa"/>
          </w:tcPr>
          <w:p w14:paraId="136B0834" w14:textId="77777777" w:rsidR="00292858" w:rsidRPr="007B4467" w:rsidRDefault="00292858" w:rsidP="007B6927">
            <w:pPr>
              <w:keepNext/>
              <w:keepLines/>
              <w:spacing w:after="0"/>
              <w:rPr>
                <w:rFonts w:ascii="Arial" w:hAnsi="Arial"/>
                <w:sz w:val="18"/>
              </w:rPr>
            </w:pPr>
          </w:p>
        </w:tc>
        <w:tc>
          <w:tcPr>
            <w:tcW w:w="955" w:type="dxa"/>
          </w:tcPr>
          <w:p w14:paraId="0C2666BF" w14:textId="77777777" w:rsidR="00292858" w:rsidRPr="007B4467" w:rsidRDefault="00292858" w:rsidP="007B6927">
            <w:pPr>
              <w:keepNext/>
              <w:keepLines/>
              <w:spacing w:after="0"/>
              <w:rPr>
                <w:rFonts w:ascii="Arial" w:hAnsi="Arial"/>
                <w:sz w:val="18"/>
              </w:rPr>
            </w:pPr>
          </w:p>
        </w:tc>
        <w:tc>
          <w:tcPr>
            <w:tcW w:w="949" w:type="dxa"/>
          </w:tcPr>
          <w:p w14:paraId="3840552D" w14:textId="77777777" w:rsidR="00292858" w:rsidRPr="007B4467" w:rsidRDefault="00292858" w:rsidP="007B6927">
            <w:pPr>
              <w:keepNext/>
              <w:keepLines/>
              <w:spacing w:after="0"/>
              <w:rPr>
                <w:rFonts w:ascii="Arial" w:hAnsi="Arial"/>
                <w:sz w:val="18"/>
              </w:rPr>
            </w:pPr>
          </w:p>
        </w:tc>
        <w:tc>
          <w:tcPr>
            <w:tcW w:w="1090" w:type="dxa"/>
          </w:tcPr>
          <w:p w14:paraId="17106422" w14:textId="77777777" w:rsidR="00292858" w:rsidRPr="007B4467" w:rsidRDefault="00292858" w:rsidP="007B6927">
            <w:pPr>
              <w:keepNext/>
              <w:keepLines/>
              <w:spacing w:after="0"/>
              <w:rPr>
                <w:rFonts w:ascii="Arial" w:hAnsi="Arial"/>
                <w:sz w:val="18"/>
              </w:rPr>
            </w:pPr>
          </w:p>
        </w:tc>
        <w:tc>
          <w:tcPr>
            <w:tcW w:w="935" w:type="dxa"/>
          </w:tcPr>
          <w:p w14:paraId="6ADE3C73" w14:textId="77777777" w:rsidR="00292858" w:rsidRPr="007B4467" w:rsidRDefault="00292858" w:rsidP="007B6927">
            <w:pPr>
              <w:keepNext/>
              <w:keepLines/>
              <w:spacing w:after="0"/>
              <w:rPr>
                <w:rFonts w:ascii="Arial" w:hAnsi="Arial"/>
                <w:sz w:val="18"/>
              </w:rPr>
            </w:pPr>
          </w:p>
        </w:tc>
        <w:tc>
          <w:tcPr>
            <w:tcW w:w="1292" w:type="dxa"/>
          </w:tcPr>
          <w:p w14:paraId="6AC1E848" w14:textId="77777777" w:rsidR="00292858" w:rsidRPr="007B4467" w:rsidRDefault="00292858" w:rsidP="007B6927">
            <w:pPr>
              <w:keepNext/>
              <w:keepLines/>
              <w:spacing w:after="0"/>
              <w:rPr>
                <w:rFonts w:ascii="Arial" w:hAnsi="Arial"/>
                <w:sz w:val="18"/>
              </w:rPr>
            </w:pPr>
          </w:p>
        </w:tc>
      </w:tr>
      <w:tr w:rsidR="00292858" w:rsidRPr="007B4467" w14:paraId="77FB8F0E" w14:textId="77777777" w:rsidTr="00093629">
        <w:tc>
          <w:tcPr>
            <w:tcW w:w="989" w:type="dxa"/>
          </w:tcPr>
          <w:p w14:paraId="0CFD2833" w14:textId="77777777" w:rsidR="00292858" w:rsidRPr="007B4467" w:rsidRDefault="00292858" w:rsidP="007B6927">
            <w:pPr>
              <w:keepNext/>
              <w:keepLines/>
              <w:spacing w:after="0"/>
              <w:rPr>
                <w:rFonts w:ascii="Arial" w:hAnsi="Arial"/>
                <w:sz w:val="18"/>
              </w:rPr>
            </w:pPr>
            <w:r w:rsidRPr="007B4467">
              <w:rPr>
                <w:rFonts w:ascii="Arial" w:hAnsi="Arial"/>
                <w:sz w:val="18"/>
              </w:rPr>
              <w:t>CA_n25A-n78A</w:t>
            </w:r>
          </w:p>
        </w:tc>
        <w:tc>
          <w:tcPr>
            <w:tcW w:w="674" w:type="dxa"/>
          </w:tcPr>
          <w:p w14:paraId="66FBF5B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B0EF287" w14:textId="77777777" w:rsidR="00292858" w:rsidRPr="007B4467" w:rsidRDefault="00292858" w:rsidP="007B6927">
            <w:pPr>
              <w:keepNext/>
              <w:keepLines/>
              <w:spacing w:after="0"/>
              <w:rPr>
                <w:rFonts w:ascii="Arial" w:hAnsi="Arial"/>
                <w:sz w:val="18"/>
              </w:rPr>
            </w:pPr>
          </w:p>
        </w:tc>
        <w:tc>
          <w:tcPr>
            <w:tcW w:w="821" w:type="dxa"/>
          </w:tcPr>
          <w:p w14:paraId="377B1EF4" w14:textId="77777777" w:rsidR="00292858" w:rsidRPr="007B4467" w:rsidRDefault="00292858" w:rsidP="007B6927">
            <w:pPr>
              <w:keepNext/>
              <w:keepLines/>
              <w:spacing w:after="0"/>
              <w:rPr>
                <w:rFonts w:ascii="Arial" w:hAnsi="Arial"/>
                <w:sz w:val="18"/>
              </w:rPr>
            </w:pPr>
          </w:p>
        </w:tc>
        <w:tc>
          <w:tcPr>
            <w:tcW w:w="834" w:type="dxa"/>
          </w:tcPr>
          <w:p w14:paraId="095F3E80" w14:textId="77777777" w:rsidR="00292858" w:rsidRPr="007B4467" w:rsidRDefault="00292858" w:rsidP="007B6927">
            <w:pPr>
              <w:keepNext/>
              <w:keepLines/>
              <w:spacing w:after="0"/>
              <w:rPr>
                <w:rFonts w:ascii="Arial" w:hAnsi="Arial"/>
                <w:sz w:val="18"/>
              </w:rPr>
            </w:pPr>
          </w:p>
        </w:tc>
        <w:tc>
          <w:tcPr>
            <w:tcW w:w="955" w:type="dxa"/>
          </w:tcPr>
          <w:p w14:paraId="25ED6F65" w14:textId="77777777" w:rsidR="00292858" w:rsidRPr="007B4467" w:rsidRDefault="00292858" w:rsidP="007B6927">
            <w:pPr>
              <w:keepNext/>
              <w:keepLines/>
              <w:spacing w:after="0"/>
              <w:rPr>
                <w:rFonts w:ascii="Arial" w:hAnsi="Arial"/>
                <w:sz w:val="18"/>
              </w:rPr>
            </w:pPr>
          </w:p>
        </w:tc>
        <w:tc>
          <w:tcPr>
            <w:tcW w:w="949" w:type="dxa"/>
          </w:tcPr>
          <w:p w14:paraId="20D746B1" w14:textId="77777777" w:rsidR="00292858" w:rsidRPr="007B4467" w:rsidRDefault="00292858" w:rsidP="007B6927">
            <w:pPr>
              <w:keepNext/>
              <w:keepLines/>
              <w:spacing w:after="0"/>
              <w:rPr>
                <w:rFonts w:ascii="Arial" w:hAnsi="Arial"/>
                <w:sz w:val="18"/>
              </w:rPr>
            </w:pPr>
          </w:p>
        </w:tc>
        <w:tc>
          <w:tcPr>
            <w:tcW w:w="1090" w:type="dxa"/>
          </w:tcPr>
          <w:p w14:paraId="7DBFB556" w14:textId="77777777" w:rsidR="00292858" w:rsidRPr="007B4467" w:rsidRDefault="00292858" w:rsidP="007B6927">
            <w:pPr>
              <w:keepNext/>
              <w:keepLines/>
              <w:spacing w:after="0"/>
              <w:rPr>
                <w:rFonts w:ascii="Arial" w:hAnsi="Arial"/>
                <w:sz w:val="18"/>
              </w:rPr>
            </w:pPr>
          </w:p>
        </w:tc>
        <w:tc>
          <w:tcPr>
            <w:tcW w:w="935" w:type="dxa"/>
          </w:tcPr>
          <w:p w14:paraId="3E9C978F" w14:textId="77777777" w:rsidR="00292858" w:rsidRPr="007B4467" w:rsidRDefault="00292858" w:rsidP="007B6927">
            <w:pPr>
              <w:keepNext/>
              <w:keepLines/>
              <w:spacing w:after="0"/>
              <w:rPr>
                <w:rFonts w:ascii="Arial" w:hAnsi="Arial"/>
                <w:sz w:val="18"/>
              </w:rPr>
            </w:pPr>
          </w:p>
        </w:tc>
        <w:tc>
          <w:tcPr>
            <w:tcW w:w="1292" w:type="dxa"/>
          </w:tcPr>
          <w:p w14:paraId="186F1168" w14:textId="77777777" w:rsidR="00292858" w:rsidRPr="007B4467" w:rsidRDefault="00292858" w:rsidP="007B6927">
            <w:pPr>
              <w:keepNext/>
              <w:keepLines/>
              <w:spacing w:after="0"/>
              <w:rPr>
                <w:rFonts w:ascii="Arial" w:hAnsi="Arial"/>
                <w:sz w:val="18"/>
              </w:rPr>
            </w:pPr>
          </w:p>
        </w:tc>
      </w:tr>
      <w:tr w:rsidR="00292858" w:rsidRPr="007B4467" w14:paraId="0085218A" w14:textId="77777777" w:rsidTr="00093629">
        <w:tc>
          <w:tcPr>
            <w:tcW w:w="989" w:type="dxa"/>
          </w:tcPr>
          <w:p w14:paraId="08AC08D8" w14:textId="77777777" w:rsidR="00292858" w:rsidRPr="007B4467" w:rsidRDefault="00292858" w:rsidP="007B6927">
            <w:pPr>
              <w:keepNext/>
              <w:keepLines/>
              <w:spacing w:after="0"/>
              <w:rPr>
                <w:rFonts w:ascii="Arial" w:hAnsi="Arial"/>
                <w:sz w:val="18"/>
              </w:rPr>
            </w:pPr>
            <w:r w:rsidRPr="007B4467">
              <w:rPr>
                <w:rFonts w:ascii="Arial" w:hAnsi="Arial"/>
                <w:sz w:val="18"/>
              </w:rPr>
              <w:t>CA_n25A-n78(2A)</w:t>
            </w:r>
          </w:p>
        </w:tc>
        <w:tc>
          <w:tcPr>
            <w:tcW w:w="674" w:type="dxa"/>
          </w:tcPr>
          <w:p w14:paraId="4ADC0A94"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8EADDF" w14:textId="77777777" w:rsidR="00292858" w:rsidRPr="007B4467" w:rsidRDefault="00292858" w:rsidP="007B6927">
            <w:pPr>
              <w:keepNext/>
              <w:keepLines/>
              <w:spacing w:after="0"/>
              <w:rPr>
                <w:rFonts w:ascii="Arial" w:hAnsi="Arial"/>
                <w:sz w:val="18"/>
              </w:rPr>
            </w:pPr>
          </w:p>
        </w:tc>
        <w:tc>
          <w:tcPr>
            <w:tcW w:w="821" w:type="dxa"/>
          </w:tcPr>
          <w:p w14:paraId="5AB1499C" w14:textId="77777777" w:rsidR="00292858" w:rsidRPr="007B4467" w:rsidRDefault="00292858" w:rsidP="007B6927">
            <w:pPr>
              <w:keepNext/>
              <w:keepLines/>
              <w:spacing w:after="0"/>
              <w:rPr>
                <w:rFonts w:ascii="Arial" w:hAnsi="Arial"/>
                <w:sz w:val="18"/>
              </w:rPr>
            </w:pPr>
          </w:p>
        </w:tc>
        <w:tc>
          <w:tcPr>
            <w:tcW w:w="834" w:type="dxa"/>
          </w:tcPr>
          <w:p w14:paraId="5E61BA6A" w14:textId="77777777" w:rsidR="00292858" w:rsidRPr="007B4467" w:rsidRDefault="00292858" w:rsidP="007B6927">
            <w:pPr>
              <w:keepNext/>
              <w:keepLines/>
              <w:spacing w:after="0"/>
              <w:rPr>
                <w:rFonts w:ascii="Arial" w:hAnsi="Arial"/>
                <w:sz w:val="18"/>
              </w:rPr>
            </w:pPr>
          </w:p>
        </w:tc>
        <w:tc>
          <w:tcPr>
            <w:tcW w:w="955" w:type="dxa"/>
          </w:tcPr>
          <w:p w14:paraId="66395F0E" w14:textId="77777777" w:rsidR="00292858" w:rsidRPr="007B4467" w:rsidRDefault="00292858" w:rsidP="007B6927">
            <w:pPr>
              <w:keepNext/>
              <w:keepLines/>
              <w:spacing w:after="0"/>
              <w:rPr>
                <w:rFonts w:ascii="Arial" w:hAnsi="Arial"/>
                <w:sz w:val="18"/>
              </w:rPr>
            </w:pPr>
          </w:p>
        </w:tc>
        <w:tc>
          <w:tcPr>
            <w:tcW w:w="949" w:type="dxa"/>
          </w:tcPr>
          <w:p w14:paraId="4200812A" w14:textId="77777777" w:rsidR="00292858" w:rsidRPr="007B4467" w:rsidRDefault="00292858" w:rsidP="007B6927">
            <w:pPr>
              <w:keepNext/>
              <w:keepLines/>
              <w:spacing w:after="0"/>
              <w:rPr>
                <w:rFonts w:ascii="Arial" w:hAnsi="Arial"/>
                <w:sz w:val="18"/>
              </w:rPr>
            </w:pPr>
          </w:p>
        </w:tc>
        <w:tc>
          <w:tcPr>
            <w:tcW w:w="1090" w:type="dxa"/>
          </w:tcPr>
          <w:p w14:paraId="2868035F" w14:textId="77777777" w:rsidR="00292858" w:rsidRPr="007B4467" w:rsidRDefault="00292858" w:rsidP="007B6927">
            <w:pPr>
              <w:keepNext/>
              <w:keepLines/>
              <w:spacing w:after="0"/>
              <w:rPr>
                <w:rFonts w:ascii="Arial" w:hAnsi="Arial"/>
                <w:sz w:val="18"/>
              </w:rPr>
            </w:pPr>
          </w:p>
        </w:tc>
        <w:tc>
          <w:tcPr>
            <w:tcW w:w="935" w:type="dxa"/>
          </w:tcPr>
          <w:p w14:paraId="3956288E" w14:textId="77777777" w:rsidR="00292858" w:rsidRPr="007B4467" w:rsidRDefault="00292858" w:rsidP="007B6927">
            <w:pPr>
              <w:keepNext/>
              <w:keepLines/>
              <w:spacing w:after="0"/>
              <w:rPr>
                <w:rFonts w:ascii="Arial" w:hAnsi="Arial"/>
                <w:sz w:val="18"/>
              </w:rPr>
            </w:pPr>
          </w:p>
        </w:tc>
        <w:tc>
          <w:tcPr>
            <w:tcW w:w="1292" w:type="dxa"/>
          </w:tcPr>
          <w:p w14:paraId="395EAFA5" w14:textId="77777777" w:rsidR="00292858" w:rsidRPr="007B4467" w:rsidRDefault="00292858" w:rsidP="007B6927">
            <w:pPr>
              <w:keepNext/>
              <w:keepLines/>
              <w:spacing w:after="0"/>
              <w:rPr>
                <w:rFonts w:ascii="Arial" w:hAnsi="Arial"/>
                <w:sz w:val="18"/>
              </w:rPr>
            </w:pPr>
          </w:p>
        </w:tc>
      </w:tr>
      <w:tr w:rsidR="00292858" w:rsidRPr="007B4467" w14:paraId="1AD3FD8E" w14:textId="77777777" w:rsidTr="00093629">
        <w:tc>
          <w:tcPr>
            <w:tcW w:w="989" w:type="dxa"/>
          </w:tcPr>
          <w:p w14:paraId="0E646162" w14:textId="77777777" w:rsidR="00292858" w:rsidRPr="007B4467" w:rsidRDefault="00292858" w:rsidP="007B6927">
            <w:pPr>
              <w:keepNext/>
              <w:keepLines/>
              <w:spacing w:after="0"/>
              <w:rPr>
                <w:rFonts w:ascii="Arial" w:hAnsi="Arial"/>
                <w:sz w:val="18"/>
              </w:rPr>
            </w:pPr>
            <w:r w:rsidRPr="007B4467">
              <w:rPr>
                <w:rFonts w:ascii="Arial" w:hAnsi="Arial"/>
                <w:sz w:val="18"/>
              </w:rPr>
              <w:t>CA_n26A-n66A</w:t>
            </w:r>
          </w:p>
        </w:tc>
        <w:tc>
          <w:tcPr>
            <w:tcW w:w="674" w:type="dxa"/>
          </w:tcPr>
          <w:p w14:paraId="3BF8B38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F0D5AD0" w14:textId="77777777" w:rsidR="00292858" w:rsidRPr="007B4467" w:rsidRDefault="00292858" w:rsidP="007B6927">
            <w:pPr>
              <w:keepNext/>
              <w:keepLines/>
              <w:spacing w:after="0"/>
              <w:rPr>
                <w:rFonts w:ascii="Arial" w:hAnsi="Arial"/>
                <w:sz w:val="18"/>
              </w:rPr>
            </w:pPr>
          </w:p>
        </w:tc>
        <w:tc>
          <w:tcPr>
            <w:tcW w:w="821" w:type="dxa"/>
          </w:tcPr>
          <w:p w14:paraId="4E61C843" w14:textId="77777777" w:rsidR="00292858" w:rsidRPr="007B4467" w:rsidRDefault="00292858" w:rsidP="007B6927">
            <w:pPr>
              <w:keepNext/>
              <w:keepLines/>
              <w:spacing w:after="0"/>
              <w:rPr>
                <w:rFonts w:ascii="Arial" w:hAnsi="Arial"/>
                <w:sz w:val="18"/>
              </w:rPr>
            </w:pPr>
          </w:p>
        </w:tc>
        <w:tc>
          <w:tcPr>
            <w:tcW w:w="834" w:type="dxa"/>
          </w:tcPr>
          <w:p w14:paraId="184C7EFF" w14:textId="77777777" w:rsidR="00292858" w:rsidRPr="007B4467" w:rsidRDefault="00292858" w:rsidP="007B6927">
            <w:pPr>
              <w:keepNext/>
              <w:keepLines/>
              <w:spacing w:after="0"/>
              <w:rPr>
                <w:rFonts w:ascii="Arial" w:hAnsi="Arial"/>
                <w:sz w:val="18"/>
              </w:rPr>
            </w:pPr>
          </w:p>
        </w:tc>
        <w:tc>
          <w:tcPr>
            <w:tcW w:w="955" w:type="dxa"/>
          </w:tcPr>
          <w:p w14:paraId="49B0A925" w14:textId="77777777" w:rsidR="00292858" w:rsidRPr="007B4467" w:rsidRDefault="00292858" w:rsidP="007B6927">
            <w:pPr>
              <w:keepNext/>
              <w:keepLines/>
              <w:spacing w:after="0"/>
              <w:rPr>
                <w:rFonts w:ascii="Arial" w:hAnsi="Arial"/>
                <w:sz w:val="18"/>
              </w:rPr>
            </w:pPr>
          </w:p>
        </w:tc>
        <w:tc>
          <w:tcPr>
            <w:tcW w:w="949" w:type="dxa"/>
          </w:tcPr>
          <w:p w14:paraId="1955C63D" w14:textId="77777777" w:rsidR="00292858" w:rsidRPr="007B4467" w:rsidRDefault="00292858" w:rsidP="007B6927">
            <w:pPr>
              <w:keepNext/>
              <w:keepLines/>
              <w:spacing w:after="0"/>
              <w:rPr>
                <w:rFonts w:ascii="Arial" w:hAnsi="Arial"/>
                <w:sz w:val="18"/>
              </w:rPr>
            </w:pPr>
          </w:p>
        </w:tc>
        <w:tc>
          <w:tcPr>
            <w:tcW w:w="1090" w:type="dxa"/>
          </w:tcPr>
          <w:p w14:paraId="0AA2C4D1" w14:textId="77777777" w:rsidR="00292858" w:rsidRPr="007B4467" w:rsidRDefault="00292858" w:rsidP="007B6927">
            <w:pPr>
              <w:keepNext/>
              <w:keepLines/>
              <w:spacing w:after="0"/>
              <w:rPr>
                <w:rFonts w:ascii="Arial" w:hAnsi="Arial"/>
                <w:sz w:val="18"/>
              </w:rPr>
            </w:pPr>
          </w:p>
        </w:tc>
        <w:tc>
          <w:tcPr>
            <w:tcW w:w="935" w:type="dxa"/>
          </w:tcPr>
          <w:p w14:paraId="21653150" w14:textId="77777777" w:rsidR="00292858" w:rsidRPr="007B4467" w:rsidRDefault="00292858" w:rsidP="007B6927">
            <w:pPr>
              <w:keepNext/>
              <w:keepLines/>
              <w:spacing w:after="0"/>
              <w:rPr>
                <w:rFonts w:ascii="Arial" w:hAnsi="Arial"/>
                <w:sz w:val="18"/>
              </w:rPr>
            </w:pPr>
          </w:p>
        </w:tc>
        <w:tc>
          <w:tcPr>
            <w:tcW w:w="1292" w:type="dxa"/>
          </w:tcPr>
          <w:p w14:paraId="4221840F" w14:textId="77777777" w:rsidR="00292858" w:rsidRPr="007B4467" w:rsidRDefault="00292858" w:rsidP="007B6927">
            <w:pPr>
              <w:keepNext/>
              <w:keepLines/>
              <w:spacing w:after="0"/>
              <w:rPr>
                <w:rFonts w:ascii="Arial" w:hAnsi="Arial"/>
                <w:sz w:val="18"/>
              </w:rPr>
            </w:pPr>
          </w:p>
        </w:tc>
      </w:tr>
      <w:tr w:rsidR="00292858" w:rsidRPr="007B4467" w14:paraId="6E9408D3" w14:textId="77777777" w:rsidTr="00093629">
        <w:tc>
          <w:tcPr>
            <w:tcW w:w="989" w:type="dxa"/>
          </w:tcPr>
          <w:p w14:paraId="51B2FCB6" w14:textId="77777777" w:rsidR="00292858" w:rsidRPr="007B4467" w:rsidRDefault="00292858" w:rsidP="007B6927">
            <w:pPr>
              <w:keepNext/>
              <w:keepLines/>
              <w:spacing w:after="0"/>
              <w:rPr>
                <w:rFonts w:ascii="Arial" w:hAnsi="Arial"/>
                <w:sz w:val="18"/>
              </w:rPr>
            </w:pPr>
            <w:r w:rsidRPr="007B4467">
              <w:rPr>
                <w:rFonts w:ascii="Arial" w:hAnsi="Arial"/>
                <w:sz w:val="18"/>
              </w:rPr>
              <w:t>CA_n26A-n66(2A)</w:t>
            </w:r>
          </w:p>
        </w:tc>
        <w:tc>
          <w:tcPr>
            <w:tcW w:w="674" w:type="dxa"/>
          </w:tcPr>
          <w:p w14:paraId="5A95C0E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E178377" w14:textId="77777777" w:rsidR="00292858" w:rsidRPr="007B4467" w:rsidRDefault="00292858" w:rsidP="007B6927">
            <w:pPr>
              <w:keepNext/>
              <w:keepLines/>
              <w:spacing w:after="0"/>
              <w:rPr>
                <w:rFonts w:ascii="Arial" w:hAnsi="Arial"/>
                <w:sz w:val="18"/>
              </w:rPr>
            </w:pPr>
          </w:p>
        </w:tc>
        <w:tc>
          <w:tcPr>
            <w:tcW w:w="821" w:type="dxa"/>
          </w:tcPr>
          <w:p w14:paraId="271B42A0" w14:textId="77777777" w:rsidR="00292858" w:rsidRPr="007B4467" w:rsidRDefault="00292858" w:rsidP="007B6927">
            <w:pPr>
              <w:keepNext/>
              <w:keepLines/>
              <w:spacing w:after="0"/>
              <w:rPr>
                <w:rFonts w:ascii="Arial" w:hAnsi="Arial"/>
                <w:sz w:val="18"/>
              </w:rPr>
            </w:pPr>
          </w:p>
        </w:tc>
        <w:tc>
          <w:tcPr>
            <w:tcW w:w="834" w:type="dxa"/>
          </w:tcPr>
          <w:p w14:paraId="5BD7B829" w14:textId="77777777" w:rsidR="00292858" w:rsidRPr="007B4467" w:rsidRDefault="00292858" w:rsidP="007B6927">
            <w:pPr>
              <w:keepNext/>
              <w:keepLines/>
              <w:spacing w:after="0"/>
              <w:rPr>
                <w:rFonts w:ascii="Arial" w:hAnsi="Arial"/>
                <w:sz w:val="18"/>
              </w:rPr>
            </w:pPr>
          </w:p>
        </w:tc>
        <w:tc>
          <w:tcPr>
            <w:tcW w:w="955" w:type="dxa"/>
          </w:tcPr>
          <w:p w14:paraId="7DC0D408" w14:textId="77777777" w:rsidR="00292858" w:rsidRPr="007B4467" w:rsidRDefault="00292858" w:rsidP="007B6927">
            <w:pPr>
              <w:keepNext/>
              <w:keepLines/>
              <w:spacing w:after="0"/>
              <w:rPr>
                <w:rFonts w:ascii="Arial" w:hAnsi="Arial"/>
                <w:sz w:val="18"/>
              </w:rPr>
            </w:pPr>
          </w:p>
        </w:tc>
        <w:tc>
          <w:tcPr>
            <w:tcW w:w="949" w:type="dxa"/>
          </w:tcPr>
          <w:p w14:paraId="6993409F" w14:textId="77777777" w:rsidR="00292858" w:rsidRPr="007B4467" w:rsidRDefault="00292858" w:rsidP="007B6927">
            <w:pPr>
              <w:keepNext/>
              <w:keepLines/>
              <w:spacing w:after="0"/>
              <w:rPr>
                <w:rFonts w:ascii="Arial" w:hAnsi="Arial"/>
                <w:sz w:val="18"/>
              </w:rPr>
            </w:pPr>
          </w:p>
        </w:tc>
        <w:tc>
          <w:tcPr>
            <w:tcW w:w="1090" w:type="dxa"/>
          </w:tcPr>
          <w:p w14:paraId="51230E92" w14:textId="77777777" w:rsidR="00292858" w:rsidRPr="007B4467" w:rsidRDefault="00292858" w:rsidP="007B6927">
            <w:pPr>
              <w:keepNext/>
              <w:keepLines/>
              <w:spacing w:after="0"/>
              <w:rPr>
                <w:rFonts w:ascii="Arial" w:hAnsi="Arial"/>
                <w:sz w:val="18"/>
              </w:rPr>
            </w:pPr>
          </w:p>
        </w:tc>
        <w:tc>
          <w:tcPr>
            <w:tcW w:w="935" w:type="dxa"/>
          </w:tcPr>
          <w:p w14:paraId="48F2C5B7" w14:textId="77777777" w:rsidR="00292858" w:rsidRPr="007B4467" w:rsidRDefault="00292858" w:rsidP="007B6927">
            <w:pPr>
              <w:keepNext/>
              <w:keepLines/>
              <w:spacing w:after="0"/>
              <w:rPr>
                <w:rFonts w:ascii="Arial" w:hAnsi="Arial"/>
                <w:sz w:val="18"/>
              </w:rPr>
            </w:pPr>
          </w:p>
        </w:tc>
        <w:tc>
          <w:tcPr>
            <w:tcW w:w="1292" w:type="dxa"/>
          </w:tcPr>
          <w:p w14:paraId="2497CCAF" w14:textId="77777777" w:rsidR="00292858" w:rsidRPr="007B4467" w:rsidRDefault="00292858" w:rsidP="007B6927">
            <w:pPr>
              <w:keepNext/>
              <w:keepLines/>
              <w:spacing w:after="0"/>
              <w:rPr>
                <w:rFonts w:ascii="Arial" w:hAnsi="Arial"/>
                <w:sz w:val="18"/>
              </w:rPr>
            </w:pPr>
          </w:p>
        </w:tc>
      </w:tr>
      <w:tr w:rsidR="00292858" w:rsidRPr="007B4467" w14:paraId="3D4861C1" w14:textId="77777777" w:rsidTr="00093629">
        <w:tc>
          <w:tcPr>
            <w:tcW w:w="989" w:type="dxa"/>
          </w:tcPr>
          <w:p w14:paraId="402369C8" w14:textId="77777777" w:rsidR="00292858" w:rsidRPr="007B4467" w:rsidRDefault="00292858" w:rsidP="007B6927">
            <w:pPr>
              <w:keepNext/>
              <w:keepLines/>
              <w:spacing w:after="0"/>
              <w:rPr>
                <w:rFonts w:ascii="Arial" w:hAnsi="Arial"/>
                <w:sz w:val="18"/>
              </w:rPr>
            </w:pPr>
            <w:r w:rsidRPr="007B4467">
              <w:rPr>
                <w:rFonts w:ascii="Arial" w:hAnsi="Arial"/>
                <w:sz w:val="18"/>
              </w:rPr>
              <w:t>CA_n26A-n70A</w:t>
            </w:r>
          </w:p>
        </w:tc>
        <w:tc>
          <w:tcPr>
            <w:tcW w:w="674" w:type="dxa"/>
          </w:tcPr>
          <w:p w14:paraId="299E037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DF8801E" w14:textId="77777777" w:rsidR="00292858" w:rsidRPr="007B4467" w:rsidRDefault="00292858" w:rsidP="007B6927">
            <w:pPr>
              <w:keepNext/>
              <w:keepLines/>
              <w:spacing w:after="0"/>
              <w:rPr>
                <w:rFonts w:ascii="Arial" w:hAnsi="Arial"/>
                <w:sz w:val="18"/>
              </w:rPr>
            </w:pPr>
          </w:p>
        </w:tc>
        <w:tc>
          <w:tcPr>
            <w:tcW w:w="821" w:type="dxa"/>
          </w:tcPr>
          <w:p w14:paraId="3157D119" w14:textId="77777777" w:rsidR="00292858" w:rsidRPr="007B4467" w:rsidRDefault="00292858" w:rsidP="007B6927">
            <w:pPr>
              <w:keepNext/>
              <w:keepLines/>
              <w:spacing w:after="0"/>
              <w:rPr>
                <w:rFonts w:ascii="Arial" w:hAnsi="Arial"/>
                <w:sz w:val="18"/>
              </w:rPr>
            </w:pPr>
          </w:p>
        </w:tc>
        <w:tc>
          <w:tcPr>
            <w:tcW w:w="834" w:type="dxa"/>
          </w:tcPr>
          <w:p w14:paraId="10FD6987" w14:textId="77777777" w:rsidR="00292858" w:rsidRPr="007B4467" w:rsidRDefault="00292858" w:rsidP="007B6927">
            <w:pPr>
              <w:keepNext/>
              <w:keepLines/>
              <w:spacing w:after="0"/>
              <w:rPr>
                <w:rFonts w:ascii="Arial" w:hAnsi="Arial"/>
                <w:sz w:val="18"/>
              </w:rPr>
            </w:pPr>
          </w:p>
        </w:tc>
        <w:tc>
          <w:tcPr>
            <w:tcW w:w="955" w:type="dxa"/>
          </w:tcPr>
          <w:p w14:paraId="64C6116B" w14:textId="77777777" w:rsidR="00292858" w:rsidRPr="007B4467" w:rsidRDefault="00292858" w:rsidP="007B6927">
            <w:pPr>
              <w:keepNext/>
              <w:keepLines/>
              <w:spacing w:after="0"/>
              <w:rPr>
                <w:rFonts w:ascii="Arial" w:hAnsi="Arial"/>
                <w:sz w:val="18"/>
              </w:rPr>
            </w:pPr>
          </w:p>
        </w:tc>
        <w:tc>
          <w:tcPr>
            <w:tcW w:w="949" w:type="dxa"/>
          </w:tcPr>
          <w:p w14:paraId="1D972A9D" w14:textId="77777777" w:rsidR="00292858" w:rsidRPr="007B4467" w:rsidRDefault="00292858" w:rsidP="007B6927">
            <w:pPr>
              <w:keepNext/>
              <w:keepLines/>
              <w:spacing w:after="0"/>
              <w:rPr>
                <w:rFonts w:ascii="Arial" w:hAnsi="Arial"/>
                <w:sz w:val="18"/>
              </w:rPr>
            </w:pPr>
          </w:p>
        </w:tc>
        <w:tc>
          <w:tcPr>
            <w:tcW w:w="1090" w:type="dxa"/>
          </w:tcPr>
          <w:p w14:paraId="4B4A7C5C" w14:textId="77777777" w:rsidR="00292858" w:rsidRPr="007B4467" w:rsidRDefault="00292858" w:rsidP="007B6927">
            <w:pPr>
              <w:keepNext/>
              <w:keepLines/>
              <w:spacing w:after="0"/>
              <w:rPr>
                <w:rFonts w:ascii="Arial" w:hAnsi="Arial"/>
                <w:sz w:val="18"/>
              </w:rPr>
            </w:pPr>
          </w:p>
        </w:tc>
        <w:tc>
          <w:tcPr>
            <w:tcW w:w="935" w:type="dxa"/>
          </w:tcPr>
          <w:p w14:paraId="0391BF86" w14:textId="77777777" w:rsidR="00292858" w:rsidRPr="007B4467" w:rsidRDefault="00292858" w:rsidP="007B6927">
            <w:pPr>
              <w:keepNext/>
              <w:keepLines/>
              <w:spacing w:after="0"/>
              <w:rPr>
                <w:rFonts w:ascii="Arial" w:hAnsi="Arial"/>
                <w:sz w:val="18"/>
              </w:rPr>
            </w:pPr>
          </w:p>
        </w:tc>
        <w:tc>
          <w:tcPr>
            <w:tcW w:w="1292" w:type="dxa"/>
          </w:tcPr>
          <w:p w14:paraId="096D32F4" w14:textId="77777777" w:rsidR="00292858" w:rsidRPr="007B4467" w:rsidRDefault="00292858" w:rsidP="007B6927">
            <w:pPr>
              <w:keepNext/>
              <w:keepLines/>
              <w:spacing w:after="0"/>
              <w:rPr>
                <w:rFonts w:ascii="Arial" w:hAnsi="Arial"/>
                <w:sz w:val="18"/>
              </w:rPr>
            </w:pPr>
          </w:p>
        </w:tc>
      </w:tr>
      <w:tr w:rsidR="00314F62" w:rsidRPr="007B4467" w14:paraId="15B58954" w14:textId="77777777" w:rsidTr="00093629">
        <w:tc>
          <w:tcPr>
            <w:tcW w:w="989" w:type="dxa"/>
          </w:tcPr>
          <w:p w14:paraId="28D6B662" w14:textId="7B07B3C0" w:rsidR="00314F62" w:rsidRPr="007B4467" w:rsidRDefault="00314F62" w:rsidP="00314F62">
            <w:pPr>
              <w:keepNext/>
              <w:keepLines/>
              <w:spacing w:after="0"/>
              <w:rPr>
                <w:rFonts w:ascii="Arial" w:hAnsi="Arial"/>
                <w:sz w:val="18"/>
              </w:rPr>
            </w:pPr>
            <w:r w:rsidRPr="007B4467">
              <w:rPr>
                <w:rFonts w:ascii="Arial" w:hAnsi="Arial"/>
                <w:sz w:val="18"/>
              </w:rPr>
              <w:t>CA_n28A-n40A</w:t>
            </w:r>
          </w:p>
        </w:tc>
        <w:tc>
          <w:tcPr>
            <w:tcW w:w="674" w:type="dxa"/>
          </w:tcPr>
          <w:p w14:paraId="501F9E60" w14:textId="7187D50B" w:rsidR="00314F62" w:rsidRPr="007B4467" w:rsidRDefault="00314F62" w:rsidP="00314F62">
            <w:pPr>
              <w:keepNext/>
              <w:keepLines/>
              <w:spacing w:after="0"/>
              <w:rPr>
                <w:rFonts w:ascii="Arial" w:hAnsi="Arial"/>
                <w:sz w:val="18"/>
              </w:rPr>
            </w:pPr>
            <w:r w:rsidRPr="007B4467">
              <w:rPr>
                <w:rFonts w:ascii="Arial" w:hAnsi="Arial"/>
                <w:sz w:val="18"/>
              </w:rPr>
              <w:t>Rel-16</w:t>
            </w:r>
          </w:p>
        </w:tc>
        <w:tc>
          <w:tcPr>
            <w:tcW w:w="525" w:type="dxa"/>
          </w:tcPr>
          <w:p w14:paraId="680B9B5E" w14:textId="77777777" w:rsidR="00314F62" w:rsidRPr="007B4467" w:rsidRDefault="00314F62" w:rsidP="00314F62">
            <w:pPr>
              <w:keepNext/>
              <w:keepLines/>
              <w:spacing w:after="0"/>
              <w:rPr>
                <w:rFonts w:ascii="Arial" w:hAnsi="Arial"/>
                <w:sz w:val="18"/>
              </w:rPr>
            </w:pPr>
          </w:p>
        </w:tc>
        <w:tc>
          <w:tcPr>
            <w:tcW w:w="821" w:type="dxa"/>
          </w:tcPr>
          <w:p w14:paraId="205464D4" w14:textId="77777777" w:rsidR="00314F62" w:rsidRPr="007B4467" w:rsidRDefault="00314F62" w:rsidP="00314F62">
            <w:pPr>
              <w:keepNext/>
              <w:keepLines/>
              <w:spacing w:after="0"/>
              <w:rPr>
                <w:rFonts w:ascii="Arial" w:hAnsi="Arial"/>
                <w:sz w:val="18"/>
              </w:rPr>
            </w:pPr>
          </w:p>
        </w:tc>
        <w:tc>
          <w:tcPr>
            <w:tcW w:w="834" w:type="dxa"/>
          </w:tcPr>
          <w:p w14:paraId="60ACE045" w14:textId="77777777" w:rsidR="00314F62" w:rsidRPr="007B4467" w:rsidRDefault="00314F62" w:rsidP="00314F62">
            <w:pPr>
              <w:keepNext/>
              <w:keepLines/>
              <w:spacing w:after="0"/>
              <w:rPr>
                <w:rFonts w:ascii="Arial" w:hAnsi="Arial"/>
                <w:sz w:val="18"/>
              </w:rPr>
            </w:pPr>
          </w:p>
        </w:tc>
        <w:tc>
          <w:tcPr>
            <w:tcW w:w="955" w:type="dxa"/>
          </w:tcPr>
          <w:p w14:paraId="6324AD4D" w14:textId="77777777" w:rsidR="00314F62" w:rsidRPr="007B4467" w:rsidRDefault="00314F62" w:rsidP="00314F62">
            <w:pPr>
              <w:keepNext/>
              <w:keepLines/>
              <w:spacing w:after="0"/>
              <w:rPr>
                <w:rFonts w:ascii="Arial" w:hAnsi="Arial"/>
                <w:sz w:val="18"/>
              </w:rPr>
            </w:pPr>
          </w:p>
        </w:tc>
        <w:tc>
          <w:tcPr>
            <w:tcW w:w="949" w:type="dxa"/>
          </w:tcPr>
          <w:p w14:paraId="111954F1" w14:textId="77777777" w:rsidR="00314F62" w:rsidRPr="007B4467" w:rsidRDefault="00314F62" w:rsidP="00314F62">
            <w:pPr>
              <w:keepNext/>
              <w:keepLines/>
              <w:spacing w:after="0"/>
              <w:rPr>
                <w:rFonts w:ascii="Arial" w:hAnsi="Arial"/>
                <w:sz w:val="18"/>
              </w:rPr>
            </w:pPr>
          </w:p>
        </w:tc>
        <w:tc>
          <w:tcPr>
            <w:tcW w:w="1090" w:type="dxa"/>
          </w:tcPr>
          <w:p w14:paraId="13DC5F98" w14:textId="77777777" w:rsidR="00314F62" w:rsidRPr="007B4467" w:rsidRDefault="00314F62" w:rsidP="00314F62">
            <w:pPr>
              <w:keepNext/>
              <w:keepLines/>
              <w:spacing w:after="0"/>
              <w:rPr>
                <w:rFonts w:ascii="Arial" w:hAnsi="Arial"/>
                <w:sz w:val="18"/>
              </w:rPr>
            </w:pPr>
          </w:p>
        </w:tc>
        <w:tc>
          <w:tcPr>
            <w:tcW w:w="935" w:type="dxa"/>
          </w:tcPr>
          <w:p w14:paraId="084C0CFC" w14:textId="77777777" w:rsidR="00314F62" w:rsidRPr="007B4467" w:rsidRDefault="00314F62" w:rsidP="00314F62">
            <w:pPr>
              <w:keepNext/>
              <w:keepLines/>
              <w:spacing w:after="0"/>
              <w:rPr>
                <w:rFonts w:ascii="Arial" w:hAnsi="Arial"/>
                <w:sz w:val="18"/>
              </w:rPr>
            </w:pPr>
          </w:p>
        </w:tc>
        <w:tc>
          <w:tcPr>
            <w:tcW w:w="1292" w:type="dxa"/>
          </w:tcPr>
          <w:p w14:paraId="689ACCF4" w14:textId="0304F06D" w:rsidR="00314F62" w:rsidRPr="007B4467" w:rsidRDefault="00314F62" w:rsidP="00314F62">
            <w:pPr>
              <w:keepNext/>
              <w:keepLines/>
              <w:spacing w:after="0"/>
              <w:rPr>
                <w:rFonts w:ascii="Arial" w:hAnsi="Arial"/>
                <w:sz w:val="18"/>
              </w:rPr>
            </w:pPr>
            <w:r w:rsidRPr="007B4467">
              <w:rPr>
                <w:rFonts w:ascii="Arial" w:hAnsi="Arial"/>
                <w:sz w:val="18"/>
                <w:lang w:eastAsia="ja-JP"/>
              </w:rPr>
              <w:t>Yes</w:t>
            </w:r>
          </w:p>
        </w:tc>
      </w:tr>
      <w:tr w:rsidR="00292858" w:rsidRPr="007B4467" w14:paraId="5E4A6E56" w14:textId="77777777" w:rsidTr="00093629">
        <w:tc>
          <w:tcPr>
            <w:tcW w:w="989" w:type="dxa"/>
          </w:tcPr>
          <w:p w14:paraId="1CDAFBE9" w14:textId="77777777" w:rsidR="00292858" w:rsidRPr="007B4467" w:rsidRDefault="00292858" w:rsidP="007B6927">
            <w:pPr>
              <w:keepNext/>
              <w:keepLines/>
              <w:spacing w:after="0"/>
              <w:rPr>
                <w:rFonts w:ascii="Arial" w:hAnsi="Arial"/>
                <w:sz w:val="18"/>
              </w:rPr>
            </w:pPr>
            <w:r w:rsidRPr="007B4467">
              <w:rPr>
                <w:rFonts w:ascii="Arial" w:hAnsi="Arial"/>
                <w:sz w:val="18"/>
              </w:rPr>
              <w:t>CA_n28A-n41A</w:t>
            </w:r>
          </w:p>
        </w:tc>
        <w:tc>
          <w:tcPr>
            <w:tcW w:w="674" w:type="dxa"/>
          </w:tcPr>
          <w:p w14:paraId="17FEE87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2920BB" w14:textId="77777777" w:rsidR="00292858" w:rsidRPr="007B4467" w:rsidRDefault="00292858" w:rsidP="007B6927">
            <w:pPr>
              <w:keepNext/>
              <w:keepLines/>
              <w:spacing w:after="0"/>
              <w:rPr>
                <w:rFonts w:ascii="Arial" w:hAnsi="Arial"/>
                <w:sz w:val="18"/>
              </w:rPr>
            </w:pPr>
          </w:p>
        </w:tc>
        <w:tc>
          <w:tcPr>
            <w:tcW w:w="821" w:type="dxa"/>
          </w:tcPr>
          <w:p w14:paraId="29D9774F" w14:textId="77777777" w:rsidR="00292858" w:rsidRPr="007B4467" w:rsidRDefault="00292858" w:rsidP="007B6927">
            <w:pPr>
              <w:keepNext/>
              <w:keepLines/>
              <w:spacing w:after="0"/>
              <w:rPr>
                <w:rFonts w:ascii="Arial" w:hAnsi="Arial"/>
                <w:sz w:val="18"/>
              </w:rPr>
            </w:pPr>
          </w:p>
        </w:tc>
        <w:tc>
          <w:tcPr>
            <w:tcW w:w="834" w:type="dxa"/>
          </w:tcPr>
          <w:p w14:paraId="16C2CF38" w14:textId="77777777" w:rsidR="00292858" w:rsidRPr="007B4467" w:rsidRDefault="00292858" w:rsidP="007B6927">
            <w:pPr>
              <w:keepNext/>
              <w:keepLines/>
              <w:spacing w:after="0"/>
              <w:rPr>
                <w:rFonts w:ascii="Arial" w:hAnsi="Arial"/>
                <w:sz w:val="18"/>
              </w:rPr>
            </w:pPr>
          </w:p>
        </w:tc>
        <w:tc>
          <w:tcPr>
            <w:tcW w:w="955" w:type="dxa"/>
          </w:tcPr>
          <w:p w14:paraId="4A944FB1" w14:textId="77777777" w:rsidR="00292858" w:rsidRPr="007B4467" w:rsidRDefault="00292858" w:rsidP="007B6927">
            <w:pPr>
              <w:keepNext/>
              <w:keepLines/>
              <w:spacing w:after="0"/>
              <w:rPr>
                <w:rFonts w:ascii="Arial" w:hAnsi="Arial"/>
                <w:sz w:val="18"/>
              </w:rPr>
            </w:pPr>
          </w:p>
        </w:tc>
        <w:tc>
          <w:tcPr>
            <w:tcW w:w="949" w:type="dxa"/>
          </w:tcPr>
          <w:p w14:paraId="36C2038E" w14:textId="77777777" w:rsidR="00292858" w:rsidRPr="007B4467" w:rsidRDefault="00292858" w:rsidP="007B6927">
            <w:pPr>
              <w:keepNext/>
              <w:keepLines/>
              <w:spacing w:after="0"/>
              <w:rPr>
                <w:rFonts w:ascii="Arial" w:hAnsi="Arial"/>
                <w:sz w:val="18"/>
              </w:rPr>
            </w:pPr>
          </w:p>
        </w:tc>
        <w:tc>
          <w:tcPr>
            <w:tcW w:w="1090" w:type="dxa"/>
          </w:tcPr>
          <w:p w14:paraId="4C0F38A6" w14:textId="77777777" w:rsidR="00292858" w:rsidRPr="007B4467" w:rsidRDefault="00292858" w:rsidP="007B6927">
            <w:pPr>
              <w:keepNext/>
              <w:keepLines/>
              <w:spacing w:after="0"/>
              <w:rPr>
                <w:rFonts w:ascii="Arial" w:hAnsi="Arial"/>
                <w:sz w:val="18"/>
              </w:rPr>
            </w:pPr>
          </w:p>
        </w:tc>
        <w:tc>
          <w:tcPr>
            <w:tcW w:w="935" w:type="dxa"/>
          </w:tcPr>
          <w:p w14:paraId="7EFD1EE1" w14:textId="77777777" w:rsidR="00292858" w:rsidRPr="007B4467" w:rsidRDefault="00292858" w:rsidP="007B6927">
            <w:pPr>
              <w:keepNext/>
              <w:keepLines/>
              <w:spacing w:after="0"/>
              <w:rPr>
                <w:rFonts w:ascii="Arial" w:hAnsi="Arial"/>
                <w:sz w:val="18"/>
              </w:rPr>
            </w:pPr>
          </w:p>
        </w:tc>
        <w:tc>
          <w:tcPr>
            <w:tcW w:w="1292" w:type="dxa"/>
          </w:tcPr>
          <w:p w14:paraId="4F96912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AC3BD4" w:rsidRPr="007B4467" w14:paraId="52F0EB02" w14:textId="77777777" w:rsidTr="00093629">
        <w:tc>
          <w:tcPr>
            <w:tcW w:w="989" w:type="dxa"/>
          </w:tcPr>
          <w:p w14:paraId="05AE841E" w14:textId="4ECD0134" w:rsidR="00AC3BD4" w:rsidRPr="007B4467" w:rsidRDefault="00AC3BD4" w:rsidP="00AC3BD4">
            <w:pPr>
              <w:pStyle w:val="TAL"/>
            </w:pPr>
            <w:r w:rsidRPr="007B4467">
              <w:rPr>
                <w:lang w:eastAsia="zh-CN"/>
              </w:rPr>
              <w:t>CA_n28A-n41C</w:t>
            </w:r>
          </w:p>
        </w:tc>
        <w:tc>
          <w:tcPr>
            <w:tcW w:w="674" w:type="dxa"/>
          </w:tcPr>
          <w:p w14:paraId="130F2374" w14:textId="29B4081A" w:rsidR="00AC3BD4" w:rsidRPr="007B4467" w:rsidRDefault="00AC3BD4" w:rsidP="00AC3BD4">
            <w:pPr>
              <w:pStyle w:val="TAL"/>
            </w:pPr>
            <w:r w:rsidRPr="007B4467">
              <w:t>Rel-17</w:t>
            </w:r>
          </w:p>
        </w:tc>
        <w:tc>
          <w:tcPr>
            <w:tcW w:w="525" w:type="dxa"/>
          </w:tcPr>
          <w:p w14:paraId="46CFE797" w14:textId="77777777" w:rsidR="00AC3BD4" w:rsidRPr="007B4467" w:rsidRDefault="00AC3BD4" w:rsidP="00AC3BD4">
            <w:pPr>
              <w:pStyle w:val="TAL"/>
            </w:pPr>
          </w:p>
        </w:tc>
        <w:tc>
          <w:tcPr>
            <w:tcW w:w="821" w:type="dxa"/>
          </w:tcPr>
          <w:p w14:paraId="30F46C84" w14:textId="77777777" w:rsidR="00AC3BD4" w:rsidRPr="007B4467" w:rsidRDefault="00AC3BD4" w:rsidP="00AC3BD4">
            <w:pPr>
              <w:pStyle w:val="TAL"/>
            </w:pPr>
          </w:p>
        </w:tc>
        <w:tc>
          <w:tcPr>
            <w:tcW w:w="834" w:type="dxa"/>
          </w:tcPr>
          <w:p w14:paraId="2BF3C392" w14:textId="77777777" w:rsidR="00AC3BD4" w:rsidRPr="007B4467" w:rsidRDefault="00AC3BD4" w:rsidP="00AC3BD4">
            <w:pPr>
              <w:pStyle w:val="TAL"/>
            </w:pPr>
          </w:p>
        </w:tc>
        <w:tc>
          <w:tcPr>
            <w:tcW w:w="955" w:type="dxa"/>
          </w:tcPr>
          <w:p w14:paraId="41A273AF" w14:textId="77777777" w:rsidR="00AC3BD4" w:rsidRPr="007B4467" w:rsidRDefault="00AC3BD4" w:rsidP="00AC3BD4">
            <w:pPr>
              <w:pStyle w:val="TAL"/>
            </w:pPr>
          </w:p>
        </w:tc>
        <w:tc>
          <w:tcPr>
            <w:tcW w:w="949" w:type="dxa"/>
          </w:tcPr>
          <w:p w14:paraId="103CCA88" w14:textId="77777777" w:rsidR="00AC3BD4" w:rsidRPr="007B4467" w:rsidRDefault="00AC3BD4" w:rsidP="00AC3BD4">
            <w:pPr>
              <w:pStyle w:val="TAL"/>
            </w:pPr>
          </w:p>
        </w:tc>
        <w:tc>
          <w:tcPr>
            <w:tcW w:w="1090" w:type="dxa"/>
          </w:tcPr>
          <w:p w14:paraId="0732819A" w14:textId="77777777" w:rsidR="00AC3BD4" w:rsidRPr="007B4467" w:rsidRDefault="00AC3BD4" w:rsidP="00AC3BD4">
            <w:pPr>
              <w:pStyle w:val="TAL"/>
            </w:pPr>
          </w:p>
        </w:tc>
        <w:tc>
          <w:tcPr>
            <w:tcW w:w="935" w:type="dxa"/>
          </w:tcPr>
          <w:p w14:paraId="37A29B48" w14:textId="7AA7899C" w:rsidR="00AC3BD4" w:rsidRPr="007B4467" w:rsidRDefault="00AC3BD4" w:rsidP="00AC3BD4">
            <w:pPr>
              <w:pStyle w:val="TAL"/>
            </w:pPr>
            <w:r w:rsidRPr="007B4467">
              <w:t>Not supported</w:t>
            </w:r>
          </w:p>
        </w:tc>
        <w:tc>
          <w:tcPr>
            <w:tcW w:w="1292" w:type="dxa"/>
          </w:tcPr>
          <w:p w14:paraId="742BE4AE" w14:textId="08572068" w:rsidR="00AC3BD4" w:rsidRPr="007B4467" w:rsidRDefault="00AC3BD4" w:rsidP="00AC3BD4">
            <w:pPr>
              <w:pStyle w:val="TAL"/>
            </w:pPr>
            <w:r w:rsidRPr="007B4467">
              <w:t>Yes</w:t>
            </w:r>
          </w:p>
        </w:tc>
      </w:tr>
      <w:tr w:rsidR="00292858" w:rsidRPr="007B4467" w14:paraId="31EB0D51" w14:textId="77777777" w:rsidTr="00093629">
        <w:tc>
          <w:tcPr>
            <w:tcW w:w="989" w:type="dxa"/>
          </w:tcPr>
          <w:p w14:paraId="6877C0CA" w14:textId="77777777" w:rsidR="00292858" w:rsidRPr="007B4467" w:rsidRDefault="00292858" w:rsidP="007B6927">
            <w:pPr>
              <w:keepNext/>
              <w:keepLines/>
              <w:spacing w:after="0"/>
              <w:rPr>
                <w:rFonts w:ascii="Arial" w:hAnsi="Arial"/>
                <w:sz w:val="18"/>
              </w:rPr>
            </w:pPr>
            <w:r w:rsidRPr="007B4467">
              <w:rPr>
                <w:rFonts w:ascii="Arial" w:hAnsi="Arial"/>
                <w:sz w:val="18"/>
              </w:rPr>
              <w:t>CA_n28A-n77A</w:t>
            </w:r>
          </w:p>
        </w:tc>
        <w:tc>
          <w:tcPr>
            <w:tcW w:w="674" w:type="dxa"/>
          </w:tcPr>
          <w:p w14:paraId="552C06A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5075B5B" w14:textId="77777777" w:rsidR="00292858" w:rsidRPr="007B4467" w:rsidRDefault="00292858" w:rsidP="007B6927">
            <w:pPr>
              <w:keepNext/>
              <w:keepLines/>
              <w:spacing w:after="0"/>
              <w:rPr>
                <w:rFonts w:ascii="Arial" w:hAnsi="Arial"/>
                <w:sz w:val="18"/>
              </w:rPr>
            </w:pPr>
          </w:p>
        </w:tc>
        <w:tc>
          <w:tcPr>
            <w:tcW w:w="821" w:type="dxa"/>
          </w:tcPr>
          <w:p w14:paraId="5648781E" w14:textId="77777777" w:rsidR="00292858" w:rsidRPr="007B4467" w:rsidRDefault="00292858" w:rsidP="007B6927">
            <w:pPr>
              <w:keepNext/>
              <w:keepLines/>
              <w:spacing w:after="0"/>
              <w:rPr>
                <w:rFonts w:ascii="Arial" w:hAnsi="Arial"/>
                <w:sz w:val="18"/>
              </w:rPr>
            </w:pPr>
          </w:p>
        </w:tc>
        <w:tc>
          <w:tcPr>
            <w:tcW w:w="834" w:type="dxa"/>
          </w:tcPr>
          <w:p w14:paraId="3534EA5F" w14:textId="77777777" w:rsidR="00292858" w:rsidRPr="007B4467" w:rsidRDefault="00292858" w:rsidP="007B6927">
            <w:pPr>
              <w:keepNext/>
              <w:keepLines/>
              <w:spacing w:after="0"/>
              <w:rPr>
                <w:rFonts w:ascii="Arial" w:hAnsi="Arial"/>
                <w:sz w:val="18"/>
              </w:rPr>
            </w:pPr>
          </w:p>
        </w:tc>
        <w:tc>
          <w:tcPr>
            <w:tcW w:w="955" w:type="dxa"/>
          </w:tcPr>
          <w:p w14:paraId="4A0FFF53" w14:textId="77777777" w:rsidR="00292858" w:rsidRPr="007B4467" w:rsidRDefault="00292858" w:rsidP="007B6927">
            <w:pPr>
              <w:keepNext/>
              <w:keepLines/>
              <w:spacing w:after="0"/>
              <w:rPr>
                <w:rFonts w:ascii="Arial" w:hAnsi="Arial"/>
                <w:sz w:val="18"/>
              </w:rPr>
            </w:pPr>
          </w:p>
        </w:tc>
        <w:tc>
          <w:tcPr>
            <w:tcW w:w="949" w:type="dxa"/>
          </w:tcPr>
          <w:p w14:paraId="62C2F18F" w14:textId="77777777" w:rsidR="00292858" w:rsidRPr="007B4467" w:rsidRDefault="00292858" w:rsidP="007B6927">
            <w:pPr>
              <w:keepNext/>
              <w:keepLines/>
              <w:spacing w:after="0"/>
              <w:rPr>
                <w:rFonts w:ascii="Arial" w:hAnsi="Arial"/>
                <w:sz w:val="18"/>
              </w:rPr>
            </w:pPr>
          </w:p>
        </w:tc>
        <w:tc>
          <w:tcPr>
            <w:tcW w:w="1090" w:type="dxa"/>
          </w:tcPr>
          <w:p w14:paraId="6BB9F60E" w14:textId="77777777" w:rsidR="00292858" w:rsidRPr="007B4467" w:rsidRDefault="00292858" w:rsidP="007B6927">
            <w:pPr>
              <w:keepNext/>
              <w:keepLines/>
              <w:spacing w:after="0"/>
              <w:rPr>
                <w:rFonts w:ascii="Arial" w:hAnsi="Arial"/>
                <w:sz w:val="18"/>
              </w:rPr>
            </w:pPr>
          </w:p>
        </w:tc>
        <w:tc>
          <w:tcPr>
            <w:tcW w:w="935" w:type="dxa"/>
          </w:tcPr>
          <w:p w14:paraId="582161A2"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3AB6915" w14:textId="77777777" w:rsidR="00292858" w:rsidRPr="007B4467" w:rsidRDefault="00292858" w:rsidP="007B6927">
            <w:pPr>
              <w:keepNext/>
              <w:keepLines/>
              <w:spacing w:after="0"/>
              <w:rPr>
                <w:rFonts w:ascii="Arial" w:hAnsi="Arial"/>
                <w:sz w:val="18"/>
              </w:rPr>
            </w:pPr>
          </w:p>
        </w:tc>
      </w:tr>
      <w:tr w:rsidR="00292858" w:rsidRPr="007B4467" w14:paraId="0BE419A9" w14:textId="77777777" w:rsidTr="00093629">
        <w:tc>
          <w:tcPr>
            <w:tcW w:w="989" w:type="dxa"/>
          </w:tcPr>
          <w:p w14:paraId="216AA93B" w14:textId="77777777" w:rsidR="00292858" w:rsidRPr="007B4467" w:rsidRDefault="00292858" w:rsidP="007B6927">
            <w:pPr>
              <w:keepNext/>
              <w:keepLines/>
              <w:spacing w:after="0"/>
              <w:rPr>
                <w:rFonts w:ascii="Arial" w:hAnsi="Arial"/>
                <w:sz w:val="18"/>
              </w:rPr>
            </w:pPr>
            <w:r w:rsidRPr="007B4467">
              <w:rPr>
                <w:rFonts w:ascii="Arial" w:hAnsi="Arial"/>
                <w:sz w:val="18"/>
              </w:rPr>
              <w:t>CA_n28A-n77(2A)</w:t>
            </w:r>
          </w:p>
        </w:tc>
        <w:tc>
          <w:tcPr>
            <w:tcW w:w="674" w:type="dxa"/>
          </w:tcPr>
          <w:p w14:paraId="13EAF6E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80DE34A" w14:textId="77777777" w:rsidR="00292858" w:rsidRPr="007B4467" w:rsidRDefault="00292858" w:rsidP="007B6927">
            <w:pPr>
              <w:keepNext/>
              <w:keepLines/>
              <w:spacing w:after="0"/>
              <w:rPr>
                <w:rFonts w:ascii="Arial" w:hAnsi="Arial"/>
                <w:sz w:val="18"/>
              </w:rPr>
            </w:pPr>
          </w:p>
        </w:tc>
        <w:tc>
          <w:tcPr>
            <w:tcW w:w="821" w:type="dxa"/>
          </w:tcPr>
          <w:p w14:paraId="07D567A7" w14:textId="77777777" w:rsidR="00292858" w:rsidRPr="007B4467" w:rsidRDefault="00292858" w:rsidP="007B6927">
            <w:pPr>
              <w:keepNext/>
              <w:keepLines/>
              <w:spacing w:after="0"/>
              <w:rPr>
                <w:rFonts w:ascii="Arial" w:hAnsi="Arial"/>
                <w:sz w:val="18"/>
              </w:rPr>
            </w:pPr>
          </w:p>
        </w:tc>
        <w:tc>
          <w:tcPr>
            <w:tcW w:w="834" w:type="dxa"/>
          </w:tcPr>
          <w:p w14:paraId="20F61603" w14:textId="77777777" w:rsidR="00292858" w:rsidRPr="007B4467" w:rsidRDefault="00292858" w:rsidP="007B6927">
            <w:pPr>
              <w:keepNext/>
              <w:keepLines/>
              <w:spacing w:after="0"/>
              <w:rPr>
                <w:rFonts w:ascii="Arial" w:hAnsi="Arial"/>
                <w:sz w:val="18"/>
              </w:rPr>
            </w:pPr>
          </w:p>
        </w:tc>
        <w:tc>
          <w:tcPr>
            <w:tcW w:w="955" w:type="dxa"/>
          </w:tcPr>
          <w:p w14:paraId="1BB7283D" w14:textId="77777777" w:rsidR="00292858" w:rsidRPr="007B4467" w:rsidRDefault="00292858" w:rsidP="007B6927">
            <w:pPr>
              <w:keepNext/>
              <w:keepLines/>
              <w:spacing w:after="0"/>
              <w:rPr>
                <w:rFonts w:ascii="Arial" w:hAnsi="Arial"/>
                <w:sz w:val="18"/>
              </w:rPr>
            </w:pPr>
          </w:p>
        </w:tc>
        <w:tc>
          <w:tcPr>
            <w:tcW w:w="949" w:type="dxa"/>
          </w:tcPr>
          <w:p w14:paraId="5C8F7A02" w14:textId="77777777" w:rsidR="00292858" w:rsidRPr="007B4467" w:rsidRDefault="00292858" w:rsidP="007B6927">
            <w:pPr>
              <w:keepNext/>
              <w:keepLines/>
              <w:spacing w:after="0"/>
              <w:rPr>
                <w:rFonts w:ascii="Arial" w:hAnsi="Arial"/>
                <w:sz w:val="18"/>
              </w:rPr>
            </w:pPr>
          </w:p>
        </w:tc>
        <w:tc>
          <w:tcPr>
            <w:tcW w:w="1090" w:type="dxa"/>
          </w:tcPr>
          <w:p w14:paraId="0748945E" w14:textId="77777777" w:rsidR="00292858" w:rsidRPr="007B4467" w:rsidRDefault="00292858" w:rsidP="007B6927">
            <w:pPr>
              <w:keepNext/>
              <w:keepLines/>
              <w:spacing w:after="0"/>
              <w:rPr>
                <w:rFonts w:ascii="Arial" w:hAnsi="Arial"/>
                <w:sz w:val="18"/>
              </w:rPr>
            </w:pPr>
          </w:p>
        </w:tc>
        <w:tc>
          <w:tcPr>
            <w:tcW w:w="935" w:type="dxa"/>
          </w:tcPr>
          <w:p w14:paraId="0670945F"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7F8B92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E38CE7C" w14:textId="77777777" w:rsidTr="00093629">
        <w:tc>
          <w:tcPr>
            <w:tcW w:w="989" w:type="dxa"/>
          </w:tcPr>
          <w:p w14:paraId="48B931F9" w14:textId="77777777" w:rsidR="00292858" w:rsidRPr="007B4467" w:rsidRDefault="00292858" w:rsidP="007B6927">
            <w:pPr>
              <w:keepNext/>
              <w:keepLines/>
              <w:spacing w:after="0"/>
              <w:rPr>
                <w:rFonts w:ascii="Arial" w:hAnsi="Arial"/>
                <w:sz w:val="18"/>
              </w:rPr>
            </w:pPr>
            <w:r w:rsidRPr="007B4467">
              <w:rPr>
                <w:rFonts w:ascii="Arial" w:hAnsi="Arial"/>
                <w:sz w:val="18"/>
              </w:rPr>
              <w:t>CA_n28A-n78A</w:t>
            </w:r>
          </w:p>
        </w:tc>
        <w:tc>
          <w:tcPr>
            <w:tcW w:w="674" w:type="dxa"/>
          </w:tcPr>
          <w:p w14:paraId="03BF058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24417B5" w14:textId="77777777" w:rsidR="00292858" w:rsidRPr="007B4467" w:rsidRDefault="00292858" w:rsidP="007B6927">
            <w:pPr>
              <w:keepNext/>
              <w:keepLines/>
              <w:spacing w:after="0"/>
              <w:rPr>
                <w:rFonts w:ascii="Arial" w:hAnsi="Arial"/>
                <w:sz w:val="18"/>
              </w:rPr>
            </w:pPr>
          </w:p>
        </w:tc>
        <w:tc>
          <w:tcPr>
            <w:tcW w:w="821" w:type="dxa"/>
          </w:tcPr>
          <w:p w14:paraId="194E6AC6" w14:textId="77777777" w:rsidR="00292858" w:rsidRPr="007B4467" w:rsidRDefault="00292858" w:rsidP="007B6927">
            <w:pPr>
              <w:keepNext/>
              <w:keepLines/>
              <w:spacing w:after="0"/>
              <w:rPr>
                <w:rFonts w:ascii="Arial" w:hAnsi="Arial"/>
                <w:sz w:val="18"/>
              </w:rPr>
            </w:pPr>
          </w:p>
        </w:tc>
        <w:tc>
          <w:tcPr>
            <w:tcW w:w="834" w:type="dxa"/>
          </w:tcPr>
          <w:p w14:paraId="7062F69C" w14:textId="77777777" w:rsidR="00292858" w:rsidRPr="007B4467" w:rsidRDefault="00292858" w:rsidP="007B6927">
            <w:pPr>
              <w:keepNext/>
              <w:keepLines/>
              <w:spacing w:after="0"/>
              <w:rPr>
                <w:rFonts w:ascii="Arial" w:hAnsi="Arial"/>
                <w:sz w:val="18"/>
              </w:rPr>
            </w:pPr>
          </w:p>
        </w:tc>
        <w:tc>
          <w:tcPr>
            <w:tcW w:w="955" w:type="dxa"/>
          </w:tcPr>
          <w:p w14:paraId="1F9B9FDB" w14:textId="77777777" w:rsidR="00292858" w:rsidRPr="007B4467" w:rsidRDefault="00292858" w:rsidP="007B6927">
            <w:pPr>
              <w:keepNext/>
              <w:keepLines/>
              <w:spacing w:after="0"/>
              <w:rPr>
                <w:rFonts w:ascii="Arial" w:hAnsi="Arial"/>
                <w:sz w:val="18"/>
              </w:rPr>
            </w:pPr>
          </w:p>
        </w:tc>
        <w:tc>
          <w:tcPr>
            <w:tcW w:w="949" w:type="dxa"/>
          </w:tcPr>
          <w:p w14:paraId="30505EAA" w14:textId="77777777" w:rsidR="00292858" w:rsidRPr="007B4467" w:rsidRDefault="00292858" w:rsidP="007B6927">
            <w:pPr>
              <w:keepNext/>
              <w:keepLines/>
              <w:spacing w:after="0"/>
              <w:rPr>
                <w:rFonts w:ascii="Arial" w:hAnsi="Arial"/>
                <w:sz w:val="18"/>
              </w:rPr>
            </w:pPr>
          </w:p>
        </w:tc>
        <w:tc>
          <w:tcPr>
            <w:tcW w:w="1090" w:type="dxa"/>
          </w:tcPr>
          <w:p w14:paraId="164C6BE3" w14:textId="77777777" w:rsidR="00292858" w:rsidRPr="007B4467" w:rsidRDefault="00292858" w:rsidP="007B6927">
            <w:pPr>
              <w:keepNext/>
              <w:keepLines/>
              <w:spacing w:after="0"/>
              <w:rPr>
                <w:rFonts w:ascii="Arial" w:hAnsi="Arial"/>
                <w:sz w:val="18"/>
              </w:rPr>
            </w:pPr>
          </w:p>
        </w:tc>
        <w:tc>
          <w:tcPr>
            <w:tcW w:w="935" w:type="dxa"/>
          </w:tcPr>
          <w:p w14:paraId="0CD3ABED"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F774903"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3D2D827" w14:textId="77777777" w:rsidTr="00093629">
        <w:tc>
          <w:tcPr>
            <w:tcW w:w="989" w:type="dxa"/>
          </w:tcPr>
          <w:p w14:paraId="34562F15" w14:textId="77777777" w:rsidR="00292858" w:rsidRPr="007B4467" w:rsidRDefault="00292858" w:rsidP="007B6927">
            <w:pPr>
              <w:keepNext/>
              <w:keepLines/>
              <w:spacing w:after="0"/>
              <w:rPr>
                <w:rFonts w:ascii="Arial" w:hAnsi="Arial"/>
                <w:sz w:val="18"/>
              </w:rPr>
            </w:pPr>
            <w:r w:rsidRPr="007B4467">
              <w:rPr>
                <w:rFonts w:ascii="Arial" w:hAnsi="Arial"/>
                <w:sz w:val="18"/>
              </w:rPr>
              <w:t>CA_n28A-n79A</w:t>
            </w:r>
          </w:p>
        </w:tc>
        <w:tc>
          <w:tcPr>
            <w:tcW w:w="674" w:type="dxa"/>
          </w:tcPr>
          <w:p w14:paraId="69590FC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8BEDBED" w14:textId="77777777" w:rsidR="00292858" w:rsidRPr="007B4467" w:rsidRDefault="00292858" w:rsidP="007B6927">
            <w:pPr>
              <w:keepNext/>
              <w:keepLines/>
              <w:spacing w:after="0"/>
              <w:rPr>
                <w:rFonts w:ascii="Arial" w:hAnsi="Arial"/>
                <w:sz w:val="18"/>
              </w:rPr>
            </w:pPr>
          </w:p>
        </w:tc>
        <w:tc>
          <w:tcPr>
            <w:tcW w:w="821" w:type="dxa"/>
          </w:tcPr>
          <w:p w14:paraId="6D07C107" w14:textId="77777777" w:rsidR="00292858" w:rsidRPr="007B4467" w:rsidRDefault="00292858" w:rsidP="007B6927">
            <w:pPr>
              <w:keepNext/>
              <w:keepLines/>
              <w:spacing w:after="0"/>
              <w:rPr>
                <w:rFonts w:ascii="Arial" w:hAnsi="Arial"/>
                <w:sz w:val="18"/>
              </w:rPr>
            </w:pPr>
          </w:p>
        </w:tc>
        <w:tc>
          <w:tcPr>
            <w:tcW w:w="834" w:type="dxa"/>
          </w:tcPr>
          <w:p w14:paraId="5D8510A5" w14:textId="77777777" w:rsidR="00292858" w:rsidRPr="007B4467" w:rsidRDefault="00292858" w:rsidP="007B6927">
            <w:pPr>
              <w:keepNext/>
              <w:keepLines/>
              <w:spacing w:after="0"/>
              <w:rPr>
                <w:rFonts w:ascii="Arial" w:hAnsi="Arial"/>
                <w:sz w:val="18"/>
              </w:rPr>
            </w:pPr>
          </w:p>
        </w:tc>
        <w:tc>
          <w:tcPr>
            <w:tcW w:w="955" w:type="dxa"/>
          </w:tcPr>
          <w:p w14:paraId="54DC6162" w14:textId="77777777" w:rsidR="00292858" w:rsidRPr="007B4467" w:rsidRDefault="00292858" w:rsidP="007B6927">
            <w:pPr>
              <w:keepNext/>
              <w:keepLines/>
              <w:spacing w:after="0"/>
              <w:rPr>
                <w:rFonts w:ascii="Arial" w:hAnsi="Arial"/>
                <w:sz w:val="18"/>
              </w:rPr>
            </w:pPr>
          </w:p>
        </w:tc>
        <w:tc>
          <w:tcPr>
            <w:tcW w:w="949" w:type="dxa"/>
          </w:tcPr>
          <w:p w14:paraId="2590C578" w14:textId="77777777" w:rsidR="00292858" w:rsidRPr="007B4467" w:rsidRDefault="00292858" w:rsidP="007B6927">
            <w:pPr>
              <w:keepNext/>
              <w:keepLines/>
              <w:spacing w:after="0"/>
              <w:rPr>
                <w:rFonts w:ascii="Arial" w:hAnsi="Arial"/>
                <w:sz w:val="18"/>
              </w:rPr>
            </w:pPr>
          </w:p>
        </w:tc>
        <w:tc>
          <w:tcPr>
            <w:tcW w:w="1090" w:type="dxa"/>
          </w:tcPr>
          <w:p w14:paraId="3DF45068" w14:textId="77777777" w:rsidR="00292858" w:rsidRPr="007B4467" w:rsidRDefault="00292858" w:rsidP="007B6927">
            <w:pPr>
              <w:keepNext/>
              <w:keepLines/>
              <w:spacing w:after="0"/>
              <w:rPr>
                <w:rFonts w:ascii="Arial" w:hAnsi="Arial"/>
                <w:sz w:val="18"/>
              </w:rPr>
            </w:pPr>
          </w:p>
        </w:tc>
        <w:tc>
          <w:tcPr>
            <w:tcW w:w="935" w:type="dxa"/>
          </w:tcPr>
          <w:p w14:paraId="60BD6804" w14:textId="77777777" w:rsidR="00292858" w:rsidRPr="007B4467" w:rsidRDefault="00292858" w:rsidP="007B6927">
            <w:pPr>
              <w:keepNext/>
              <w:keepLines/>
              <w:spacing w:after="0"/>
              <w:rPr>
                <w:rFonts w:ascii="Arial" w:hAnsi="Arial"/>
                <w:sz w:val="18"/>
              </w:rPr>
            </w:pPr>
          </w:p>
        </w:tc>
        <w:tc>
          <w:tcPr>
            <w:tcW w:w="1292" w:type="dxa"/>
          </w:tcPr>
          <w:p w14:paraId="5D4C512B"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D3FFB9C" w14:textId="77777777" w:rsidTr="00093629">
        <w:tc>
          <w:tcPr>
            <w:tcW w:w="989" w:type="dxa"/>
          </w:tcPr>
          <w:p w14:paraId="5ABB41D5" w14:textId="77777777" w:rsidR="00292858" w:rsidRPr="007B4467" w:rsidRDefault="00292858" w:rsidP="007B6927">
            <w:pPr>
              <w:keepNext/>
              <w:keepLines/>
              <w:spacing w:after="0"/>
              <w:rPr>
                <w:rFonts w:ascii="Arial" w:hAnsi="Arial"/>
                <w:sz w:val="18"/>
              </w:rPr>
            </w:pPr>
            <w:r w:rsidRPr="007B4467">
              <w:rPr>
                <w:rFonts w:ascii="Arial" w:hAnsi="Arial"/>
                <w:sz w:val="18"/>
              </w:rPr>
              <w:t>CA_n29A-n66A</w:t>
            </w:r>
          </w:p>
        </w:tc>
        <w:tc>
          <w:tcPr>
            <w:tcW w:w="674" w:type="dxa"/>
          </w:tcPr>
          <w:p w14:paraId="5CD97745"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DC18BAD" w14:textId="77777777" w:rsidR="00292858" w:rsidRPr="007B4467" w:rsidRDefault="00292858" w:rsidP="007B6927">
            <w:pPr>
              <w:keepNext/>
              <w:keepLines/>
              <w:spacing w:after="0"/>
              <w:rPr>
                <w:rFonts w:ascii="Arial" w:hAnsi="Arial"/>
                <w:sz w:val="18"/>
              </w:rPr>
            </w:pPr>
          </w:p>
        </w:tc>
        <w:tc>
          <w:tcPr>
            <w:tcW w:w="821" w:type="dxa"/>
          </w:tcPr>
          <w:p w14:paraId="25183E1F" w14:textId="77777777" w:rsidR="00292858" w:rsidRPr="007B4467" w:rsidRDefault="00292858" w:rsidP="007B6927">
            <w:pPr>
              <w:keepNext/>
              <w:keepLines/>
              <w:spacing w:after="0"/>
              <w:rPr>
                <w:rFonts w:ascii="Arial" w:hAnsi="Arial"/>
                <w:sz w:val="18"/>
              </w:rPr>
            </w:pPr>
          </w:p>
        </w:tc>
        <w:tc>
          <w:tcPr>
            <w:tcW w:w="834" w:type="dxa"/>
          </w:tcPr>
          <w:p w14:paraId="2E13EFAC" w14:textId="77777777" w:rsidR="00292858" w:rsidRPr="007B4467" w:rsidRDefault="00292858" w:rsidP="007B6927">
            <w:pPr>
              <w:keepNext/>
              <w:keepLines/>
              <w:spacing w:after="0"/>
              <w:rPr>
                <w:rFonts w:ascii="Arial" w:hAnsi="Arial"/>
                <w:sz w:val="18"/>
              </w:rPr>
            </w:pPr>
          </w:p>
        </w:tc>
        <w:tc>
          <w:tcPr>
            <w:tcW w:w="955" w:type="dxa"/>
          </w:tcPr>
          <w:p w14:paraId="4DDE6D1B" w14:textId="77777777" w:rsidR="00292858" w:rsidRPr="007B4467" w:rsidRDefault="00292858" w:rsidP="007B6927">
            <w:pPr>
              <w:keepNext/>
              <w:keepLines/>
              <w:spacing w:after="0"/>
              <w:rPr>
                <w:rFonts w:ascii="Arial" w:hAnsi="Arial"/>
                <w:sz w:val="18"/>
              </w:rPr>
            </w:pPr>
          </w:p>
        </w:tc>
        <w:tc>
          <w:tcPr>
            <w:tcW w:w="949" w:type="dxa"/>
          </w:tcPr>
          <w:p w14:paraId="690C738E" w14:textId="77777777" w:rsidR="00292858" w:rsidRPr="007B4467" w:rsidRDefault="00292858" w:rsidP="007B6927">
            <w:pPr>
              <w:keepNext/>
              <w:keepLines/>
              <w:spacing w:after="0"/>
              <w:rPr>
                <w:rFonts w:ascii="Arial" w:hAnsi="Arial"/>
                <w:sz w:val="18"/>
              </w:rPr>
            </w:pPr>
          </w:p>
        </w:tc>
        <w:tc>
          <w:tcPr>
            <w:tcW w:w="1090" w:type="dxa"/>
          </w:tcPr>
          <w:p w14:paraId="1DBA0B1F" w14:textId="77777777" w:rsidR="00292858" w:rsidRPr="007B4467" w:rsidRDefault="00292858" w:rsidP="007B6927">
            <w:pPr>
              <w:keepNext/>
              <w:keepLines/>
              <w:spacing w:after="0"/>
              <w:rPr>
                <w:rFonts w:ascii="Arial" w:hAnsi="Arial"/>
                <w:sz w:val="18"/>
              </w:rPr>
            </w:pPr>
          </w:p>
        </w:tc>
        <w:tc>
          <w:tcPr>
            <w:tcW w:w="935" w:type="dxa"/>
          </w:tcPr>
          <w:p w14:paraId="05495365" w14:textId="77777777" w:rsidR="00292858" w:rsidRPr="007B4467" w:rsidRDefault="00292858" w:rsidP="007B6927">
            <w:pPr>
              <w:keepNext/>
              <w:keepLines/>
              <w:spacing w:after="0"/>
              <w:rPr>
                <w:rFonts w:ascii="Arial" w:hAnsi="Arial"/>
                <w:sz w:val="18"/>
              </w:rPr>
            </w:pPr>
          </w:p>
        </w:tc>
        <w:tc>
          <w:tcPr>
            <w:tcW w:w="1292" w:type="dxa"/>
          </w:tcPr>
          <w:p w14:paraId="691106D5" w14:textId="77777777" w:rsidR="00292858" w:rsidRPr="007B4467" w:rsidRDefault="00292858" w:rsidP="007B6927">
            <w:pPr>
              <w:keepNext/>
              <w:keepLines/>
              <w:spacing w:after="0"/>
              <w:rPr>
                <w:rFonts w:ascii="Arial" w:hAnsi="Arial"/>
                <w:sz w:val="18"/>
              </w:rPr>
            </w:pPr>
          </w:p>
        </w:tc>
      </w:tr>
      <w:tr w:rsidR="00292858" w:rsidRPr="007B4467" w14:paraId="06DBED7C" w14:textId="77777777" w:rsidTr="00093629">
        <w:tc>
          <w:tcPr>
            <w:tcW w:w="989" w:type="dxa"/>
          </w:tcPr>
          <w:p w14:paraId="2AA46E88" w14:textId="77777777" w:rsidR="00292858" w:rsidRPr="007B4467" w:rsidRDefault="00292858" w:rsidP="007B6927">
            <w:pPr>
              <w:keepNext/>
              <w:keepLines/>
              <w:spacing w:after="0"/>
              <w:rPr>
                <w:rFonts w:ascii="Arial" w:hAnsi="Arial"/>
                <w:sz w:val="18"/>
              </w:rPr>
            </w:pPr>
            <w:r w:rsidRPr="007B4467">
              <w:rPr>
                <w:rFonts w:ascii="Arial" w:hAnsi="Arial"/>
                <w:sz w:val="18"/>
              </w:rPr>
              <w:t>CA_n29A-n66B</w:t>
            </w:r>
          </w:p>
        </w:tc>
        <w:tc>
          <w:tcPr>
            <w:tcW w:w="674" w:type="dxa"/>
          </w:tcPr>
          <w:p w14:paraId="01312F9A"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6FBD267" w14:textId="77777777" w:rsidR="00292858" w:rsidRPr="007B4467" w:rsidRDefault="00292858" w:rsidP="007B6927">
            <w:pPr>
              <w:keepNext/>
              <w:keepLines/>
              <w:spacing w:after="0"/>
              <w:rPr>
                <w:rFonts w:ascii="Arial" w:hAnsi="Arial"/>
                <w:sz w:val="18"/>
              </w:rPr>
            </w:pPr>
          </w:p>
        </w:tc>
        <w:tc>
          <w:tcPr>
            <w:tcW w:w="821" w:type="dxa"/>
          </w:tcPr>
          <w:p w14:paraId="15C3A0C0" w14:textId="77777777" w:rsidR="00292858" w:rsidRPr="007B4467" w:rsidRDefault="00292858" w:rsidP="007B6927">
            <w:pPr>
              <w:keepNext/>
              <w:keepLines/>
              <w:spacing w:after="0"/>
              <w:rPr>
                <w:rFonts w:ascii="Arial" w:hAnsi="Arial"/>
                <w:sz w:val="18"/>
              </w:rPr>
            </w:pPr>
          </w:p>
        </w:tc>
        <w:tc>
          <w:tcPr>
            <w:tcW w:w="834" w:type="dxa"/>
          </w:tcPr>
          <w:p w14:paraId="0CFA90D6" w14:textId="77777777" w:rsidR="00292858" w:rsidRPr="007B4467" w:rsidRDefault="00292858" w:rsidP="007B6927">
            <w:pPr>
              <w:keepNext/>
              <w:keepLines/>
              <w:spacing w:after="0"/>
              <w:rPr>
                <w:rFonts w:ascii="Arial" w:hAnsi="Arial"/>
                <w:sz w:val="18"/>
              </w:rPr>
            </w:pPr>
          </w:p>
        </w:tc>
        <w:tc>
          <w:tcPr>
            <w:tcW w:w="955" w:type="dxa"/>
          </w:tcPr>
          <w:p w14:paraId="0393263B" w14:textId="77777777" w:rsidR="00292858" w:rsidRPr="007B4467" w:rsidRDefault="00292858" w:rsidP="007B6927">
            <w:pPr>
              <w:keepNext/>
              <w:keepLines/>
              <w:spacing w:after="0"/>
              <w:rPr>
                <w:rFonts w:ascii="Arial" w:hAnsi="Arial"/>
                <w:sz w:val="18"/>
              </w:rPr>
            </w:pPr>
          </w:p>
        </w:tc>
        <w:tc>
          <w:tcPr>
            <w:tcW w:w="949" w:type="dxa"/>
          </w:tcPr>
          <w:p w14:paraId="3F2E59A9" w14:textId="77777777" w:rsidR="00292858" w:rsidRPr="007B4467" w:rsidRDefault="00292858" w:rsidP="007B6927">
            <w:pPr>
              <w:keepNext/>
              <w:keepLines/>
              <w:spacing w:after="0"/>
              <w:rPr>
                <w:rFonts w:ascii="Arial" w:hAnsi="Arial"/>
                <w:sz w:val="18"/>
              </w:rPr>
            </w:pPr>
          </w:p>
        </w:tc>
        <w:tc>
          <w:tcPr>
            <w:tcW w:w="1090" w:type="dxa"/>
          </w:tcPr>
          <w:p w14:paraId="70327305" w14:textId="77777777" w:rsidR="00292858" w:rsidRPr="007B4467" w:rsidRDefault="00292858" w:rsidP="007B6927">
            <w:pPr>
              <w:keepNext/>
              <w:keepLines/>
              <w:spacing w:after="0"/>
              <w:rPr>
                <w:rFonts w:ascii="Arial" w:hAnsi="Arial"/>
                <w:sz w:val="18"/>
              </w:rPr>
            </w:pPr>
          </w:p>
        </w:tc>
        <w:tc>
          <w:tcPr>
            <w:tcW w:w="935" w:type="dxa"/>
          </w:tcPr>
          <w:p w14:paraId="5A7383B8" w14:textId="77777777" w:rsidR="00292858" w:rsidRPr="007B4467" w:rsidRDefault="00292858" w:rsidP="007B6927">
            <w:pPr>
              <w:keepNext/>
              <w:keepLines/>
              <w:spacing w:after="0"/>
              <w:rPr>
                <w:rFonts w:ascii="Arial" w:hAnsi="Arial"/>
                <w:sz w:val="18"/>
              </w:rPr>
            </w:pPr>
          </w:p>
        </w:tc>
        <w:tc>
          <w:tcPr>
            <w:tcW w:w="1292" w:type="dxa"/>
          </w:tcPr>
          <w:p w14:paraId="1C912242" w14:textId="77777777" w:rsidR="00292858" w:rsidRPr="007B4467" w:rsidRDefault="00292858" w:rsidP="007B6927">
            <w:pPr>
              <w:keepNext/>
              <w:keepLines/>
              <w:spacing w:after="0"/>
              <w:rPr>
                <w:rFonts w:ascii="Arial" w:hAnsi="Arial"/>
                <w:sz w:val="18"/>
              </w:rPr>
            </w:pPr>
          </w:p>
        </w:tc>
      </w:tr>
      <w:tr w:rsidR="00292858" w:rsidRPr="007B4467" w14:paraId="752E4F93" w14:textId="77777777" w:rsidTr="00093629">
        <w:tc>
          <w:tcPr>
            <w:tcW w:w="989" w:type="dxa"/>
          </w:tcPr>
          <w:p w14:paraId="3E3267AB" w14:textId="77777777" w:rsidR="00292858" w:rsidRPr="007B4467" w:rsidRDefault="00292858" w:rsidP="007B6927">
            <w:pPr>
              <w:keepNext/>
              <w:keepLines/>
              <w:spacing w:after="0"/>
              <w:rPr>
                <w:rFonts w:ascii="Arial" w:hAnsi="Arial"/>
                <w:sz w:val="18"/>
              </w:rPr>
            </w:pPr>
            <w:r w:rsidRPr="007B4467">
              <w:rPr>
                <w:rFonts w:ascii="Arial" w:hAnsi="Arial"/>
                <w:sz w:val="18"/>
              </w:rPr>
              <w:t>CA_n29A-n66(2A)</w:t>
            </w:r>
          </w:p>
        </w:tc>
        <w:tc>
          <w:tcPr>
            <w:tcW w:w="674" w:type="dxa"/>
          </w:tcPr>
          <w:p w14:paraId="2EBFD8C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0EAF81F" w14:textId="77777777" w:rsidR="00292858" w:rsidRPr="007B4467" w:rsidRDefault="00292858" w:rsidP="007B6927">
            <w:pPr>
              <w:keepNext/>
              <w:keepLines/>
              <w:spacing w:after="0"/>
              <w:rPr>
                <w:rFonts w:ascii="Arial" w:hAnsi="Arial"/>
                <w:sz w:val="18"/>
              </w:rPr>
            </w:pPr>
          </w:p>
        </w:tc>
        <w:tc>
          <w:tcPr>
            <w:tcW w:w="821" w:type="dxa"/>
          </w:tcPr>
          <w:p w14:paraId="213D83D9" w14:textId="77777777" w:rsidR="00292858" w:rsidRPr="007B4467" w:rsidRDefault="00292858" w:rsidP="007B6927">
            <w:pPr>
              <w:keepNext/>
              <w:keepLines/>
              <w:spacing w:after="0"/>
              <w:rPr>
                <w:rFonts w:ascii="Arial" w:hAnsi="Arial"/>
                <w:sz w:val="18"/>
              </w:rPr>
            </w:pPr>
          </w:p>
        </w:tc>
        <w:tc>
          <w:tcPr>
            <w:tcW w:w="834" w:type="dxa"/>
          </w:tcPr>
          <w:p w14:paraId="4FF7D35A" w14:textId="77777777" w:rsidR="00292858" w:rsidRPr="007B4467" w:rsidRDefault="00292858" w:rsidP="007B6927">
            <w:pPr>
              <w:keepNext/>
              <w:keepLines/>
              <w:spacing w:after="0"/>
              <w:rPr>
                <w:rFonts w:ascii="Arial" w:hAnsi="Arial"/>
                <w:sz w:val="18"/>
              </w:rPr>
            </w:pPr>
          </w:p>
        </w:tc>
        <w:tc>
          <w:tcPr>
            <w:tcW w:w="955" w:type="dxa"/>
          </w:tcPr>
          <w:p w14:paraId="71741463" w14:textId="77777777" w:rsidR="00292858" w:rsidRPr="007B4467" w:rsidRDefault="00292858" w:rsidP="007B6927">
            <w:pPr>
              <w:keepNext/>
              <w:keepLines/>
              <w:spacing w:after="0"/>
              <w:rPr>
                <w:rFonts w:ascii="Arial" w:hAnsi="Arial"/>
                <w:sz w:val="18"/>
              </w:rPr>
            </w:pPr>
          </w:p>
        </w:tc>
        <w:tc>
          <w:tcPr>
            <w:tcW w:w="949" w:type="dxa"/>
          </w:tcPr>
          <w:p w14:paraId="0D3EFB00" w14:textId="77777777" w:rsidR="00292858" w:rsidRPr="007B4467" w:rsidRDefault="00292858" w:rsidP="007B6927">
            <w:pPr>
              <w:keepNext/>
              <w:keepLines/>
              <w:spacing w:after="0"/>
              <w:rPr>
                <w:rFonts w:ascii="Arial" w:hAnsi="Arial"/>
                <w:sz w:val="18"/>
              </w:rPr>
            </w:pPr>
          </w:p>
        </w:tc>
        <w:tc>
          <w:tcPr>
            <w:tcW w:w="1090" w:type="dxa"/>
          </w:tcPr>
          <w:p w14:paraId="442FEB2B" w14:textId="77777777" w:rsidR="00292858" w:rsidRPr="007B4467" w:rsidRDefault="00292858" w:rsidP="007B6927">
            <w:pPr>
              <w:keepNext/>
              <w:keepLines/>
              <w:spacing w:after="0"/>
              <w:rPr>
                <w:rFonts w:ascii="Arial" w:hAnsi="Arial"/>
                <w:sz w:val="18"/>
              </w:rPr>
            </w:pPr>
          </w:p>
        </w:tc>
        <w:tc>
          <w:tcPr>
            <w:tcW w:w="935" w:type="dxa"/>
          </w:tcPr>
          <w:p w14:paraId="7D5DA4FD" w14:textId="77777777" w:rsidR="00292858" w:rsidRPr="007B4467" w:rsidRDefault="00292858" w:rsidP="007B6927">
            <w:pPr>
              <w:keepNext/>
              <w:keepLines/>
              <w:spacing w:after="0"/>
              <w:rPr>
                <w:rFonts w:ascii="Arial" w:hAnsi="Arial"/>
                <w:sz w:val="18"/>
              </w:rPr>
            </w:pPr>
          </w:p>
        </w:tc>
        <w:tc>
          <w:tcPr>
            <w:tcW w:w="1292" w:type="dxa"/>
          </w:tcPr>
          <w:p w14:paraId="0C8F6BFC" w14:textId="77777777" w:rsidR="00292858" w:rsidRPr="007B4467" w:rsidRDefault="00292858" w:rsidP="007B6927">
            <w:pPr>
              <w:keepNext/>
              <w:keepLines/>
              <w:spacing w:after="0"/>
              <w:rPr>
                <w:rFonts w:ascii="Arial" w:hAnsi="Arial"/>
                <w:sz w:val="18"/>
              </w:rPr>
            </w:pPr>
          </w:p>
        </w:tc>
      </w:tr>
      <w:tr w:rsidR="00292858" w:rsidRPr="007B4467" w14:paraId="7BEC82EE" w14:textId="77777777" w:rsidTr="00093629">
        <w:tc>
          <w:tcPr>
            <w:tcW w:w="989" w:type="dxa"/>
          </w:tcPr>
          <w:p w14:paraId="0CAFC0FA" w14:textId="77777777" w:rsidR="00292858" w:rsidRPr="007B4467" w:rsidRDefault="00292858" w:rsidP="007B6927">
            <w:pPr>
              <w:keepNext/>
              <w:keepLines/>
              <w:spacing w:after="0"/>
              <w:rPr>
                <w:rFonts w:ascii="Arial" w:hAnsi="Arial"/>
                <w:sz w:val="18"/>
              </w:rPr>
            </w:pPr>
            <w:r w:rsidRPr="007B4467">
              <w:rPr>
                <w:rFonts w:ascii="Arial" w:hAnsi="Arial"/>
                <w:sz w:val="18"/>
              </w:rPr>
              <w:t>CA_n29A-n70A</w:t>
            </w:r>
          </w:p>
        </w:tc>
        <w:tc>
          <w:tcPr>
            <w:tcW w:w="674" w:type="dxa"/>
          </w:tcPr>
          <w:p w14:paraId="4D8AF2F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698A847" w14:textId="77777777" w:rsidR="00292858" w:rsidRPr="007B4467" w:rsidRDefault="00292858" w:rsidP="007B6927">
            <w:pPr>
              <w:keepNext/>
              <w:keepLines/>
              <w:spacing w:after="0"/>
              <w:rPr>
                <w:rFonts w:ascii="Arial" w:hAnsi="Arial"/>
                <w:sz w:val="18"/>
              </w:rPr>
            </w:pPr>
          </w:p>
        </w:tc>
        <w:tc>
          <w:tcPr>
            <w:tcW w:w="821" w:type="dxa"/>
          </w:tcPr>
          <w:p w14:paraId="097C99DE" w14:textId="77777777" w:rsidR="00292858" w:rsidRPr="007B4467" w:rsidRDefault="00292858" w:rsidP="007B6927">
            <w:pPr>
              <w:keepNext/>
              <w:keepLines/>
              <w:spacing w:after="0"/>
              <w:rPr>
                <w:rFonts w:ascii="Arial" w:hAnsi="Arial"/>
                <w:sz w:val="18"/>
              </w:rPr>
            </w:pPr>
          </w:p>
        </w:tc>
        <w:tc>
          <w:tcPr>
            <w:tcW w:w="834" w:type="dxa"/>
          </w:tcPr>
          <w:p w14:paraId="0C27869C" w14:textId="77777777" w:rsidR="00292858" w:rsidRPr="007B4467" w:rsidRDefault="00292858" w:rsidP="007B6927">
            <w:pPr>
              <w:keepNext/>
              <w:keepLines/>
              <w:spacing w:after="0"/>
              <w:rPr>
                <w:rFonts w:ascii="Arial" w:hAnsi="Arial"/>
                <w:sz w:val="18"/>
              </w:rPr>
            </w:pPr>
          </w:p>
        </w:tc>
        <w:tc>
          <w:tcPr>
            <w:tcW w:w="955" w:type="dxa"/>
          </w:tcPr>
          <w:p w14:paraId="6363C18C" w14:textId="77777777" w:rsidR="00292858" w:rsidRPr="007B4467" w:rsidRDefault="00292858" w:rsidP="007B6927">
            <w:pPr>
              <w:keepNext/>
              <w:keepLines/>
              <w:spacing w:after="0"/>
              <w:rPr>
                <w:rFonts w:ascii="Arial" w:hAnsi="Arial"/>
                <w:sz w:val="18"/>
              </w:rPr>
            </w:pPr>
          </w:p>
        </w:tc>
        <w:tc>
          <w:tcPr>
            <w:tcW w:w="949" w:type="dxa"/>
          </w:tcPr>
          <w:p w14:paraId="0504FE84" w14:textId="77777777" w:rsidR="00292858" w:rsidRPr="007B4467" w:rsidRDefault="00292858" w:rsidP="007B6927">
            <w:pPr>
              <w:keepNext/>
              <w:keepLines/>
              <w:spacing w:after="0"/>
              <w:rPr>
                <w:rFonts w:ascii="Arial" w:hAnsi="Arial"/>
                <w:sz w:val="18"/>
              </w:rPr>
            </w:pPr>
          </w:p>
        </w:tc>
        <w:tc>
          <w:tcPr>
            <w:tcW w:w="1090" w:type="dxa"/>
          </w:tcPr>
          <w:p w14:paraId="2BA4BB96" w14:textId="77777777" w:rsidR="00292858" w:rsidRPr="007B4467" w:rsidRDefault="00292858" w:rsidP="007B6927">
            <w:pPr>
              <w:keepNext/>
              <w:keepLines/>
              <w:spacing w:after="0"/>
              <w:rPr>
                <w:rFonts w:ascii="Arial" w:hAnsi="Arial"/>
                <w:sz w:val="18"/>
              </w:rPr>
            </w:pPr>
          </w:p>
        </w:tc>
        <w:tc>
          <w:tcPr>
            <w:tcW w:w="935" w:type="dxa"/>
          </w:tcPr>
          <w:p w14:paraId="69BD34B8" w14:textId="77777777" w:rsidR="00292858" w:rsidRPr="007B4467" w:rsidRDefault="00292858" w:rsidP="007B6927">
            <w:pPr>
              <w:keepNext/>
              <w:keepLines/>
              <w:spacing w:after="0"/>
              <w:rPr>
                <w:rFonts w:ascii="Arial" w:hAnsi="Arial"/>
                <w:sz w:val="18"/>
              </w:rPr>
            </w:pPr>
          </w:p>
        </w:tc>
        <w:tc>
          <w:tcPr>
            <w:tcW w:w="1292" w:type="dxa"/>
          </w:tcPr>
          <w:p w14:paraId="1A9C5EC6" w14:textId="77777777" w:rsidR="00292858" w:rsidRPr="007B4467" w:rsidRDefault="00292858" w:rsidP="007B6927">
            <w:pPr>
              <w:keepNext/>
              <w:keepLines/>
              <w:spacing w:after="0"/>
              <w:rPr>
                <w:rFonts w:ascii="Arial" w:hAnsi="Arial"/>
                <w:sz w:val="18"/>
              </w:rPr>
            </w:pPr>
          </w:p>
        </w:tc>
      </w:tr>
      <w:tr w:rsidR="00292858" w:rsidRPr="007B4467" w14:paraId="06EB248C" w14:textId="77777777" w:rsidTr="00093629">
        <w:tc>
          <w:tcPr>
            <w:tcW w:w="989" w:type="dxa"/>
          </w:tcPr>
          <w:p w14:paraId="3B67DCB9" w14:textId="77777777" w:rsidR="00292858" w:rsidRPr="007B4467" w:rsidRDefault="00292858" w:rsidP="007B6927">
            <w:pPr>
              <w:keepNext/>
              <w:keepLines/>
              <w:spacing w:after="0"/>
              <w:rPr>
                <w:rFonts w:ascii="Arial" w:hAnsi="Arial"/>
                <w:sz w:val="18"/>
              </w:rPr>
            </w:pPr>
            <w:r w:rsidRPr="007B4467">
              <w:rPr>
                <w:rFonts w:ascii="Arial" w:hAnsi="Arial"/>
                <w:sz w:val="18"/>
              </w:rPr>
              <w:t>CA_n29A-n71A</w:t>
            </w:r>
          </w:p>
        </w:tc>
        <w:tc>
          <w:tcPr>
            <w:tcW w:w="674" w:type="dxa"/>
          </w:tcPr>
          <w:p w14:paraId="1A8B6D3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1E99FCF" w14:textId="77777777" w:rsidR="00292858" w:rsidRPr="007B4467" w:rsidRDefault="00292858" w:rsidP="007B6927">
            <w:pPr>
              <w:keepNext/>
              <w:keepLines/>
              <w:spacing w:after="0"/>
              <w:rPr>
                <w:rFonts w:ascii="Arial" w:hAnsi="Arial"/>
                <w:sz w:val="18"/>
              </w:rPr>
            </w:pPr>
          </w:p>
        </w:tc>
        <w:tc>
          <w:tcPr>
            <w:tcW w:w="821" w:type="dxa"/>
          </w:tcPr>
          <w:p w14:paraId="2AA4B752" w14:textId="77777777" w:rsidR="00292858" w:rsidRPr="007B4467" w:rsidRDefault="00292858" w:rsidP="007B6927">
            <w:pPr>
              <w:keepNext/>
              <w:keepLines/>
              <w:spacing w:after="0"/>
              <w:rPr>
                <w:rFonts w:ascii="Arial" w:hAnsi="Arial"/>
                <w:sz w:val="18"/>
              </w:rPr>
            </w:pPr>
          </w:p>
        </w:tc>
        <w:tc>
          <w:tcPr>
            <w:tcW w:w="834" w:type="dxa"/>
          </w:tcPr>
          <w:p w14:paraId="0C1986A8" w14:textId="77777777" w:rsidR="00292858" w:rsidRPr="007B4467" w:rsidRDefault="00292858" w:rsidP="007B6927">
            <w:pPr>
              <w:keepNext/>
              <w:keepLines/>
              <w:spacing w:after="0"/>
              <w:rPr>
                <w:rFonts w:ascii="Arial" w:hAnsi="Arial"/>
                <w:sz w:val="18"/>
              </w:rPr>
            </w:pPr>
          </w:p>
        </w:tc>
        <w:tc>
          <w:tcPr>
            <w:tcW w:w="955" w:type="dxa"/>
          </w:tcPr>
          <w:p w14:paraId="4A4F818B" w14:textId="77777777" w:rsidR="00292858" w:rsidRPr="007B4467" w:rsidRDefault="00292858" w:rsidP="007B6927">
            <w:pPr>
              <w:keepNext/>
              <w:keepLines/>
              <w:spacing w:after="0"/>
              <w:rPr>
                <w:rFonts w:ascii="Arial" w:hAnsi="Arial"/>
                <w:sz w:val="18"/>
              </w:rPr>
            </w:pPr>
          </w:p>
        </w:tc>
        <w:tc>
          <w:tcPr>
            <w:tcW w:w="949" w:type="dxa"/>
          </w:tcPr>
          <w:p w14:paraId="67299945" w14:textId="77777777" w:rsidR="00292858" w:rsidRPr="007B4467" w:rsidRDefault="00292858" w:rsidP="007B6927">
            <w:pPr>
              <w:keepNext/>
              <w:keepLines/>
              <w:spacing w:after="0"/>
              <w:rPr>
                <w:rFonts w:ascii="Arial" w:hAnsi="Arial"/>
                <w:sz w:val="18"/>
              </w:rPr>
            </w:pPr>
          </w:p>
        </w:tc>
        <w:tc>
          <w:tcPr>
            <w:tcW w:w="1090" w:type="dxa"/>
          </w:tcPr>
          <w:p w14:paraId="41E9DBDC" w14:textId="77777777" w:rsidR="00292858" w:rsidRPr="007B4467" w:rsidRDefault="00292858" w:rsidP="007B6927">
            <w:pPr>
              <w:keepNext/>
              <w:keepLines/>
              <w:spacing w:after="0"/>
              <w:rPr>
                <w:rFonts w:ascii="Arial" w:hAnsi="Arial"/>
                <w:sz w:val="18"/>
              </w:rPr>
            </w:pPr>
          </w:p>
        </w:tc>
        <w:tc>
          <w:tcPr>
            <w:tcW w:w="935" w:type="dxa"/>
          </w:tcPr>
          <w:p w14:paraId="43A46110" w14:textId="77777777" w:rsidR="00292858" w:rsidRPr="007B4467" w:rsidRDefault="00292858" w:rsidP="007B6927">
            <w:pPr>
              <w:keepNext/>
              <w:keepLines/>
              <w:spacing w:after="0"/>
              <w:rPr>
                <w:rFonts w:ascii="Arial" w:hAnsi="Arial"/>
                <w:sz w:val="18"/>
              </w:rPr>
            </w:pPr>
          </w:p>
        </w:tc>
        <w:tc>
          <w:tcPr>
            <w:tcW w:w="1292" w:type="dxa"/>
          </w:tcPr>
          <w:p w14:paraId="142C69FF" w14:textId="77777777" w:rsidR="00292858" w:rsidRPr="007B4467" w:rsidRDefault="00292858" w:rsidP="007B6927">
            <w:pPr>
              <w:keepNext/>
              <w:keepLines/>
              <w:spacing w:after="0"/>
              <w:rPr>
                <w:rFonts w:ascii="Arial" w:hAnsi="Arial"/>
                <w:sz w:val="18"/>
              </w:rPr>
            </w:pPr>
          </w:p>
        </w:tc>
      </w:tr>
      <w:tr w:rsidR="00292858" w:rsidRPr="007B4467" w14:paraId="1053B249" w14:textId="77777777" w:rsidTr="00093629">
        <w:tc>
          <w:tcPr>
            <w:tcW w:w="989" w:type="dxa"/>
          </w:tcPr>
          <w:p w14:paraId="05E5B839" w14:textId="77777777" w:rsidR="00292858" w:rsidRPr="007B4467" w:rsidRDefault="00292858" w:rsidP="007B6927">
            <w:pPr>
              <w:keepNext/>
              <w:keepLines/>
              <w:spacing w:after="0"/>
              <w:rPr>
                <w:rFonts w:ascii="Arial" w:hAnsi="Arial"/>
                <w:sz w:val="18"/>
              </w:rPr>
            </w:pPr>
            <w:r w:rsidRPr="007B4467">
              <w:rPr>
                <w:rFonts w:ascii="Arial" w:hAnsi="Arial"/>
                <w:sz w:val="18"/>
              </w:rPr>
              <w:t>CA_n39A-n41A</w:t>
            </w:r>
          </w:p>
        </w:tc>
        <w:tc>
          <w:tcPr>
            <w:tcW w:w="674" w:type="dxa"/>
          </w:tcPr>
          <w:p w14:paraId="58D9205F"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CBBC929" w14:textId="77777777" w:rsidR="00292858" w:rsidRPr="007B4467" w:rsidRDefault="00292858" w:rsidP="007B6927">
            <w:pPr>
              <w:keepNext/>
              <w:keepLines/>
              <w:spacing w:after="0"/>
              <w:rPr>
                <w:rFonts w:ascii="Arial" w:hAnsi="Arial"/>
                <w:sz w:val="18"/>
              </w:rPr>
            </w:pPr>
          </w:p>
        </w:tc>
        <w:tc>
          <w:tcPr>
            <w:tcW w:w="821" w:type="dxa"/>
          </w:tcPr>
          <w:p w14:paraId="6B20EBE7" w14:textId="77777777" w:rsidR="00292858" w:rsidRPr="007B4467" w:rsidRDefault="00292858" w:rsidP="007B6927">
            <w:pPr>
              <w:keepNext/>
              <w:keepLines/>
              <w:spacing w:after="0"/>
              <w:rPr>
                <w:rFonts w:ascii="Arial" w:hAnsi="Arial"/>
                <w:sz w:val="18"/>
              </w:rPr>
            </w:pPr>
          </w:p>
        </w:tc>
        <w:tc>
          <w:tcPr>
            <w:tcW w:w="834" w:type="dxa"/>
          </w:tcPr>
          <w:p w14:paraId="6906FE18" w14:textId="77777777" w:rsidR="00292858" w:rsidRPr="007B4467" w:rsidRDefault="00292858" w:rsidP="007B6927">
            <w:pPr>
              <w:keepNext/>
              <w:keepLines/>
              <w:spacing w:after="0"/>
              <w:rPr>
                <w:rFonts w:ascii="Arial" w:hAnsi="Arial"/>
                <w:sz w:val="18"/>
              </w:rPr>
            </w:pPr>
          </w:p>
        </w:tc>
        <w:tc>
          <w:tcPr>
            <w:tcW w:w="955" w:type="dxa"/>
          </w:tcPr>
          <w:p w14:paraId="4C4EBE40" w14:textId="77777777" w:rsidR="00292858" w:rsidRPr="007B4467" w:rsidRDefault="00292858" w:rsidP="007B6927">
            <w:pPr>
              <w:keepNext/>
              <w:keepLines/>
              <w:spacing w:after="0"/>
              <w:rPr>
                <w:rFonts w:ascii="Arial" w:hAnsi="Arial"/>
                <w:sz w:val="18"/>
              </w:rPr>
            </w:pPr>
          </w:p>
        </w:tc>
        <w:tc>
          <w:tcPr>
            <w:tcW w:w="949" w:type="dxa"/>
          </w:tcPr>
          <w:p w14:paraId="03E58DCC" w14:textId="77777777" w:rsidR="00292858" w:rsidRPr="007B4467" w:rsidRDefault="00292858" w:rsidP="007B6927">
            <w:pPr>
              <w:keepNext/>
              <w:keepLines/>
              <w:spacing w:after="0"/>
              <w:rPr>
                <w:rFonts w:ascii="Arial" w:hAnsi="Arial"/>
                <w:sz w:val="18"/>
              </w:rPr>
            </w:pPr>
          </w:p>
        </w:tc>
        <w:tc>
          <w:tcPr>
            <w:tcW w:w="1090" w:type="dxa"/>
          </w:tcPr>
          <w:p w14:paraId="187D77D8" w14:textId="77777777" w:rsidR="00292858" w:rsidRPr="007B4467" w:rsidRDefault="00292858" w:rsidP="007B6927">
            <w:pPr>
              <w:keepNext/>
              <w:keepLines/>
              <w:spacing w:after="0"/>
              <w:rPr>
                <w:rFonts w:ascii="Arial" w:hAnsi="Arial"/>
                <w:sz w:val="18"/>
              </w:rPr>
            </w:pPr>
          </w:p>
        </w:tc>
        <w:tc>
          <w:tcPr>
            <w:tcW w:w="935" w:type="dxa"/>
          </w:tcPr>
          <w:p w14:paraId="206B5DCE" w14:textId="77777777" w:rsidR="00292858" w:rsidRPr="007B4467" w:rsidRDefault="00292858" w:rsidP="007B6927">
            <w:pPr>
              <w:keepNext/>
              <w:keepLines/>
              <w:spacing w:after="0"/>
              <w:rPr>
                <w:rFonts w:ascii="Arial" w:hAnsi="Arial"/>
                <w:sz w:val="18"/>
              </w:rPr>
            </w:pPr>
          </w:p>
        </w:tc>
        <w:tc>
          <w:tcPr>
            <w:tcW w:w="1292" w:type="dxa"/>
          </w:tcPr>
          <w:p w14:paraId="51FA747D" w14:textId="77777777" w:rsidR="00292858" w:rsidRPr="007B4467" w:rsidRDefault="00292858" w:rsidP="007B6927">
            <w:pPr>
              <w:keepNext/>
              <w:keepLines/>
              <w:spacing w:after="0"/>
              <w:rPr>
                <w:rFonts w:ascii="Arial" w:hAnsi="Arial"/>
                <w:sz w:val="18"/>
              </w:rPr>
            </w:pPr>
          </w:p>
        </w:tc>
      </w:tr>
      <w:tr w:rsidR="0019189A" w:rsidRPr="007B4467" w14:paraId="03FFC70B" w14:textId="77777777" w:rsidTr="00093629">
        <w:tc>
          <w:tcPr>
            <w:tcW w:w="989" w:type="dxa"/>
          </w:tcPr>
          <w:p w14:paraId="4260CE95" w14:textId="14E54078" w:rsidR="0019189A" w:rsidRPr="007B4467" w:rsidRDefault="0019189A" w:rsidP="0019189A">
            <w:pPr>
              <w:pStyle w:val="TAL"/>
            </w:pPr>
            <w:r w:rsidRPr="007B4467">
              <w:t>CA_n30A-n66A</w:t>
            </w:r>
          </w:p>
        </w:tc>
        <w:tc>
          <w:tcPr>
            <w:tcW w:w="674" w:type="dxa"/>
          </w:tcPr>
          <w:p w14:paraId="16E1F6A2" w14:textId="39E6FB6F" w:rsidR="0019189A" w:rsidRPr="007B4467" w:rsidRDefault="0019189A" w:rsidP="0019189A">
            <w:pPr>
              <w:pStyle w:val="TAL"/>
            </w:pPr>
            <w:r w:rsidRPr="007B4467">
              <w:t>Rel-17</w:t>
            </w:r>
          </w:p>
        </w:tc>
        <w:tc>
          <w:tcPr>
            <w:tcW w:w="525" w:type="dxa"/>
          </w:tcPr>
          <w:p w14:paraId="75BF69C8" w14:textId="77777777" w:rsidR="0019189A" w:rsidRPr="007B4467" w:rsidRDefault="0019189A" w:rsidP="0019189A">
            <w:pPr>
              <w:pStyle w:val="TAL"/>
            </w:pPr>
          </w:p>
        </w:tc>
        <w:tc>
          <w:tcPr>
            <w:tcW w:w="821" w:type="dxa"/>
          </w:tcPr>
          <w:p w14:paraId="4B4A220E" w14:textId="77777777" w:rsidR="0019189A" w:rsidRPr="007B4467" w:rsidRDefault="0019189A" w:rsidP="0019189A">
            <w:pPr>
              <w:pStyle w:val="TAL"/>
            </w:pPr>
          </w:p>
        </w:tc>
        <w:tc>
          <w:tcPr>
            <w:tcW w:w="834" w:type="dxa"/>
          </w:tcPr>
          <w:p w14:paraId="76094B6C" w14:textId="77777777" w:rsidR="0019189A" w:rsidRPr="007B4467" w:rsidRDefault="0019189A" w:rsidP="0019189A">
            <w:pPr>
              <w:pStyle w:val="TAL"/>
            </w:pPr>
          </w:p>
        </w:tc>
        <w:tc>
          <w:tcPr>
            <w:tcW w:w="955" w:type="dxa"/>
          </w:tcPr>
          <w:p w14:paraId="5D9F745B" w14:textId="77777777" w:rsidR="0019189A" w:rsidRPr="007B4467" w:rsidRDefault="0019189A" w:rsidP="0019189A">
            <w:pPr>
              <w:pStyle w:val="TAL"/>
            </w:pPr>
          </w:p>
        </w:tc>
        <w:tc>
          <w:tcPr>
            <w:tcW w:w="949" w:type="dxa"/>
          </w:tcPr>
          <w:p w14:paraId="493FA64B" w14:textId="77777777" w:rsidR="0019189A" w:rsidRPr="007B4467" w:rsidRDefault="0019189A" w:rsidP="0019189A">
            <w:pPr>
              <w:pStyle w:val="TAL"/>
            </w:pPr>
          </w:p>
        </w:tc>
        <w:tc>
          <w:tcPr>
            <w:tcW w:w="1090" w:type="dxa"/>
          </w:tcPr>
          <w:p w14:paraId="29DB5FEB" w14:textId="77777777" w:rsidR="0019189A" w:rsidRPr="007B4467" w:rsidRDefault="0019189A" w:rsidP="0019189A">
            <w:pPr>
              <w:pStyle w:val="TAL"/>
            </w:pPr>
          </w:p>
        </w:tc>
        <w:tc>
          <w:tcPr>
            <w:tcW w:w="935" w:type="dxa"/>
          </w:tcPr>
          <w:p w14:paraId="5FFB7796" w14:textId="77777777" w:rsidR="0019189A" w:rsidRPr="007B4467" w:rsidRDefault="0019189A" w:rsidP="0019189A">
            <w:pPr>
              <w:pStyle w:val="TAL"/>
            </w:pPr>
          </w:p>
        </w:tc>
        <w:tc>
          <w:tcPr>
            <w:tcW w:w="1292" w:type="dxa"/>
          </w:tcPr>
          <w:p w14:paraId="4D279EB1" w14:textId="77777777" w:rsidR="0019189A" w:rsidRPr="007B4467" w:rsidRDefault="0019189A" w:rsidP="0019189A">
            <w:pPr>
              <w:pStyle w:val="TAL"/>
            </w:pPr>
          </w:p>
        </w:tc>
      </w:tr>
      <w:tr w:rsidR="00BD32AD" w:rsidRPr="007B4467" w14:paraId="370B5205" w14:textId="77777777" w:rsidTr="00093629">
        <w:tc>
          <w:tcPr>
            <w:tcW w:w="989" w:type="dxa"/>
          </w:tcPr>
          <w:p w14:paraId="77A3FF9B" w14:textId="048EA35C" w:rsidR="00BD32AD" w:rsidRPr="007B4467" w:rsidRDefault="00BD32AD" w:rsidP="00BD32AD">
            <w:pPr>
              <w:pStyle w:val="TAL"/>
            </w:pPr>
            <w:r w:rsidRPr="007B4467">
              <w:t>CA_n30A-n66(2A)</w:t>
            </w:r>
          </w:p>
        </w:tc>
        <w:tc>
          <w:tcPr>
            <w:tcW w:w="674" w:type="dxa"/>
          </w:tcPr>
          <w:p w14:paraId="6991C5CB" w14:textId="6F1DBFBC" w:rsidR="00BD32AD" w:rsidRPr="007B4467" w:rsidRDefault="00BD32AD" w:rsidP="00BD32AD">
            <w:pPr>
              <w:pStyle w:val="TAL"/>
            </w:pPr>
            <w:r w:rsidRPr="007B4467">
              <w:t>Rel-17</w:t>
            </w:r>
          </w:p>
        </w:tc>
        <w:tc>
          <w:tcPr>
            <w:tcW w:w="525" w:type="dxa"/>
          </w:tcPr>
          <w:p w14:paraId="185DF54F" w14:textId="77777777" w:rsidR="00BD32AD" w:rsidRPr="007B4467" w:rsidRDefault="00BD32AD" w:rsidP="00BD32AD">
            <w:pPr>
              <w:pStyle w:val="TAL"/>
            </w:pPr>
          </w:p>
        </w:tc>
        <w:tc>
          <w:tcPr>
            <w:tcW w:w="821" w:type="dxa"/>
          </w:tcPr>
          <w:p w14:paraId="67989523" w14:textId="77777777" w:rsidR="00BD32AD" w:rsidRPr="007B4467" w:rsidRDefault="00BD32AD" w:rsidP="00BD32AD">
            <w:pPr>
              <w:pStyle w:val="TAL"/>
            </w:pPr>
          </w:p>
        </w:tc>
        <w:tc>
          <w:tcPr>
            <w:tcW w:w="834" w:type="dxa"/>
          </w:tcPr>
          <w:p w14:paraId="639E5DD1" w14:textId="77777777" w:rsidR="00BD32AD" w:rsidRPr="007B4467" w:rsidRDefault="00BD32AD" w:rsidP="00BD32AD">
            <w:pPr>
              <w:pStyle w:val="TAL"/>
            </w:pPr>
          </w:p>
        </w:tc>
        <w:tc>
          <w:tcPr>
            <w:tcW w:w="955" w:type="dxa"/>
          </w:tcPr>
          <w:p w14:paraId="4D820FAA" w14:textId="77777777" w:rsidR="00BD32AD" w:rsidRPr="007B4467" w:rsidRDefault="00BD32AD" w:rsidP="00BD32AD">
            <w:pPr>
              <w:pStyle w:val="TAL"/>
            </w:pPr>
          </w:p>
        </w:tc>
        <w:tc>
          <w:tcPr>
            <w:tcW w:w="949" w:type="dxa"/>
          </w:tcPr>
          <w:p w14:paraId="119FC673" w14:textId="77777777" w:rsidR="00BD32AD" w:rsidRPr="007B4467" w:rsidRDefault="00BD32AD" w:rsidP="00BD32AD">
            <w:pPr>
              <w:pStyle w:val="TAL"/>
            </w:pPr>
          </w:p>
        </w:tc>
        <w:tc>
          <w:tcPr>
            <w:tcW w:w="1090" w:type="dxa"/>
          </w:tcPr>
          <w:p w14:paraId="398CED83" w14:textId="77777777" w:rsidR="00BD32AD" w:rsidRPr="007B4467" w:rsidRDefault="00BD32AD" w:rsidP="00BD32AD">
            <w:pPr>
              <w:pStyle w:val="TAL"/>
            </w:pPr>
          </w:p>
        </w:tc>
        <w:tc>
          <w:tcPr>
            <w:tcW w:w="935" w:type="dxa"/>
          </w:tcPr>
          <w:p w14:paraId="6E809C38" w14:textId="77777777" w:rsidR="00BD32AD" w:rsidRPr="007B4467" w:rsidRDefault="00BD32AD" w:rsidP="00BD32AD">
            <w:pPr>
              <w:pStyle w:val="TAL"/>
            </w:pPr>
          </w:p>
        </w:tc>
        <w:tc>
          <w:tcPr>
            <w:tcW w:w="1292" w:type="dxa"/>
          </w:tcPr>
          <w:p w14:paraId="56F6042F" w14:textId="77777777" w:rsidR="00BD32AD" w:rsidRPr="007B4467" w:rsidRDefault="00BD32AD" w:rsidP="00BD32AD">
            <w:pPr>
              <w:pStyle w:val="TAL"/>
            </w:pPr>
          </w:p>
        </w:tc>
      </w:tr>
      <w:tr w:rsidR="00BD32AD" w:rsidRPr="007B4467" w14:paraId="040FD035" w14:textId="77777777" w:rsidTr="00093629">
        <w:tc>
          <w:tcPr>
            <w:tcW w:w="989" w:type="dxa"/>
          </w:tcPr>
          <w:p w14:paraId="5B0C3837" w14:textId="63517BCB" w:rsidR="00BD32AD" w:rsidRPr="007B4467" w:rsidRDefault="00BD32AD" w:rsidP="00BD32AD">
            <w:pPr>
              <w:pStyle w:val="TAL"/>
            </w:pPr>
            <w:r w:rsidRPr="007B4467">
              <w:t>CA_n30A-n66(3A)</w:t>
            </w:r>
          </w:p>
        </w:tc>
        <w:tc>
          <w:tcPr>
            <w:tcW w:w="674" w:type="dxa"/>
          </w:tcPr>
          <w:p w14:paraId="7ED58060" w14:textId="4806F52F" w:rsidR="00BD32AD" w:rsidRPr="007B4467" w:rsidRDefault="00BD32AD" w:rsidP="00BD32AD">
            <w:pPr>
              <w:pStyle w:val="TAL"/>
            </w:pPr>
            <w:r w:rsidRPr="007B4467">
              <w:t>Rel-17</w:t>
            </w:r>
          </w:p>
        </w:tc>
        <w:tc>
          <w:tcPr>
            <w:tcW w:w="525" w:type="dxa"/>
          </w:tcPr>
          <w:p w14:paraId="5FAAE061" w14:textId="77777777" w:rsidR="00BD32AD" w:rsidRPr="007B4467" w:rsidRDefault="00BD32AD" w:rsidP="00BD32AD">
            <w:pPr>
              <w:pStyle w:val="TAL"/>
            </w:pPr>
          </w:p>
        </w:tc>
        <w:tc>
          <w:tcPr>
            <w:tcW w:w="821" w:type="dxa"/>
          </w:tcPr>
          <w:p w14:paraId="396ECCAB" w14:textId="77777777" w:rsidR="00BD32AD" w:rsidRPr="007B4467" w:rsidRDefault="00BD32AD" w:rsidP="00BD32AD">
            <w:pPr>
              <w:pStyle w:val="TAL"/>
            </w:pPr>
          </w:p>
        </w:tc>
        <w:tc>
          <w:tcPr>
            <w:tcW w:w="834" w:type="dxa"/>
          </w:tcPr>
          <w:p w14:paraId="6AAE9762" w14:textId="77777777" w:rsidR="00BD32AD" w:rsidRPr="007B4467" w:rsidRDefault="00BD32AD" w:rsidP="00BD32AD">
            <w:pPr>
              <w:pStyle w:val="TAL"/>
            </w:pPr>
          </w:p>
        </w:tc>
        <w:tc>
          <w:tcPr>
            <w:tcW w:w="955" w:type="dxa"/>
          </w:tcPr>
          <w:p w14:paraId="46F26D95" w14:textId="77777777" w:rsidR="00BD32AD" w:rsidRPr="007B4467" w:rsidRDefault="00BD32AD" w:rsidP="00BD32AD">
            <w:pPr>
              <w:pStyle w:val="TAL"/>
            </w:pPr>
          </w:p>
        </w:tc>
        <w:tc>
          <w:tcPr>
            <w:tcW w:w="949" w:type="dxa"/>
          </w:tcPr>
          <w:p w14:paraId="5D62C4F2" w14:textId="77777777" w:rsidR="00BD32AD" w:rsidRPr="007B4467" w:rsidRDefault="00BD32AD" w:rsidP="00BD32AD">
            <w:pPr>
              <w:pStyle w:val="TAL"/>
            </w:pPr>
          </w:p>
        </w:tc>
        <w:tc>
          <w:tcPr>
            <w:tcW w:w="1090" w:type="dxa"/>
          </w:tcPr>
          <w:p w14:paraId="312A4D42" w14:textId="77777777" w:rsidR="00BD32AD" w:rsidRPr="007B4467" w:rsidRDefault="00BD32AD" w:rsidP="00BD32AD">
            <w:pPr>
              <w:pStyle w:val="TAL"/>
            </w:pPr>
          </w:p>
        </w:tc>
        <w:tc>
          <w:tcPr>
            <w:tcW w:w="935" w:type="dxa"/>
          </w:tcPr>
          <w:p w14:paraId="3EE2B28C" w14:textId="77777777" w:rsidR="00BD32AD" w:rsidRPr="007B4467" w:rsidRDefault="00BD32AD" w:rsidP="00BD32AD">
            <w:pPr>
              <w:pStyle w:val="TAL"/>
            </w:pPr>
          </w:p>
        </w:tc>
        <w:tc>
          <w:tcPr>
            <w:tcW w:w="1292" w:type="dxa"/>
          </w:tcPr>
          <w:p w14:paraId="19E868F9" w14:textId="77777777" w:rsidR="00BD32AD" w:rsidRPr="007B4467" w:rsidRDefault="00BD32AD" w:rsidP="00BD32AD">
            <w:pPr>
              <w:pStyle w:val="TAL"/>
            </w:pPr>
          </w:p>
        </w:tc>
      </w:tr>
      <w:tr w:rsidR="0019189A" w:rsidRPr="007B4467" w14:paraId="24E1846C" w14:textId="77777777" w:rsidTr="00093629">
        <w:tc>
          <w:tcPr>
            <w:tcW w:w="989" w:type="dxa"/>
          </w:tcPr>
          <w:p w14:paraId="65230934" w14:textId="6D48A1DF" w:rsidR="0019189A" w:rsidRPr="007B4467" w:rsidRDefault="0019189A" w:rsidP="0019189A">
            <w:pPr>
              <w:pStyle w:val="TAL"/>
            </w:pPr>
            <w:r w:rsidRPr="007B4467">
              <w:t>CA_n30A-n77A</w:t>
            </w:r>
          </w:p>
        </w:tc>
        <w:tc>
          <w:tcPr>
            <w:tcW w:w="674" w:type="dxa"/>
          </w:tcPr>
          <w:p w14:paraId="0C24EDB4" w14:textId="1676CBF8" w:rsidR="0019189A" w:rsidRPr="007B4467" w:rsidRDefault="0019189A" w:rsidP="0019189A">
            <w:pPr>
              <w:pStyle w:val="TAL"/>
            </w:pPr>
            <w:r w:rsidRPr="007B4467">
              <w:t>Rel-17</w:t>
            </w:r>
          </w:p>
        </w:tc>
        <w:tc>
          <w:tcPr>
            <w:tcW w:w="525" w:type="dxa"/>
          </w:tcPr>
          <w:p w14:paraId="7FBFD5BF" w14:textId="77777777" w:rsidR="0019189A" w:rsidRPr="007B4467" w:rsidRDefault="0019189A" w:rsidP="0019189A">
            <w:pPr>
              <w:pStyle w:val="TAL"/>
            </w:pPr>
          </w:p>
        </w:tc>
        <w:tc>
          <w:tcPr>
            <w:tcW w:w="821" w:type="dxa"/>
          </w:tcPr>
          <w:p w14:paraId="7D780BE6" w14:textId="77777777" w:rsidR="0019189A" w:rsidRPr="007B4467" w:rsidRDefault="0019189A" w:rsidP="0019189A">
            <w:pPr>
              <w:pStyle w:val="TAL"/>
            </w:pPr>
          </w:p>
        </w:tc>
        <w:tc>
          <w:tcPr>
            <w:tcW w:w="834" w:type="dxa"/>
          </w:tcPr>
          <w:p w14:paraId="016D7F27" w14:textId="77777777" w:rsidR="0019189A" w:rsidRPr="007B4467" w:rsidRDefault="0019189A" w:rsidP="0019189A">
            <w:pPr>
              <w:pStyle w:val="TAL"/>
            </w:pPr>
          </w:p>
        </w:tc>
        <w:tc>
          <w:tcPr>
            <w:tcW w:w="955" w:type="dxa"/>
          </w:tcPr>
          <w:p w14:paraId="60B3B3BD" w14:textId="77777777" w:rsidR="0019189A" w:rsidRPr="007B4467" w:rsidRDefault="0019189A" w:rsidP="0019189A">
            <w:pPr>
              <w:pStyle w:val="TAL"/>
            </w:pPr>
          </w:p>
        </w:tc>
        <w:tc>
          <w:tcPr>
            <w:tcW w:w="949" w:type="dxa"/>
          </w:tcPr>
          <w:p w14:paraId="690338D1" w14:textId="77777777" w:rsidR="0019189A" w:rsidRPr="007B4467" w:rsidRDefault="0019189A" w:rsidP="0019189A">
            <w:pPr>
              <w:pStyle w:val="TAL"/>
            </w:pPr>
          </w:p>
        </w:tc>
        <w:tc>
          <w:tcPr>
            <w:tcW w:w="1090" w:type="dxa"/>
          </w:tcPr>
          <w:p w14:paraId="3BA7A974" w14:textId="77777777" w:rsidR="0019189A" w:rsidRPr="007B4467" w:rsidRDefault="0019189A" w:rsidP="0019189A">
            <w:pPr>
              <w:pStyle w:val="TAL"/>
            </w:pPr>
          </w:p>
        </w:tc>
        <w:tc>
          <w:tcPr>
            <w:tcW w:w="935" w:type="dxa"/>
          </w:tcPr>
          <w:p w14:paraId="2A1CA6D3" w14:textId="77777777" w:rsidR="0019189A" w:rsidRPr="007B4467" w:rsidRDefault="0019189A" w:rsidP="0019189A">
            <w:pPr>
              <w:pStyle w:val="TAL"/>
            </w:pPr>
          </w:p>
        </w:tc>
        <w:tc>
          <w:tcPr>
            <w:tcW w:w="1292" w:type="dxa"/>
          </w:tcPr>
          <w:p w14:paraId="2838C4C5" w14:textId="77777777" w:rsidR="0019189A" w:rsidRPr="007B4467" w:rsidRDefault="0019189A" w:rsidP="0019189A">
            <w:pPr>
              <w:pStyle w:val="TAL"/>
            </w:pPr>
          </w:p>
        </w:tc>
      </w:tr>
      <w:tr w:rsidR="00BD32AD" w:rsidRPr="007B4467" w14:paraId="14117A84" w14:textId="77777777" w:rsidTr="00093629">
        <w:tc>
          <w:tcPr>
            <w:tcW w:w="989" w:type="dxa"/>
          </w:tcPr>
          <w:p w14:paraId="3A36755E" w14:textId="33FDE86F" w:rsidR="00BD32AD" w:rsidRPr="007B4467" w:rsidRDefault="00BD32AD" w:rsidP="00BD32AD">
            <w:pPr>
              <w:pStyle w:val="TAL"/>
            </w:pPr>
            <w:r w:rsidRPr="007B4467">
              <w:t>CA_n30A-n77(2A)</w:t>
            </w:r>
          </w:p>
        </w:tc>
        <w:tc>
          <w:tcPr>
            <w:tcW w:w="674" w:type="dxa"/>
          </w:tcPr>
          <w:p w14:paraId="56416B38" w14:textId="2ECAC1FE" w:rsidR="00BD32AD" w:rsidRPr="007B4467" w:rsidRDefault="00BD32AD" w:rsidP="00BD32AD">
            <w:pPr>
              <w:pStyle w:val="TAL"/>
            </w:pPr>
            <w:r w:rsidRPr="007B4467">
              <w:t>Rel-17</w:t>
            </w:r>
          </w:p>
        </w:tc>
        <w:tc>
          <w:tcPr>
            <w:tcW w:w="525" w:type="dxa"/>
          </w:tcPr>
          <w:p w14:paraId="26BB158B" w14:textId="77777777" w:rsidR="00BD32AD" w:rsidRPr="007B4467" w:rsidRDefault="00BD32AD" w:rsidP="00BD32AD">
            <w:pPr>
              <w:pStyle w:val="TAL"/>
            </w:pPr>
          </w:p>
        </w:tc>
        <w:tc>
          <w:tcPr>
            <w:tcW w:w="821" w:type="dxa"/>
          </w:tcPr>
          <w:p w14:paraId="723632EF" w14:textId="77777777" w:rsidR="00BD32AD" w:rsidRPr="007B4467" w:rsidRDefault="00BD32AD" w:rsidP="00BD32AD">
            <w:pPr>
              <w:pStyle w:val="TAL"/>
            </w:pPr>
          </w:p>
        </w:tc>
        <w:tc>
          <w:tcPr>
            <w:tcW w:w="834" w:type="dxa"/>
          </w:tcPr>
          <w:p w14:paraId="244CF8EE" w14:textId="77777777" w:rsidR="00BD32AD" w:rsidRPr="007B4467" w:rsidRDefault="00BD32AD" w:rsidP="00BD32AD">
            <w:pPr>
              <w:pStyle w:val="TAL"/>
            </w:pPr>
          </w:p>
        </w:tc>
        <w:tc>
          <w:tcPr>
            <w:tcW w:w="955" w:type="dxa"/>
          </w:tcPr>
          <w:p w14:paraId="37F690E9" w14:textId="77777777" w:rsidR="00BD32AD" w:rsidRPr="007B4467" w:rsidRDefault="00BD32AD" w:rsidP="00BD32AD">
            <w:pPr>
              <w:pStyle w:val="TAL"/>
            </w:pPr>
          </w:p>
        </w:tc>
        <w:tc>
          <w:tcPr>
            <w:tcW w:w="949" w:type="dxa"/>
          </w:tcPr>
          <w:p w14:paraId="09221B4E" w14:textId="77777777" w:rsidR="00BD32AD" w:rsidRPr="007B4467" w:rsidRDefault="00BD32AD" w:rsidP="00BD32AD">
            <w:pPr>
              <w:pStyle w:val="TAL"/>
            </w:pPr>
          </w:p>
        </w:tc>
        <w:tc>
          <w:tcPr>
            <w:tcW w:w="1090" w:type="dxa"/>
          </w:tcPr>
          <w:p w14:paraId="7C7E3EF2" w14:textId="77777777" w:rsidR="00BD32AD" w:rsidRPr="007B4467" w:rsidRDefault="00BD32AD" w:rsidP="00BD32AD">
            <w:pPr>
              <w:pStyle w:val="TAL"/>
            </w:pPr>
          </w:p>
        </w:tc>
        <w:tc>
          <w:tcPr>
            <w:tcW w:w="935" w:type="dxa"/>
          </w:tcPr>
          <w:p w14:paraId="1241D249" w14:textId="77777777" w:rsidR="00BD32AD" w:rsidRPr="007B4467" w:rsidRDefault="00BD32AD" w:rsidP="00BD32AD">
            <w:pPr>
              <w:pStyle w:val="TAL"/>
            </w:pPr>
          </w:p>
        </w:tc>
        <w:tc>
          <w:tcPr>
            <w:tcW w:w="1292" w:type="dxa"/>
          </w:tcPr>
          <w:p w14:paraId="022D047A" w14:textId="77777777" w:rsidR="00BD32AD" w:rsidRPr="007B4467" w:rsidRDefault="00BD32AD" w:rsidP="00BD32AD">
            <w:pPr>
              <w:pStyle w:val="TAL"/>
            </w:pPr>
          </w:p>
        </w:tc>
      </w:tr>
      <w:tr w:rsidR="004B2323" w:rsidRPr="007B4467" w14:paraId="4E3B391C" w14:textId="77777777" w:rsidTr="00093629">
        <w:tc>
          <w:tcPr>
            <w:tcW w:w="989" w:type="dxa"/>
          </w:tcPr>
          <w:p w14:paraId="72C5032F" w14:textId="172B3F4B" w:rsidR="004B2323" w:rsidRPr="007B4467" w:rsidRDefault="004B2323" w:rsidP="004B2323">
            <w:pPr>
              <w:pStyle w:val="TAL"/>
            </w:pPr>
            <w:r w:rsidRPr="007B4467">
              <w:rPr>
                <w:rFonts w:eastAsia="MS Mincho"/>
                <w:lang w:eastAsia="ja-JP"/>
              </w:rPr>
              <w:t>CA_n40A-n77A</w:t>
            </w:r>
          </w:p>
        </w:tc>
        <w:tc>
          <w:tcPr>
            <w:tcW w:w="674" w:type="dxa"/>
          </w:tcPr>
          <w:p w14:paraId="0B181C49" w14:textId="7127CD46" w:rsidR="004B2323" w:rsidRPr="007B4467" w:rsidRDefault="004B2323" w:rsidP="004B2323">
            <w:pPr>
              <w:pStyle w:val="TAL"/>
            </w:pPr>
            <w:r w:rsidRPr="007B4467">
              <w:rPr>
                <w:rFonts w:eastAsia="MS Mincho"/>
                <w:lang w:eastAsia="ja-JP"/>
              </w:rPr>
              <w:t>Rel-17</w:t>
            </w:r>
          </w:p>
        </w:tc>
        <w:tc>
          <w:tcPr>
            <w:tcW w:w="525" w:type="dxa"/>
          </w:tcPr>
          <w:p w14:paraId="3701D9E3" w14:textId="77777777" w:rsidR="004B2323" w:rsidRPr="007B4467" w:rsidRDefault="004B2323" w:rsidP="004B2323">
            <w:pPr>
              <w:pStyle w:val="TAL"/>
            </w:pPr>
          </w:p>
        </w:tc>
        <w:tc>
          <w:tcPr>
            <w:tcW w:w="821" w:type="dxa"/>
          </w:tcPr>
          <w:p w14:paraId="5D10AA3C" w14:textId="77777777" w:rsidR="004B2323" w:rsidRPr="007B4467" w:rsidRDefault="004B2323" w:rsidP="004B2323">
            <w:pPr>
              <w:pStyle w:val="TAL"/>
            </w:pPr>
          </w:p>
        </w:tc>
        <w:tc>
          <w:tcPr>
            <w:tcW w:w="834" w:type="dxa"/>
          </w:tcPr>
          <w:p w14:paraId="635FB8A8" w14:textId="77777777" w:rsidR="004B2323" w:rsidRPr="007B4467" w:rsidRDefault="004B2323" w:rsidP="004B2323">
            <w:pPr>
              <w:pStyle w:val="TAL"/>
            </w:pPr>
          </w:p>
        </w:tc>
        <w:tc>
          <w:tcPr>
            <w:tcW w:w="955" w:type="dxa"/>
          </w:tcPr>
          <w:p w14:paraId="6A3BDE58" w14:textId="77777777" w:rsidR="004B2323" w:rsidRPr="007B4467" w:rsidRDefault="004B2323" w:rsidP="004B2323">
            <w:pPr>
              <w:pStyle w:val="TAL"/>
            </w:pPr>
          </w:p>
        </w:tc>
        <w:tc>
          <w:tcPr>
            <w:tcW w:w="949" w:type="dxa"/>
          </w:tcPr>
          <w:p w14:paraId="15CDC397" w14:textId="77777777" w:rsidR="004B2323" w:rsidRPr="007B4467" w:rsidRDefault="004B2323" w:rsidP="004B2323">
            <w:pPr>
              <w:pStyle w:val="TAL"/>
            </w:pPr>
          </w:p>
        </w:tc>
        <w:tc>
          <w:tcPr>
            <w:tcW w:w="1090" w:type="dxa"/>
          </w:tcPr>
          <w:p w14:paraId="11D547BB" w14:textId="77777777" w:rsidR="004B2323" w:rsidRPr="007B4467" w:rsidRDefault="004B2323" w:rsidP="004B2323">
            <w:pPr>
              <w:pStyle w:val="TAL"/>
            </w:pPr>
          </w:p>
        </w:tc>
        <w:tc>
          <w:tcPr>
            <w:tcW w:w="935" w:type="dxa"/>
          </w:tcPr>
          <w:p w14:paraId="3E2D9C89" w14:textId="77777777" w:rsidR="004B2323" w:rsidRPr="007B4467" w:rsidRDefault="004B2323" w:rsidP="004B2323">
            <w:pPr>
              <w:pStyle w:val="TAL"/>
            </w:pPr>
          </w:p>
        </w:tc>
        <w:tc>
          <w:tcPr>
            <w:tcW w:w="1292" w:type="dxa"/>
          </w:tcPr>
          <w:p w14:paraId="76DB182C" w14:textId="1EFAFD01" w:rsidR="004B2323" w:rsidRPr="007B4467" w:rsidRDefault="004B2323" w:rsidP="004B2323">
            <w:pPr>
              <w:pStyle w:val="TAL"/>
            </w:pPr>
            <w:r w:rsidRPr="007B4467">
              <w:rPr>
                <w:rFonts w:eastAsia="MS Mincho"/>
                <w:lang w:eastAsia="ja-JP"/>
              </w:rPr>
              <w:t>Yes</w:t>
            </w:r>
          </w:p>
        </w:tc>
      </w:tr>
      <w:tr w:rsidR="00292858" w:rsidRPr="007B4467" w14:paraId="68C28F18" w14:textId="77777777" w:rsidTr="00093629">
        <w:tc>
          <w:tcPr>
            <w:tcW w:w="989" w:type="dxa"/>
          </w:tcPr>
          <w:p w14:paraId="75EB49F2" w14:textId="77777777" w:rsidR="00292858" w:rsidRPr="007B4467" w:rsidRDefault="00292858" w:rsidP="007B6927">
            <w:pPr>
              <w:keepNext/>
              <w:keepLines/>
              <w:spacing w:after="0"/>
              <w:rPr>
                <w:rFonts w:ascii="Arial" w:hAnsi="Arial"/>
                <w:sz w:val="18"/>
              </w:rPr>
            </w:pPr>
            <w:r w:rsidRPr="007B4467">
              <w:rPr>
                <w:rFonts w:ascii="Arial" w:hAnsi="Arial"/>
                <w:sz w:val="18"/>
              </w:rPr>
              <w:t>CA_n41A-n66A</w:t>
            </w:r>
          </w:p>
        </w:tc>
        <w:tc>
          <w:tcPr>
            <w:tcW w:w="674" w:type="dxa"/>
          </w:tcPr>
          <w:p w14:paraId="5E80C84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D90B6FF" w14:textId="77777777" w:rsidR="00292858" w:rsidRPr="007B4467" w:rsidRDefault="00292858" w:rsidP="007B6927">
            <w:pPr>
              <w:keepNext/>
              <w:keepLines/>
              <w:spacing w:after="0"/>
              <w:rPr>
                <w:rFonts w:ascii="Arial" w:hAnsi="Arial"/>
                <w:sz w:val="18"/>
              </w:rPr>
            </w:pPr>
          </w:p>
        </w:tc>
        <w:tc>
          <w:tcPr>
            <w:tcW w:w="821" w:type="dxa"/>
          </w:tcPr>
          <w:p w14:paraId="03C90EA3" w14:textId="77777777" w:rsidR="00292858" w:rsidRPr="007B4467" w:rsidRDefault="00292858" w:rsidP="007B6927">
            <w:pPr>
              <w:keepNext/>
              <w:keepLines/>
              <w:spacing w:after="0"/>
              <w:rPr>
                <w:rFonts w:ascii="Arial" w:hAnsi="Arial"/>
                <w:sz w:val="18"/>
              </w:rPr>
            </w:pPr>
          </w:p>
        </w:tc>
        <w:tc>
          <w:tcPr>
            <w:tcW w:w="834" w:type="dxa"/>
          </w:tcPr>
          <w:p w14:paraId="534326F4" w14:textId="77777777" w:rsidR="00292858" w:rsidRPr="007B4467" w:rsidRDefault="00292858" w:rsidP="007B6927">
            <w:pPr>
              <w:keepNext/>
              <w:keepLines/>
              <w:spacing w:after="0"/>
              <w:rPr>
                <w:rFonts w:ascii="Arial" w:hAnsi="Arial"/>
                <w:sz w:val="18"/>
              </w:rPr>
            </w:pPr>
          </w:p>
        </w:tc>
        <w:tc>
          <w:tcPr>
            <w:tcW w:w="955" w:type="dxa"/>
          </w:tcPr>
          <w:p w14:paraId="523A5121" w14:textId="77777777" w:rsidR="00292858" w:rsidRPr="007B4467" w:rsidRDefault="00292858" w:rsidP="007B6927">
            <w:pPr>
              <w:keepNext/>
              <w:keepLines/>
              <w:spacing w:after="0"/>
              <w:rPr>
                <w:rFonts w:ascii="Arial" w:hAnsi="Arial"/>
                <w:sz w:val="18"/>
              </w:rPr>
            </w:pPr>
          </w:p>
        </w:tc>
        <w:tc>
          <w:tcPr>
            <w:tcW w:w="949" w:type="dxa"/>
          </w:tcPr>
          <w:p w14:paraId="22474DCF" w14:textId="77777777" w:rsidR="00292858" w:rsidRPr="007B4467" w:rsidRDefault="00292858" w:rsidP="007B6927">
            <w:pPr>
              <w:keepNext/>
              <w:keepLines/>
              <w:spacing w:after="0"/>
              <w:rPr>
                <w:rFonts w:ascii="Arial" w:hAnsi="Arial"/>
                <w:sz w:val="18"/>
              </w:rPr>
            </w:pPr>
          </w:p>
        </w:tc>
        <w:tc>
          <w:tcPr>
            <w:tcW w:w="1090" w:type="dxa"/>
          </w:tcPr>
          <w:p w14:paraId="2480CA7A" w14:textId="77777777" w:rsidR="00292858" w:rsidRPr="007B4467" w:rsidRDefault="00292858" w:rsidP="007B6927">
            <w:pPr>
              <w:keepNext/>
              <w:keepLines/>
              <w:spacing w:after="0"/>
              <w:rPr>
                <w:rFonts w:ascii="Arial" w:hAnsi="Arial"/>
                <w:sz w:val="18"/>
              </w:rPr>
            </w:pPr>
          </w:p>
        </w:tc>
        <w:tc>
          <w:tcPr>
            <w:tcW w:w="935" w:type="dxa"/>
          </w:tcPr>
          <w:p w14:paraId="7BE480B6" w14:textId="77777777" w:rsidR="00292858" w:rsidRPr="007B4467" w:rsidRDefault="00292858" w:rsidP="007B6927">
            <w:pPr>
              <w:keepNext/>
              <w:keepLines/>
              <w:spacing w:after="0"/>
              <w:rPr>
                <w:rFonts w:ascii="Arial" w:hAnsi="Arial"/>
                <w:sz w:val="18"/>
              </w:rPr>
            </w:pPr>
          </w:p>
        </w:tc>
        <w:tc>
          <w:tcPr>
            <w:tcW w:w="1292" w:type="dxa"/>
          </w:tcPr>
          <w:p w14:paraId="082AB085" w14:textId="77777777" w:rsidR="00292858" w:rsidRPr="007B4467" w:rsidRDefault="00292858" w:rsidP="007B6927">
            <w:pPr>
              <w:keepNext/>
              <w:keepLines/>
              <w:spacing w:after="0"/>
              <w:rPr>
                <w:rFonts w:ascii="Arial" w:hAnsi="Arial"/>
                <w:sz w:val="18"/>
              </w:rPr>
            </w:pPr>
          </w:p>
        </w:tc>
      </w:tr>
      <w:tr w:rsidR="00292858" w:rsidRPr="007B4467" w14:paraId="1D4CD745" w14:textId="77777777" w:rsidTr="00093629">
        <w:tc>
          <w:tcPr>
            <w:tcW w:w="989" w:type="dxa"/>
          </w:tcPr>
          <w:p w14:paraId="0AF86F14" w14:textId="77777777" w:rsidR="00292858" w:rsidRPr="007B4467" w:rsidRDefault="00292858" w:rsidP="007B6927">
            <w:pPr>
              <w:keepNext/>
              <w:keepLines/>
              <w:spacing w:after="0"/>
              <w:rPr>
                <w:rFonts w:ascii="Arial" w:hAnsi="Arial"/>
                <w:sz w:val="18"/>
              </w:rPr>
            </w:pPr>
            <w:r w:rsidRPr="007B4467">
              <w:rPr>
                <w:rFonts w:ascii="Arial" w:hAnsi="Arial"/>
                <w:sz w:val="18"/>
              </w:rPr>
              <w:t>CA_n41A-n71A</w:t>
            </w:r>
          </w:p>
        </w:tc>
        <w:tc>
          <w:tcPr>
            <w:tcW w:w="674" w:type="dxa"/>
          </w:tcPr>
          <w:p w14:paraId="77CA003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B766545" w14:textId="77777777" w:rsidR="00292858" w:rsidRPr="007B4467" w:rsidRDefault="00292858" w:rsidP="007B6927">
            <w:pPr>
              <w:keepNext/>
              <w:keepLines/>
              <w:spacing w:after="0"/>
              <w:rPr>
                <w:rFonts w:ascii="Arial" w:hAnsi="Arial"/>
                <w:sz w:val="18"/>
              </w:rPr>
            </w:pPr>
          </w:p>
        </w:tc>
        <w:tc>
          <w:tcPr>
            <w:tcW w:w="821" w:type="dxa"/>
          </w:tcPr>
          <w:p w14:paraId="2817B925" w14:textId="77777777" w:rsidR="00292858" w:rsidRPr="007B4467" w:rsidRDefault="00292858" w:rsidP="007B6927">
            <w:pPr>
              <w:keepNext/>
              <w:keepLines/>
              <w:spacing w:after="0"/>
              <w:rPr>
                <w:rFonts w:ascii="Arial" w:hAnsi="Arial"/>
                <w:sz w:val="18"/>
              </w:rPr>
            </w:pPr>
          </w:p>
        </w:tc>
        <w:tc>
          <w:tcPr>
            <w:tcW w:w="834" w:type="dxa"/>
          </w:tcPr>
          <w:p w14:paraId="3126994F" w14:textId="77777777" w:rsidR="00292858" w:rsidRPr="007B4467" w:rsidRDefault="00292858" w:rsidP="007B6927">
            <w:pPr>
              <w:keepNext/>
              <w:keepLines/>
              <w:spacing w:after="0"/>
              <w:rPr>
                <w:rFonts w:ascii="Arial" w:hAnsi="Arial"/>
                <w:sz w:val="18"/>
              </w:rPr>
            </w:pPr>
          </w:p>
        </w:tc>
        <w:tc>
          <w:tcPr>
            <w:tcW w:w="955" w:type="dxa"/>
          </w:tcPr>
          <w:p w14:paraId="30D42F83" w14:textId="77777777" w:rsidR="00292858" w:rsidRPr="007B4467" w:rsidRDefault="00292858" w:rsidP="007B6927">
            <w:pPr>
              <w:keepNext/>
              <w:keepLines/>
              <w:spacing w:after="0"/>
              <w:rPr>
                <w:rFonts w:ascii="Arial" w:hAnsi="Arial"/>
                <w:sz w:val="18"/>
              </w:rPr>
            </w:pPr>
          </w:p>
        </w:tc>
        <w:tc>
          <w:tcPr>
            <w:tcW w:w="949" w:type="dxa"/>
          </w:tcPr>
          <w:p w14:paraId="572F76D3" w14:textId="77777777" w:rsidR="00292858" w:rsidRPr="007B4467" w:rsidRDefault="00292858" w:rsidP="007B6927">
            <w:pPr>
              <w:keepNext/>
              <w:keepLines/>
              <w:spacing w:after="0"/>
              <w:rPr>
                <w:rFonts w:ascii="Arial" w:hAnsi="Arial"/>
                <w:sz w:val="18"/>
              </w:rPr>
            </w:pPr>
          </w:p>
        </w:tc>
        <w:tc>
          <w:tcPr>
            <w:tcW w:w="1090" w:type="dxa"/>
          </w:tcPr>
          <w:p w14:paraId="52EE6C5F" w14:textId="77777777" w:rsidR="00292858" w:rsidRPr="007B4467" w:rsidRDefault="00292858" w:rsidP="007B6927">
            <w:pPr>
              <w:keepNext/>
              <w:keepLines/>
              <w:spacing w:after="0"/>
              <w:rPr>
                <w:rFonts w:ascii="Arial" w:hAnsi="Arial"/>
                <w:sz w:val="18"/>
              </w:rPr>
            </w:pPr>
          </w:p>
        </w:tc>
        <w:tc>
          <w:tcPr>
            <w:tcW w:w="935" w:type="dxa"/>
          </w:tcPr>
          <w:p w14:paraId="1FC04BAF" w14:textId="77777777" w:rsidR="00292858" w:rsidRPr="007B4467" w:rsidRDefault="00292858" w:rsidP="007B6927">
            <w:pPr>
              <w:keepNext/>
              <w:keepLines/>
              <w:spacing w:after="0"/>
              <w:rPr>
                <w:rFonts w:ascii="Arial" w:hAnsi="Arial"/>
                <w:sz w:val="18"/>
              </w:rPr>
            </w:pPr>
          </w:p>
        </w:tc>
        <w:tc>
          <w:tcPr>
            <w:tcW w:w="1292" w:type="dxa"/>
          </w:tcPr>
          <w:p w14:paraId="2F2443E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54C0C75" w14:textId="77777777" w:rsidTr="00093629">
        <w:tc>
          <w:tcPr>
            <w:tcW w:w="989" w:type="dxa"/>
          </w:tcPr>
          <w:p w14:paraId="27EB4550" w14:textId="77777777" w:rsidR="00292858" w:rsidRPr="007B4467" w:rsidRDefault="00292858" w:rsidP="007B6927">
            <w:pPr>
              <w:keepNext/>
              <w:keepLines/>
              <w:spacing w:after="0"/>
              <w:rPr>
                <w:rFonts w:ascii="Arial" w:hAnsi="Arial"/>
                <w:sz w:val="18"/>
              </w:rPr>
            </w:pPr>
            <w:r w:rsidRPr="007B4467">
              <w:rPr>
                <w:rFonts w:ascii="Arial" w:hAnsi="Arial"/>
                <w:sz w:val="18"/>
              </w:rPr>
              <w:t>CA_n41A-n77A</w:t>
            </w:r>
          </w:p>
        </w:tc>
        <w:tc>
          <w:tcPr>
            <w:tcW w:w="674" w:type="dxa"/>
          </w:tcPr>
          <w:p w14:paraId="07CEE05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68107A7" w14:textId="77777777" w:rsidR="00292858" w:rsidRPr="007B4467" w:rsidRDefault="00292858" w:rsidP="007B6927">
            <w:pPr>
              <w:keepNext/>
              <w:keepLines/>
              <w:spacing w:after="0"/>
              <w:rPr>
                <w:rFonts w:ascii="Arial" w:hAnsi="Arial"/>
                <w:sz w:val="18"/>
              </w:rPr>
            </w:pPr>
          </w:p>
        </w:tc>
        <w:tc>
          <w:tcPr>
            <w:tcW w:w="821" w:type="dxa"/>
          </w:tcPr>
          <w:p w14:paraId="3F0F654A" w14:textId="77777777" w:rsidR="00292858" w:rsidRPr="007B4467" w:rsidRDefault="00292858" w:rsidP="007B6927">
            <w:pPr>
              <w:keepNext/>
              <w:keepLines/>
              <w:spacing w:after="0"/>
              <w:rPr>
                <w:rFonts w:ascii="Arial" w:hAnsi="Arial"/>
                <w:sz w:val="18"/>
              </w:rPr>
            </w:pPr>
          </w:p>
        </w:tc>
        <w:tc>
          <w:tcPr>
            <w:tcW w:w="834" w:type="dxa"/>
          </w:tcPr>
          <w:p w14:paraId="4CAD96A2" w14:textId="77777777" w:rsidR="00292858" w:rsidRPr="007B4467" w:rsidRDefault="00292858" w:rsidP="007B6927">
            <w:pPr>
              <w:keepNext/>
              <w:keepLines/>
              <w:spacing w:after="0"/>
              <w:rPr>
                <w:rFonts w:ascii="Arial" w:hAnsi="Arial"/>
                <w:sz w:val="18"/>
              </w:rPr>
            </w:pPr>
          </w:p>
        </w:tc>
        <w:tc>
          <w:tcPr>
            <w:tcW w:w="955" w:type="dxa"/>
          </w:tcPr>
          <w:p w14:paraId="3A789B05" w14:textId="77777777" w:rsidR="00292858" w:rsidRPr="007B4467" w:rsidRDefault="00292858" w:rsidP="007B6927">
            <w:pPr>
              <w:keepNext/>
              <w:keepLines/>
              <w:spacing w:after="0"/>
              <w:rPr>
                <w:rFonts w:ascii="Arial" w:hAnsi="Arial"/>
                <w:sz w:val="18"/>
              </w:rPr>
            </w:pPr>
          </w:p>
        </w:tc>
        <w:tc>
          <w:tcPr>
            <w:tcW w:w="949" w:type="dxa"/>
          </w:tcPr>
          <w:p w14:paraId="3FDFE44F" w14:textId="77777777" w:rsidR="00292858" w:rsidRPr="007B4467" w:rsidRDefault="00292858" w:rsidP="007B6927">
            <w:pPr>
              <w:keepNext/>
              <w:keepLines/>
              <w:spacing w:after="0"/>
              <w:rPr>
                <w:rFonts w:ascii="Arial" w:hAnsi="Arial"/>
                <w:sz w:val="18"/>
              </w:rPr>
            </w:pPr>
          </w:p>
        </w:tc>
        <w:tc>
          <w:tcPr>
            <w:tcW w:w="1090" w:type="dxa"/>
          </w:tcPr>
          <w:p w14:paraId="0B468E35" w14:textId="77777777" w:rsidR="00292858" w:rsidRPr="007B4467" w:rsidRDefault="00292858" w:rsidP="007B6927">
            <w:pPr>
              <w:keepNext/>
              <w:keepLines/>
              <w:spacing w:after="0"/>
              <w:rPr>
                <w:rFonts w:ascii="Arial" w:hAnsi="Arial"/>
                <w:sz w:val="18"/>
              </w:rPr>
            </w:pPr>
          </w:p>
        </w:tc>
        <w:tc>
          <w:tcPr>
            <w:tcW w:w="935" w:type="dxa"/>
          </w:tcPr>
          <w:p w14:paraId="2CCA4320" w14:textId="77777777" w:rsidR="00292858" w:rsidRPr="007B4467" w:rsidRDefault="00292858" w:rsidP="007B6927">
            <w:pPr>
              <w:keepNext/>
              <w:keepLines/>
              <w:spacing w:after="0"/>
              <w:rPr>
                <w:rFonts w:ascii="Arial" w:hAnsi="Arial"/>
                <w:sz w:val="18"/>
              </w:rPr>
            </w:pPr>
          </w:p>
        </w:tc>
        <w:tc>
          <w:tcPr>
            <w:tcW w:w="1292" w:type="dxa"/>
          </w:tcPr>
          <w:p w14:paraId="667DDB1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D454E88" w14:textId="77777777" w:rsidTr="00093629">
        <w:tc>
          <w:tcPr>
            <w:tcW w:w="989" w:type="dxa"/>
          </w:tcPr>
          <w:p w14:paraId="51868FF6" w14:textId="77777777" w:rsidR="00292858" w:rsidRPr="007B4467" w:rsidRDefault="00292858" w:rsidP="007B6927">
            <w:pPr>
              <w:keepNext/>
              <w:keepLines/>
              <w:spacing w:after="0"/>
              <w:rPr>
                <w:rFonts w:ascii="Arial" w:hAnsi="Arial"/>
                <w:sz w:val="18"/>
              </w:rPr>
            </w:pPr>
            <w:r w:rsidRPr="007B4467">
              <w:rPr>
                <w:rFonts w:ascii="Arial" w:hAnsi="Arial"/>
                <w:sz w:val="18"/>
              </w:rPr>
              <w:t>CA_n41A-n79A</w:t>
            </w:r>
          </w:p>
        </w:tc>
        <w:tc>
          <w:tcPr>
            <w:tcW w:w="674" w:type="dxa"/>
          </w:tcPr>
          <w:p w14:paraId="324DB7B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A8CEDA5" w14:textId="77777777" w:rsidR="00292858" w:rsidRPr="007B4467" w:rsidRDefault="00292858" w:rsidP="007B6927">
            <w:pPr>
              <w:keepNext/>
              <w:keepLines/>
              <w:spacing w:after="0"/>
              <w:rPr>
                <w:rFonts w:ascii="Arial" w:hAnsi="Arial"/>
                <w:sz w:val="18"/>
              </w:rPr>
            </w:pPr>
          </w:p>
        </w:tc>
        <w:tc>
          <w:tcPr>
            <w:tcW w:w="821" w:type="dxa"/>
          </w:tcPr>
          <w:p w14:paraId="3B85C5CF" w14:textId="77777777" w:rsidR="00292858" w:rsidRPr="007B4467" w:rsidRDefault="00292858" w:rsidP="007B6927">
            <w:pPr>
              <w:keepNext/>
              <w:keepLines/>
              <w:spacing w:after="0"/>
              <w:rPr>
                <w:rFonts w:ascii="Arial" w:hAnsi="Arial"/>
                <w:sz w:val="18"/>
              </w:rPr>
            </w:pPr>
          </w:p>
        </w:tc>
        <w:tc>
          <w:tcPr>
            <w:tcW w:w="834" w:type="dxa"/>
          </w:tcPr>
          <w:p w14:paraId="16025B23" w14:textId="77777777" w:rsidR="00292858" w:rsidRPr="007B4467" w:rsidRDefault="00292858" w:rsidP="007B6927">
            <w:pPr>
              <w:keepNext/>
              <w:keepLines/>
              <w:spacing w:after="0"/>
              <w:rPr>
                <w:rFonts w:ascii="Arial" w:hAnsi="Arial"/>
                <w:sz w:val="18"/>
              </w:rPr>
            </w:pPr>
          </w:p>
        </w:tc>
        <w:tc>
          <w:tcPr>
            <w:tcW w:w="955" w:type="dxa"/>
          </w:tcPr>
          <w:p w14:paraId="736F0562" w14:textId="77777777" w:rsidR="00292858" w:rsidRPr="007B4467" w:rsidRDefault="00292858" w:rsidP="007B6927">
            <w:pPr>
              <w:keepNext/>
              <w:keepLines/>
              <w:spacing w:after="0"/>
              <w:rPr>
                <w:rFonts w:ascii="Arial" w:hAnsi="Arial"/>
                <w:sz w:val="18"/>
              </w:rPr>
            </w:pPr>
          </w:p>
        </w:tc>
        <w:tc>
          <w:tcPr>
            <w:tcW w:w="949" w:type="dxa"/>
          </w:tcPr>
          <w:p w14:paraId="052E7F3C" w14:textId="77777777" w:rsidR="00292858" w:rsidRPr="007B4467" w:rsidRDefault="00292858" w:rsidP="007B6927">
            <w:pPr>
              <w:keepNext/>
              <w:keepLines/>
              <w:spacing w:after="0"/>
              <w:rPr>
                <w:rFonts w:ascii="Arial" w:hAnsi="Arial"/>
                <w:sz w:val="18"/>
              </w:rPr>
            </w:pPr>
          </w:p>
        </w:tc>
        <w:tc>
          <w:tcPr>
            <w:tcW w:w="1090" w:type="dxa"/>
          </w:tcPr>
          <w:p w14:paraId="63D3D35F" w14:textId="77777777" w:rsidR="00292858" w:rsidRPr="007B4467" w:rsidRDefault="00292858" w:rsidP="007B6927">
            <w:pPr>
              <w:keepNext/>
              <w:keepLines/>
              <w:spacing w:after="0"/>
              <w:rPr>
                <w:rFonts w:ascii="Arial" w:hAnsi="Arial"/>
                <w:sz w:val="18"/>
              </w:rPr>
            </w:pPr>
          </w:p>
        </w:tc>
        <w:tc>
          <w:tcPr>
            <w:tcW w:w="935" w:type="dxa"/>
          </w:tcPr>
          <w:p w14:paraId="5060D4A7"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DCAEF26"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AC3BD4" w:rsidRPr="007B4467" w14:paraId="07CF809B" w14:textId="77777777" w:rsidTr="00093629">
        <w:tc>
          <w:tcPr>
            <w:tcW w:w="989" w:type="dxa"/>
          </w:tcPr>
          <w:p w14:paraId="3ADE5C68" w14:textId="366A4A9A" w:rsidR="00AC3BD4" w:rsidRPr="007B4467" w:rsidRDefault="00AC3BD4" w:rsidP="00AC3BD4">
            <w:pPr>
              <w:keepNext/>
              <w:keepLines/>
              <w:spacing w:after="0"/>
              <w:rPr>
                <w:rFonts w:ascii="Arial" w:hAnsi="Arial"/>
                <w:sz w:val="18"/>
              </w:rPr>
            </w:pPr>
            <w:r w:rsidRPr="007B4467">
              <w:rPr>
                <w:rFonts w:ascii="Arial" w:hAnsi="Arial"/>
                <w:sz w:val="18"/>
              </w:rPr>
              <w:t>CA_n41A-n79C</w:t>
            </w:r>
          </w:p>
        </w:tc>
        <w:tc>
          <w:tcPr>
            <w:tcW w:w="674" w:type="dxa"/>
          </w:tcPr>
          <w:p w14:paraId="7F8BD120" w14:textId="26BCCA17" w:rsidR="00AC3BD4" w:rsidRPr="007B4467" w:rsidRDefault="00AC3BD4" w:rsidP="00AC3BD4">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31E2C68A" w14:textId="77777777" w:rsidR="00AC3BD4" w:rsidRPr="007B4467" w:rsidRDefault="00AC3BD4" w:rsidP="00AC3BD4">
            <w:pPr>
              <w:keepNext/>
              <w:keepLines/>
              <w:spacing w:after="0"/>
              <w:rPr>
                <w:rFonts w:ascii="Arial" w:hAnsi="Arial"/>
                <w:sz w:val="18"/>
              </w:rPr>
            </w:pPr>
          </w:p>
        </w:tc>
        <w:tc>
          <w:tcPr>
            <w:tcW w:w="821" w:type="dxa"/>
          </w:tcPr>
          <w:p w14:paraId="63E7772B" w14:textId="77777777" w:rsidR="00AC3BD4" w:rsidRPr="007B4467" w:rsidRDefault="00AC3BD4" w:rsidP="00AC3BD4">
            <w:pPr>
              <w:keepNext/>
              <w:keepLines/>
              <w:spacing w:after="0"/>
              <w:rPr>
                <w:rFonts w:ascii="Arial" w:hAnsi="Arial"/>
                <w:sz w:val="18"/>
              </w:rPr>
            </w:pPr>
          </w:p>
        </w:tc>
        <w:tc>
          <w:tcPr>
            <w:tcW w:w="834" w:type="dxa"/>
          </w:tcPr>
          <w:p w14:paraId="41D3A10F" w14:textId="77777777" w:rsidR="00AC3BD4" w:rsidRPr="007B4467" w:rsidRDefault="00AC3BD4" w:rsidP="00AC3BD4">
            <w:pPr>
              <w:keepNext/>
              <w:keepLines/>
              <w:spacing w:after="0"/>
              <w:rPr>
                <w:rFonts w:ascii="Arial" w:hAnsi="Arial"/>
                <w:sz w:val="18"/>
              </w:rPr>
            </w:pPr>
          </w:p>
        </w:tc>
        <w:tc>
          <w:tcPr>
            <w:tcW w:w="955" w:type="dxa"/>
          </w:tcPr>
          <w:p w14:paraId="6ED6A0A0" w14:textId="77777777" w:rsidR="00AC3BD4" w:rsidRPr="007B4467" w:rsidRDefault="00AC3BD4" w:rsidP="00AC3BD4">
            <w:pPr>
              <w:keepNext/>
              <w:keepLines/>
              <w:spacing w:after="0"/>
              <w:rPr>
                <w:rFonts w:ascii="Arial" w:hAnsi="Arial"/>
                <w:sz w:val="18"/>
              </w:rPr>
            </w:pPr>
          </w:p>
        </w:tc>
        <w:tc>
          <w:tcPr>
            <w:tcW w:w="949" w:type="dxa"/>
          </w:tcPr>
          <w:p w14:paraId="3ADD14B5" w14:textId="77777777" w:rsidR="00AC3BD4" w:rsidRPr="007B4467" w:rsidRDefault="00AC3BD4" w:rsidP="00AC3BD4">
            <w:pPr>
              <w:keepNext/>
              <w:keepLines/>
              <w:spacing w:after="0"/>
              <w:rPr>
                <w:rFonts w:ascii="Arial" w:hAnsi="Arial"/>
                <w:sz w:val="18"/>
              </w:rPr>
            </w:pPr>
          </w:p>
        </w:tc>
        <w:tc>
          <w:tcPr>
            <w:tcW w:w="1090" w:type="dxa"/>
          </w:tcPr>
          <w:p w14:paraId="4E7043E3" w14:textId="77777777" w:rsidR="00AC3BD4" w:rsidRPr="007B4467" w:rsidRDefault="00AC3BD4" w:rsidP="00AC3BD4">
            <w:pPr>
              <w:keepNext/>
              <w:keepLines/>
              <w:spacing w:after="0"/>
              <w:rPr>
                <w:rFonts w:ascii="Arial" w:hAnsi="Arial"/>
                <w:sz w:val="18"/>
              </w:rPr>
            </w:pPr>
          </w:p>
        </w:tc>
        <w:tc>
          <w:tcPr>
            <w:tcW w:w="935" w:type="dxa"/>
          </w:tcPr>
          <w:p w14:paraId="43E93707" w14:textId="33A1AD85" w:rsidR="00AC3BD4" w:rsidRPr="007B4467" w:rsidRDefault="00AC3BD4" w:rsidP="00AC3BD4">
            <w:pPr>
              <w:keepNext/>
              <w:keepLines/>
              <w:spacing w:after="0"/>
              <w:rPr>
                <w:rFonts w:ascii="Arial" w:hAnsi="Arial"/>
                <w:sz w:val="18"/>
              </w:rPr>
            </w:pPr>
            <w:r w:rsidRPr="007B4467">
              <w:rPr>
                <w:rFonts w:ascii="Arial" w:hAnsi="Arial"/>
                <w:sz w:val="18"/>
              </w:rPr>
              <w:t>Not supported</w:t>
            </w:r>
          </w:p>
        </w:tc>
        <w:tc>
          <w:tcPr>
            <w:tcW w:w="1292" w:type="dxa"/>
          </w:tcPr>
          <w:p w14:paraId="64F0E008" w14:textId="5C8AA700" w:rsidR="00AC3BD4" w:rsidRPr="007B4467" w:rsidRDefault="00AC3BD4" w:rsidP="00AC3BD4">
            <w:pPr>
              <w:keepNext/>
              <w:keepLines/>
              <w:spacing w:after="0"/>
              <w:rPr>
                <w:rFonts w:ascii="Arial" w:hAnsi="Arial"/>
                <w:sz w:val="18"/>
              </w:rPr>
            </w:pPr>
            <w:r w:rsidRPr="007B4467">
              <w:rPr>
                <w:rFonts w:ascii="Arial" w:hAnsi="Arial"/>
                <w:sz w:val="18"/>
              </w:rPr>
              <w:t>Yes</w:t>
            </w:r>
          </w:p>
        </w:tc>
      </w:tr>
      <w:tr w:rsidR="00292858" w:rsidRPr="007B4467" w14:paraId="6F41DD05" w14:textId="77777777" w:rsidTr="00093629">
        <w:tc>
          <w:tcPr>
            <w:tcW w:w="989" w:type="dxa"/>
          </w:tcPr>
          <w:p w14:paraId="46E2AD6B" w14:textId="77777777" w:rsidR="00292858" w:rsidRPr="007B4467" w:rsidRDefault="00292858" w:rsidP="007B6927">
            <w:pPr>
              <w:keepNext/>
              <w:keepLines/>
              <w:spacing w:after="0"/>
              <w:rPr>
                <w:rFonts w:ascii="Arial" w:hAnsi="Arial"/>
                <w:sz w:val="18"/>
              </w:rPr>
            </w:pPr>
            <w:r w:rsidRPr="007B4467">
              <w:rPr>
                <w:rFonts w:ascii="Arial" w:hAnsi="Arial"/>
                <w:sz w:val="18"/>
              </w:rPr>
              <w:t>CA_n41C-n79A</w:t>
            </w:r>
          </w:p>
        </w:tc>
        <w:tc>
          <w:tcPr>
            <w:tcW w:w="674" w:type="dxa"/>
          </w:tcPr>
          <w:p w14:paraId="0123BEF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360A13A" w14:textId="77777777" w:rsidR="00292858" w:rsidRPr="007B4467" w:rsidRDefault="00292858" w:rsidP="007B6927">
            <w:pPr>
              <w:keepNext/>
              <w:keepLines/>
              <w:spacing w:after="0"/>
              <w:rPr>
                <w:rFonts w:ascii="Arial" w:hAnsi="Arial"/>
                <w:sz w:val="18"/>
              </w:rPr>
            </w:pPr>
          </w:p>
        </w:tc>
        <w:tc>
          <w:tcPr>
            <w:tcW w:w="821" w:type="dxa"/>
          </w:tcPr>
          <w:p w14:paraId="3D161613" w14:textId="77777777" w:rsidR="00292858" w:rsidRPr="007B4467" w:rsidRDefault="00292858" w:rsidP="007B6927">
            <w:pPr>
              <w:keepNext/>
              <w:keepLines/>
              <w:spacing w:after="0"/>
              <w:rPr>
                <w:rFonts w:ascii="Arial" w:hAnsi="Arial"/>
                <w:sz w:val="18"/>
              </w:rPr>
            </w:pPr>
          </w:p>
        </w:tc>
        <w:tc>
          <w:tcPr>
            <w:tcW w:w="834" w:type="dxa"/>
          </w:tcPr>
          <w:p w14:paraId="13599A57" w14:textId="77777777" w:rsidR="00292858" w:rsidRPr="007B4467" w:rsidRDefault="00292858" w:rsidP="007B6927">
            <w:pPr>
              <w:keepNext/>
              <w:keepLines/>
              <w:spacing w:after="0"/>
              <w:rPr>
                <w:rFonts w:ascii="Arial" w:hAnsi="Arial"/>
                <w:sz w:val="18"/>
              </w:rPr>
            </w:pPr>
          </w:p>
        </w:tc>
        <w:tc>
          <w:tcPr>
            <w:tcW w:w="955" w:type="dxa"/>
          </w:tcPr>
          <w:p w14:paraId="6F82C15C" w14:textId="77777777" w:rsidR="00292858" w:rsidRPr="007B4467" w:rsidRDefault="00292858" w:rsidP="007B6927">
            <w:pPr>
              <w:keepNext/>
              <w:keepLines/>
              <w:spacing w:after="0"/>
              <w:rPr>
                <w:rFonts w:ascii="Arial" w:hAnsi="Arial"/>
                <w:sz w:val="18"/>
              </w:rPr>
            </w:pPr>
          </w:p>
        </w:tc>
        <w:tc>
          <w:tcPr>
            <w:tcW w:w="949" w:type="dxa"/>
          </w:tcPr>
          <w:p w14:paraId="0640EAC0" w14:textId="77777777" w:rsidR="00292858" w:rsidRPr="007B4467" w:rsidRDefault="00292858" w:rsidP="007B6927">
            <w:pPr>
              <w:keepNext/>
              <w:keepLines/>
              <w:spacing w:after="0"/>
              <w:rPr>
                <w:rFonts w:ascii="Arial" w:hAnsi="Arial"/>
                <w:sz w:val="18"/>
              </w:rPr>
            </w:pPr>
          </w:p>
        </w:tc>
        <w:tc>
          <w:tcPr>
            <w:tcW w:w="1090" w:type="dxa"/>
          </w:tcPr>
          <w:p w14:paraId="037A72D6" w14:textId="77777777" w:rsidR="00292858" w:rsidRPr="007B4467" w:rsidRDefault="00292858" w:rsidP="007B6927">
            <w:pPr>
              <w:keepNext/>
              <w:keepLines/>
              <w:spacing w:after="0"/>
              <w:rPr>
                <w:rFonts w:ascii="Arial" w:hAnsi="Arial"/>
                <w:sz w:val="18"/>
              </w:rPr>
            </w:pPr>
          </w:p>
        </w:tc>
        <w:tc>
          <w:tcPr>
            <w:tcW w:w="935" w:type="dxa"/>
          </w:tcPr>
          <w:p w14:paraId="0B94403B"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5170CBA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0D5265" w:rsidRPr="007B4467" w14:paraId="1F3FDC5A" w14:textId="77777777" w:rsidTr="00093629">
        <w:tc>
          <w:tcPr>
            <w:tcW w:w="989" w:type="dxa"/>
          </w:tcPr>
          <w:p w14:paraId="26DD5FE0" w14:textId="6DE34FB5" w:rsidR="000D5265" w:rsidRPr="007B4467" w:rsidRDefault="000D5265" w:rsidP="000D5265">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15B3CD40" w14:textId="4475D5BB" w:rsidR="000D5265" w:rsidRPr="007B4467" w:rsidRDefault="000D5265" w:rsidP="000D5265">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2DD5BE8F" w14:textId="77777777" w:rsidR="000D5265" w:rsidRPr="007B4467" w:rsidRDefault="000D5265" w:rsidP="000D5265">
            <w:pPr>
              <w:keepNext/>
              <w:keepLines/>
              <w:spacing w:after="0"/>
              <w:rPr>
                <w:rFonts w:ascii="Arial" w:hAnsi="Arial"/>
                <w:sz w:val="18"/>
              </w:rPr>
            </w:pPr>
          </w:p>
        </w:tc>
        <w:tc>
          <w:tcPr>
            <w:tcW w:w="821" w:type="dxa"/>
          </w:tcPr>
          <w:p w14:paraId="7BFC312A" w14:textId="77777777" w:rsidR="000D5265" w:rsidRPr="007B4467" w:rsidRDefault="000D5265" w:rsidP="000D5265">
            <w:pPr>
              <w:keepNext/>
              <w:keepLines/>
              <w:spacing w:after="0"/>
              <w:rPr>
                <w:rFonts w:ascii="Arial" w:hAnsi="Arial"/>
                <w:sz w:val="18"/>
              </w:rPr>
            </w:pPr>
          </w:p>
        </w:tc>
        <w:tc>
          <w:tcPr>
            <w:tcW w:w="834" w:type="dxa"/>
          </w:tcPr>
          <w:p w14:paraId="14F70176" w14:textId="77777777" w:rsidR="000D5265" w:rsidRPr="007B4467" w:rsidRDefault="000D5265" w:rsidP="000D5265">
            <w:pPr>
              <w:keepNext/>
              <w:keepLines/>
              <w:spacing w:after="0"/>
              <w:rPr>
                <w:rFonts w:ascii="Arial" w:hAnsi="Arial"/>
                <w:sz w:val="18"/>
              </w:rPr>
            </w:pPr>
          </w:p>
        </w:tc>
        <w:tc>
          <w:tcPr>
            <w:tcW w:w="955" w:type="dxa"/>
          </w:tcPr>
          <w:p w14:paraId="62FFC03E" w14:textId="77777777" w:rsidR="000D5265" w:rsidRPr="007B4467" w:rsidRDefault="000D5265" w:rsidP="000D5265">
            <w:pPr>
              <w:keepNext/>
              <w:keepLines/>
              <w:spacing w:after="0"/>
              <w:rPr>
                <w:rFonts w:ascii="Arial" w:hAnsi="Arial"/>
                <w:sz w:val="18"/>
              </w:rPr>
            </w:pPr>
          </w:p>
        </w:tc>
        <w:tc>
          <w:tcPr>
            <w:tcW w:w="949" w:type="dxa"/>
          </w:tcPr>
          <w:p w14:paraId="087EE318" w14:textId="77777777" w:rsidR="000D5265" w:rsidRPr="007B4467" w:rsidRDefault="000D5265" w:rsidP="000D5265">
            <w:pPr>
              <w:keepNext/>
              <w:keepLines/>
              <w:spacing w:after="0"/>
              <w:rPr>
                <w:rFonts w:ascii="Arial" w:hAnsi="Arial"/>
                <w:sz w:val="18"/>
              </w:rPr>
            </w:pPr>
          </w:p>
        </w:tc>
        <w:tc>
          <w:tcPr>
            <w:tcW w:w="1090" w:type="dxa"/>
          </w:tcPr>
          <w:p w14:paraId="06DAB7A9" w14:textId="77777777" w:rsidR="000D5265" w:rsidRPr="007B4467" w:rsidRDefault="000D5265" w:rsidP="000D5265">
            <w:pPr>
              <w:keepNext/>
              <w:keepLines/>
              <w:spacing w:after="0"/>
              <w:rPr>
                <w:rFonts w:ascii="Arial" w:hAnsi="Arial"/>
                <w:sz w:val="18"/>
              </w:rPr>
            </w:pPr>
          </w:p>
        </w:tc>
        <w:tc>
          <w:tcPr>
            <w:tcW w:w="935" w:type="dxa"/>
          </w:tcPr>
          <w:p w14:paraId="0FC47AC1" w14:textId="77952DE3" w:rsidR="000D5265" w:rsidRPr="007B4467" w:rsidRDefault="000D5265" w:rsidP="000D5265">
            <w:pPr>
              <w:keepNext/>
              <w:keepLines/>
              <w:spacing w:after="0"/>
              <w:rPr>
                <w:rFonts w:ascii="Arial" w:hAnsi="Arial"/>
                <w:sz w:val="18"/>
              </w:rPr>
            </w:pPr>
            <w:r w:rsidRPr="007B4467">
              <w:rPr>
                <w:rFonts w:ascii="Arial" w:hAnsi="Arial"/>
                <w:sz w:val="18"/>
              </w:rPr>
              <w:t>Not supported</w:t>
            </w:r>
          </w:p>
        </w:tc>
        <w:tc>
          <w:tcPr>
            <w:tcW w:w="1292" w:type="dxa"/>
          </w:tcPr>
          <w:p w14:paraId="7FA605F7" w14:textId="310E5E31" w:rsidR="000D5265" w:rsidRPr="007B4467" w:rsidRDefault="000D5265" w:rsidP="000D5265">
            <w:pPr>
              <w:keepNext/>
              <w:keepLines/>
              <w:spacing w:after="0"/>
              <w:rPr>
                <w:rFonts w:ascii="Arial" w:hAnsi="Arial"/>
                <w:sz w:val="18"/>
              </w:rPr>
            </w:pPr>
            <w:r w:rsidRPr="007B4467">
              <w:rPr>
                <w:rFonts w:ascii="Arial" w:hAnsi="Arial"/>
                <w:sz w:val="18"/>
              </w:rPr>
              <w:t>Yes</w:t>
            </w:r>
          </w:p>
        </w:tc>
      </w:tr>
      <w:tr w:rsidR="00292858" w:rsidRPr="007B4467" w14:paraId="47234027" w14:textId="77777777" w:rsidTr="00093629">
        <w:tc>
          <w:tcPr>
            <w:tcW w:w="989" w:type="dxa"/>
          </w:tcPr>
          <w:p w14:paraId="4CC905B9" w14:textId="77777777" w:rsidR="00292858" w:rsidRPr="007B4467" w:rsidRDefault="00292858" w:rsidP="007B6927">
            <w:pPr>
              <w:keepNext/>
              <w:keepLines/>
              <w:spacing w:after="0"/>
              <w:rPr>
                <w:rFonts w:ascii="Arial" w:hAnsi="Arial"/>
                <w:sz w:val="18"/>
              </w:rPr>
            </w:pPr>
            <w:r w:rsidRPr="007B4467">
              <w:rPr>
                <w:rFonts w:ascii="Arial" w:hAnsi="Arial"/>
                <w:sz w:val="18"/>
              </w:rPr>
              <w:t>CA_n48A-n66A (Note 6)</w:t>
            </w:r>
          </w:p>
        </w:tc>
        <w:tc>
          <w:tcPr>
            <w:tcW w:w="674" w:type="dxa"/>
          </w:tcPr>
          <w:p w14:paraId="56ED5C4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AF8FF7B" w14:textId="77777777" w:rsidR="00292858" w:rsidRPr="007B4467" w:rsidRDefault="00292858" w:rsidP="007B6927">
            <w:pPr>
              <w:keepNext/>
              <w:keepLines/>
              <w:spacing w:after="0"/>
              <w:rPr>
                <w:rFonts w:ascii="Arial" w:hAnsi="Arial"/>
                <w:sz w:val="18"/>
              </w:rPr>
            </w:pPr>
          </w:p>
        </w:tc>
        <w:tc>
          <w:tcPr>
            <w:tcW w:w="821" w:type="dxa"/>
          </w:tcPr>
          <w:p w14:paraId="6D6DF1AA" w14:textId="77777777" w:rsidR="00292858" w:rsidRPr="007B4467" w:rsidRDefault="00292858" w:rsidP="007B6927">
            <w:pPr>
              <w:keepNext/>
              <w:keepLines/>
              <w:spacing w:after="0"/>
              <w:rPr>
                <w:rFonts w:ascii="Arial" w:hAnsi="Arial"/>
                <w:sz w:val="18"/>
              </w:rPr>
            </w:pPr>
          </w:p>
        </w:tc>
        <w:tc>
          <w:tcPr>
            <w:tcW w:w="834" w:type="dxa"/>
          </w:tcPr>
          <w:p w14:paraId="2DDCFAD3" w14:textId="77777777" w:rsidR="00292858" w:rsidRPr="007B4467" w:rsidRDefault="00292858" w:rsidP="007B6927">
            <w:pPr>
              <w:keepNext/>
              <w:keepLines/>
              <w:spacing w:after="0"/>
              <w:rPr>
                <w:rFonts w:ascii="Arial" w:hAnsi="Arial"/>
                <w:sz w:val="18"/>
              </w:rPr>
            </w:pPr>
          </w:p>
        </w:tc>
        <w:tc>
          <w:tcPr>
            <w:tcW w:w="955" w:type="dxa"/>
          </w:tcPr>
          <w:p w14:paraId="118F3211" w14:textId="77777777" w:rsidR="00292858" w:rsidRPr="007B4467" w:rsidRDefault="00292858" w:rsidP="007B6927">
            <w:pPr>
              <w:keepNext/>
              <w:keepLines/>
              <w:spacing w:after="0"/>
              <w:rPr>
                <w:rFonts w:ascii="Arial" w:hAnsi="Arial"/>
                <w:sz w:val="18"/>
              </w:rPr>
            </w:pPr>
          </w:p>
        </w:tc>
        <w:tc>
          <w:tcPr>
            <w:tcW w:w="949" w:type="dxa"/>
          </w:tcPr>
          <w:p w14:paraId="3D807F9B" w14:textId="77777777" w:rsidR="00292858" w:rsidRPr="007B4467" w:rsidRDefault="00292858" w:rsidP="007B6927">
            <w:pPr>
              <w:keepNext/>
              <w:keepLines/>
              <w:spacing w:after="0"/>
              <w:rPr>
                <w:rFonts w:ascii="Arial" w:hAnsi="Arial"/>
                <w:sz w:val="18"/>
              </w:rPr>
            </w:pPr>
          </w:p>
        </w:tc>
        <w:tc>
          <w:tcPr>
            <w:tcW w:w="1090" w:type="dxa"/>
          </w:tcPr>
          <w:p w14:paraId="05AC3774" w14:textId="77777777" w:rsidR="00292858" w:rsidRPr="007B4467" w:rsidRDefault="00292858" w:rsidP="007B6927">
            <w:pPr>
              <w:keepNext/>
              <w:keepLines/>
              <w:spacing w:after="0"/>
              <w:rPr>
                <w:rFonts w:ascii="Arial" w:hAnsi="Arial"/>
                <w:sz w:val="18"/>
              </w:rPr>
            </w:pPr>
          </w:p>
        </w:tc>
        <w:tc>
          <w:tcPr>
            <w:tcW w:w="935" w:type="dxa"/>
          </w:tcPr>
          <w:p w14:paraId="3AD7FDF6" w14:textId="77777777" w:rsidR="00292858" w:rsidRPr="007B4467" w:rsidRDefault="00292858" w:rsidP="007B6927">
            <w:pPr>
              <w:keepNext/>
              <w:keepLines/>
              <w:spacing w:after="0"/>
              <w:rPr>
                <w:rFonts w:ascii="Arial" w:hAnsi="Arial"/>
                <w:sz w:val="18"/>
              </w:rPr>
            </w:pPr>
          </w:p>
        </w:tc>
        <w:tc>
          <w:tcPr>
            <w:tcW w:w="1292" w:type="dxa"/>
          </w:tcPr>
          <w:p w14:paraId="0B368F47" w14:textId="77777777" w:rsidR="00292858" w:rsidRPr="007B4467" w:rsidRDefault="00292858" w:rsidP="007B6927">
            <w:pPr>
              <w:keepNext/>
              <w:keepLines/>
              <w:spacing w:after="0"/>
              <w:rPr>
                <w:rFonts w:ascii="Arial" w:hAnsi="Arial"/>
                <w:sz w:val="18"/>
              </w:rPr>
            </w:pPr>
          </w:p>
        </w:tc>
      </w:tr>
      <w:tr w:rsidR="00292858" w:rsidRPr="007B4467" w14:paraId="29A0E0C0" w14:textId="77777777" w:rsidTr="00093629">
        <w:tc>
          <w:tcPr>
            <w:tcW w:w="989" w:type="dxa"/>
          </w:tcPr>
          <w:p w14:paraId="2E60FC33" w14:textId="77777777" w:rsidR="00292858" w:rsidRPr="007B4467" w:rsidRDefault="00292858" w:rsidP="007B6927">
            <w:pPr>
              <w:keepNext/>
              <w:keepLines/>
              <w:spacing w:after="0"/>
              <w:rPr>
                <w:rFonts w:ascii="Arial" w:hAnsi="Arial"/>
                <w:sz w:val="18"/>
              </w:rPr>
            </w:pPr>
            <w:r w:rsidRPr="007B4467">
              <w:rPr>
                <w:rFonts w:ascii="Arial" w:hAnsi="Arial"/>
                <w:sz w:val="18"/>
              </w:rPr>
              <w:t>CA_n48A-n66(2A) (Note 6)</w:t>
            </w:r>
          </w:p>
        </w:tc>
        <w:tc>
          <w:tcPr>
            <w:tcW w:w="674" w:type="dxa"/>
          </w:tcPr>
          <w:p w14:paraId="59B7F6C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1844B94" w14:textId="77777777" w:rsidR="00292858" w:rsidRPr="007B4467" w:rsidRDefault="00292858" w:rsidP="007B6927">
            <w:pPr>
              <w:keepNext/>
              <w:keepLines/>
              <w:spacing w:after="0"/>
              <w:rPr>
                <w:rFonts w:ascii="Arial" w:hAnsi="Arial"/>
                <w:sz w:val="18"/>
              </w:rPr>
            </w:pPr>
          </w:p>
        </w:tc>
        <w:tc>
          <w:tcPr>
            <w:tcW w:w="821" w:type="dxa"/>
          </w:tcPr>
          <w:p w14:paraId="4B542137" w14:textId="77777777" w:rsidR="00292858" w:rsidRPr="007B4467" w:rsidRDefault="00292858" w:rsidP="007B6927">
            <w:pPr>
              <w:keepNext/>
              <w:keepLines/>
              <w:spacing w:after="0"/>
              <w:rPr>
                <w:rFonts w:ascii="Arial" w:hAnsi="Arial"/>
                <w:sz w:val="18"/>
              </w:rPr>
            </w:pPr>
          </w:p>
        </w:tc>
        <w:tc>
          <w:tcPr>
            <w:tcW w:w="834" w:type="dxa"/>
          </w:tcPr>
          <w:p w14:paraId="758B1A83" w14:textId="77777777" w:rsidR="00292858" w:rsidRPr="007B4467" w:rsidRDefault="00292858" w:rsidP="007B6927">
            <w:pPr>
              <w:keepNext/>
              <w:keepLines/>
              <w:spacing w:after="0"/>
              <w:rPr>
                <w:rFonts w:ascii="Arial" w:hAnsi="Arial"/>
                <w:sz w:val="18"/>
              </w:rPr>
            </w:pPr>
          </w:p>
        </w:tc>
        <w:tc>
          <w:tcPr>
            <w:tcW w:w="955" w:type="dxa"/>
          </w:tcPr>
          <w:p w14:paraId="74850F98" w14:textId="77777777" w:rsidR="00292858" w:rsidRPr="007B4467" w:rsidRDefault="00292858" w:rsidP="007B6927">
            <w:pPr>
              <w:keepNext/>
              <w:keepLines/>
              <w:spacing w:after="0"/>
              <w:rPr>
                <w:rFonts w:ascii="Arial" w:hAnsi="Arial"/>
                <w:sz w:val="18"/>
              </w:rPr>
            </w:pPr>
          </w:p>
        </w:tc>
        <w:tc>
          <w:tcPr>
            <w:tcW w:w="949" w:type="dxa"/>
          </w:tcPr>
          <w:p w14:paraId="2FB42BBD" w14:textId="77777777" w:rsidR="00292858" w:rsidRPr="007B4467" w:rsidRDefault="00292858" w:rsidP="007B6927">
            <w:pPr>
              <w:keepNext/>
              <w:keepLines/>
              <w:spacing w:after="0"/>
              <w:rPr>
                <w:rFonts w:ascii="Arial" w:hAnsi="Arial"/>
                <w:sz w:val="18"/>
              </w:rPr>
            </w:pPr>
          </w:p>
        </w:tc>
        <w:tc>
          <w:tcPr>
            <w:tcW w:w="1090" w:type="dxa"/>
          </w:tcPr>
          <w:p w14:paraId="2DFEAC55" w14:textId="77777777" w:rsidR="00292858" w:rsidRPr="007B4467" w:rsidRDefault="00292858" w:rsidP="007B6927">
            <w:pPr>
              <w:keepNext/>
              <w:keepLines/>
              <w:spacing w:after="0"/>
              <w:rPr>
                <w:rFonts w:ascii="Arial" w:hAnsi="Arial"/>
                <w:sz w:val="18"/>
              </w:rPr>
            </w:pPr>
          </w:p>
        </w:tc>
        <w:tc>
          <w:tcPr>
            <w:tcW w:w="935" w:type="dxa"/>
          </w:tcPr>
          <w:p w14:paraId="1E25F4F9" w14:textId="77777777" w:rsidR="00292858" w:rsidRPr="007B4467" w:rsidRDefault="00292858" w:rsidP="007B6927">
            <w:pPr>
              <w:keepNext/>
              <w:keepLines/>
              <w:spacing w:after="0"/>
              <w:rPr>
                <w:rFonts w:ascii="Arial" w:hAnsi="Arial"/>
                <w:sz w:val="18"/>
              </w:rPr>
            </w:pPr>
          </w:p>
        </w:tc>
        <w:tc>
          <w:tcPr>
            <w:tcW w:w="1292" w:type="dxa"/>
          </w:tcPr>
          <w:p w14:paraId="3133C1DC" w14:textId="77777777" w:rsidR="00292858" w:rsidRPr="007B4467" w:rsidRDefault="00292858" w:rsidP="007B6927">
            <w:pPr>
              <w:keepNext/>
              <w:keepLines/>
              <w:spacing w:after="0"/>
              <w:rPr>
                <w:rFonts w:ascii="Arial" w:hAnsi="Arial"/>
                <w:sz w:val="18"/>
              </w:rPr>
            </w:pPr>
          </w:p>
        </w:tc>
      </w:tr>
      <w:tr w:rsidR="00292858" w:rsidRPr="007B4467" w14:paraId="538826F1" w14:textId="77777777" w:rsidTr="00093629">
        <w:tc>
          <w:tcPr>
            <w:tcW w:w="989" w:type="dxa"/>
          </w:tcPr>
          <w:p w14:paraId="1BDAF8B3" w14:textId="77777777" w:rsidR="00292858" w:rsidRPr="007B4467" w:rsidRDefault="00292858" w:rsidP="007B6927">
            <w:pPr>
              <w:keepNext/>
              <w:keepLines/>
              <w:spacing w:after="0"/>
              <w:rPr>
                <w:rFonts w:ascii="Arial" w:hAnsi="Arial"/>
                <w:sz w:val="18"/>
              </w:rPr>
            </w:pPr>
            <w:r w:rsidRPr="007B4467">
              <w:rPr>
                <w:rFonts w:ascii="Arial" w:hAnsi="Arial"/>
                <w:sz w:val="18"/>
              </w:rPr>
              <w:t>CA_n48A-n70A</w:t>
            </w:r>
          </w:p>
        </w:tc>
        <w:tc>
          <w:tcPr>
            <w:tcW w:w="674" w:type="dxa"/>
          </w:tcPr>
          <w:p w14:paraId="3A83A16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6D4A77D" w14:textId="77777777" w:rsidR="00292858" w:rsidRPr="007B4467" w:rsidRDefault="00292858" w:rsidP="007B6927">
            <w:pPr>
              <w:keepNext/>
              <w:keepLines/>
              <w:spacing w:after="0"/>
              <w:rPr>
                <w:rFonts w:ascii="Arial" w:hAnsi="Arial"/>
                <w:sz w:val="18"/>
              </w:rPr>
            </w:pPr>
          </w:p>
        </w:tc>
        <w:tc>
          <w:tcPr>
            <w:tcW w:w="821" w:type="dxa"/>
          </w:tcPr>
          <w:p w14:paraId="072A5EE6" w14:textId="77777777" w:rsidR="00292858" w:rsidRPr="007B4467" w:rsidRDefault="00292858" w:rsidP="007B6927">
            <w:pPr>
              <w:keepNext/>
              <w:keepLines/>
              <w:spacing w:after="0"/>
              <w:rPr>
                <w:rFonts w:ascii="Arial" w:hAnsi="Arial"/>
                <w:sz w:val="18"/>
              </w:rPr>
            </w:pPr>
          </w:p>
        </w:tc>
        <w:tc>
          <w:tcPr>
            <w:tcW w:w="834" w:type="dxa"/>
          </w:tcPr>
          <w:p w14:paraId="7F875406" w14:textId="77777777" w:rsidR="00292858" w:rsidRPr="007B4467" w:rsidRDefault="00292858" w:rsidP="007B6927">
            <w:pPr>
              <w:keepNext/>
              <w:keepLines/>
              <w:spacing w:after="0"/>
              <w:rPr>
                <w:rFonts w:ascii="Arial" w:hAnsi="Arial"/>
                <w:sz w:val="18"/>
              </w:rPr>
            </w:pPr>
          </w:p>
        </w:tc>
        <w:tc>
          <w:tcPr>
            <w:tcW w:w="955" w:type="dxa"/>
          </w:tcPr>
          <w:p w14:paraId="05AF6C69" w14:textId="77777777" w:rsidR="00292858" w:rsidRPr="007B4467" w:rsidRDefault="00292858" w:rsidP="007B6927">
            <w:pPr>
              <w:keepNext/>
              <w:keepLines/>
              <w:spacing w:after="0"/>
              <w:rPr>
                <w:rFonts w:ascii="Arial" w:hAnsi="Arial"/>
                <w:sz w:val="18"/>
              </w:rPr>
            </w:pPr>
          </w:p>
        </w:tc>
        <w:tc>
          <w:tcPr>
            <w:tcW w:w="949" w:type="dxa"/>
          </w:tcPr>
          <w:p w14:paraId="35DE9FEF" w14:textId="77777777" w:rsidR="00292858" w:rsidRPr="007B4467" w:rsidRDefault="00292858" w:rsidP="007B6927">
            <w:pPr>
              <w:keepNext/>
              <w:keepLines/>
              <w:spacing w:after="0"/>
              <w:rPr>
                <w:rFonts w:ascii="Arial" w:hAnsi="Arial"/>
                <w:sz w:val="18"/>
              </w:rPr>
            </w:pPr>
          </w:p>
        </w:tc>
        <w:tc>
          <w:tcPr>
            <w:tcW w:w="1090" w:type="dxa"/>
          </w:tcPr>
          <w:p w14:paraId="38AA589C" w14:textId="77777777" w:rsidR="00292858" w:rsidRPr="007B4467" w:rsidRDefault="00292858" w:rsidP="007B6927">
            <w:pPr>
              <w:keepNext/>
              <w:keepLines/>
              <w:spacing w:after="0"/>
              <w:rPr>
                <w:rFonts w:ascii="Arial" w:hAnsi="Arial"/>
                <w:sz w:val="18"/>
              </w:rPr>
            </w:pPr>
          </w:p>
        </w:tc>
        <w:tc>
          <w:tcPr>
            <w:tcW w:w="935" w:type="dxa"/>
          </w:tcPr>
          <w:p w14:paraId="7A1628C4" w14:textId="77777777" w:rsidR="00292858" w:rsidRPr="007B4467" w:rsidRDefault="00292858" w:rsidP="007B6927">
            <w:pPr>
              <w:keepNext/>
              <w:keepLines/>
              <w:spacing w:after="0"/>
              <w:rPr>
                <w:rFonts w:ascii="Arial" w:hAnsi="Arial"/>
                <w:sz w:val="18"/>
              </w:rPr>
            </w:pPr>
          </w:p>
        </w:tc>
        <w:tc>
          <w:tcPr>
            <w:tcW w:w="1292" w:type="dxa"/>
          </w:tcPr>
          <w:p w14:paraId="3F26EE13" w14:textId="77777777" w:rsidR="00292858" w:rsidRPr="007B4467" w:rsidRDefault="00292858" w:rsidP="007B6927">
            <w:pPr>
              <w:keepNext/>
              <w:keepLines/>
              <w:spacing w:after="0"/>
              <w:rPr>
                <w:rFonts w:ascii="Arial" w:hAnsi="Arial"/>
                <w:sz w:val="18"/>
              </w:rPr>
            </w:pPr>
          </w:p>
        </w:tc>
      </w:tr>
      <w:tr w:rsidR="00292858" w:rsidRPr="007B4467" w14:paraId="6C3FBB16" w14:textId="77777777" w:rsidTr="00093629">
        <w:tc>
          <w:tcPr>
            <w:tcW w:w="989" w:type="dxa"/>
          </w:tcPr>
          <w:p w14:paraId="294AD5CD" w14:textId="77777777" w:rsidR="00292858" w:rsidRPr="007B4467" w:rsidRDefault="00292858" w:rsidP="007B6927">
            <w:pPr>
              <w:keepNext/>
              <w:keepLines/>
              <w:spacing w:after="0"/>
              <w:rPr>
                <w:rFonts w:ascii="Arial" w:hAnsi="Arial"/>
                <w:sz w:val="18"/>
              </w:rPr>
            </w:pPr>
            <w:r w:rsidRPr="007B4467">
              <w:rPr>
                <w:rFonts w:ascii="Arial" w:hAnsi="Arial"/>
                <w:sz w:val="18"/>
              </w:rPr>
              <w:t>CA_n48A-n71A</w:t>
            </w:r>
          </w:p>
        </w:tc>
        <w:tc>
          <w:tcPr>
            <w:tcW w:w="674" w:type="dxa"/>
          </w:tcPr>
          <w:p w14:paraId="36F8E2A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51CF273" w14:textId="77777777" w:rsidR="00292858" w:rsidRPr="007B4467" w:rsidRDefault="00292858" w:rsidP="007B6927">
            <w:pPr>
              <w:keepNext/>
              <w:keepLines/>
              <w:spacing w:after="0"/>
              <w:rPr>
                <w:rFonts w:ascii="Arial" w:hAnsi="Arial"/>
                <w:sz w:val="18"/>
              </w:rPr>
            </w:pPr>
          </w:p>
        </w:tc>
        <w:tc>
          <w:tcPr>
            <w:tcW w:w="821" w:type="dxa"/>
          </w:tcPr>
          <w:p w14:paraId="428DD2F6" w14:textId="77777777" w:rsidR="00292858" w:rsidRPr="007B4467" w:rsidRDefault="00292858" w:rsidP="007B6927">
            <w:pPr>
              <w:keepNext/>
              <w:keepLines/>
              <w:spacing w:after="0"/>
              <w:rPr>
                <w:rFonts w:ascii="Arial" w:hAnsi="Arial"/>
                <w:sz w:val="18"/>
              </w:rPr>
            </w:pPr>
          </w:p>
        </w:tc>
        <w:tc>
          <w:tcPr>
            <w:tcW w:w="834" w:type="dxa"/>
          </w:tcPr>
          <w:p w14:paraId="55E2EF26" w14:textId="77777777" w:rsidR="00292858" w:rsidRPr="007B4467" w:rsidRDefault="00292858" w:rsidP="007B6927">
            <w:pPr>
              <w:keepNext/>
              <w:keepLines/>
              <w:spacing w:after="0"/>
              <w:rPr>
                <w:rFonts w:ascii="Arial" w:hAnsi="Arial"/>
                <w:sz w:val="18"/>
              </w:rPr>
            </w:pPr>
          </w:p>
        </w:tc>
        <w:tc>
          <w:tcPr>
            <w:tcW w:w="955" w:type="dxa"/>
          </w:tcPr>
          <w:p w14:paraId="7DFD5F17" w14:textId="77777777" w:rsidR="00292858" w:rsidRPr="007B4467" w:rsidRDefault="00292858" w:rsidP="007B6927">
            <w:pPr>
              <w:keepNext/>
              <w:keepLines/>
              <w:spacing w:after="0"/>
              <w:rPr>
                <w:rFonts w:ascii="Arial" w:hAnsi="Arial"/>
                <w:sz w:val="18"/>
              </w:rPr>
            </w:pPr>
          </w:p>
        </w:tc>
        <w:tc>
          <w:tcPr>
            <w:tcW w:w="949" w:type="dxa"/>
          </w:tcPr>
          <w:p w14:paraId="7C35F0D5" w14:textId="77777777" w:rsidR="00292858" w:rsidRPr="007B4467" w:rsidRDefault="00292858" w:rsidP="007B6927">
            <w:pPr>
              <w:keepNext/>
              <w:keepLines/>
              <w:spacing w:after="0"/>
              <w:rPr>
                <w:rFonts w:ascii="Arial" w:hAnsi="Arial"/>
                <w:sz w:val="18"/>
              </w:rPr>
            </w:pPr>
          </w:p>
        </w:tc>
        <w:tc>
          <w:tcPr>
            <w:tcW w:w="1090" w:type="dxa"/>
          </w:tcPr>
          <w:p w14:paraId="3C6528C5" w14:textId="77777777" w:rsidR="00292858" w:rsidRPr="007B4467" w:rsidRDefault="00292858" w:rsidP="007B6927">
            <w:pPr>
              <w:keepNext/>
              <w:keepLines/>
              <w:spacing w:after="0"/>
              <w:rPr>
                <w:rFonts w:ascii="Arial" w:hAnsi="Arial"/>
                <w:sz w:val="18"/>
              </w:rPr>
            </w:pPr>
          </w:p>
        </w:tc>
        <w:tc>
          <w:tcPr>
            <w:tcW w:w="935" w:type="dxa"/>
          </w:tcPr>
          <w:p w14:paraId="0FD9DE1E" w14:textId="5190B01D" w:rsidR="00292858" w:rsidRPr="007B4467" w:rsidRDefault="00292858" w:rsidP="007B6927">
            <w:pPr>
              <w:keepNext/>
              <w:keepLines/>
              <w:spacing w:after="0"/>
              <w:rPr>
                <w:rFonts w:ascii="Arial" w:hAnsi="Arial"/>
                <w:sz w:val="18"/>
              </w:rPr>
            </w:pPr>
          </w:p>
        </w:tc>
        <w:tc>
          <w:tcPr>
            <w:tcW w:w="1292" w:type="dxa"/>
          </w:tcPr>
          <w:p w14:paraId="342AE27E" w14:textId="77777777" w:rsidR="00292858" w:rsidRPr="007B4467" w:rsidRDefault="00292858" w:rsidP="007B6927">
            <w:pPr>
              <w:keepNext/>
              <w:keepLines/>
              <w:spacing w:after="0"/>
              <w:rPr>
                <w:rFonts w:ascii="Arial" w:hAnsi="Arial"/>
                <w:sz w:val="18"/>
              </w:rPr>
            </w:pPr>
          </w:p>
        </w:tc>
      </w:tr>
      <w:tr w:rsidR="00292858" w:rsidRPr="007B4467" w14:paraId="159AF7E1" w14:textId="77777777" w:rsidTr="00093629">
        <w:tc>
          <w:tcPr>
            <w:tcW w:w="989" w:type="dxa"/>
          </w:tcPr>
          <w:p w14:paraId="63F9277D" w14:textId="77777777" w:rsidR="00292858" w:rsidRPr="007B4467" w:rsidRDefault="00292858" w:rsidP="007B6927">
            <w:pPr>
              <w:keepNext/>
              <w:keepLines/>
              <w:spacing w:after="0"/>
              <w:rPr>
                <w:rFonts w:ascii="Arial" w:hAnsi="Arial"/>
                <w:sz w:val="18"/>
              </w:rPr>
            </w:pPr>
            <w:r w:rsidRPr="007B4467">
              <w:rPr>
                <w:rFonts w:ascii="Arial" w:hAnsi="Arial"/>
                <w:sz w:val="18"/>
              </w:rPr>
              <w:t>CA_n48A-n71(2A)</w:t>
            </w:r>
          </w:p>
        </w:tc>
        <w:tc>
          <w:tcPr>
            <w:tcW w:w="674" w:type="dxa"/>
          </w:tcPr>
          <w:p w14:paraId="686CC0D9"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2F2F27E3" w14:textId="77777777" w:rsidR="00292858" w:rsidRPr="007B4467" w:rsidRDefault="00292858" w:rsidP="007B6927">
            <w:pPr>
              <w:keepNext/>
              <w:keepLines/>
              <w:spacing w:after="0"/>
              <w:rPr>
                <w:rFonts w:ascii="Arial" w:hAnsi="Arial"/>
                <w:sz w:val="18"/>
              </w:rPr>
            </w:pPr>
          </w:p>
        </w:tc>
        <w:tc>
          <w:tcPr>
            <w:tcW w:w="821" w:type="dxa"/>
          </w:tcPr>
          <w:p w14:paraId="3F1A0E40" w14:textId="77777777" w:rsidR="00292858" w:rsidRPr="007B4467" w:rsidRDefault="00292858" w:rsidP="007B6927">
            <w:pPr>
              <w:keepNext/>
              <w:keepLines/>
              <w:spacing w:after="0"/>
              <w:rPr>
                <w:rFonts w:ascii="Arial" w:hAnsi="Arial"/>
                <w:sz w:val="18"/>
              </w:rPr>
            </w:pPr>
          </w:p>
        </w:tc>
        <w:tc>
          <w:tcPr>
            <w:tcW w:w="834" w:type="dxa"/>
          </w:tcPr>
          <w:p w14:paraId="65A17E78" w14:textId="77777777" w:rsidR="00292858" w:rsidRPr="007B4467" w:rsidRDefault="00292858" w:rsidP="007B6927">
            <w:pPr>
              <w:keepNext/>
              <w:keepLines/>
              <w:spacing w:after="0"/>
              <w:rPr>
                <w:rFonts w:ascii="Arial" w:hAnsi="Arial"/>
                <w:sz w:val="18"/>
              </w:rPr>
            </w:pPr>
          </w:p>
        </w:tc>
        <w:tc>
          <w:tcPr>
            <w:tcW w:w="955" w:type="dxa"/>
          </w:tcPr>
          <w:p w14:paraId="7F7DBDE5" w14:textId="77777777" w:rsidR="00292858" w:rsidRPr="007B4467" w:rsidRDefault="00292858" w:rsidP="007B6927">
            <w:pPr>
              <w:keepNext/>
              <w:keepLines/>
              <w:spacing w:after="0"/>
              <w:rPr>
                <w:rFonts w:ascii="Arial" w:hAnsi="Arial"/>
                <w:sz w:val="18"/>
              </w:rPr>
            </w:pPr>
          </w:p>
        </w:tc>
        <w:tc>
          <w:tcPr>
            <w:tcW w:w="949" w:type="dxa"/>
          </w:tcPr>
          <w:p w14:paraId="15EB0782" w14:textId="77777777" w:rsidR="00292858" w:rsidRPr="007B4467" w:rsidRDefault="00292858" w:rsidP="007B6927">
            <w:pPr>
              <w:keepNext/>
              <w:keepLines/>
              <w:spacing w:after="0"/>
              <w:rPr>
                <w:rFonts w:ascii="Arial" w:hAnsi="Arial"/>
                <w:sz w:val="18"/>
              </w:rPr>
            </w:pPr>
          </w:p>
        </w:tc>
        <w:tc>
          <w:tcPr>
            <w:tcW w:w="1090" w:type="dxa"/>
          </w:tcPr>
          <w:p w14:paraId="748BCFE1" w14:textId="77777777" w:rsidR="00292858" w:rsidRPr="007B4467" w:rsidRDefault="00292858" w:rsidP="007B6927">
            <w:pPr>
              <w:keepNext/>
              <w:keepLines/>
              <w:spacing w:after="0"/>
              <w:rPr>
                <w:rFonts w:ascii="Arial" w:hAnsi="Arial"/>
                <w:sz w:val="18"/>
              </w:rPr>
            </w:pPr>
          </w:p>
        </w:tc>
        <w:tc>
          <w:tcPr>
            <w:tcW w:w="935" w:type="dxa"/>
          </w:tcPr>
          <w:p w14:paraId="32B2D9C8" w14:textId="77777777" w:rsidR="00292858" w:rsidRPr="007B4467" w:rsidRDefault="00292858" w:rsidP="007B6927">
            <w:pPr>
              <w:keepNext/>
              <w:keepLines/>
              <w:spacing w:after="0"/>
              <w:rPr>
                <w:rFonts w:ascii="Arial" w:hAnsi="Arial"/>
                <w:sz w:val="18"/>
              </w:rPr>
            </w:pPr>
          </w:p>
        </w:tc>
        <w:tc>
          <w:tcPr>
            <w:tcW w:w="1292" w:type="dxa"/>
          </w:tcPr>
          <w:p w14:paraId="1259AEFE" w14:textId="77777777" w:rsidR="00292858" w:rsidRPr="007B4467" w:rsidRDefault="00292858" w:rsidP="007B6927">
            <w:pPr>
              <w:keepNext/>
              <w:keepLines/>
              <w:spacing w:after="0"/>
              <w:rPr>
                <w:rFonts w:ascii="Arial" w:hAnsi="Arial"/>
                <w:sz w:val="18"/>
              </w:rPr>
            </w:pPr>
          </w:p>
        </w:tc>
      </w:tr>
      <w:tr w:rsidR="00292858" w:rsidRPr="007B4467" w14:paraId="08FD0B1E" w14:textId="77777777" w:rsidTr="00093629">
        <w:tc>
          <w:tcPr>
            <w:tcW w:w="989" w:type="dxa"/>
          </w:tcPr>
          <w:p w14:paraId="75242FA7" w14:textId="77777777" w:rsidR="00292858" w:rsidRPr="007B4467" w:rsidRDefault="00292858" w:rsidP="007B6927">
            <w:pPr>
              <w:keepNext/>
              <w:keepLines/>
              <w:spacing w:after="0"/>
              <w:rPr>
                <w:rFonts w:ascii="Arial" w:hAnsi="Arial"/>
                <w:sz w:val="18"/>
              </w:rPr>
            </w:pPr>
            <w:r w:rsidRPr="007B4467">
              <w:rPr>
                <w:rFonts w:ascii="Arial" w:hAnsi="Arial"/>
                <w:sz w:val="18"/>
              </w:rPr>
              <w:t>CA_n48A-n77A</w:t>
            </w:r>
          </w:p>
        </w:tc>
        <w:tc>
          <w:tcPr>
            <w:tcW w:w="674" w:type="dxa"/>
          </w:tcPr>
          <w:p w14:paraId="08450D5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C1E4748" w14:textId="77777777" w:rsidR="00292858" w:rsidRPr="007B4467" w:rsidRDefault="00292858" w:rsidP="007B6927">
            <w:pPr>
              <w:keepNext/>
              <w:keepLines/>
              <w:spacing w:after="0"/>
              <w:rPr>
                <w:rFonts w:ascii="Arial" w:hAnsi="Arial"/>
                <w:sz w:val="18"/>
              </w:rPr>
            </w:pPr>
          </w:p>
        </w:tc>
        <w:tc>
          <w:tcPr>
            <w:tcW w:w="821" w:type="dxa"/>
          </w:tcPr>
          <w:p w14:paraId="10A16C3A" w14:textId="77777777" w:rsidR="00292858" w:rsidRPr="007B4467" w:rsidRDefault="00292858" w:rsidP="007B6927">
            <w:pPr>
              <w:keepNext/>
              <w:keepLines/>
              <w:spacing w:after="0"/>
              <w:rPr>
                <w:rFonts w:ascii="Arial" w:hAnsi="Arial"/>
                <w:sz w:val="18"/>
              </w:rPr>
            </w:pPr>
          </w:p>
        </w:tc>
        <w:tc>
          <w:tcPr>
            <w:tcW w:w="834" w:type="dxa"/>
          </w:tcPr>
          <w:p w14:paraId="1BC1A319" w14:textId="77777777" w:rsidR="00292858" w:rsidRPr="007B4467" w:rsidRDefault="00292858" w:rsidP="007B6927">
            <w:pPr>
              <w:keepNext/>
              <w:keepLines/>
              <w:spacing w:after="0"/>
              <w:rPr>
                <w:rFonts w:ascii="Arial" w:hAnsi="Arial"/>
                <w:sz w:val="18"/>
              </w:rPr>
            </w:pPr>
          </w:p>
        </w:tc>
        <w:tc>
          <w:tcPr>
            <w:tcW w:w="955" w:type="dxa"/>
          </w:tcPr>
          <w:p w14:paraId="6E9AA822" w14:textId="77777777" w:rsidR="00292858" w:rsidRPr="007B4467" w:rsidRDefault="00292858" w:rsidP="007B6927">
            <w:pPr>
              <w:keepNext/>
              <w:keepLines/>
              <w:spacing w:after="0"/>
              <w:rPr>
                <w:rFonts w:ascii="Arial" w:hAnsi="Arial"/>
                <w:sz w:val="18"/>
              </w:rPr>
            </w:pPr>
          </w:p>
        </w:tc>
        <w:tc>
          <w:tcPr>
            <w:tcW w:w="949" w:type="dxa"/>
          </w:tcPr>
          <w:p w14:paraId="3E310714" w14:textId="77777777" w:rsidR="00292858" w:rsidRPr="007B4467" w:rsidRDefault="00292858" w:rsidP="007B6927">
            <w:pPr>
              <w:keepNext/>
              <w:keepLines/>
              <w:spacing w:after="0"/>
              <w:rPr>
                <w:rFonts w:ascii="Arial" w:hAnsi="Arial"/>
                <w:sz w:val="18"/>
              </w:rPr>
            </w:pPr>
          </w:p>
        </w:tc>
        <w:tc>
          <w:tcPr>
            <w:tcW w:w="1090" w:type="dxa"/>
          </w:tcPr>
          <w:p w14:paraId="79E9654D" w14:textId="77777777" w:rsidR="00292858" w:rsidRPr="007B4467" w:rsidRDefault="00292858" w:rsidP="007B6927">
            <w:pPr>
              <w:keepNext/>
              <w:keepLines/>
              <w:spacing w:after="0"/>
              <w:rPr>
                <w:rFonts w:ascii="Arial" w:hAnsi="Arial"/>
                <w:sz w:val="18"/>
              </w:rPr>
            </w:pPr>
          </w:p>
        </w:tc>
        <w:tc>
          <w:tcPr>
            <w:tcW w:w="935" w:type="dxa"/>
          </w:tcPr>
          <w:p w14:paraId="09E02F6A" w14:textId="77777777" w:rsidR="00292858" w:rsidRPr="007B4467" w:rsidRDefault="00292858" w:rsidP="007B6927">
            <w:pPr>
              <w:keepNext/>
              <w:keepLines/>
              <w:spacing w:after="0"/>
              <w:rPr>
                <w:rFonts w:ascii="Arial" w:hAnsi="Arial"/>
                <w:sz w:val="18"/>
              </w:rPr>
            </w:pPr>
          </w:p>
        </w:tc>
        <w:tc>
          <w:tcPr>
            <w:tcW w:w="1292" w:type="dxa"/>
          </w:tcPr>
          <w:p w14:paraId="7887B378" w14:textId="77777777" w:rsidR="00292858" w:rsidRPr="007B4467" w:rsidRDefault="00292858" w:rsidP="007B6927">
            <w:pPr>
              <w:keepNext/>
              <w:keepLines/>
              <w:spacing w:after="0"/>
              <w:rPr>
                <w:rFonts w:ascii="Arial" w:hAnsi="Arial"/>
                <w:sz w:val="18"/>
              </w:rPr>
            </w:pPr>
          </w:p>
        </w:tc>
      </w:tr>
      <w:tr w:rsidR="00292858" w:rsidRPr="007B4467" w14:paraId="4021FE88" w14:textId="77777777" w:rsidTr="00093629">
        <w:tc>
          <w:tcPr>
            <w:tcW w:w="989" w:type="dxa"/>
          </w:tcPr>
          <w:p w14:paraId="6EA02F93" w14:textId="77777777" w:rsidR="00292858" w:rsidRPr="007B4467" w:rsidRDefault="00292858" w:rsidP="007B6927">
            <w:pPr>
              <w:keepNext/>
              <w:keepLines/>
              <w:spacing w:after="0"/>
              <w:rPr>
                <w:rFonts w:ascii="Arial" w:hAnsi="Arial"/>
                <w:sz w:val="18"/>
              </w:rPr>
            </w:pPr>
            <w:r w:rsidRPr="007B4467">
              <w:rPr>
                <w:rFonts w:ascii="Arial" w:hAnsi="Arial"/>
                <w:sz w:val="18"/>
              </w:rPr>
              <w:t>CA_n48A-n77C</w:t>
            </w:r>
          </w:p>
        </w:tc>
        <w:tc>
          <w:tcPr>
            <w:tcW w:w="674" w:type="dxa"/>
          </w:tcPr>
          <w:p w14:paraId="124E04A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6154406" w14:textId="77777777" w:rsidR="00292858" w:rsidRPr="007B4467" w:rsidRDefault="00292858" w:rsidP="007B6927">
            <w:pPr>
              <w:keepNext/>
              <w:keepLines/>
              <w:spacing w:after="0"/>
              <w:rPr>
                <w:rFonts w:ascii="Arial" w:hAnsi="Arial"/>
                <w:sz w:val="18"/>
              </w:rPr>
            </w:pPr>
          </w:p>
        </w:tc>
        <w:tc>
          <w:tcPr>
            <w:tcW w:w="821" w:type="dxa"/>
          </w:tcPr>
          <w:p w14:paraId="08DF6D5B" w14:textId="77777777" w:rsidR="00292858" w:rsidRPr="007B4467" w:rsidRDefault="00292858" w:rsidP="007B6927">
            <w:pPr>
              <w:keepNext/>
              <w:keepLines/>
              <w:spacing w:after="0"/>
              <w:rPr>
                <w:rFonts w:ascii="Arial" w:hAnsi="Arial"/>
                <w:sz w:val="18"/>
              </w:rPr>
            </w:pPr>
          </w:p>
        </w:tc>
        <w:tc>
          <w:tcPr>
            <w:tcW w:w="834" w:type="dxa"/>
          </w:tcPr>
          <w:p w14:paraId="7E72E0FF" w14:textId="77777777" w:rsidR="00292858" w:rsidRPr="007B4467" w:rsidRDefault="00292858" w:rsidP="007B6927">
            <w:pPr>
              <w:keepNext/>
              <w:keepLines/>
              <w:spacing w:after="0"/>
              <w:rPr>
                <w:rFonts w:ascii="Arial" w:hAnsi="Arial"/>
                <w:sz w:val="18"/>
              </w:rPr>
            </w:pPr>
          </w:p>
        </w:tc>
        <w:tc>
          <w:tcPr>
            <w:tcW w:w="955" w:type="dxa"/>
          </w:tcPr>
          <w:p w14:paraId="182E8589" w14:textId="77777777" w:rsidR="00292858" w:rsidRPr="007B4467" w:rsidRDefault="00292858" w:rsidP="007B6927">
            <w:pPr>
              <w:keepNext/>
              <w:keepLines/>
              <w:spacing w:after="0"/>
              <w:rPr>
                <w:rFonts w:ascii="Arial" w:hAnsi="Arial"/>
                <w:sz w:val="18"/>
              </w:rPr>
            </w:pPr>
          </w:p>
        </w:tc>
        <w:tc>
          <w:tcPr>
            <w:tcW w:w="949" w:type="dxa"/>
          </w:tcPr>
          <w:p w14:paraId="4BC585A7" w14:textId="77777777" w:rsidR="00292858" w:rsidRPr="007B4467" w:rsidRDefault="00292858" w:rsidP="007B6927">
            <w:pPr>
              <w:keepNext/>
              <w:keepLines/>
              <w:spacing w:after="0"/>
              <w:rPr>
                <w:rFonts w:ascii="Arial" w:hAnsi="Arial"/>
                <w:sz w:val="18"/>
              </w:rPr>
            </w:pPr>
          </w:p>
        </w:tc>
        <w:tc>
          <w:tcPr>
            <w:tcW w:w="1090" w:type="dxa"/>
          </w:tcPr>
          <w:p w14:paraId="73A529F0" w14:textId="77777777" w:rsidR="00292858" w:rsidRPr="007B4467" w:rsidRDefault="00292858" w:rsidP="007B6927">
            <w:pPr>
              <w:keepNext/>
              <w:keepLines/>
              <w:spacing w:after="0"/>
              <w:rPr>
                <w:rFonts w:ascii="Arial" w:hAnsi="Arial"/>
                <w:sz w:val="18"/>
              </w:rPr>
            </w:pPr>
          </w:p>
        </w:tc>
        <w:tc>
          <w:tcPr>
            <w:tcW w:w="935" w:type="dxa"/>
          </w:tcPr>
          <w:p w14:paraId="2246C6F6" w14:textId="77777777" w:rsidR="00292858" w:rsidRPr="007B4467" w:rsidRDefault="00292858" w:rsidP="007B6927">
            <w:pPr>
              <w:keepNext/>
              <w:keepLines/>
              <w:spacing w:after="0"/>
              <w:rPr>
                <w:rFonts w:ascii="Arial" w:hAnsi="Arial"/>
                <w:sz w:val="18"/>
              </w:rPr>
            </w:pPr>
          </w:p>
        </w:tc>
        <w:tc>
          <w:tcPr>
            <w:tcW w:w="1292" w:type="dxa"/>
          </w:tcPr>
          <w:p w14:paraId="104B9F11" w14:textId="77777777" w:rsidR="00292858" w:rsidRPr="007B4467" w:rsidRDefault="00292858" w:rsidP="007B6927">
            <w:pPr>
              <w:keepNext/>
              <w:keepLines/>
              <w:spacing w:after="0"/>
              <w:rPr>
                <w:rFonts w:ascii="Arial" w:hAnsi="Arial"/>
                <w:sz w:val="18"/>
              </w:rPr>
            </w:pPr>
          </w:p>
        </w:tc>
      </w:tr>
      <w:tr w:rsidR="00292858" w:rsidRPr="007B4467" w14:paraId="3FD71DD0" w14:textId="77777777" w:rsidTr="00093629">
        <w:tc>
          <w:tcPr>
            <w:tcW w:w="989" w:type="dxa"/>
          </w:tcPr>
          <w:p w14:paraId="732E7973" w14:textId="77777777" w:rsidR="00292858" w:rsidRPr="007B4467" w:rsidRDefault="00292858" w:rsidP="007B6927">
            <w:pPr>
              <w:keepNext/>
              <w:keepLines/>
              <w:spacing w:after="0"/>
              <w:rPr>
                <w:rFonts w:ascii="Arial" w:hAnsi="Arial"/>
                <w:sz w:val="18"/>
              </w:rPr>
            </w:pPr>
            <w:r w:rsidRPr="007B4467">
              <w:rPr>
                <w:rFonts w:ascii="Arial" w:hAnsi="Arial"/>
                <w:sz w:val="18"/>
              </w:rPr>
              <w:t>CA_n48B-n66A</w:t>
            </w:r>
          </w:p>
        </w:tc>
        <w:tc>
          <w:tcPr>
            <w:tcW w:w="674" w:type="dxa"/>
          </w:tcPr>
          <w:p w14:paraId="58F62D0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72985DB" w14:textId="77777777" w:rsidR="00292858" w:rsidRPr="007B4467" w:rsidRDefault="00292858" w:rsidP="007B6927">
            <w:pPr>
              <w:keepNext/>
              <w:keepLines/>
              <w:spacing w:after="0"/>
              <w:rPr>
                <w:rFonts w:ascii="Arial" w:hAnsi="Arial"/>
                <w:sz w:val="18"/>
              </w:rPr>
            </w:pPr>
          </w:p>
        </w:tc>
        <w:tc>
          <w:tcPr>
            <w:tcW w:w="821" w:type="dxa"/>
          </w:tcPr>
          <w:p w14:paraId="0F01247D" w14:textId="77777777" w:rsidR="00292858" w:rsidRPr="007B4467" w:rsidRDefault="00292858" w:rsidP="007B6927">
            <w:pPr>
              <w:keepNext/>
              <w:keepLines/>
              <w:spacing w:after="0"/>
              <w:rPr>
                <w:rFonts w:ascii="Arial" w:hAnsi="Arial"/>
                <w:sz w:val="18"/>
              </w:rPr>
            </w:pPr>
          </w:p>
        </w:tc>
        <w:tc>
          <w:tcPr>
            <w:tcW w:w="834" w:type="dxa"/>
          </w:tcPr>
          <w:p w14:paraId="39E181B0" w14:textId="77777777" w:rsidR="00292858" w:rsidRPr="007B4467" w:rsidRDefault="00292858" w:rsidP="007B6927">
            <w:pPr>
              <w:keepNext/>
              <w:keepLines/>
              <w:spacing w:after="0"/>
              <w:rPr>
                <w:rFonts w:ascii="Arial" w:hAnsi="Arial"/>
                <w:sz w:val="18"/>
              </w:rPr>
            </w:pPr>
          </w:p>
        </w:tc>
        <w:tc>
          <w:tcPr>
            <w:tcW w:w="955" w:type="dxa"/>
          </w:tcPr>
          <w:p w14:paraId="1B391235" w14:textId="77777777" w:rsidR="00292858" w:rsidRPr="007B4467" w:rsidRDefault="00292858" w:rsidP="007B6927">
            <w:pPr>
              <w:keepNext/>
              <w:keepLines/>
              <w:spacing w:after="0"/>
              <w:rPr>
                <w:rFonts w:ascii="Arial" w:hAnsi="Arial"/>
                <w:sz w:val="18"/>
              </w:rPr>
            </w:pPr>
          </w:p>
        </w:tc>
        <w:tc>
          <w:tcPr>
            <w:tcW w:w="949" w:type="dxa"/>
          </w:tcPr>
          <w:p w14:paraId="777C49DA" w14:textId="77777777" w:rsidR="00292858" w:rsidRPr="007B4467" w:rsidRDefault="00292858" w:rsidP="007B6927">
            <w:pPr>
              <w:keepNext/>
              <w:keepLines/>
              <w:spacing w:after="0"/>
              <w:rPr>
                <w:rFonts w:ascii="Arial" w:hAnsi="Arial"/>
                <w:sz w:val="18"/>
              </w:rPr>
            </w:pPr>
          </w:p>
        </w:tc>
        <w:tc>
          <w:tcPr>
            <w:tcW w:w="1090" w:type="dxa"/>
          </w:tcPr>
          <w:p w14:paraId="762A1EC9" w14:textId="77777777" w:rsidR="00292858" w:rsidRPr="007B4467" w:rsidRDefault="00292858" w:rsidP="007B6927">
            <w:pPr>
              <w:keepNext/>
              <w:keepLines/>
              <w:spacing w:after="0"/>
              <w:rPr>
                <w:rFonts w:ascii="Arial" w:hAnsi="Arial"/>
                <w:sz w:val="18"/>
              </w:rPr>
            </w:pPr>
          </w:p>
        </w:tc>
        <w:tc>
          <w:tcPr>
            <w:tcW w:w="935" w:type="dxa"/>
          </w:tcPr>
          <w:p w14:paraId="48EC091E" w14:textId="77777777" w:rsidR="00292858" w:rsidRPr="007B4467" w:rsidRDefault="00292858" w:rsidP="007B6927">
            <w:pPr>
              <w:keepNext/>
              <w:keepLines/>
              <w:spacing w:after="0"/>
              <w:rPr>
                <w:rFonts w:ascii="Arial" w:hAnsi="Arial"/>
                <w:sz w:val="18"/>
              </w:rPr>
            </w:pPr>
          </w:p>
        </w:tc>
        <w:tc>
          <w:tcPr>
            <w:tcW w:w="1292" w:type="dxa"/>
          </w:tcPr>
          <w:p w14:paraId="2226A6BB" w14:textId="77777777" w:rsidR="00292858" w:rsidRPr="007B4467" w:rsidRDefault="00292858" w:rsidP="007B6927">
            <w:pPr>
              <w:keepNext/>
              <w:keepLines/>
              <w:spacing w:after="0"/>
              <w:rPr>
                <w:rFonts w:ascii="Arial" w:hAnsi="Arial"/>
                <w:sz w:val="18"/>
              </w:rPr>
            </w:pPr>
          </w:p>
        </w:tc>
      </w:tr>
      <w:tr w:rsidR="00292858" w:rsidRPr="007B4467" w14:paraId="5F46077F" w14:textId="77777777" w:rsidTr="00093629">
        <w:tc>
          <w:tcPr>
            <w:tcW w:w="989" w:type="dxa"/>
          </w:tcPr>
          <w:p w14:paraId="3A9F9226" w14:textId="77777777" w:rsidR="00292858" w:rsidRPr="007B4467" w:rsidRDefault="00292858" w:rsidP="007B6927">
            <w:pPr>
              <w:keepNext/>
              <w:keepLines/>
              <w:spacing w:after="0"/>
              <w:rPr>
                <w:rFonts w:ascii="Arial" w:hAnsi="Arial"/>
                <w:sz w:val="18"/>
              </w:rPr>
            </w:pPr>
            <w:r w:rsidRPr="007B4467">
              <w:rPr>
                <w:rFonts w:ascii="Arial" w:hAnsi="Arial"/>
                <w:sz w:val="18"/>
              </w:rPr>
              <w:t>CA_n48B-n70A</w:t>
            </w:r>
          </w:p>
        </w:tc>
        <w:tc>
          <w:tcPr>
            <w:tcW w:w="674" w:type="dxa"/>
          </w:tcPr>
          <w:p w14:paraId="16B690A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4D71546" w14:textId="77777777" w:rsidR="00292858" w:rsidRPr="007B4467" w:rsidRDefault="00292858" w:rsidP="007B6927">
            <w:pPr>
              <w:keepNext/>
              <w:keepLines/>
              <w:spacing w:after="0"/>
              <w:rPr>
                <w:rFonts w:ascii="Arial" w:hAnsi="Arial"/>
                <w:sz w:val="18"/>
              </w:rPr>
            </w:pPr>
          </w:p>
        </w:tc>
        <w:tc>
          <w:tcPr>
            <w:tcW w:w="821" w:type="dxa"/>
          </w:tcPr>
          <w:p w14:paraId="7A5825BF" w14:textId="77777777" w:rsidR="00292858" w:rsidRPr="007B4467" w:rsidRDefault="00292858" w:rsidP="007B6927">
            <w:pPr>
              <w:keepNext/>
              <w:keepLines/>
              <w:spacing w:after="0"/>
              <w:rPr>
                <w:rFonts w:ascii="Arial" w:hAnsi="Arial"/>
                <w:sz w:val="18"/>
              </w:rPr>
            </w:pPr>
          </w:p>
        </w:tc>
        <w:tc>
          <w:tcPr>
            <w:tcW w:w="834" w:type="dxa"/>
          </w:tcPr>
          <w:p w14:paraId="22AD1264" w14:textId="77777777" w:rsidR="00292858" w:rsidRPr="007B4467" w:rsidRDefault="00292858" w:rsidP="007B6927">
            <w:pPr>
              <w:keepNext/>
              <w:keepLines/>
              <w:spacing w:after="0"/>
              <w:rPr>
                <w:rFonts w:ascii="Arial" w:hAnsi="Arial"/>
                <w:sz w:val="18"/>
              </w:rPr>
            </w:pPr>
          </w:p>
        </w:tc>
        <w:tc>
          <w:tcPr>
            <w:tcW w:w="955" w:type="dxa"/>
          </w:tcPr>
          <w:p w14:paraId="64A73F7F" w14:textId="77777777" w:rsidR="00292858" w:rsidRPr="007B4467" w:rsidRDefault="00292858" w:rsidP="007B6927">
            <w:pPr>
              <w:keepNext/>
              <w:keepLines/>
              <w:spacing w:after="0"/>
              <w:rPr>
                <w:rFonts w:ascii="Arial" w:hAnsi="Arial"/>
                <w:sz w:val="18"/>
              </w:rPr>
            </w:pPr>
          </w:p>
        </w:tc>
        <w:tc>
          <w:tcPr>
            <w:tcW w:w="949" w:type="dxa"/>
          </w:tcPr>
          <w:p w14:paraId="7F3BDBAD" w14:textId="77777777" w:rsidR="00292858" w:rsidRPr="007B4467" w:rsidRDefault="00292858" w:rsidP="007B6927">
            <w:pPr>
              <w:keepNext/>
              <w:keepLines/>
              <w:spacing w:after="0"/>
              <w:rPr>
                <w:rFonts w:ascii="Arial" w:hAnsi="Arial"/>
                <w:sz w:val="18"/>
              </w:rPr>
            </w:pPr>
          </w:p>
        </w:tc>
        <w:tc>
          <w:tcPr>
            <w:tcW w:w="1090" w:type="dxa"/>
          </w:tcPr>
          <w:p w14:paraId="3667754F" w14:textId="77777777" w:rsidR="00292858" w:rsidRPr="007B4467" w:rsidRDefault="00292858" w:rsidP="007B6927">
            <w:pPr>
              <w:keepNext/>
              <w:keepLines/>
              <w:spacing w:after="0"/>
              <w:rPr>
                <w:rFonts w:ascii="Arial" w:hAnsi="Arial"/>
                <w:sz w:val="18"/>
              </w:rPr>
            </w:pPr>
          </w:p>
        </w:tc>
        <w:tc>
          <w:tcPr>
            <w:tcW w:w="935" w:type="dxa"/>
          </w:tcPr>
          <w:p w14:paraId="3A0C1C1C" w14:textId="77777777" w:rsidR="00292858" w:rsidRPr="007B4467" w:rsidRDefault="00292858" w:rsidP="007B6927">
            <w:pPr>
              <w:keepNext/>
              <w:keepLines/>
              <w:spacing w:after="0"/>
              <w:rPr>
                <w:rFonts w:ascii="Arial" w:hAnsi="Arial"/>
                <w:sz w:val="18"/>
              </w:rPr>
            </w:pPr>
          </w:p>
        </w:tc>
        <w:tc>
          <w:tcPr>
            <w:tcW w:w="1292" w:type="dxa"/>
          </w:tcPr>
          <w:p w14:paraId="7D9F31CA" w14:textId="77777777" w:rsidR="00292858" w:rsidRPr="007B4467" w:rsidRDefault="00292858" w:rsidP="007B6927">
            <w:pPr>
              <w:keepNext/>
              <w:keepLines/>
              <w:spacing w:after="0"/>
              <w:rPr>
                <w:rFonts w:ascii="Arial" w:hAnsi="Arial"/>
                <w:sz w:val="18"/>
              </w:rPr>
            </w:pPr>
          </w:p>
        </w:tc>
      </w:tr>
      <w:tr w:rsidR="00292858" w:rsidRPr="007B4467" w14:paraId="094A4802" w14:textId="77777777" w:rsidTr="00093629">
        <w:tc>
          <w:tcPr>
            <w:tcW w:w="989" w:type="dxa"/>
          </w:tcPr>
          <w:p w14:paraId="1C9A6962" w14:textId="77777777" w:rsidR="00292858" w:rsidRPr="007B4467" w:rsidRDefault="00292858" w:rsidP="007B6927">
            <w:pPr>
              <w:keepNext/>
              <w:keepLines/>
              <w:spacing w:after="0"/>
              <w:rPr>
                <w:rFonts w:ascii="Arial" w:hAnsi="Arial"/>
                <w:sz w:val="18"/>
              </w:rPr>
            </w:pPr>
            <w:r w:rsidRPr="007B4467">
              <w:rPr>
                <w:rFonts w:ascii="Arial" w:hAnsi="Arial"/>
                <w:sz w:val="18"/>
              </w:rPr>
              <w:t>CA_n48B-n71A</w:t>
            </w:r>
          </w:p>
        </w:tc>
        <w:tc>
          <w:tcPr>
            <w:tcW w:w="674" w:type="dxa"/>
          </w:tcPr>
          <w:p w14:paraId="6AC98AB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0DAD469" w14:textId="77777777" w:rsidR="00292858" w:rsidRPr="007B4467" w:rsidRDefault="00292858" w:rsidP="007B6927">
            <w:pPr>
              <w:keepNext/>
              <w:keepLines/>
              <w:spacing w:after="0"/>
              <w:rPr>
                <w:rFonts w:ascii="Arial" w:hAnsi="Arial"/>
                <w:sz w:val="18"/>
              </w:rPr>
            </w:pPr>
          </w:p>
        </w:tc>
        <w:tc>
          <w:tcPr>
            <w:tcW w:w="821" w:type="dxa"/>
          </w:tcPr>
          <w:p w14:paraId="7613A2D2" w14:textId="77777777" w:rsidR="00292858" w:rsidRPr="007B4467" w:rsidRDefault="00292858" w:rsidP="007B6927">
            <w:pPr>
              <w:keepNext/>
              <w:keepLines/>
              <w:spacing w:after="0"/>
              <w:rPr>
                <w:rFonts w:ascii="Arial" w:hAnsi="Arial"/>
                <w:sz w:val="18"/>
              </w:rPr>
            </w:pPr>
          </w:p>
        </w:tc>
        <w:tc>
          <w:tcPr>
            <w:tcW w:w="834" w:type="dxa"/>
          </w:tcPr>
          <w:p w14:paraId="6A5A5AF5" w14:textId="77777777" w:rsidR="00292858" w:rsidRPr="007B4467" w:rsidRDefault="00292858" w:rsidP="007B6927">
            <w:pPr>
              <w:keepNext/>
              <w:keepLines/>
              <w:spacing w:after="0"/>
              <w:rPr>
                <w:rFonts w:ascii="Arial" w:hAnsi="Arial"/>
                <w:sz w:val="18"/>
              </w:rPr>
            </w:pPr>
          </w:p>
        </w:tc>
        <w:tc>
          <w:tcPr>
            <w:tcW w:w="955" w:type="dxa"/>
          </w:tcPr>
          <w:p w14:paraId="27604ED5" w14:textId="77777777" w:rsidR="00292858" w:rsidRPr="007B4467" w:rsidRDefault="00292858" w:rsidP="007B6927">
            <w:pPr>
              <w:keepNext/>
              <w:keepLines/>
              <w:spacing w:after="0"/>
              <w:rPr>
                <w:rFonts w:ascii="Arial" w:hAnsi="Arial"/>
                <w:sz w:val="18"/>
              </w:rPr>
            </w:pPr>
          </w:p>
        </w:tc>
        <w:tc>
          <w:tcPr>
            <w:tcW w:w="949" w:type="dxa"/>
          </w:tcPr>
          <w:p w14:paraId="34BD1573" w14:textId="77777777" w:rsidR="00292858" w:rsidRPr="007B4467" w:rsidRDefault="00292858" w:rsidP="007B6927">
            <w:pPr>
              <w:keepNext/>
              <w:keepLines/>
              <w:spacing w:after="0"/>
              <w:rPr>
                <w:rFonts w:ascii="Arial" w:hAnsi="Arial"/>
                <w:sz w:val="18"/>
              </w:rPr>
            </w:pPr>
          </w:p>
        </w:tc>
        <w:tc>
          <w:tcPr>
            <w:tcW w:w="1090" w:type="dxa"/>
          </w:tcPr>
          <w:p w14:paraId="54ECAEF9" w14:textId="77777777" w:rsidR="00292858" w:rsidRPr="007B4467" w:rsidRDefault="00292858" w:rsidP="007B6927">
            <w:pPr>
              <w:keepNext/>
              <w:keepLines/>
              <w:spacing w:after="0"/>
              <w:rPr>
                <w:rFonts w:ascii="Arial" w:hAnsi="Arial"/>
                <w:sz w:val="18"/>
              </w:rPr>
            </w:pPr>
          </w:p>
        </w:tc>
        <w:tc>
          <w:tcPr>
            <w:tcW w:w="935" w:type="dxa"/>
          </w:tcPr>
          <w:p w14:paraId="17016A44" w14:textId="77777777" w:rsidR="00292858" w:rsidRPr="007B4467" w:rsidRDefault="00292858" w:rsidP="007B6927">
            <w:pPr>
              <w:keepNext/>
              <w:keepLines/>
              <w:spacing w:after="0"/>
              <w:rPr>
                <w:rFonts w:ascii="Arial" w:hAnsi="Arial"/>
                <w:sz w:val="18"/>
              </w:rPr>
            </w:pPr>
          </w:p>
        </w:tc>
        <w:tc>
          <w:tcPr>
            <w:tcW w:w="1292" w:type="dxa"/>
          </w:tcPr>
          <w:p w14:paraId="2C566415" w14:textId="77777777" w:rsidR="00292858" w:rsidRPr="007B4467" w:rsidRDefault="00292858" w:rsidP="007B6927">
            <w:pPr>
              <w:keepNext/>
              <w:keepLines/>
              <w:spacing w:after="0"/>
              <w:rPr>
                <w:rFonts w:ascii="Arial" w:hAnsi="Arial"/>
                <w:sz w:val="18"/>
              </w:rPr>
            </w:pPr>
          </w:p>
        </w:tc>
      </w:tr>
      <w:tr w:rsidR="00292858" w:rsidRPr="007B4467" w14:paraId="19A788CA" w14:textId="77777777" w:rsidTr="00093629">
        <w:tc>
          <w:tcPr>
            <w:tcW w:w="989" w:type="dxa"/>
          </w:tcPr>
          <w:p w14:paraId="01B9280E" w14:textId="77777777" w:rsidR="00292858" w:rsidRPr="007B4467" w:rsidRDefault="00292858" w:rsidP="007B6927">
            <w:pPr>
              <w:keepNext/>
              <w:keepLines/>
              <w:spacing w:after="0"/>
              <w:rPr>
                <w:rFonts w:ascii="Arial" w:hAnsi="Arial"/>
                <w:sz w:val="18"/>
              </w:rPr>
            </w:pPr>
            <w:r w:rsidRPr="007B4467">
              <w:rPr>
                <w:rFonts w:ascii="Arial" w:hAnsi="Arial"/>
                <w:sz w:val="18"/>
              </w:rPr>
              <w:t>CA_n48B-n77A</w:t>
            </w:r>
          </w:p>
        </w:tc>
        <w:tc>
          <w:tcPr>
            <w:tcW w:w="674" w:type="dxa"/>
          </w:tcPr>
          <w:p w14:paraId="374264D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922ADED" w14:textId="77777777" w:rsidR="00292858" w:rsidRPr="007B4467" w:rsidRDefault="00292858" w:rsidP="007B6927">
            <w:pPr>
              <w:keepNext/>
              <w:keepLines/>
              <w:spacing w:after="0"/>
              <w:rPr>
                <w:rFonts w:ascii="Arial" w:hAnsi="Arial"/>
                <w:sz w:val="18"/>
              </w:rPr>
            </w:pPr>
          </w:p>
        </w:tc>
        <w:tc>
          <w:tcPr>
            <w:tcW w:w="821" w:type="dxa"/>
          </w:tcPr>
          <w:p w14:paraId="12771B37" w14:textId="77777777" w:rsidR="00292858" w:rsidRPr="007B4467" w:rsidRDefault="00292858" w:rsidP="007B6927">
            <w:pPr>
              <w:keepNext/>
              <w:keepLines/>
              <w:spacing w:after="0"/>
              <w:rPr>
                <w:rFonts w:ascii="Arial" w:hAnsi="Arial"/>
                <w:sz w:val="18"/>
              </w:rPr>
            </w:pPr>
          </w:p>
        </w:tc>
        <w:tc>
          <w:tcPr>
            <w:tcW w:w="834" w:type="dxa"/>
          </w:tcPr>
          <w:p w14:paraId="7E5BD6B5" w14:textId="77777777" w:rsidR="00292858" w:rsidRPr="007B4467" w:rsidRDefault="00292858" w:rsidP="007B6927">
            <w:pPr>
              <w:keepNext/>
              <w:keepLines/>
              <w:spacing w:after="0"/>
              <w:rPr>
                <w:rFonts w:ascii="Arial" w:hAnsi="Arial"/>
                <w:sz w:val="18"/>
              </w:rPr>
            </w:pPr>
          </w:p>
        </w:tc>
        <w:tc>
          <w:tcPr>
            <w:tcW w:w="955" w:type="dxa"/>
          </w:tcPr>
          <w:p w14:paraId="2448D3C5" w14:textId="77777777" w:rsidR="00292858" w:rsidRPr="007B4467" w:rsidRDefault="00292858" w:rsidP="007B6927">
            <w:pPr>
              <w:keepNext/>
              <w:keepLines/>
              <w:spacing w:after="0"/>
              <w:rPr>
                <w:rFonts w:ascii="Arial" w:hAnsi="Arial"/>
                <w:sz w:val="18"/>
              </w:rPr>
            </w:pPr>
          </w:p>
        </w:tc>
        <w:tc>
          <w:tcPr>
            <w:tcW w:w="949" w:type="dxa"/>
          </w:tcPr>
          <w:p w14:paraId="18F0E357" w14:textId="77777777" w:rsidR="00292858" w:rsidRPr="007B4467" w:rsidRDefault="00292858" w:rsidP="007B6927">
            <w:pPr>
              <w:keepNext/>
              <w:keepLines/>
              <w:spacing w:after="0"/>
              <w:rPr>
                <w:rFonts w:ascii="Arial" w:hAnsi="Arial"/>
                <w:sz w:val="18"/>
              </w:rPr>
            </w:pPr>
          </w:p>
        </w:tc>
        <w:tc>
          <w:tcPr>
            <w:tcW w:w="1090" w:type="dxa"/>
          </w:tcPr>
          <w:p w14:paraId="6C4E51FA" w14:textId="77777777" w:rsidR="00292858" w:rsidRPr="007B4467" w:rsidRDefault="00292858" w:rsidP="007B6927">
            <w:pPr>
              <w:keepNext/>
              <w:keepLines/>
              <w:spacing w:after="0"/>
              <w:rPr>
                <w:rFonts w:ascii="Arial" w:hAnsi="Arial"/>
                <w:sz w:val="18"/>
              </w:rPr>
            </w:pPr>
          </w:p>
        </w:tc>
        <w:tc>
          <w:tcPr>
            <w:tcW w:w="935" w:type="dxa"/>
          </w:tcPr>
          <w:p w14:paraId="13ABC7B4" w14:textId="77777777" w:rsidR="00292858" w:rsidRPr="007B4467" w:rsidRDefault="00292858" w:rsidP="007B6927">
            <w:pPr>
              <w:keepNext/>
              <w:keepLines/>
              <w:spacing w:after="0"/>
              <w:rPr>
                <w:rFonts w:ascii="Arial" w:hAnsi="Arial"/>
                <w:sz w:val="18"/>
              </w:rPr>
            </w:pPr>
          </w:p>
        </w:tc>
        <w:tc>
          <w:tcPr>
            <w:tcW w:w="1292" w:type="dxa"/>
          </w:tcPr>
          <w:p w14:paraId="4018FCD0" w14:textId="77777777" w:rsidR="00292858" w:rsidRPr="007B4467" w:rsidRDefault="00292858" w:rsidP="007B6927">
            <w:pPr>
              <w:keepNext/>
              <w:keepLines/>
              <w:spacing w:after="0"/>
              <w:rPr>
                <w:rFonts w:ascii="Arial" w:hAnsi="Arial"/>
                <w:sz w:val="18"/>
              </w:rPr>
            </w:pPr>
            <w:r w:rsidRPr="007B4467">
              <w:rPr>
                <w:rFonts w:ascii="Arial" w:hAnsi="Arial"/>
                <w:sz w:val="18"/>
              </w:rPr>
              <w:t>CA_n48B-n77A</w:t>
            </w:r>
          </w:p>
        </w:tc>
      </w:tr>
      <w:tr w:rsidR="00292858" w:rsidRPr="007B4467" w14:paraId="177CC4C1" w14:textId="77777777" w:rsidTr="00093629">
        <w:tc>
          <w:tcPr>
            <w:tcW w:w="989" w:type="dxa"/>
          </w:tcPr>
          <w:p w14:paraId="4B375CF6" w14:textId="77777777" w:rsidR="00292858" w:rsidRPr="007B4467" w:rsidRDefault="00292858" w:rsidP="007B6927">
            <w:pPr>
              <w:keepNext/>
              <w:keepLines/>
              <w:spacing w:after="0"/>
              <w:rPr>
                <w:rFonts w:ascii="Arial" w:hAnsi="Arial"/>
                <w:sz w:val="18"/>
              </w:rPr>
            </w:pPr>
            <w:r w:rsidRPr="007B4467">
              <w:rPr>
                <w:rFonts w:ascii="Arial" w:hAnsi="Arial"/>
                <w:sz w:val="18"/>
              </w:rPr>
              <w:t>CA_n48(2A)-n66A</w:t>
            </w:r>
          </w:p>
        </w:tc>
        <w:tc>
          <w:tcPr>
            <w:tcW w:w="674" w:type="dxa"/>
          </w:tcPr>
          <w:p w14:paraId="25F63052"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0A8834B" w14:textId="77777777" w:rsidR="00292858" w:rsidRPr="007B4467" w:rsidRDefault="00292858" w:rsidP="007B6927">
            <w:pPr>
              <w:keepNext/>
              <w:keepLines/>
              <w:spacing w:after="0"/>
              <w:rPr>
                <w:rFonts w:ascii="Arial" w:hAnsi="Arial"/>
                <w:sz w:val="18"/>
              </w:rPr>
            </w:pPr>
          </w:p>
        </w:tc>
        <w:tc>
          <w:tcPr>
            <w:tcW w:w="821" w:type="dxa"/>
          </w:tcPr>
          <w:p w14:paraId="0BC1B55B" w14:textId="77777777" w:rsidR="00292858" w:rsidRPr="007B4467" w:rsidRDefault="00292858" w:rsidP="007B6927">
            <w:pPr>
              <w:keepNext/>
              <w:keepLines/>
              <w:spacing w:after="0"/>
              <w:rPr>
                <w:rFonts w:ascii="Arial" w:hAnsi="Arial"/>
                <w:sz w:val="18"/>
              </w:rPr>
            </w:pPr>
          </w:p>
        </w:tc>
        <w:tc>
          <w:tcPr>
            <w:tcW w:w="834" w:type="dxa"/>
          </w:tcPr>
          <w:p w14:paraId="2157271F" w14:textId="77777777" w:rsidR="00292858" w:rsidRPr="007B4467" w:rsidRDefault="00292858" w:rsidP="007B6927">
            <w:pPr>
              <w:keepNext/>
              <w:keepLines/>
              <w:spacing w:after="0"/>
              <w:rPr>
                <w:rFonts w:ascii="Arial" w:hAnsi="Arial"/>
                <w:sz w:val="18"/>
              </w:rPr>
            </w:pPr>
          </w:p>
        </w:tc>
        <w:tc>
          <w:tcPr>
            <w:tcW w:w="955" w:type="dxa"/>
          </w:tcPr>
          <w:p w14:paraId="2784998B" w14:textId="77777777" w:rsidR="00292858" w:rsidRPr="007B4467" w:rsidRDefault="00292858" w:rsidP="007B6927">
            <w:pPr>
              <w:keepNext/>
              <w:keepLines/>
              <w:spacing w:after="0"/>
              <w:rPr>
                <w:rFonts w:ascii="Arial" w:hAnsi="Arial"/>
                <w:sz w:val="18"/>
              </w:rPr>
            </w:pPr>
          </w:p>
        </w:tc>
        <w:tc>
          <w:tcPr>
            <w:tcW w:w="949" w:type="dxa"/>
          </w:tcPr>
          <w:p w14:paraId="250335B3" w14:textId="77777777" w:rsidR="00292858" w:rsidRPr="007B4467" w:rsidRDefault="00292858" w:rsidP="007B6927">
            <w:pPr>
              <w:keepNext/>
              <w:keepLines/>
              <w:spacing w:after="0"/>
              <w:rPr>
                <w:rFonts w:ascii="Arial" w:hAnsi="Arial"/>
                <w:sz w:val="18"/>
              </w:rPr>
            </w:pPr>
          </w:p>
        </w:tc>
        <w:tc>
          <w:tcPr>
            <w:tcW w:w="1090" w:type="dxa"/>
          </w:tcPr>
          <w:p w14:paraId="072FE375" w14:textId="77777777" w:rsidR="00292858" w:rsidRPr="007B4467" w:rsidRDefault="00292858" w:rsidP="007B6927">
            <w:pPr>
              <w:keepNext/>
              <w:keepLines/>
              <w:spacing w:after="0"/>
              <w:rPr>
                <w:rFonts w:ascii="Arial" w:hAnsi="Arial"/>
                <w:sz w:val="18"/>
              </w:rPr>
            </w:pPr>
          </w:p>
        </w:tc>
        <w:tc>
          <w:tcPr>
            <w:tcW w:w="935" w:type="dxa"/>
          </w:tcPr>
          <w:p w14:paraId="5335A14C" w14:textId="77777777" w:rsidR="00292858" w:rsidRPr="007B4467" w:rsidRDefault="00292858" w:rsidP="007B6927">
            <w:pPr>
              <w:keepNext/>
              <w:keepLines/>
              <w:spacing w:after="0"/>
              <w:rPr>
                <w:rFonts w:ascii="Arial" w:hAnsi="Arial"/>
                <w:sz w:val="18"/>
              </w:rPr>
            </w:pPr>
          </w:p>
        </w:tc>
        <w:tc>
          <w:tcPr>
            <w:tcW w:w="1292" w:type="dxa"/>
          </w:tcPr>
          <w:p w14:paraId="4B79B760" w14:textId="77777777" w:rsidR="00292858" w:rsidRPr="007B4467" w:rsidRDefault="00292858" w:rsidP="007B6927">
            <w:pPr>
              <w:keepNext/>
              <w:keepLines/>
              <w:spacing w:after="0"/>
              <w:rPr>
                <w:rFonts w:ascii="Arial" w:hAnsi="Arial"/>
                <w:sz w:val="18"/>
              </w:rPr>
            </w:pPr>
          </w:p>
        </w:tc>
      </w:tr>
      <w:tr w:rsidR="00292858" w:rsidRPr="007B4467" w14:paraId="7A19A7E9" w14:textId="77777777" w:rsidTr="00093629">
        <w:tc>
          <w:tcPr>
            <w:tcW w:w="989" w:type="dxa"/>
          </w:tcPr>
          <w:p w14:paraId="2894E2A7" w14:textId="77777777" w:rsidR="00292858" w:rsidRPr="007B4467" w:rsidRDefault="00292858" w:rsidP="007B6927">
            <w:pPr>
              <w:keepNext/>
              <w:keepLines/>
              <w:spacing w:after="0"/>
              <w:rPr>
                <w:rFonts w:ascii="Arial" w:hAnsi="Arial"/>
                <w:sz w:val="18"/>
              </w:rPr>
            </w:pPr>
            <w:r w:rsidRPr="007B4467">
              <w:rPr>
                <w:rFonts w:ascii="Arial" w:hAnsi="Arial"/>
                <w:sz w:val="18"/>
              </w:rPr>
              <w:t>CA_n48(2A)-n66(2A)</w:t>
            </w:r>
          </w:p>
        </w:tc>
        <w:tc>
          <w:tcPr>
            <w:tcW w:w="674" w:type="dxa"/>
          </w:tcPr>
          <w:p w14:paraId="72C7DF88"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8D74D74" w14:textId="77777777" w:rsidR="00292858" w:rsidRPr="007B4467" w:rsidRDefault="00292858" w:rsidP="007B6927">
            <w:pPr>
              <w:keepNext/>
              <w:keepLines/>
              <w:spacing w:after="0"/>
              <w:rPr>
                <w:rFonts w:ascii="Arial" w:hAnsi="Arial"/>
                <w:sz w:val="18"/>
              </w:rPr>
            </w:pPr>
          </w:p>
        </w:tc>
        <w:tc>
          <w:tcPr>
            <w:tcW w:w="821" w:type="dxa"/>
          </w:tcPr>
          <w:p w14:paraId="76C34E74" w14:textId="77777777" w:rsidR="00292858" w:rsidRPr="007B4467" w:rsidRDefault="00292858" w:rsidP="007B6927">
            <w:pPr>
              <w:keepNext/>
              <w:keepLines/>
              <w:spacing w:after="0"/>
              <w:rPr>
                <w:rFonts w:ascii="Arial" w:hAnsi="Arial"/>
                <w:sz w:val="18"/>
              </w:rPr>
            </w:pPr>
          </w:p>
        </w:tc>
        <w:tc>
          <w:tcPr>
            <w:tcW w:w="834" w:type="dxa"/>
          </w:tcPr>
          <w:p w14:paraId="3DA5A6F6" w14:textId="77777777" w:rsidR="00292858" w:rsidRPr="007B4467" w:rsidRDefault="00292858" w:rsidP="007B6927">
            <w:pPr>
              <w:keepNext/>
              <w:keepLines/>
              <w:spacing w:after="0"/>
              <w:rPr>
                <w:rFonts w:ascii="Arial" w:hAnsi="Arial"/>
                <w:sz w:val="18"/>
              </w:rPr>
            </w:pPr>
          </w:p>
        </w:tc>
        <w:tc>
          <w:tcPr>
            <w:tcW w:w="955" w:type="dxa"/>
          </w:tcPr>
          <w:p w14:paraId="1702F7B9" w14:textId="77777777" w:rsidR="00292858" w:rsidRPr="007B4467" w:rsidRDefault="00292858" w:rsidP="007B6927">
            <w:pPr>
              <w:keepNext/>
              <w:keepLines/>
              <w:spacing w:after="0"/>
              <w:rPr>
                <w:rFonts w:ascii="Arial" w:hAnsi="Arial"/>
                <w:sz w:val="18"/>
              </w:rPr>
            </w:pPr>
          </w:p>
        </w:tc>
        <w:tc>
          <w:tcPr>
            <w:tcW w:w="949" w:type="dxa"/>
          </w:tcPr>
          <w:p w14:paraId="67E62B34" w14:textId="77777777" w:rsidR="00292858" w:rsidRPr="007B4467" w:rsidRDefault="00292858" w:rsidP="007B6927">
            <w:pPr>
              <w:keepNext/>
              <w:keepLines/>
              <w:spacing w:after="0"/>
              <w:rPr>
                <w:rFonts w:ascii="Arial" w:hAnsi="Arial"/>
                <w:sz w:val="18"/>
              </w:rPr>
            </w:pPr>
          </w:p>
        </w:tc>
        <w:tc>
          <w:tcPr>
            <w:tcW w:w="1090" w:type="dxa"/>
          </w:tcPr>
          <w:p w14:paraId="0414502C" w14:textId="77777777" w:rsidR="00292858" w:rsidRPr="007B4467" w:rsidRDefault="00292858" w:rsidP="007B6927">
            <w:pPr>
              <w:keepNext/>
              <w:keepLines/>
              <w:spacing w:after="0"/>
              <w:rPr>
                <w:rFonts w:ascii="Arial" w:hAnsi="Arial"/>
                <w:sz w:val="18"/>
              </w:rPr>
            </w:pPr>
          </w:p>
        </w:tc>
        <w:tc>
          <w:tcPr>
            <w:tcW w:w="935" w:type="dxa"/>
          </w:tcPr>
          <w:p w14:paraId="1A545924" w14:textId="77777777" w:rsidR="00292858" w:rsidRPr="007B4467" w:rsidRDefault="00292858" w:rsidP="007B6927">
            <w:pPr>
              <w:keepNext/>
              <w:keepLines/>
              <w:spacing w:after="0"/>
              <w:rPr>
                <w:rFonts w:ascii="Arial" w:hAnsi="Arial"/>
                <w:sz w:val="18"/>
              </w:rPr>
            </w:pPr>
          </w:p>
        </w:tc>
        <w:tc>
          <w:tcPr>
            <w:tcW w:w="1292" w:type="dxa"/>
          </w:tcPr>
          <w:p w14:paraId="30EC738D" w14:textId="77777777" w:rsidR="00292858" w:rsidRPr="007B4467" w:rsidRDefault="00292858" w:rsidP="007B6927">
            <w:pPr>
              <w:keepNext/>
              <w:keepLines/>
              <w:spacing w:after="0"/>
              <w:rPr>
                <w:rFonts w:ascii="Arial" w:hAnsi="Arial"/>
                <w:sz w:val="18"/>
              </w:rPr>
            </w:pPr>
          </w:p>
        </w:tc>
      </w:tr>
      <w:tr w:rsidR="00292858" w:rsidRPr="007B4467" w14:paraId="4B66C07D" w14:textId="77777777" w:rsidTr="00093629">
        <w:tc>
          <w:tcPr>
            <w:tcW w:w="989" w:type="dxa"/>
          </w:tcPr>
          <w:p w14:paraId="454B7E9E" w14:textId="77777777" w:rsidR="00292858" w:rsidRPr="007B4467" w:rsidRDefault="00292858" w:rsidP="007B6927">
            <w:pPr>
              <w:keepNext/>
              <w:keepLines/>
              <w:spacing w:after="0"/>
              <w:rPr>
                <w:rFonts w:ascii="Arial" w:hAnsi="Arial"/>
                <w:sz w:val="18"/>
              </w:rPr>
            </w:pPr>
            <w:r w:rsidRPr="007B4467">
              <w:rPr>
                <w:rFonts w:ascii="Arial" w:hAnsi="Arial"/>
                <w:sz w:val="18"/>
              </w:rPr>
              <w:t>CA_n48(2A)-n70A</w:t>
            </w:r>
          </w:p>
        </w:tc>
        <w:tc>
          <w:tcPr>
            <w:tcW w:w="674" w:type="dxa"/>
          </w:tcPr>
          <w:p w14:paraId="7C455FAB"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C740F05" w14:textId="77777777" w:rsidR="00292858" w:rsidRPr="007B4467" w:rsidRDefault="00292858" w:rsidP="007B6927">
            <w:pPr>
              <w:keepNext/>
              <w:keepLines/>
              <w:spacing w:after="0"/>
              <w:rPr>
                <w:rFonts w:ascii="Arial" w:hAnsi="Arial"/>
                <w:sz w:val="18"/>
              </w:rPr>
            </w:pPr>
          </w:p>
        </w:tc>
        <w:tc>
          <w:tcPr>
            <w:tcW w:w="821" w:type="dxa"/>
          </w:tcPr>
          <w:p w14:paraId="5B70FBDF" w14:textId="77777777" w:rsidR="00292858" w:rsidRPr="007B4467" w:rsidRDefault="00292858" w:rsidP="007B6927">
            <w:pPr>
              <w:keepNext/>
              <w:keepLines/>
              <w:spacing w:after="0"/>
              <w:rPr>
                <w:rFonts w:ascii="Arial" w:hAnsi="Arial"/>
                <w:sz w:val="18"/>
              </w:rPr>
            </w:pPr>
          </w:p>
        </w:tc>
        <w:tc>
          <w:tcPr>
            <w:tcW w:w="834" w:type="dxa"/>
          </w:tcPr>
          <w:p w14:paraId="187B77AD" w14:textId="77777777" w:rsidR="00292858" w:rsidRPr="007B4467" w:rsidRDefault="00292858" w:rsidP="007B6927">
            <w:pPr>
              <w:keepNext/>
              <w:keepLines/>
              <w:spacing w:after="0"/>
              <w:rPr>
                <w:rFonts w:ascii="Arial" w:hAnsi="Arial"/>
                <w:sz w:val="18"/>
              </w:rPr>
            </w:pPr>
          </w:p>
        </w:tc>
        <w:tc>
          <w:tcPr>
            <w:tcW w:w="955" w:type="dxa"/>
          </w:tcPr>
          <w:p w14:paraId="53AADD45" w14:textId="77777777" w:rsidR="00292858" w:rsidRPr="007B4467" w:rsidRDefault="00292858" w:rsidP="007B6927">
            <w:pPr>
              <w:keepNext/>
              <w:keepLines/>
              <w:spacing w:after="0"/>
              <w:rPr>
                <w:rFonts w:ascii="Arial" w:hAnsi="Arial"/>
                <w:sz w:val="18"/>
              </w:rPr>
            </w:pPr>
          </w:p>
        </w:tc>
        <w:tc>
          <w:tcPr>
            <w:tcW w:w="949" w:type="dxa"/>
          </w:tcPr>
          <w:p w14:paraId="5CF78D76" w14:textId="77777777" w:rsidR="00292858" w:rsidRPr="007B4467" w:rsidRDefault="00292858" w:rsidP="007B6927">
            <w:pPr>
              <w:keepNext/>
              <w:keepLines/>
              <w:spacing w:after="0"/>
              <w:rPr>
                <w:rFonts w:ascii="Arial" w:hAnsi="Arial"/>
                <w:sz w:val="18"/>
              </w:rPr>
            </w:pPr>
          </w:p>
        </w:tc>
        <w:tc>
          <w:tcPr>
            <w:tcW w:w="1090" w:type="dxa"/>
          </w:tcPr>
          <w:p w14:paraId="1FFAC934" w14:textId="77777777" w:rsidR="00292858" w:rsidRPr="007B4467" w:rsidRDefault="00292858" w:rsidP="007B6927">
            <w:pPr>
              <w:keepNext/>
              <w:keepLines/>
              <w:spacing w:after="0"/>
              <w:rPr>
                <w:rFonts w:ascii="Arial" w:hAnsi="Arial"/>
                <w:sz w:val="18"/>
              </w:rPr>
            </w:pPr>
          </w:p>
        </w:tc>
        <w:tc>
          <w:tcPr>
            <w:tcW w:w="935" w:type="dxa"/>
          </w:tcPr>
          <w:p w14:paraId="7305817E" w14:textId="77777777" w:rsidR="00292858" w:rsidRPr="007B4467" w:rsidRDefault="00292858" w:rsidP="007B6927">
            <w:pPr>
              <w:keepNext/>
              <w:keepLines/>
              <w:spacing w:after="0"/>
              <w:rPr>
                <w:rFonts w:ascii="Arial" w:hAnsi="Arial"/>
                <w:sz w:val="18"/>
              </w:rPr>
            </w:pPr>
          </w:p>
        </w:tc>
        <w:tc>
          <w:tcPr>
            <w:tcW w:w="1292" w:type="dxa"/>
          </w:tcPr>
          <w:p w14:paraId="3545A20E" w14:textId="77777777" w:rsidR="00292858" w:rsidRPr="007B4467" w:rsidRDefault="00292858" w:rsidP="007B6927">
            <w:pPr>
              <w:keepNext/>
              <w:keepLines/>
              <w:spacing w:after="0"/>
              <w:rPr>
                <w:rFonts w:ascii="Arial" w:hAnsi="Arial"/>
                <w:sz w:val="18"/>
              </w:rPr>
            </w:pPr>
          </w:p>
        </w:tc>
      </w:tr>
      <w:tr w:rsidR="00292858" w:rsidRPr="007B4467" w14:paraId="4FA1D208" w14:textId="77777777" w:rsidTr="00093629">
        <w:tc>
          <w:tcPr>
            <w:tcW w:w="989" w:type="dxa"/>
          </w:tcPr>
          <w:p w14:paraId="3FF3473D" w14:textId="77777777" w:rsidR="00292858" w:rsidRPr="007B4467" w:rsidRDefault="00292858" w:rsidP="007B6927">
            <w:pPr>
              <w:keepNext/>
              <w:keepLines/>
              <w:spacing w:after="0"/>
              <w:rPr>
                <w:rFonts w:ascii="Arial" w:hAnsi="Arial"/>
                <w:sz w:val="18"/>
              </w:rPr>
            </w:pPr>
            <w:r w:rsidRPr="007B4467">
              <w:rPr>
                <w:rFonts w:ascii="Arial" w:hAnsi="Arial"/>
                <w:sz w:val="18"/>
              </w:rPr>
              <w:t>CA_n48(2A)-n71A</w:t>
            </w:r>
          </w:p>
        </w:tc>
        <w:tc>
          <w:tcPr>
            <w:tcW w:w="674" w:type="dxa"/>
          </w:tcPr>
          <w:p w14:paraId="7300C21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F236291" w14:textId="77777777" w:rsidR="00292858" w:rsidRPr="007B4467" w:rsidRDefault="00292858" w:rsidP="007B6927">
            <w:pPr>
              <w:keepNext/>
              <w:keepLines/>
              <w:spacing w:after="0"/>
              <w:rPr>
                <w:rFonts w:ascii="Arial" w:hAnsi="Arial"/>
                <w:sz w:val="18"/>
              </w:rPr>
            </w:pPr>
          </w:p>
        </w:tc>
        <w:tc>
          <w:tcPr>
            <w:tcW w:w="821" w:type="dxa"/>
          </w:tcPr>
          <w:p w14:paraId="0B895016" w14:textId="77777777" w:rsidR="00292858" w:rsidRPr="007B4467" w:rsidRDefault="00292858" w:rsidP="007B6927">
            <w:pPr>
              <w:keepNext/>
              <w:keepLines/>
              <w:spacing w:after="0"/>
              <w:rPr>
                <w:rFonts w:ascii="Arial" w:hAnsi="Arial"/>
                <w:sz w:val="18"/>
              </w:rPr>
            </w:pPr>
          </w:p>
        </w:tc>
        <w:tc>
          <w:tcPr>
            <w:tcW w:w="834" w:type="dxa"/>
          </w:tcPr>
          <w:p w14:paraId="2DD215C3" w14:textId="77777777" w:rsidR="00292858" w:rsidRPr="007B4467" w:rsidRDefault="00292858" w:rsidP="007B6927">
            <w:pPr>
              <w:keepNext/>
              <w:keepLines/>
              <w:spacing w:after="0"/>
              <w:rPr>
                <w:rFonts w:ascii="Arial" w:hAnsi="Arial"/>
                <w:sz w:val="18"/>
              </w:rPr>
            </w:pPr>
          </w:p>
        </w:tc>
        <w:tc>
          <w:tcPr>
            <w:tcW w:w="955" w:type="dxa"/>
          </w:tcPr>
          <w:p w14:paraId="6F99B566" w14:textId="77777777" w:rsidR="00292858" w:rsidRPr="007B4467" w:rsidRDefault="00292858" w:rsidP="007B6927">
            <w:pPr>
              <w:keepNext/>
              <w:keepLines/>
              <w:spacing w:after="0"/>
              <w:rPr>
                <w:rFonts w:ascii="Arial" w:hAnsi="Arial"/>
                <w:sz w:val="18"/>
              </w:rPr>
            </w:pPr>
          </w:p>
        </w:tc>
        <w:tc>
          <w:tcPr>
            <w:tcW w:w="949" w:type="dxa"/>
          </w:tcPr>
          <w:p w14:paraId="76D108E8" w14:textId="77777777" w:rsidR="00292858" w:rsidRPr="007B4467" w:rsidRDefault="00292858" w:rsidP="007B6927">
            <w:pPr>
              <w:keepNext/>
              <w:keepLines/>
              <w:spacing w:after="0"/>
              <w:rPr>
                <w:rFonts w:ascii="Arial" w:hAnsi="Arial"/>
                <w:sz w:val="18"/>
              </w:rPr>
            </w:pPr>
          </w:p>
        </w:tc>
        <w:tc>
          <w:tcPr>
            <w:tcW w:w="1090" w:type="dxa"/>
          </w:tcPr>
          <w:p w14:paraId="4C4F9A0D" w14:textId="77777777" w:rsidR="00292858" w:rsidRPr="007B4467" w:rsidRDefault="00292858" w:rsidP="007B6927">
            <w:pPr>
              <w:keepNext/>
              <w:keepLines/>
              <w:spacing w:after="0"/>
              <w:rPr>
                <w:rFonts w:ascii="Arial" w:hAnsi="Arial"/>
                <w:sz w:val="18"/>
              </w:rPr>
            </w:pPr>
          </w:p>
        </w:tc>
        <w:tc>
          <w:tcPr>
            <w:tcW w:w="935" w:type="dxa"/>
          </w:tcPr>
          <w:p w14:paraId="24D5C29C" w14:textId="77777777" w:rsidR="00292858" w:rsidRPr="007B4467" w:rsidRDefault="00292858" w:rsidP="007B6927">
            <w:pPr>
              <w:keepNext/>
              <w:keepLines/>
              <w:spacing w:after="0"/>
              <w:rPr>
                <w:rFonts w:ascii="Arial" w:hAnsi="Arial"/>
                <w:sz w:val="18"/>
              </w:rPr>
            </w:pPr>
          </w:p>
        </w:tc>
        <w:tc>
          <w:tcPr>
            <w:tcW w:w="1292" w:type="dxa"/>
          </w:tcPr>
          <w:p w14:paraId="3797A500" w14:textId="77777777" w:rsidR="00292858" w:rsidRPr="007B4467" w:rsidRDefault="00292858" w:rsidP="007B6927">
            <w:pPr>
              <w:keepNext/>
              <w:keepLines/>
              <w:spacing w:after="0"/>
              <w:rPr>
                <w:rFonts w:ascii="Arial" w:hAnsi="Arial"/>
                <w:sz w:val="18"/>
              </w:rPr>
            </w:pPr>
          </w:p>
        </w:tc>
      </w:tr>
      <w:tr w:rsidR="00292858" w:rsidRPr="007B4467" w14:paraId="62565621" w14:textId="77777777" w:rsidTr="00093629">
        <w:tc>
          <w:tcPr>
            <w:tcW w:w="989" w:type="dxa"/>
          </w:tcPr>
          <w:p w14:paraId="0E035F5E" w14:textId="77777777" w:rsidR="00292858" w:rsidRPr="007B4467" w:rsidRDefault="00292858" w:rsidP="007B6927">
            <w:pPr>
              <w:keepNext/>
              <w:keepLines/>
              <w:spacing w:after="0"/>
              <w:rPr>
                <w:rFonts w:ascii="Arial" w:hAnsi="Arial"/>
                <w:sz w:val="18"/>
              </w:rPr>
            </w:pPr>
            <w:r w:rsidRPr="007B4467">
              <w:rPr>
                <w:rFonts w:ascii="Arial" w:hAnsi="Arial"/>
                <w:sz w:val="18"/>
              </w:rPr>
              <w:t>CA_n48(2A)-n71(2A)</w:t>
            </w:r>
          </w:p>
        </w:tc>
        <w:tc>
          <w:tcPr>
            <w:tcW w:w="674" w:type="dxa"/>
          </w:tcPr>
          <w:p w14:paraId="326E403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A13D44" w14:textId="77777777" w:rsidR="00292858" w:rsidRPr="007B4467" w:rsidRDefault="00292858" w:rsidP="007B6927">
            <w:pPr>
              <w:keepNext/>
              <w:keepLines/>
              <w:spacing w:after="0"/>
              <w:rPr>
                <w:rFonts w:ascii="Arial" w:hAnsi="Arial"/>
                <w:sz w:val="18"/>
              </w:rPr>
            </w:pPr>
          </w:p>
        </w:tc>
        <w:tc>
          <w:tcPr>
            <w:tcW w:w="821" w:type="dxa"/>
          </w:tcPr>
          <w:p w14:paraId="26B82CA7" w14:textId="77777777" w:rsidR="00292858" w:rsidRPr="007B4467" w:rsidRDefault="00292858" w:rsidP="007B6927">
            <w:pPr>
              <w:keepNext/>
              <w:keepLines/>
              <w:spacing w:after="0"/>
              <w:rPr>
                <w:rFonts w:ascii="Arial" w:hAnsi="Arial"/>
                <w:sz w:val="18"/>
              </w:rPr>
            </w:pPr>
          </w:p>
        </w:tc>
        <w:tc>
          <w:tcPr>
            <w:tcW w:w="834" w:type="dxa"/>
          </w:tcPr>
          <w:p w14:paraId="0295B912" w14:textId="77777777" w:rsidR="00292858" w:rsidRPr="007B4467" w:rsidRDefault="00292858" w:rsidP="007B6927">
            <w:pPr>
              <w:keepNext/>
              <w:keepLines/>
              <w:spacing w:after="0"/>
              <w:rPr>
                <w:rFonts w:ascii="Arial" w:hAnsi="Arial"/>
                <w:sz w:val="18"/>
              </w:rPr>
            </w:pPr>
          </w:p>
        </w:tc>
        <w:tc>
          <w:tcPr>
            <w:tcW w:w="955" w:type="dxa"/>
          </w:tcPr>
          <w:p w14:paraId="44E99612" w14:textId="77777777" w:rsidR="00292858" w:rsidRPr="007B4467" w:rsidRDefault="00292858" w:rsidP="007B6927">
            <w:pPr>
              <w:keepNext/>
              <w:keepLines/>
              <w:spacing w:after="0"/>
              <w:rPr>
                <w:rFonts w:ascii="Arial" w:hAnsi="Arial"/>
                <w:sz w:val="18"/>
              </w:rPr>
            </w:pPr>
          </w:p>
        </w:tc>
        <w:tc>
          <w:tcPr>
            <w:tcW w:w="949" w:type="dxa"/>
          </w:tcPr>
          <w:p w14:paraId="502F02AA" w14:textId="77777777" w:rsidR="00292858" w:rsidRPr="007B4467" w:rsidRDefault="00292858" w:rsidP="007B6927">
            <w:pPr>
              <w:keepNext/>
              <w:keepLines/>
              <w:spacing w:after="0"/>
              <w:rPr>
                <w:rFonts w:ascii="Arial" w:hAnsi="Arial"/>
                <w:sz w:val="18"/>
              </w:rPr>
            </w:pPr>
          </w:p>
        </w:tc>
        <w:tc>
          <w:tcPr>
            <w:tcW w:w="1090" w:type="dxa"/>
          </w:tcPr>
          <w:p w14:paraId="3686013C" w14:textId="77777777" w:rsidR="00292858" w:rsidRPr="007B4467" w:rsidRDefault="00292858" w:rsidP="007B6927">
            <w:pPr>
              <w:keepNext/>
              <w:keepLines/>
              <w:spacing w:after="0"/>
              <w:rPr>
                <w:rFonts w:ascii="Arial" w:hAnsi="Arial"/>
                <w:sz w:val="18"/>
              </w:rPr>
            </w:pPr>
          </w:p>
        </w:tc>
        <w:tc>
          <w:tcPr>
            <w:tcW w:w="935" w:type="dxa"/>
          </w:tcPr>
          <w:p w14:paraId="4DEA2D98" w14:textId="77777777" w:rsidR="00292858" w:rsidRPr="007B4467" w:rsidRDefault="00292858" w:rsidP="007B6927">
            <w:pPr>
              <w:keepNext/>
              <w:keepLines/>
              <w:spacing w:after="0"/>
              <w:rPr>
                <w:rFonts w:ascii="Arial" w:hAnsi="Arial"/>
                <w:sz w:val="18"/>
              </w:rPr>
            </w:pPr>
          </w:p>
        </w:tc>
        <w:tc>
          <w:tcPr>
            <w:tcW w:w="1292" w:type="dxa"/>
          </w:tcPr>
          <w:p w14:paraId="2BE3EF0B" w14:textId="77777777" w:rsidR="00292858" w:rsidRPr="007B4467" w:rsidRDefault="00292858" w:rsidP="007B6927">
            <w:pPr>
              <w:keepNext/>
              <w:keepLines/>
              <w:spacing w:after="0"/>
              <w:rPr>
                <w:rFonts w:ascii="Arial" w:hAnsi="Arial"/>
                <w:sz w:val="18"/>
              </w:rPr>
            </w:pPr>
          </w:p>
        </w:tc>
      </w:tr>
      <w:tr w:rsidR="00292858" w:rsidRPr="007B4467" w14:paraId="0BCE5F3F" w14:textId="77777777" w:rsidTr="00093629">
        <w:tc>
          <w:tcPr>
            <w:tcW w:w="989" w:type="dxa"/>
          </w:tcPr>
          <w:p w14:paraId="253327BA" w14:textId="77777777" w:rsidR="00292858" w:rsidRPr="007B4467" w:rsidRDefault="00292858" w:rsidP="007B6927">
            <w:pPr>
              <w:keepNext/>
              <w:keepLines/>
              <w:spacing w:after="0"/>
              <w:rPr>
                <w:rFonts w:ascii="Arial" w:hAnsi="Arial"/>
                <w:sz w:val="18"/>
              </w:rPr>
            </w:pPr>
            <w:r w:rsidRPr="007B4467">
              <w:rPr>
                <w:rFonts w:ascii="Arial" w:hAnsi="Arial"/>
                <w:sz w:val="18"/>
              </w:rPr>
              <w:t>CA_n48(2A)-n77A</w:t>
            </w:r>
          </w:p>
        </w:tc>
        <w:tc>
          <w:tcPr>
            <w:tcW w:w="674" w:type="dxa"/>
          </w:tcPr>
          <w:p w14:paraId="3687C81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213D2B4" w14:textId="77777777" w:rsidR="00292858" w:rsidRPr="007B4467" w:rsidRDefault="00292858" w:rsidP="007B6927">
            <w:pPr>
              <w:keepNext/>
              <w:keepLines/>
              <w:spacing w:after="0"/>
              <w:rPr>
                <w:rFonts w:ascii="Arial" w:hAnsi="Arial"/>
                <w:sz w:val="18"/>
              </w:rPr>
            </w:pPr>
          </w:p>
        </w:tc>
        <w:tc>
          <w:tcPr>
            <w:tcW w:w="821" w:type="dxa"/>
          </w:tcPr>
          <w:p w14:paraId="1D870DA6" w14:textId="77777777" w:rsidR="00292858" w:rsidRPr="007B4467" w:rsidRDefault="00292858" w:rsidP="007B6927">
            <w:pPr>
              <w:keepNext/>
              <w:keepLines/>
              <w:spacing w:after="0"/>
              <w:rPr>
                <w:rFonts w:ascii="Arial" w:hAnsi="Arial"/>
                <w:sz w:val="18"/>
              </w:rPr>
            </w:pPr>
          </w:p>
        </w:tc>
        <w:tc>
          <w:tcPr>
            <w:tcW w:w="834" w:type="dxa"/>
          </w:tcPr>
          <w:p w14:paraId="61234D01" w14:textId="77777777" w:rsidR="00292858" w:rsidRPr="007B4467" w:rsidRDefault="00292858" w:rsidP="007B6927">
            <w:pPr>
              <w:keepNext/>
              <w:keepLines/>
              <w:spacing w:after="0"/>
              <w:rPr>
                <w:rFonts w:ascii="Arial" w:hAnsi="Arial"/>
                <w:sz w:val="18"/>
              </w:rPr>
            </w:pPr>
          </w:p>
        </w:tc>
        <w:tc>
          <w:tcPr>
            <w:tcW w:w="955" w:type="dxa"/>
          </w:tcPr>
          <w:p w14:paraId="224E05F1" w14:textId="77777777" w:rsidR="00292858" w:rsidRPr="007B4467" w:rsidRDefault="00292858" w:rsidP="007B6927">
            <w:pPr>
              <w:keepNext/>
              <w:keepLines/>
              <w:spacing w:after="0"/>
              <w:rPr>
                <w:rFonts w:ascii="Arial" w:hAnsi="Arial"/>
                <w:sz w:val="18"/>
              </w:rPr>
            </w:pPr>
          </w:p>
        </w:tc>
        <w:tc>
          <w:tcPr>
            <w:tcW w:w="949" w:type="dxa"/>
          </w:tcPr>
          <w:p w14:paraId="2646BB94" w14:textId="77777777" w:rsidR="00292858" w:rsidRPr="007B4467" w:rsidRDefault="00292858" w:rsidP="007B6927">
            <w:pPr>
              <w:keepNext/>
              <w:keepLines/>
              <w:spacing w:after="0"/>
              <w:rPr>
                <w:rFonts w:ascii="Arial" w:hAnsi="Arial"/>
                <w:sz w:val="18"/>
              </w:rPr>
            </w:pPr>
          </w:p>
        </w:tc>
        <w:tc>
          <w:tcPr>
            <w:tcW w:w="1090" w:type="dxa"/>
          </w:tcPr>
          <w:p w14:paraId="0296EC1E" w14:textId="77777777" w:rsidR="00292858" w:rsidRPr="007B4467" w:rsidRDefault="00292858" w:rsidP="007B6927">
            <w:pPr>
              <w:keepNext/>
              <w:keepLines/>
              <w:spacing w:after="0"/>
              <w:rPr>
                <w:rFonts w:ascii="Arial" w:hAnsi="Arial"/>
                <w:sz w:val="18"/>
              </w:rPr>
            </w:pPr>
          </w:p>
        </w:tc>
        <w:tc>
          <w:tcPr>
            <w:tcW w:w="935" w:type="dxa"/>
          </w:tcPr>
          <w:p w14:paraId="72ECFC15" w14:textId="77777777" w:rsidR="00292858" w:rsidRPr="007B4467" w:rsidRDefault="00292858" w:rsidP="007B6927">
            <w:pPr>
              <w:keepNext/>
              <w:keepLines/>
              <w:spacing w:after="0"/>
              <w:rPr>
                <w:rFonts w:ascii="Arial" w:hAnsi="Arial"/>
                <w:sz w:val="18"/>
              </w:rPr>
            </w:pPr>
          </w:p>
        </w:tc>
        <w:tc>
          <w:tcPr>
            <w:tcW w:w="1292" w:type="dxa"/>
          </w:tcPr>
          <w:p w14:paraId="088FB2E3" w14:textId="77777777" w:rsidR="00292858" w:rsidRPr="007B4467" w:rsidRDefault="00292858" w:rsidP="007B6927">
            <w:pPr>
              <w:keepNext/>
              <w:keepLines/>
              <w:spacing w:after="0"/>
              <w:rPr>
                <w:rFonts w:ascii="Arial" w:hAnsi="Arial"/>
                <w:sz w:val="18"/>
              </w:rPr>
            </w:pPr>
          </w:p>
        </w:tc>
      </w:tr>
      <w:tr w:rsidR="00292858" w:rsidRPr="007B4467" w14:paraId="367F3622" w14:textId="77777777" w:rsidTr="00093629">
        <w:tc>
          <w:tcPr>
            <w:tcW w:w="989" w:type="dxa"/>
          </w:tcPr>
          <w:p w14:paraId="0728B0E2" w14:textId="77777777" w:rsidR="00292858" w:rsidRPr="007B4467" w:rsidRDefault="00292858" w:rsidP="007B6927">
            <w:pPr>
              <w:keepNext/>
              <w:keepLines/>
              <w:spacing w:after="0"/>
              <w:rPr>
                <w:rFonts w:ascii="Arial" w:hAnsi="Arial"/>
                <w:sz w:val="18"/>
              </w:rPr>
            </w:pPr>
            <w:r w:rsidRPr="007B4467">
              <w:rPr>
                <w:rFonts w:ascii="Arial" w:hAnsi="Arial"/>
                <w:sz w:val="18"/>
              </w:rPr>
              <w:t>CA_n66A-n70A (Note 6)</w:t>
            </w:r>
          </w:p>
        </w:tc>
        <w:tc>
          <w:tcPr>
            <w:tcW w:w="674" w:type="dxa"/>
          </w:tcPr>
          <w:p w14:paraId="3F167C08"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CA12602" w14:textId="77777777" w:rsidR="00292858" w:rsidRPr="007B4467" w:rsidRDefault="00292858" w:rsidP="007B6927">
            <w:pPr>
              <w:keepNext/>
              <w:keepLines/>
              <w:spacing w:after="0"/>
              <w:rPr>
                <w:rFonts w:ascii="Arial" w:hAnsi="Arial"/>
                <w:sz w:val="18"/>
              </w:rPr>
            </w:pPr>
          </w:p>
        </w:tc>
        <w:tc>
          <w:tcPr>
            <w:tcW w:w="821" w:type="dxa"/>
          </w:tcPr>
          <w:p w14:paraId="2D3BF22B" w14:textId="77777777" w:rsidR="00292858" w:rsidRPr="007B4467" w:rsidRDefault="00292858" w:rsidP="007B6927">
            <w:pPr>
              <w:keepNext/>
              <w:keepLines/>
              <w:spacing w:after="0"/>
              <w:rPr>
                <w:rFonts w:ascii="Arial" w:hAnsi="Arial"/>
                <w:sz w:val="18"/>
              </w:rPr>
            </w:pPr>
          </w:p>
        </w:tc>
        <w:tc>
          <w:tcPr>
            <w:tcW w:w="834" w:type="dxa"/>
          </w:tcPr>
          <w:p w14:paraId="6FC6347C" w14:textId="77777777" w:rsidR="00292858" w:rsidRPr="007B4467" w:rsidRDefault="00292858" w:rsidP="007B6927">
            <w:pPr>
              <w:keepNext/>
              <w:keepLines/>
              <w:spacing w:after="0"/>
              <w:rPr>
                <w:rFonts w:ascii="Arial" w:hAnsi="Arial"/>
                <w:sz w:val="18"/>
              </w:rPr>
            </w:pPr>
          </w:p>
        </w:tc>
        <w:tc>
          <w:tcPr>
            <w:tcW w:w="955" w:type="dxa"/>
          </w:tcPr>
          <w:p w14:paraId="21D86339" w14:textId="77777777" w:rsidR="00292858" w:rsidRPr="007B4467" w:rsidRDefault="00292858" w:rsidP="007B6927">
            <w:pPr>
              <w:keepNext/>
              <w:keepLines/>
              <w:spacing w:after="0"/>
              <w:rPr>
                <w:rFonts w:ascii="Arial" w:hAnsi="Arial"/>
                <w:sz w:val="18"/>
              </w:rPr>
            </w:pPr>
          </w:p>
        </w:tc>
        <w:tc>
          <w:tcPr>
            <w:tcW w:w="949" w:type="dxa"/>
          </w:tcPr>
          <w:p w14:paraId="05634406" w14:textId="77777777" w:rsidR="00292858" w:rsidRPr="007B4467" w:rsidRDefault="00292858" w:rsidP="007B6927">
            <w:pPr>
              <w:keepNext/>
              <w:keepLines/>
              <w:spacing w:after="0"/>
              <w:rPr>
                <w:rFonts w:ascii="Arial" w:hAnsi="Arial"/>
                <w:sz w:val="18"/>
              </w:rPr>
            </w:pPr>
          </w:p>
        </w:tc>
        <w:tc>
          <w:tcPr>
            <w:tcW w:w="1090" w:type="dxa"/>
          </w:tcPr>
          <w:p w14:paraId="4C354424" w14:textId="77777777" w:rsidR="00292858" w:rsidRPr="007B4467" w:rsidRDefault="00292858" w:rsidP="007B6927">
            <w:pPr>
              <w:keepNext/>
              <w:keepLines/>
              <w:spacing w:after="0"/>
              <w:rPr>
                <w:rFonts w:ascii="Arial" w:hAnsi="Arial"/>
                <w:sz w:val="18"/>
              </w:rPr>
            </w:pPr>
          </w:p>
        </w:tc>
        <w:tc>
          <w:tcPr>
            <w:tcW w:w="935" w:type="dxa"/>
          </w:tcPr>
          <w:p w14:paraId="3283E821" w14:textId="77777777" w:rsidR="00292858" w:rsidRPr="007B4467" w:rsidRDefault="00292858" w:rsidP="007B6927">
            <w:pPr>
              <w:keepNext/>
              <w:keepLines/>
              <w:spacing w:after="0"/>
              <w:rPr>
                <w:rFonts w:ascii="Arial" w:hAnsi="Arial"/>
                <w:sz w:val="18"/>
              </w:rPr>
            </w:pPr>
          </w:p>
        </w:tc>
        <w:tc>
          <w:tcPr>
            <w:tcW w:w="1292" w:type="dxa"/>
          </w:tcPr>
          <w:p w14:paraId="096D05AB" w14:textId="77777777" w:rsidR="00292858" w:rsidRPr="007B4467" w:rsidRDefault="00292858" w:rsidP="007B6927">
            <w:pPr>
              <w:keepNext/>
              <w:keepLines/>
              <w:spacing w:after="0"/>
              <w:rPr>
                <w:rFonts w:ascii="Arial" w:hAnsi="Arial"/>
                <w:sz w:val="18"/>
              </w:rPr>
            </w:pPr>
          </w:p>
        </w:tc>
      </w:tr>
      <w:tr w:rsidR="00292858" w:rsidRPr="007B4467" w14:paraId="167B0678" w14:textId="77777777" w:rsidTr="00093629">
        <w:tc>
          <w:tcPr>
            <w:tcW w:w="989" w:type="dxa"/>
          </w:tcPr>
          <w:p w14:paraId="494C74FE" w14:textId="77777777" w:rsidR="00292858" w:rsidRPr="007B4467" w:rsidRDefault="00292858" w:rsidP="007B6927">
            <w:pPr>
              <w:keepNext/>
              <w:keepLines/>
              <w:spacing w:after="0"/>
              <w:rPr>
                <w:rFonts w:ascii="Arial" w:hAnsi="Arial"/>
                <w:sz w:val="18"/>
              </w:rPr>
            </w:pPr>
            <w:r w:rsidRPr="007B4467">
              <w:rPr>
                <w:rFonts w:ascii="Arial" w:hAnsi="Arial"/>
                <w:sz w:val="18"/>
              </w:rPr>
              <w:t>CA_n66B-n70A (Note 6)</w:t>
            </w:r>
          </w:p>
        </w:tc>
        <w:tc>
          <w:tcPr>
            <w:tcW w:w="674" w:type="dxa"/>
          </w:tcPr>
          <w:p w14:paraId="1531086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51CCA0A" w14:textId="77777777" w:rsidR="00292858" w:rsidRPr="007B4467" w:rsidRDefault="00292858" w:rsidP="007B6927">
            <w:pPr>
              <w:keepNext/>
              <w:keepLines/>
              <w:spacing w:after="0"/>
              <w:rPr>
                <w:rFonts w:ascii="Arial" w:hAnsi="Arial"/>
                <w:sz w:val="18"/>
              </w:rPr>
            </w:pPr>
          </w:p>
        </w:tc>
        <w:tc>
          <w:tcPr>
            <w:tcW w:w="821" w:type="dxa"/>
          </w:tcPr>
          <w:p w14:paraId="0C7F9AF5" w14:textId="77777777" w:rsidR="00292858" w:rsidRPr="007B4467" w:rsidRDefault="00292858" w:rsidP="007B6927">
            <w:pPr>
              <w:keepNext/>
              <w:keepLines/>
              <w:spacing w:after="0"/>
              <w:rPr>
                <w:rFonts w:ascii="Arial" w:hAnsi="Arial"/>
                <w:sz w:val="18"/>
              </w:rPr>
            </w:pPr>
          </w:p>
        </w:tc>
        <w:tc>
          <w:tcPr>
            <w:tcW w:w="834" w:type="dxa"/>
          </w:tcPr>
          <w:p w14:paraId="16685AC2" w14:textId="77777777" w:rsidR="00292858" w:rsidRPr="007B4467" w:rsidRDefault="00292858" w:rsidP="007B6927">
            <w:pPr>
              <w:keepNext/>
              <w:keepLines/>
              <w:spacing w:after="0"/>
              <w:rPr>
                <w:rFonts w:ascii="Arial" w:hAnsi="Arial"/>
                <w:sz w:val="18"/>
              </w:rPr>
            </w:pPr>
          </w:p>
        </w:tc>
        <w:tc>
          <w:tcPr>
            <w:tcW w:w="955" w:type="dxa"/>
          </w:tcPr>
          <w:p w14:paraId="3C6E8F55" w14:textId="77777777" w:rsidR="00292858" w:rsidRPr="007B4467" w:rsidRDefault="00292858" w:rsidP="007B6927">
            <w:pPr>
              <w:keepNext/>
              <w:keepLines/>
              <w:spacing w:after="0"/>
              <w:rPr>
                <w:rFonts w:ascii="Arial" w:hAnsi="Arial"/>
                <w:sz w:val="18"/>
              </w:rPr>
            </w:pPr>
          </w:p>
        </w:tc>
        <w:tc>
          <w:tcPr>
            <w:tcW w:w="949" w:type="dxa"/>
          </w:tcPr>
          <w:p w14:paraId="787D74F6" w14:textId="77777777" w:rsidR="00292858" w:rsidRPr="007B4467" w:rsidRDefault="00292858" w:rsidP="007B6927">
            <w:pPr>
              <w:keepNext/>
              <w:keepLines/>
              <w:spacing w:after="0"/>
              <w:rPr>
                <w:rFonts w:ascii="Arial" w:hAnsi="Arial"/>
                <w:sz w:val="18"/>
              </w:rPr>
            </w:pPr>
          </w:p>
        </w:tc>
        <w:tc>
          <w:tcPr>
            <w:tcW w:w="1090" w:type="dxa"/>
          </w:tcPr>
          <w:p w14:paraId="7FFCED56" w14:textId="77777777" w:rsidR="00292858" w:rsidRPr="007B4467" w:rsidRDefault="00292858" w:rsidP="007B6927">
            <w:pPr>
              <w:keepNext/>
              <w:keepLines/>
              <w:spacing w:after="0"/>
              <w:rPr>
                <w:rFonts w:ascii="Arial" w:hAnsi="Arial"/>
                <w:sz w:val="18"/>
              </w:rPr>
            </w:pPr>
          </w:p>
        </w:tc>
        <w:tc>
          <w:tcPr>
            <w:tcW w:w="935" w:type="dxa"/>
          </w:tcPr>
          <w:p w14:paraId="2529F2B5" w14:textId="77777777" w:rsidR="00292858" w:rsidRPr="007B4467" w:rsidRDefault="00292858" w:rsidP="007B6927">
            <w:pPr>
              <w:keepNext/>
              <w:keepLines/>
              <w:spacing w:after="0"/>
              <w:rPr>
                <w:rFonts w:ascii="Arial" w:hAnsi="Arial"/>
                <w:sz w:val="18"/>
              </w:rPr>
            </w:pPr>
          </w:p>
        </w:tc>
        <w:tc>
          <w:tcPr>
            <w:tcW w:w="1292" w:type="dxa"/>
          </w:tcPr>
          <w:p w14:paraId="5550C3F9" w14:textId="77777777" w:rsidR="00292858" w:rsidRPr="007B4467" w:rsidRDefault="00292858" w:rsidP="007B6927">
            <w:pPr>
              <w:keepNext/>
              <w:keepLines/>
              <w:spacing w:after="0"/>
              <w:rPr>
                <w:rFonts w:ascii="Arial" w:hAnsi="Arial"/>
                <w:sz w:val="18"/>
              </w:rPr>
            </w:pPr>
          </w:p>
        </w:tc>
      </w:tr>
      <w:tr w:rsidR="00292858" w:rsidRPr="007B4467" w14:paraId="31E5BF27" w14:textId="77777777" w:rsidTr="00093629">
        <w:tc>
          <w:tcPr>
            <w:tcW w:w="989" w:type="dxa"/>
          </w:tcPr>
          <w:p w14:paraId="08B3E95D" w14:textId="77777777" w:rsidR="00292858" w:rsidRPr="007B4467" w:rsidRDefault="00292858" w:rsidP="007B6927">
            <w:pPr>
              <w:keepNext/>
              <w:keepLines/>
              <w:spacing w:after="0"/>
              <w:rPr>
                <w:rFonts w:ascii="Arial" w:hAnsi="Arial"/>
                <w:sz w:val="18"/>
              </w:rPr>
            </w:pPr>
            <w:r w:rsidRPr="007B4467">
              <w:rPr>
                <w:rFonts w:ascii="Arial" w:hAnsi="Arial"/>
                <w:sz w:val="18"/>
              </w:rPr>
              <w:t>CA_n66(2A)-n70A (Note 6)</w:t>
            </w:r>
          </w:p>
        </w:tc>
        <w:tc>
          <w:tcPr>
            <w:tcW w:w="674" w:type="dxa"/>
          </w:tcPr>
          <w:p w14:paraId="790C380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4CD4013" w14:textId="77777777" w:rsidR="00292858" w:rsidRPr="007B4467" w:rsidRDefault="00292858" w:rsidP="007B6927">
            <w:pPr>
              <w:keepNext/>
              <w:keepLines/>
              <w:spacing w:after="0"/>
              <w:rPr>
                <w:rFonts w:ascii="Arial" w:hAnsi="Arial"/>
                <w:sz w:val="18"/>
              </w:rPr>
            </w:pPr>
          </w:p>
        </w:tc>
        <w:tc>
          <w:tcPr>
            <w:tcW w:w="821" w:type="dxa"/>
          </w:tcPr>
          <w:p w14:paraId="311FFE48" w14:textId="77777777" w:rsidR="00292858" w:rsidRPr="007B4467" w:rsidRDefault="00292858" w:rsidP="007B6927">
            <w:pPr>
              <w:keepNext/>
              <w:keepLines/>
              <w:spacing w:after="0"/>
              <w:rPr>
                <w:rFonts w:ascii="Arial" w:hAnsi="Arial"/>
                <w:sz w:val="18"/>
              </w:rPr>
            </w:pPr>
          </w:p>
        </w:tc>
        <w:tc>
          <w:tcPr>
            <w:tcW w:w="834" w:type="dxa"/>
          </w:tcPr>
          <w:p w14:paraId="336AE0C8" w14:textId="77777777" w:rsidR="00292858" w:rsidRPr="007B4467" w:rsidRDefault="00292858" w:rsidP="007B6927">
            <w:pPr>
              <w:keepNext/>
              <w:keepLines/>
              <w:spacing w:after="0"/>
              <w:rPr>
                <w:rFonts w:ascii="Arial" w:hAnsi="Arial"/>
                <w:sz w:val="18"/>
              </w:rPr>
            </w:pPr>
          </w:p>
        </w:tc>
        <w:tc>
          <w:tcPr>
            <w:tcW w:w="955" w:type="dxa"/>
          </w:tcPr>
          <w:p w14:paraId="263E1D38" w14:textId="77777777" w:rsidR="00292858" w:rsidRPr="007B4467" w:rsidRDefault="00292858" w:rsidP="007B6927">
            <w:pPr>
              <w:keepNext/>
              <w:keepLines/>
              <w:spacing w:after="0"/>
              <w:rPr>
                <w:rFonts w:ascii="Arial" w:hAnsi="Arial"/>
                <w:sz w:val="18"/>
              </w:rPr>
            </w:pPr>
          </w:p>
        </w:tc>
        <w:tc>
          <w:tcPr>
            <w:tcW w:w="949" w:type="dxa"/>
          </w:tcPr>
          <w:p w14:paraId="37F3A88A" w14:textId="77777777" w:rsidR="00292858" w:rsidRPr="007B4467" w:rsidRDefault="00292858" w:rsidP="007B6927">
            <w:pPr>
              <w:keepNext/>
              <w:keepLines/>
              <w:spacing w:after="0"/>
              <w:rPr>
                <w:rFonts w:ascii="Arial" w:hAnsi="Arial"/>
                <w:sz w:val="18"/>
              </w:rPr>
            </w:pPr>
          </w:p>
        </w:tc>
        <w:tc>
          <w:tcPr>
            <w:tcW w:w="1090" w:type="dxa"/>
          </w:tcPr>
          <w:p w14:paraId="19957CA5" w14:textId="77777777" w:rsidR="00292858" w:rsidRPr="007B4467" w:rsidRDefault="00292858" w:rsidP="007B6927">
            <w:pPr>
              <w:keepNext/>
              <w:keepLines/>
              <w:spacing w:after="0"/>
              <w:rPr>
                <w:rFonts w:ascii="Arial" w:hAnsi="Arial"/>
                <w:sz w:val="18"/>
              </w:rPr>
            </w:pPr>
          </w:p>
        </w:tc>
        <w:tc>
          <w:tcPr>
            <w:tcW w:w="935" w:type="dxa"/>
          </w:tcPr>
          <w:p w14:paraId="16DB767F" w14:textId="77777777" w:rsidR="00292858" w:rsidRPr="007B4467" w:rsidRDefault="00292858" w:rsidP="007B6927">
            <w:pPr>
              <w:keepNext/>
              <w:keepLines/>
              <w:spacing w:after="0"/>
              <w:rPr>
                <w:rFonts w:ascii="Arial" w:hAnsi="Arial"/>
                <w:sz w:val="18"/>
              </w:rPr>
            </w:pPr>
          </w:p>
        </w:tc>
        <w:tc>
          <w:tcPr>
            <w:tcW w:w="1292" w:type="dxa"/>
          </w:tcPr>
          <w:p w14:paraId="7C5DB495" w14:textId="77777777" w:rsidR="00292858" w:rsidRPr="007B4467" w:rsidRDefault="00292858" w:rsidP="007B6927">
            <w:pPr>
              <w:keepNext/>
              <w:keepLines/>
              <w:spacing w:after="0"/>
              <w:rPr>
                <w:rFonts w:ascii="Arial" w:hAnsi="Arial"/>
                <w:sz w:val="18"/>
              </w:rPr>
            </w:pPr>
          </w:p>
        </w:tc>
      </w:tr>
      <w:tr w:rsidR="00292858" w:rsidRPr="007B4467" w14:paraId="1617A504" w14:textId="77777777" w:rsidTr="00093629">
        <w:tc>
          <w:tcPr>
            <w:tcW w:w="989" w:type="dxa"/>
          </w:tcPr>
          <w:p w14:paraId="55E2FAEE" w14:textId="77777777" w:rsidR="00292858" w:rsidRPr="007B4467" w:rsidRDefault="00292858" w:rsidP="007B6927">
            <w:pPr>
              <w:keepNext/>
              <w:keepLines/>
              <w:spacing w:after="0"/>
              <w:rPr>
                <w:rFonts w:ascii="Arial" w:hAnsi="Arial"/>
                <w:sz w:val="18"/>
              </w:rPr>
            </w:pPr>
            <w:r w:rsidRPr="007B4467">
              <w:rPr>
                <w:rFonts w:ascii="Arial" w:hAnsi="Arial"/>
                <w:sz w:val="18"/>
              </w:rPr>
              <w:t>CA_n66A-n71A (Note 6)</w:t>
            </w:r>
          </w:p>
        </w:tc>
        <w:tc>
          <w:tcPr>
            <w:tcW w:w="674" w:type="dxa"/>
          </w:tcPr>
          <w:p w14:paraId="7FC16C6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A68937E" w14:textId="77777777" w:rsidR="00292858" w:rsidRPr="007B4467" w:rsidRDefault="00292858" w:rsidP="007B6927">
            <w:pPr>
              <w:keepNext/>
              <w:keepLines/>
              <w:spacing w:after="0"/>
              <w:rPr>
                <w:rFonts w:ascii="Arial" w:hAnsi="Arial"/>
                <w:sz w:val="18"/>
              </w:rPr>
            </w:pPr>
          </w:p>
        </w:tc>
        <w:tc>
          <w:tcPr>
            <w:tcW w:w="821" w:type="dxa"/>
          </w:tcPr>
          <w:p w14:paraId="58EF2E26" w14:textId="77777777" w:rsidR="00292858" w:rsidRPr="007B4467" w:rsidRDefault="00292858" w:rsidP="007B6927">
            <w:pPr>
              <w:keepNext/>
              <w:keepLines/>
              <w:spacing w:after="0"/>
              <w:rPr>
                <w:rFonts w:ascii="Arial" w:hAnsi="Arial"/>
                <w:sz w:val="18"/>
              </w:rPr>
            </w:pPr>
          </w:p>
        </w:tc>
        <w:tc>
          <w:tcPr>
            <w:tcW w:w="834" w:type="dxa"/>
          </w:tcPr>
          <w:p w14:paraId="6ACA5ECA" w14:textId="77777777" w:rsidR="00292858" w:rsidRPr="007B4467" w:rsidRDefault="00292858" w:rsidP="007B6927">
            <w:pPr>
              <w:keepNext/>
              <w:keepLines/>
              <w:spacing w:after="0"/>
              <w:rPr>
                <w:rFonts w:ascii="Arial" w:hAnsi="Arial"/>
                <w:sz w:val="18"/>
              </w:rPr>
            </w:pPr>
          </w:p>
        </w:tc>
        <w:tc>
          <w:tcPr>
            <w:tcW w:w="955" w:type="dxa"/>
          </w:tcPr>
          <w:p w14:paraId="70A3564E" w14:textId="77777777" w:rsidR="00292858" w:rsidRPr="007B4467" w:rsidRDefault="00292858" w:rsidP="007B6927">
            <w:pPr>
              <w:keepNext/>
              <w:keepLines/>
              <w:spacing w:after="0"/>
              <w:rPr>
                <w:rFonts w:ascii="Arial" w:hAnsi="Arial"/>
                <w:sz w:val="18"/>
              </w:rPr>
            </w:pPr>
          </w:p>
        </w:tc>
        <w:tc>
          <w:tcPr>
            <w:tcW w:w="949" w:type="dxa"/>
          </w:tcPr>
          <w:p w14:paraId="4532CFF8" w14:textId="77777777" w:rsidR="00292858" w:rsidRPr="007B4467" w:rsidRDefault="00292858" w:rsidP="007B6927">
            <w:pPr>
              <w:keepNext/>
              <w:keepLines/>
              <w:spacing w:after="0"/>
              <w:rPr>
                <w:rFonts w:ascii="Arial" w:hAnsi="Arial"/>
                <w:sz w:val="18"/>
              </w:rPr>
            </w:pPr>
          </w:p>
        </w:tc>
        <w:tc>
          <w:tcPr>
            <w:tcW w:w="1090" w:type="dxa"/>
          </w:tcPr>
          <w:p w14:paraId="49612AA5" w14:textId="77777777" w:rsidR="00292858" w:rsidRPr="007B4467" w:rsidRDefault="00292858" w:rsidP="007B6927">
            <w:pPr>
              <w:keepNext/>
              <w:keepLines/>
              <w:spacing w:after="0"/>
              <w:rPr>
                <w:rFonts w:ascii="Arial" w:hAnsi="Arial"/>
                <w:sz w:val="18"/>
              </w:rPr>
            </w:pPr>
          </w:p>
        </w:tc>
        <w:tc>
          <w:tcPr>
            <w:tcW w:w="935" w:type="dxa"/>
          </w:tcPr>
          <w:p w14:paraId="2FADD5B5" w14:textId="77777777" w:rsidR="00292858" w:rsidRPr="007B4467" w:rsidRDefault="00292858" w:rsidP="007B6927">
            <w:pPr>
              <w:keepNext/>
              <w:keepLines/>
              <w:spacing w:after="0"/>
              <w:rPr>
                <w:rFonts w:ascii="Arial" w:hAnsi="Arial"/>
                <w:sz w:val="18"/>
              </w:rPr>
            </w:pPr>
          </w:p>
        </w:tc>
        <w:tc>
          <w:tcPr>
            <w:tcW w:w="1292" w:type="dxa"/>
          </w:tcPr>
          <w:p w14:paraId="3AEC4B75" w14:textId="77777777" w:rsidR="00292858" w:rsidRPr="007B4467" w:rsidRDefault="00292858" w:rsidP="007B6927">
            <w:pPr>
              <w:keepNext/>
              <w:keepLines/>
              <w:spacing w:after="0"/>
              <w:rPr>
                <w:rFonts w:ascii="Arial" w:hAnsi="Arial"/>
                <w:sz w:val="18"/>
              </w:rPr>
            </w:pPr>
          </w:p>
        </w:tc>
      </w:tr>
      <w:tr w:rsidR="00292858" w:rsidRPr="007B4467" w14:paraId="7D61FD9D" w14:textId="77777777" w:rsidTr="00093629">
        <w:tc>
          <w:tcPr>
            <w:tcW w:w="989" w:type="dxa"/>
          </w:tcPr>
          <w:p w14:paraId="2422584E" w14:textId="77777777" w:rsidR="00292858" w:rsidRPr="007B4467" w:rsidRDefault="00292858" w:rsidP="007B6927">
            <w:pPr>
              <w:keepNext/>
              <w:keepLines/>
              <w:spacing w:after="0"/>
              <w:rPr>
                <w:rFonts w:ascii="Arial" w:hAnsi="Arial"/>
                <w:sz w:val="18"/>
              </w:rPr>
            </w:pPr>
            <w:r w:rsidRPr="007B4467">
              <w:rPr>
                <w:rFonts w:ascii="Arial" w:hAnsi="Arial"/>
                <w:sz w:val="18"/>
              </w:rPr>
              <w:t>CA_n66A-n71(2A) (Note 6)</w:t>
            </w:r>
          </w:p>
        </w:tc>
        <w:tc>
          <w:tcPr>
            <w:tcW w:w="674" w:type="dxa"/>
          </w:tcPr>
          <w:p w14:paraId="54A2779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7D37C40" w14:textId="77777777" w:rsidR="00292858" w:rsidRPr="007B4467" w:rsidRDefault="00292858" w:rsidP="007B6927">
            <w:pPr>
              <w:keepNext/>
              <w:keepLines/>
              <w:spacing w:after="0"/>
              <w:rPr>
                <w:rFonts w:ascii="Arial" w:hAnsi="Arial"/>
                <w:sz w:val="18"/>
              </w:rPr>
            </w:pPr>
          </w:p>
        </w:tc>
        <w:tc>
          <w:tcPr>
            <w:tcW w:w="821" w:type="dxa"/>
          </w:tcPr>
          <w:p w14:paraId="0752A8A0" w14:textId="77777777" w:rsidR="00292858" w:rsidRPr="007B4467" w:rsidRDefault="00292858" w:rsidP="007B6927">
            <w:pPr>
              <w:keepNext/>
              <w:keepLines/>
              <w:spacing w:after="0"/>
              <w:rPr>
                <w:rFonts w:ascii="Arial" w:hAnsi="Arial"/>
                <w:sz w:val="18"/>
              </w:rPr>
            </w:pPr>
          </w:p>
        </w:tc>
        <w:tc>
          <w:tcPr>
            <w:tcW w:w="834" w:type="dxa"/>
          </w:tcPr>
          <w:p w14:paraId="091BC1E5" w14:textId="77777777" w:rsidR="00292858" w:rsidRPr="007B4467" w:rsidRDefault="00292858" w:rsidP="007B6927">
            <w:pPr>
              <w:keepNext/>
              <w:keepLines/>
              <w:spacing w:after="0"/>
              <w:rPr>
                <w:rFonts w:ascii="Arial" w:hAnsi="Arial"/>
                <w:sz w:val="18"/>
              </w:rPr>
            </w:pPr>
          </w:p>
        </w:tc>
        <w:tc>
          <w:tcPr>
            <w:tcW w:w="955" w:type="dxa"/>
          </w:tcPr>
          <w:p w14:paraId="08EA1169" w14:textId="77777777" w:rsidR="00292858" w:rsidRPr="007B4467" w:rsidRDefault="00292858" w:rsidP="007B6927">
            <w:pPr>
              <w:keepNext/>
              <w:keepLines/>
              <w:spacing w:after="0"/>
              <w:rPr>
                <w:rFonts w:ascii="Arial" w:hAnsi="Arial"/>
                <w:sz w:val="18"/>
              </w:rPr>
            </w:pPr>
          </w:p>
        </w:tc>
        <w:tc>
          <w:tcPr>
            <w:tcW w:w="949" w:type="dxa"/>
          </w:tcPr>
          <w:p w14:paraId="16AAAADC" w14:textId="77777777" w:rsidR="00292858" w:rsidRPr="007B4467" w:rsidRDefault="00292858" w:rsidP="007B6927">
            <w:pPr>
              <w:keepNext/>
              <w:keepLines/>
              <w:spacing w:after="0"/>
              <w:rPr>
                <w:rFonts w:ascii="Arial" w:hAnsi="Arial"/>
                <w:sz w:val="18"/>
              </w:rPr>
            </w:pPr>
          </w:p>
        </w:tc>
        <w:tc>
          <w:tcPr>
            <w:tcW w:w="1090" w:type="dxa"/>
          </w:tcPr>
          <w:p w14:paraId="2C6978DD" w14:textId="77777777" w:rsidR="00292858" w:rsidRPr="007B4467" w:rsidRDefault="00292858" w:rsidP="007B6927">
            <w:pPr>
              <w:keepNext/>
              <w:keepLines/>
              <w:spacing w:after="0"/>
              <w:rPr>
                <w:rFonts w:ascii="Arial" w:hAnsi="Arial"/>
                <w:sz w:val="18"/>
              </w:rPr>
            </w:pPr>
          </w:p>
        </w:tc>
        <w:tc>
          <w:tcPr>
            <w:tcW w:w="935" w:type="dxa"/>
          </w:tcPr>
          <w:p w14:paraId="654E7FF0" w14:textId="77777777" w:rsidR="00292858" w:rsidRPr="007B4467" w:rsidRDefault="00292858" w:rsidP="007B6927">
            <w:pPr>
              <w:keepNext/>
              <w:keepLines/>
              <w:spacing w:after="0"/>
              <w:rPr>
                <w:rFonts w:ascii="Arial" w:hAnsi="Arial"/>
                <w:sz w:val="18"/>
              </w:rPr>
            </w:pPr>
          </w:p>
        </w:tc>
        <w:tc>
          <w:tcPr>
            <w:tcW w:w="1292" w:type="dxa"/>
          </w:tcPr>
          <w:p w14:paraId="0F8F093C" w14:textId="77777777" w:rsidR="00292858" w:rsidRPr="007B4467" w:rsidRDefault="00292858" w:rsidP="007B6927">
            <w:pPr>
              <w:keepNext/>
              <w:keepLines/>
              <w:spacing w:after="0"/>
              <w:rPr>
                <w:rFonts w:ascii="Arial" w:hAnsi="Arial"/>
                <w:sz w:val="18"/>
              </w:rPr>
            </w:pPr>
          </w:p>
        </w:tc>
      </w:tr>
      <w:tr w:rsidR="00292858" w:rsidRPr="007B4467" w14:paraId="0736281D" w14:textId="77777777" w:rsidTr="00093629">
        <w:tc>
          <w:tcPr>
            <w:tcW w:w="989" w:type="dxa"/>
          </w:tcPr>
          <w:p w14:paraId="334B606E" w14:textId="77777777" w:rsidR="00292858" w:rsidRPr="007B4467" w:rsidRDefault="00292858" w:rsidP="007B6927">
            <w:pPr>
              <w:keepNext/>
              <w:keepLines/>
              <w:spacing w:after="0"/>
              <w:rPr>
                <w:rFonts w:ascii="Arial" w:hAnsi="Arial"/>
                <w:sz w:val="18"/>
              </w:rPr>
            </w:pPr>
            <w:r w:rsidRPr="007B4467">
              <w:rPr>
                <w:rFonts w:ascii="Arial" w:hAnsi="Arial"/>
                <w:sz w:val="18"/>
              </w:rPr>
              <w:t>CA_n66B-n71A (Note 6)</w:t>
            </w:r>
          </w:p>
        </w:tc>
        <w:tc>
          <w:tcPr>
            <w:tcW w:w="674" w:type="dxa"/>
          </w:tcPr>
          <w:p w14:paraId="6DBF211E"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8666ED6" w14:textId="77777777" w:rsidR="00292858" w:rsidRPr="007B4467" w:rsidRDefault="00292858" w:rsidP="007B6927">
            <w:pPr>
              <w:keepNext/>
              <w:keepLines/>
              <w:spacing w:after="0"/>
              <w:rPr>
                <w:rFonts w:ascii="Arial" w:hAnsi="Arial"/>
                <w:sz w:val="18"/>
              </w:rPr>
            </w:pPr>
          </w:p>
        </w:tc>
        <w:tc>
          <w:tcPr>
            <w:tcW w:w="821" w:type="dxa"/>
          </w:tcPr>
          <w:p w14:paraId="6CB6FA28" w14:textId="77777777" w:rsidR="00292858" w:rsidRPr="007B4467" w:rsidRDefault="00292858" w:rsidP="007B6927">
            <w:pPr>
              <w:keepNext/>
              <w:keepLines/>
              <w:spacing w:after="0"/>
              <w:rPr>
                <w:rFonts w:ascii="Arial" w:hAnsi="Arial"/>
                <w:sz w:val="18"/>
              </w:rPr>
            </w:pPr>
          </w:p>
        </w:tc>
        <w:tc>
          <w:tcPr>
            <w:tcW w:w="834" w:type="dxa"/>
          </w:tcPr>
          <w:p w14:paraId="42A7B862" w14:textId="77777777" w:rsidR="00292858" w:rsidRPr="007B4467" w:rsidRDefault="00292858" w:rsidP="007B6927">
            <w:pPr>
              <w:keepNext/>
              <w:keepLines/>
              <w:spacing w:after="0"/>
              <w:rPr>
                <w:rFonts w:ascii="Arial" w:hAnsi="Arial"/>
                <w:sz w:val="18"/>
              </w:rPr>
            </w:pPr>
          </w:p>
        </w:tc>
        <w:tc>
          <w:tcPr>
            <w:tcW w:w="955" w:type="dxa"/>
          </w:tcPr>
          <w:p w14:paraId="37595826" w14:textId="77777777" w:rsidR="00292858" w:rsidRPr="007B4467" w:rsidRDefault="00292858" w:rsidP="007B6927">
            <w:pPr>
              <w:keepNext/>
              <w:keepLines/>
              <w:spacing w:after="0"/>
              <w:rPr>
                <w:rFonts w:ascii="Arial" w:hAnsi="Arial"/>
                <w:sz w:val="18"/>
              </w:rPr>
            </w:pPr>
          </w:p>
        </w:tc>
        <w:tc>
          <w:tcPr>
            <w:tcW w:w="949" w:type="dxa"/>
          </w:tcPr>
          <w:p w14:paraId="79978DC1" w14:textId="77777777" w:rsidR="00292858" w:rsidRPr="007B4467" w:rsidRDefault="00292858" w:rsidP="007B6927">
            <w:pPr>
              <w:keepNext/>
              <w:keepLines/>
              <w:spacing w:after="0"/>
              <w:rPr>
                <w:rFonts w:ascii="Arial" w:hAnsi="Arial"/>
                <w:sz w:val="18"/>
              </w:rPr>
            </w:pPr>
          </w:p>
        </w:tc>
        <w:tc>
          <w:tcPr>
            <w:tcW w:w="1090" w:type="dxa"/>
          </w:tcPr>
          <w:p w14:paraId="46263127" w14:textId="77777777" w:rsidR="00292858" w:rsidRPr="007B4467" w:rsidRDefault="00292858" w:rsidP="007B6927">
            <w:pPr>
              <w:keepNext/>
              <w:keepLines/>
              <w:spacing w:after="0"/>
              <w:rPr>
                <w:rFonts w:ascii="Arial" w:hAnsi="Arial"/>
                <w:sz w:val="18"/>
              </w:rPr>
            </w:pPr>
          </w:p>
        </w:tc>
        <w:tc>
          <w:tcPr>
            <w:tcW w:w="935" w:type="dxa"/>
          </w:tcPr>
          <w:p w14:paraId="423891BD" w14:textId="77777777" w:rsidR="00292858" w:rsidRPr="007B4467" w:rsidRDefault="00292858" w:rsidP="007B6927">
            <w:pPr>
              <w:keepNext/>
              <w:keepLines/>
              <w:spacing w:after="0"/>
              <w:rPr>
                <w:rFonts w:ascii="Arial" w:hAnsi="Arial"/>
                <w:sz w:val="18"/>
              </w:rPr>
            </w:pPr>
          </w:p>
        </w:tc>
        <w:tc>
          <w:tcPr>
            <w:tcW w:w="1292" w:type="dxa"/>
          </w:tcPr>
          <w:p w14:paraId="0F3BE112" w14:textId="77777777" w:rsidR="00292858" w:rsidRPr="007B4467" w:rsidRDefault="00292858" w:rsidP="007B6927">
            <w:pPr>
              <w:keepNext/>
              <w:keepLines/>
              <w:spacing w:after="0"/>
              <w:rPr>
                <w:rFonts w:ascii="Arial" w:hAnsi="Arial"/>
                <w:sz w:val="18"/>
              </w:rPr>
            </w:pPr>
          </w:p>
        </w:tc>
      </w:tr>
      <w:tr w:rsidR="00292858" w:rsidRPr="007B4467" w14:paraId="48598881" w14:textId="77777777" w:rsidTr="00093629">
        <w:tc>
          <w:tcPr>
            <w:tcW w:w="989" w:type="dxa"/>
          </w:tcPr>
          <w:p w14:paraId="43AD9955" w14:textId="77777777" w:rsidR="00292858" w:rsidRPr="007B4467" w:rsidRDefault="00292858" w:rsidP="007B6927">
            <w:pPr>
              <w:keepNext/>
              <w:keepLines/>
              <w:spacing w:after="0"/>
              <w:rPr>
                <w:rFonts w:ascii="Arial" w:hAnsi="Arial"/>
                <w:sz w:val="18"/>
              </w:rPr>
            </w:pPr>
            <w:r w:rsidRPr="007B4467">
              <w:rPr>
                <w:rFonts w:ascii="Arial" w:hAnsi="Arial"/>
                <w:sz w:val="18"/>
              </w:rPr>
              <w:t>CA_n66(2A)-n71A (Note 6)</w:t>
            </w:r>
          </w:p>
        </w:tc>
        <w:tc>
          <w:tcPr>
            <w:tcW w:w="674" w:type="dxa"/>
          </w:tcPr>
          <w:p w14:paraId="75E01F94"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32285878" w14:textId="77777777" w:rsidR="00292858" w:rsidRPr="007B4467" w:rsidRDefault="00292858" w:rsidP="007B6927">
            <w:pPr>
              <w:keepNext/>
              <w:keepLines/>
              <w:spacing w:after="0"/>
              <w:rPr>
                <w:rFonts w:ascii="Arial" w:hAnsi="Arial"/>
                <w:sz w:val="18"/>
              </w:rPr>
            </w:pPr>
          </w:p>
        </w:tc>
        <w:tc>
          <w:tcPr>
            <w:tcW w:w="821" w:type="dxa"/>
          </w:tcPr>
          <w:p w14:paraId="50D6B60E" w14:textId="77777777" w:rsidR="00292858" w:rsidRPr="007B4467" w:rsidRDefault="00292858" w:rsidP="007B6927">
            <w:pPr>
              <w:keepNext/>
              <w:keepLines/>
              <w:spacing w:after="0"/>
              <w:rPr>
                <w:rFonts w:ascii="Arial" w:hAnsi="Arial"/>
                <w:sz w:val="18"/>
              </w:rPr>
            </w:pPr>
          </w:p>
        </w:tc>
        <w:tc>
          <w:tcPr>
            <w:tcW w:w="834" w:type="dxa"/>
          </w:tcPr>
          <w:p w14:paraId="58131558" w14:textId="77777777" w:rsidR="00292858" w:rsidRPr="007B4467" w:rsidRDefault="00292858" w:rsidP="007B6927">
            <w:pPr>
              <w:keepNext/>
              <w:keepLines/>
              <w:spacing w:after="0"/>
              <w:rPr>
                <w:rFonts w:ascii="Arial" w:hAnsi="Arial"/>
                <w:sz w:val="18"/>
              </w:rPr>
            </w:pPr>
          </w:p>
        </w:tc>
        <w:tc>
          <w:tcPr>
            <w:tcW w:w="955" w:type="dxa"/>
          </w:tcPr>
          <w:p w14:paraId="6F26BE23" w14:textId="77777777" w:rsidR="00292858" w:rsidRPr="007B4467" w:rsidRDefault="00292858" w:rsidP="007B6927">
            <w:pPr>
              <w:keepNext/>
              <w:keepLines/>
              <w:spacing w:after="0"/>
              <w:rPr>
                <w:rFonts w:ascii="Arial" w:hAnsi="Arial"/>
                <w:sz w:val="18"/>
              </w:rPr>
            </w:pPr>
          </w:p>
        </w:tc>
        <w:tc>
          <w:tcPr>
            <w:tcW w:w="949" w:type="dxa"/>
          </w:tcPr>
          <w:p w14:paraId="3C593781" w14:textId="77777777" w:rsidR="00292858" w:rsidRPr="007B4467" w:rsidRDefault="00292858" w:rsidP="007B6927">
            <w:pPr>
              <w:keepNext/>
              <w:keepLines/>
              <w:spacing w:after="0"/>
              <w:rPr>
                <w:rFonts w:ascii="Arial" w:hAnsi="Arial"/>
                <w:sz w:val="18"/>
              </w:rPr>
            </w:pPr>
          </w:p>
        </w:tc>
        <w:tc>
          <w:tcPr>
            <w:tcW w:w="1090" w:type="dxa"/>
          </w:tcPr>
          <w:p w14:paraId="45B33431" w14:textId="77777777" w:rsidR="00292858" w:rsidRPr="007B4467" w:rsidRDefault="00292858" w:rsidP="007B6927">
            <w:pPr>
              <w:keepNext/>
              <w:keepLines/>
              <w:spacing w:after="0"/>
              <w:rPr>
                <w:rFonts w:ascii="Arial" w:hAnsi="Arial"/>
                <w:sz w:val="18"/>
              </w:rPr>
            </w:pPr>
          </w:p>
        </w:tc>
        <w:tc>
          <w:tcPr>
            <w:tcW w:w="935" w:type="dxa"/>
          </w:tcPr>
          <w:p w14:paraId="06E61DF6" w14:textId="77777777" w:rsidR="00292858" w:rsidRPr="007B4467" w:rsidRDefault="00292858" w:rsidP="007B6927">
            <w:pPr>
              <w:keepNext/>
              <w:keepLines/>
              <w:spacing w:after="0"/>
              <w:rPr>
                <w:rFonts w:ascii="Arial" w:hAnsi="Arial"/>
                <w:sz w:val="18"/>
              </w:rPr>
            </w:pPr>
          </w:p>
        </w:tc>
        <w:tc>
          <w:tcPr>
            <w:tcW w:w="1292" w:type="dxa"/>
          </w:tcPr>
          <w:p w14:paraId="451817E5" w14:textId="77777777" w:rsidR="00292858" w:rsidRPr="007B4467" w:rsidRDefault="00292858" w:rsidP="007B6927">
            <w:pPr>
              <w:keepNext/>
              <w:keepLines/>
              <w:spacing w:after="0"/>
              <w:rPr>
                <w:rFonts w:ascii="Arial" w:hAnsi="Arial"/>
                <w:sz w:val="18"/>
              </w:rPr>
            </w:pPr>
          </w:p>
        </w:tc>
      </w:tr>
      <w:tr w:rsidR="00292858" w:rsidRPr="007B4467" w14:paraId="5B1D05FA" w14:textId="77777777" w:rsidTr="00093629">
        <w:tc>
          <w:tcPr>
            <w:tcW w:w="989" w:type="dxa"/>
          </w:tcPr>
          <w:p w14:paraId="2DD68E50" w14:textId="77777777" w:rsidR="00292858" w:rsidRPr="007B4467" w:rsidRDefault="00292858" w:rsidP="007B6927">
            <w:pPr>
              <w:keepNext/>
              <w:keepLines/>
              <w:spacing w:after="0"/>
              <w:rPr>
                <w:rFonts w:ascii="Arial" w:hAnsi="Arial"/>
                <w:sz w:val="18"/>
              </w:rPr>
            </w:pPr>
            <w:r w:rsidRPr="007B4467">
              <w:rPr>
                <w:rFonts w:ascii="Arial" w:hAnsi="Arial"/>
                <w:sz w:val="18"/>
              </w:rPr>
              <w:t>CA_n66(2A)-n71(2A) (Note 6)</w:t>
            </w:r>
          </w:p>
        </w:tc>
        <w:tc>
          <w:tcPr>
            <w:tcW w:w="674" w:type="dxa"/>
          </w:tcPr>
          <w:p w14:paraId="1B1E578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117072" w14:textId="77777777" w:rsidR="00292858" w:rsidRPr="007B4467" w:rsidRDefault="00292858" w:rsidP="007B6927">
            <w:pPr>
              <w:keepNext/>
              <w:keepLines/>
              <w:spacing w:after="0"/>
              <w:rPr>
                <w:rFonts w:ascii="Arial" w:hAnsi="Arial"/>
                <w:sz w:val="18"/>
              </w:rPr>
            </w:pPr>
          </w:p>
        </w:tc>
        <w:tc>
          <w:tcPr>
            <w:tcW w:w="821" w:type="dxa"/>
          </w:tcPr>
          <w:p w14:paraId="1613B669" w14:textId="77777777" w:rsidR="00292858" w:rsidRPr="007B4467" w:rsidRDefault="00292858" w:rsidP="007B6927">
            <w:pPr>
              <w:keepNext/>
              <w:keepLines/>
              <w:spacing w:after="0"/>
              <w:rPr>
                <w:rFonts w:ascii="Arial" w:hAnsi="Arial"/>
                <w:sz w:val="18"/>
              </w:rPr>
            </w:pPr>
          </w:p>
        </w:tc>
        <w:tc>
          <w:tcPr>
            <w:tcW w:w="834" w:type="dxa"/>
          </w:tcPr>
          <w:p w14:paraId="0D498A54" w14:textId="77777777" w:rsidR="00292858" w:rsidRPr="007B4467" w:rsidRDefault="00292858" w:rsidP="007B6927">
            <w:pPr>
              <w:keepNext/>
              <w:keepLines/>
              <w:spacing w:after="0"/>
              <w:rPr>
                <w:rFonts w:ascii="Arial" w:hAnsi="Arial"/>
                <w:sz w:val="18"/>
              </w:rPr>
            </w:pPr>
          </w:p>
        </w:tc>
        <w:tc>
          <w:tcPr>
            <w:tcW w:w="955" w:type="dxa"/>
          </w:tcPr>
          <w:p w14:paraId="594C641F" w14:textId="77777777" w:rsidR="00292858" w:rsidRPr="007B4467" w:rsidRDefault="00292858" w:rsidP="007B6927">
            <w:pPr>
              <w:keepNext/>
              <w:keepLines/>
              <w:spacing w:after="0"/>
              <w:rPr>
                <w:rFonts w:ascii="Arial" w:hAnsi="Arial"/>
                <w:sz w:val="18"/>
              </w:rPr>
            </w:pPr>
          </w:p>
        </w:tc>
        <w:tc>
          <w:tcPr>
            <w:tcW w:w="949" w:type="dxa"/>
          </w:tcPr>
          <w:p w14:paraId="62A9EE86" w14:textId="77777777" w:rsidR="00292858" w:rsidRPr="007B4467" w:rsidRDefault="00292858" w:rsidP="007B6927">
            <w:pPr>
              <w:keepNext/>
              <w:keepLines/>
              <w:spacing w:after="0"/>
              <w:rPr>
                <w:rFonts w:ascii="Arial" w:hAnsi="Arial"/>
                <w:sz w:val="18"/>
              </w:rPr>
            </w:pPr>
          </w:p>
        </w:tc>
        <w:tc>
          <w:tcPr>
            <w:tcW w:w="1090" w:type="dxa"/>
          </w:tcPr>
          <w:p w14:paraId="2C306EC9" w14:textId="77777777" w:rsidR="00292858" w:rsidRPr="007B4467" w:rsidRDefault="00292858" w:rsidP="007B6927">
            <w:pPr>
              <w:keepNext/>
              <w:keepLines/>
              <w:spacing w:after="0"/>
              <w:rPr>
                <w:rFonts w:ascii="Arial" w:hAnsi="Arial"/>
                <w:sz w:val="18"/>
              </w:rPr>
            </w:pPr>
          </w:p>
        </w:tc>
        <w:tc>
          <w:tcPr>
            <w:tcW w:w="935" w:type="dxa"/>
          </w:tcPr>
          <w:p w14:paraId="5916E245" w14:textId="77777777" w:rsidR="00292858" w:rsidRPr="007B4467" w:rsidRDefault="00292858" w:rsidP="007B6927">
            <w:pPr>
              <w:keepNext/>
              <w:keepLines/>
              <w:spacing w:after="0"/>
              <w:rPr>
                <w:rFonts w:ascii="Arial" w:hAnsi="Arial"/>
                <w:sz w:val="18"/>
              </w:rPr>
            </w:pPr>
          </w:p>
        </w:tc>
        <w:tc>
          <w:tcPr>
            <w:tcW w:w="1292" w:type="dxa"/>
          </w:tcPr>
          <w:p w14:paraId="5DF35552" w14:textId="77777777" w:rsidR="00292858" w:rsidRPr="007B4467" w:rsidRDefault="00292858" w:rsidP="007B6927">
            <w:pPr>
              <w:keepNext/>
              <w:keepLines/>
              <w:spacing w:after="0"/>
              <w:rPr>
                <w:rFonts w:ascii="Arial" w:hAnsi="Arial"/>
                <w:sz w:val="18"/>
              </w:rPr>
            </w:pPr>
          </w:p>
        </w:tc>
      </w:tr>
      <w:tr w:rsidR="00292858" w:rsidRPr="007B4467" w14:paraId="067917AA" w14:textId="77777777" w:rsidTr="00093629">
        <w:tc>
          <w:tcPr>
            <w:tcW w:w="989" w:type="dxa"/>
          </w:tcPr>
          <w:p w14:paraId="037B23D6" w14:textId="77777777" w:rsidR="00292858" w:rsidRPr="007B4467" w:rsidRDefault="00292858" w:rsidP="007B6927">
            <w:pPr>
              <w:keepNext/>
              <w:keepLines/>
              <w:spacing w:after="0"/>
              <w:rPr>
                <w:rFonts w:ascii="Arial" w:hAnsi="Arial"/>
                <w:sz w:val="18"/>
              </w:rPr>
            </w:pPr>
            <w:r w:rsidRPr="007B4467">
              <w:rPr>
                <w:rFonts w:ascii="Arial" w:hAnsi="Arial"/>
                <w:sz w:val="18"/>
              </w:rPr>
              <w:t>CA_n66A-n77A</w:t>
            </w:r>
          </w:p>
        </w:tc>
        <w:tc>
          <w:tcPr>
            <w:tcW w:w="674" w:type="dxa"/>
          </w:tcPr>
          <w:p w14:paraId="261A7E51"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6CBE65" w14:textId="77777777" w:rsidR="00292858" w:rsidRPr="007B4467" w:rsidRDefault="00292858" w:rsidP="007B6927">
            <w:pPr>
              <w:keepNext/>
              <w:keepLines/>
              <w:spacing w:after="0"/>
              <w:rPr>
                <w:rFonts w:ascii="Arial" w:hAnsi="Arial"/>
                <w:sz w:val="18"/>
              </w:rPr>
            </w:pPr>
          </w:p>
        </w:tc>
        <w:tc>
          <w:tcPr>
            <w:tcW w:w="821" w:type="dxa"/>
          </w:tcPr>
          <w:p w14:paraId="23D101C8" w14:textId="77777777" w:rsidR="00292858" w:rsidRPr="007B4467" w:rsidRDefault="00292858" w:rsidP="007B6927">
            <w:pPr>
              <w:keepNext/>
              <w:keepLines/>
              <w:spacing w:after="0"/>
              <w:rPr>
                <w:rFonts w:ascii="Arial" w:hAnsi="Arial"/>
                <w:sz w:val="18"/>
              </w:rPr>
            </w:pPr>
          </w:p>
        </w:tc>
        <w:tc>
          <w:tcPr>
            <w:tcW w:w="834" w:type="dxa"/>
          </w:tcPr>
          <w:p w14:paraId="243E2E60" w14:textId="77777777" w:rsidR="00292858" w:rsidRPr="007B4467" w:rsidRDefault="00292858" w:rsidP="007B6927">
            <w:pPr>
              <w:keepNext/>
              <w:keepLines/>
              <w:spacing w:after="0"/>
              <w:rPr>
                <w:rFonts w:ascii="Arial" w:hAnsi="Arial"/>
                <w:sz w:val="18"/>
              </w:rPr>
            </w:pPr>
          </w:p>
        </w:tc>
        <w:tc>
          <w:tcPr>
            <w:tcW w:w="955" w:type="dxa"/>
          </w:tcPr>
          <w:p w14:paraId="0085CEC1" w14:textId="77777777" w:rsidR="00292858" w:rsidRPr="007B4467" w:rsidRDefault="00292858" w:rsidP="007B6927">
            <w:pPr>
              <w:keepNext/>
              <w:keepLines/>
              <w:spacing w:after="0"/>
              <w:rPr>
                <w:rFonts w:ascii="Arial" w:hAnsi="Arial"/>
                <w:sz w:val="18"/>
              </w:rPr>
            </w:pPr>
          </w:p>
        </w:tc>
        <w:tc>
          <w:tcPr>
            <w:tcW w:w="949" w:type="dxa"/>
          </w:tcPr>
          <w:p w14:paraId="2859663B" w14:textId="77777777" w:rsidR="00292858" w:rsidRPr="007B4467" w:rsidRDefault="00292858" w:rsidP="007B6927">
            <w:pPr>
              <w:keepNext/>
              <w:keepLines/>
              <w:spacing w:after="0"/>
              <w:rPr>
                <w:rFonts w:ascii="Arial" w:hAnsi="Arial"/>
                <w:sz w:val="18"/>
              </w:rPr>
            </w:pPr>
          </w:p>
        </w:tc>
        <w:tc>
          <w:tcPr>
            <w:tcW w:w="1090" w:type="dxa"/>
          </w:tcPr>
          <w:p w14:paraId="08B3AE0B" w14:textId="77777777" w:rsidR="00292858" w:rsidRPr="007B4467" w:rsidRDefault="00292858" w:rsidP="007B6927">
            <w:pPr>
              <w:keepNext/>
              <w:keepLines/>
              <w:spacing w:after="0"/>
              <w:rPr>
                <w:rFonts w:ascii="Arial" w:hAnsi="Arial"/>
                <w:sz w:val="18"/>
              </w:rPr>
            </w:pPr>
          </w:p>
        </w:tc>
        <w:tc>
          <w:tcPr>
            <w:tcW w:w="935" w:type="dxa"/>
          </w:tcPr>
          <w:p w14:paraId="70289B58" w14:textId="77777777" w:rsidR="00292858" w:rsidRPr="007B4467" w:rsidRDefault="00292858" w:rsidP="007B6927">
            <w:pPr>
              <w:keepNext/>
              <w:keepLines/>
              <w:spacing w:after="0"/>
              <w:rPr>
                <w:rFonts w:ascii="Arial" w:hAnsi="Arial"/>
                <w:sz w:val="18"/>
              </w:rPr>
            </w:pPr>
          </w:p>
        </w:tc>
        <w:tc>
          <w:tcPr>
            <w:tcW w:w="1292" w:type="dxa"/>
          </w:tcPr>
          <w:p w14:paraId="60DC8221" w14:textId="77777777" w:rsidR="00292858" w:rsidRPr="007B4467" w:rsidRDefault="00292858" w:rsidP="007B6927">
            <w:pPr>
              <w:keepNext/>
              <w:keepLines/>
              <w:spacing w:after="0"/>
              <w:rPr>
                <w:rFonts w:ascii="Arial" w:hAnsi="Arial"/>
                <w:sz w:val="18"/>
              </w:rPr>
            </w:pPr>
          </w:p>
        </w:tc>
      </w:tr>
      <w:tr w:rsidR="00292858" w:rsidRPr="007B4467" w14:paraId="4DCC264C" w14:textId="77777777" w:rsidTr="00093629">
        <w:tc>
          <w:tcPr>
            <w:tcW w:w="989" w:type="dxa"/>
          </w:tcPr>
          <w:p w14:paraId="6E8D88E8" w14:textId="77777777" w:rsidR="00292858" w:rsidRPr="007B4467" w:rsidRDefault="00292858" w:rsidP="007B6927">
            <w:pPr>
              <w:keepNext/>
              <w:keepLines/>
              <w:spacing w:after="0"/>
              <w:rPr>
                <w:rFonts w:ascii="Arial" w:hAnsi="Arial"/>
                <w:sz w:val="18"/>
              </w:rPr>
            </w:pPr>
            <w:r w:rsidRPr="007B4467">
              <w:rPr>
                <w:rFonts w:ascii="Arial" w:hAnsi="Arial"/>
                <w:sz w:val="18"/>
              </w:rPr>
              <w:t>CA_n66A-n77(2A)</w:t>
            </w:r>
          </w:p>
        </w:tc>
        <w:tc>
          <w:tcPr>
            <w:tcW w:w="674" w:type="dxa"/>
          </w:tcPr>
          <w:p w14:paraId="46CA164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1C68913" w14:textId="77777777" w:rsidR="00292858" w:rsidRPr="007B4467" w:rsidRDefault="00292858" w:rsidP="007B6927">
            <w:pPr>
              <w:keepNext/>
              <w:keepLines/>
              <w:spacing w:after="0"/>
              <w:rPr>
                <w:rFonts w:ascii="Arial" w:hAnsi="Arial"/>
                <w:sz w:val="18"/>
              </w:rPr>
            </w:pPr>
          </w:p>
        </w:tc>
        <w:tc>
          <w:tcPr>
            <w:tcW w:w="821" w:type="dxa"/>
          </w:tcPr>
          <w:p w14:paraId="48857678" w14:textId="77777777" w:rsidR="00292858" w:rsidRPr="007B4467" w:rsidRDefault="00292858" w:rsidP="007B6927">
            <w:pPr>
              <w:keepNext/>
              <w:keepLines/>
              <w:spacing w:after="0"/>
              <w:rPr>
                <w:rFonts w:ascii="Arial" w:hAnsi="Arial"/>
                <w:sz w:val="18"/>
              </w:rPr>
            </w:pPr>
          </w:p>
        </w:tc>
        <w:tc>
          <w:tcPr>
            <w:tcW w:w="834" w:type="dxa"/>
          </w:tcPr>
          <w:p w14:paraId="431EA7E5" w14:textId="77777777" w:rsidR="00292858" w:rsidRPr="007B4467" w:rsidRDefault="00292858" w:rsidP="007B6927">
            <w:pPr>
              <w:keepNext/>
              <w:keepLines/>
              <w:spacing w:after="0"/>
              <w:rPr>
                <w:rFonts w:ascii="Arial" w:hAnsi="Arial"/>
                <w:sz w:val="18"/>
              </w:rPr>
            </w:pPr>
          </w:p>
        </w:tc>
        <w:tc>
          <w:tcPr>
            <w:tcW w:w="955" w:type="dxa"/>
          </w:tcPr>
          <w:p w14:paraId="0A1BCEEA" w14:textId="77777777" w:rsidR="00292858" w:rsidRPr="007B4467" w:rsidRDefault="00292858" w:rsidP="007B6927">
            <w:pPr>
              <w:keepNext/>
              <w:keepLines/>
              <w:spacing w:after="0"/>
              <w:rPr>
                <w:rFonts w:ascii="Arial" w:hAnsi="Arial"/>
                <w:sz w:val="18"/>
              </w:rPr>
            </w:pPr>
          </w:p>
        </w:tc>
        <w:tc>
          <w:tcPr>
            <w:tcW w:w="949" w:type="dxa"/>
          </w:tcPr>
          <w:p w14:paraId="67DDAEDD" w14:textId="77777777" w:rsidR="00292858" w:rsidRPr="007B4467" w:rsidRDefault="00292858" w:rsidP="007B6927">
            <w:pPr>
              <w:keepNext/>
              <w:keepLines/>
              <w:spacing w:after="0"/>
              <w:rPr>
                <w:rFonts w:ascii="Arial" w:hAnsi="Arial"/>
                <w:sz w:val="18"/>
              </w:rPr>
            </w:pPr>
          </w:p>
        </w:tc>
        <w:tc>
          <w:tcPr>
            <w:tcW w:w="1090" w:type="dxa"/>
          </w:tcPr>
          <w:p w14:paraId="3E8A358B" w14:textId="77777777" w:rsidR="00292858" w:rsidRPr="007B4467" w:rsidRDefault="00292858" w:rsidP="007B6927">
            <w:pPr>
              <w:keepNext/>
              <w:keepLines/>
              <w:spacing w:after="0"/>
              <w:rPr>
                <w:rFonts w:ascii="Arial" w:hAnsi="Arial"/>
                <w:sz w:val="18"/>
              </w:rPr>
            </w:pPr>
          </w:p>
        </w:tc>
        <w:tc>
          <w:tcPr>
            <w:tcW w:w="935" w:type="dxa"/>
          </w:tcPr>
          <w:p w14:paraId="5734E67E" w14:textId="77777777" w:rsidR="00292858" w:rsidRPr="007B4467" w:rsidRDefault="00292858" w:rsidP="007B6927">
            <w:pPr>
              <w:keepNext/>
              <w:keepLines/>
              <w:spacing w:after="0"/>
              <w:rPr>
                <w:rFonts w:ascii="Arial" w:hAnsi="Arial"/>
                <w:sz w:val="18"/>
              </w:rPr>
            </w:pPr>
          </w:p>
        </w:tc>
        <w:tc>
          <w:tcPr>
            <w:tcW w:w="1292" w:type="dxa"/>
          </w:tcPr>
          <w:p w14:paraId="237B572D" w14:textId="77777777" w:rsidR="00292858" w:rsidRPr="007B4467" w:rsidRDefault="00292858" w:rsidP="007B6927">
            <w:pPr>
              <w:keepNext/>
              <w:keepLines/>
              <w:spacing w:after="0"/>
              <w:rPr>
                <w:rFonts w:ascii="Arial" w:hAnsi="Arial"/>
                <w:sz w:val="18"/>
              </w:rPr>
            </w:pPr>
          </w:p>
        </w:tc>
      </w:tr>
      <w:tr w:rsidR="00BD32AD" w:rsidRPr="007B4467" w14:paraId="657EBBB9" w14:textId="77777777" w:rsidTr="00093629">
        <w:tc>
          <w:tcPr>
            <w:tcW w:w="989" w:type="dxa"/>
          </w:tcPr>
          <w:p w14:paraId="249B6DB3" w14:textId="151C8C27" w:rsidR="00BD32AD" w:rsidRPr="007B4467" w:rsidRDefault="00BD32AD" w:rsidP="00BD32AD">
            <w:pPr>
              <w:keepNext/>
              <w:keepLines/>
              <w:spacing w:after="0"/>
              <w:rPr>
                <w:rFonts w:ascii="Arial" w:hAnsi="Arial"/>
                <w:sz w:val="18"/>
              </w:rPr>
            </w:pPr>
            <w:r w:rsidRPr="007B4467">
              <w:rPr>
                <w:rFonts w:ascii="Arial" w:hAnsi="Arial"/>
                <w:sz w:val="18"/>
              </w:rPr>
              <w:t>CA_n66A-n77C</w:t>
            </w:r>
          </w:p>
        </w:tc>
        <w:tc>
          <w:tcPr>
            <w:tcW w:w="674" w:type="dxa"/>
          </w:tcPr>
          <w:p w14:paraId="79CC3108" w14:textId="03397B47"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29820B46" w14:textId="77777777" w:rsidR="00BD32AD" w:rsidRPr="007B4467" w:rsidRDefault="00BD32AD" w:rsidP="00BD32AD">
            <w:pPr>
              <w:keepNext/>
              <w:keepLines/>
              <w:spacing w:after="0"/>
              <w:rPr>
                <w:rFonts w:ascii="Arial" w:hAnsi="Arial"/>
                <w:sz w:val="18"/>
              </w:rPr>
            </w:pPr>
          </w:p>
        </w:tc>
        <w:tc>
          <w:tcPr>
            <w:tcW w:w="821" w:type="dxa"/>
          </w:tcPr>
          <w:p w14:paraId="7CF75092" w14:textId="77777777" w:rsidR="00BD32AD" w:rsidRPr="007B4467" w:rsidRDefault="00BD32AD" w:rsidP="00BD32AD">
            <w:pPr>
              <w:keepNext/>
              <w:keepLines/>
              <w:spacing w:after="0"/>
              <w:rPr>
                <w:rFonts w:ascii="Arial" w:hAnsi="Arial"/>
                <w:sz w:val="18"/>
              </w:rPr>
            </w:pPr>
          </w:p>
        </w:tc>
        <w:tc>
          <w:tcPr>
            <w:tcW w:w="834" w:type="dxa"/>
          </w:tcPr>
          <w:p w14:paraId="36DAF091" w14:textId="77777777" w:rsidR="00BD32AD" w:rsidRPr="007B4467" w:rsidRDefault="00BD32AD" w:rsidP="00BD32AD">
            <w:pPr>
              <w:keepNext/>
              <w:keepLines/>
              <w:spacing w:after="0"/>
              <w:rPr>
                <w:rFonts w:ascii="Arial" w:hAnsi="Arial"/>
                <w:sz w:val="18"/>
              </w:rPr>
            </w:pPr>
          </w:p>
        </w:tc>
        <w:tc>
          <w:tcPr>
            <w:tcW w:w="955" w:type="dxa"/>
          </w:tcPr>
          <w:p w14:paraId="084BCA83" w14:textId="77777777" w:rsidR="00BD32AD" w:rsidRPr="007B4467" w:rsidRDefault="00BD32AD" w:rsidP="00BD32AD">
            <w:pPr>
              <w:keepNext/>
              <w:keepLines/>
              <w:spacing w:after="0"/>
              <w:rPr>
                <w:rFonts w:ascii="Arial" w:hAnsi="Arial"/>
                <w:sz w:val="18"/>
              </w:rPr>
            </w:pPr>
          </w:p>
        </w:tc>
        <w:tc>
          <w:tcPr>
            <w:tcW w:w="949" w:type="dxa"/>
          </w:tcPr>
          <w:p w14:paraId="5EA4C347" w14:textId="77777777" w:rsidR="00BD32AD" w:rsidRPr="007B4467" w:rsidRDefault="00BD32AD" w:rsidP="00BD32AD">
            <w:pPr>
              <w:keepNext/>
              <w:keepLines/>
              <w:spacing w:after="0"/>
              <w:rPr>
                <w:rFonts w:ascii="Arial" w:hAnsi="Arial"/>
                <w:sz w:val="18"/>
              </w:rPr>
            </w:pPr>
          </w:p>
        </w:tc>
        <w:tc>
          <w:tcPr>
            <w:tcW w:w="1090" w:type="dxa"/>
          </w:tcPr>
          <w:p w14:paraId="71E463C4" w14:textId="77777777" w:rsidR="00BD32AD" w:rsidRPr="007B4467" w:rsidRDefault="00BD32AD" w:rsidP="00BD32AD">
            <w:pPr>
              <w:keepNext/>
              <w:keepLines/>
              <w:spacing w:after="0"/>
              <w:rPr>
                <w:rFonts w:ascii="Arial" w:hAnsi="Arial"/>
                <w:sz w:val="18"/>
              </w:rPr>
            </w:pPr>
          </w:p>
        </w:tc>
        <w:tc>
          <w:tcPr>
            <w:tcW w:w="935" w:type="dxa"/>
          </w:tcPr>
          <w:p w14:paraId="61D44266" w14:textId="77777777" w:rsidR="00BD32AD" w:rsidRPr="007B4467" w:rsidRDefault="00BD32AD" w:rsidP="00BD32AD">
            <w:pPr>
              <w:keepNext/>
              <w:keepLines/>
              <w:spacing w:after="0"/>
              <w:rPr>
                <w:rFonts w:ascii="Arial" w:hAnsi="Arial"/>
                <w:sz w:val="18"/>
              </w:rPr>
            </w:pPr>
          </w:p>
        </w:tc>
        <w:tc>
          <w:tcPr>
            <w:tcW w:w="1292" w:type="dxa"/>
          </w:tcPr>
          <w:p w14:paraId="270427FC" w14:textId="77777777" w:rsidR="00BD32AD" w:rsidRPr="007B4467" w:rsidRDefault="00BD32AD" w:rsidP="00BD32AD">
            <w:pPr>
              <w:keepNext/>
              <w:keepLines/>
              <w:spacing w:after="0"/>
              <w:rPr>
                <w:rFonts w:ascii="Arial" w:hAnsi="Arial"/>
                <w:sz w:val="18"/>
              </w:rPr>
            </w:pPr>
          </w:p>
        </w:tc>
      </w:tr>
      <w:tr w:rsidR="00BD32AD" w:rsidRPr="007B4467" w14:paraId="317C5693" w14:textId="77777777" w:rsidTr="00093629">
        <w:tc>
          <w:tcPr>
            <w:tcW w:w="989" w:type="dxa"/>
          </w:tcPr>
          <w:p w14:paraId="27E757EF" w14:textId="4F3B14BB" w:rsidR="00BD32AD" w:rsidRPr="007B4467" w:rsidRDefault="00BD32AD" w:rsidP="00BD32AD">
            <w:pPr>
              <w:keepNext/>
              <w:keepLines/>
              <w:spacing w:after="0"/>
              <w:rPr>
                <w:rFonts w:ascii="Arial" w:hAnsi="Arial"/>
                <w:sz w:val="18"/>
              </w:rPr>
            </w:pPr>
            <w:r w:rsidRPr="007B4467">
              <w:rPr>
                <w:rFonts w:ascii="Arial" w:hAnsi="Arial"/>
                <w:sz w:val="18"/>
              </w:rPr>
              <w:t>CA_n66(2A)-n77A</w:t>
            </w:r>
          </w:p>
        </w:tc>
        <w:tc>
          <w:tcPr>
            <w:tcW w:w="674" w:type="dxa"/>
          </w:tcPr>
          <w:p w14:paraId="71253B18" w14:textId="28971DC8"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3C590EAA" w14:textId="77777777" w:rsidR="00BD32AD" w:rsidRPr="007B4467" w:rsidRDefault="00BD32AD" w:rsidP="00BD32AD">
            <w:pPr>
              <w:keepNext/>
              <w:keepLines/>
              <w:spacing w:after="0"/>
              <w:rPr>
                <w:rFonts w:ascii="Arial" w:hAnsi="Arial"/>
                <w:sz w:val="18"/>
              </w:rPr>
            </w:pPr>
          </w:p>
        </w:tc>
        <w:tc>
          <w:tcPr>
            <w:tcW w:w="821" w:type="dxa"/>
          </w:tcPr>
          <w:p w14:paraId="3F946ED8" w14:textId="77777777" w:rsidR="00BD32AD" w:rsidRPr="007B4467" w:rsidRDefault="00BD32AD" w:rsidP="00BD32AD">
            <w:pPr>
              <w:keepNext/>
              <w:keepLines/>
              <w:spacing w:after="0"/>
              <w:rPr>
                <w:rFonts w:ascii="Arial" w:hAnsi="Arial"/>
                <w:sz w:val="18"/>
              </w:rPr>
            </w:pPr>
          </w:p>
        </w:tc>
        <w:tc>
          <w:tcPr>
            <w:tcW w:w="834" w:type="dxa"/>
          </w:tcPr>
          <w:p w14:paraId="3C6D1B34" w14:textId="77777777" w:rsidR="00BD32AD" w:rsidRPr="007B4467" w:rsidRDefault="00BD32AD" w:rsidP="00BD32AD">
            <w:pPr>
              <w:keepNext/>
              <w:keepLines/>
              <w:spacing w:after="0"/>
              <w:rPr>
                <w:rFonts w:ascii="Arial" w:hAnsi="Arial"/>
                <w:sz w:val="18"/>
              </w:rPr>
            </w:pPr>
          </w:p>
        </w:tc>
        <w:tc>
          <w:tcPr>
            <w:tcW w:w="955" w:type="dxa"/>
          </w:tcPr>
          <w:p w14:paraId="40B95F59" w14:textId="77777777" w:rsidR="00BD32AD" w:rsidRPr="007B4467" w:rsidRDefault="00BD32AD" w:rsidP="00BD32AD">
            <w:pPr>
              <w:keepNext/>
              <w:keepLines/>
              <w:spacing w:after="0"/>
              <w:rPr>
                <w:rFonts w:ascii="Arial" w:hAnsi="Arial"/>
                <w:sz w:val="18"/>
              </w:rPr>
            </w:pPr>
          </w:p>
        </w:tc>
        <w:tc>
          <w:tcPr>
            <w:tcW w:w="949" w:type="dxa"/>
          </w:tcPr>
          <w:p w14:paraId="228BC1C9" w14:textId="77777777" w:rsidR="00BD32AD" w:rsidRPr="007B4467" w:rsidRDefault="00BD32AD" w:rsidP="00BD32AD">
            <w:pPr>
              <w:keepNext/>
              <w:keepLines/>
              <w:spacing w:after="0"/>
              <w:rPr>
                <w:rFonts w:ascii="Arial" w:hAnsi="Arial"/>
                <w:sz w:val="18"/>
              </w:rPr>
            </w:pPr>
          </w:p>
        </w:tc>
        <w:tc>
          <w:tcPr>
            <w:tcW w:w="1090" w:type="dxa"/>
          </w:tcPr>
          <w:p w14:paraId="6695F770" w14:textId="77777777" w:rsidR="00BD32AD" w:rsidRPr="007B4467" w:rsidRDefault="00BD32AD" w:rsidP="00BD32AD">
            <w:pPr>
              <w:keepNext/>
              <w:keepLines/>
              <w:spacing w:after="0"/>
              <w:rPr>
                <w:rFonts w:ascii="Arial" w:hAnsi="Arial"/>
                <w:sz w:val="18"/>
              </w:rPr>
            </w:pPr>
          </w:p>
        </w:tc>
        <w:tc>
          <w:tcPr>
            <w:tcW w:w="935" w:type="dxa"/>
          </w:tcPr>
          <w:p w14:paraId="22425F1A" w14:textId="77777777" w:rsidR="00BD32AD" w:rsidRPr="007B4467" w:rsidRDefault="00BD32AD" w:rsidP="00BD32AD">
            <w:pPr>
              <w:keepNext/>
              <w:keepLines/>
              <w:spacing w:after="0"/>
              <w:rPr>
                <w:rFonts w:ascii="Arial" w:hAnsi="Arial"/>
                <w:sz w:val="18"/>
              </w:rPr>
            </w:pPr>
          </w:p>
        </w:tc>
        <w:tc>
          <w:tcPr>
            <w:tcW w:w="1292" w:type="dxa"/>
          </w:tcPr>
          <w:p w14:paraId="674732FF" w14:textId="77777777" w:rsidR="00BD32AD" w:rsidRPr="007B4467" w:rsidRDefault="00BD32AD" w:rsidP="00BD32AD">
            <w:pPr>
              <w:keepNext/>
              <w:keepLines/>
              <w:spacing w:after="0"/>
              <w:rPr>
                <w:rFonts w:ascii="Arial" w:hAnsi="Arial"/>
                <w:sz w:val="18"/>
              </w:rPr>
            </w:pPr>
          </w:p>
        </w:tc>
      </w:tr>
      <w:tr w:rsidR="00BD32AD" w:rsidRPr="007B4467" w14:paraId="4C96320D" w14:textId="77777777" w:rsidTr="00093629">
        <w:tc>
          <w:tcPr>
            <w:tcW w:w="989" w:type="dxa"/>
          </w:tcPr>
          <w:p w14:paraId="4028DA92" w14:textId="485E55F3" w:rsidR="00BD32AD" w:rsidRPr="007B4467" w:rsidRDefault="00BD32AD" w:rsidP="00BD32AD">
            <w:pPr>
              <w:keepNext/>
              <w:keepLines/>
              <w:spacing w:after="0"/>
              <w:rPr>
                <w:rFonts w:ascii="Arial" w:hAnsi="Arial"/>
                <w:sz w:val="18"/>
              </w:rPr>
            </w:pPr>
            <w:r w:rsidRPr="007B4467">
              <w:rPr>
                <w:rFonts w:ascii="Arial" w:hAnsi="Arial"/>
                <w:sz w:val="18"/>
              </w:rPr>
              <w:t>CA_n66(2A)-n77(2A)</w:t>
            </w:r>
          </w:p>
        </w:tc>
        <w:tc>
          <w:tcPr>
            <w:tcW w:w="674" w:type="dxa"/>
          </w:tcPr>
          <w:p w14:paraId="7A55EBFA" w14:textId="66143260"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4D4AC6F6" w14:textId="77777777" w:rsidR="00BD32AD" w:rsidRPr="007B4467" w:rsidRDefault="00BD32AD" w:rsidP="00BD32AD">
            <w:pPr>
              <w:keepNext/>
              <w:keepLines/>
              <w:spacing w:after="0"/>
              <w:rPr>
                <w:rFonts w:ascii="Arial" w:hAnsi="Arial"/>
                <w:sz w:val="18"/>
              </w:rPr>
            </w:pPr>
          </w:p>
        </w:tc>
        <w:tc>
          <w:tcPr>
            <w:tcW w:w="821" w:type="dxa"/>
          </w:tcPr>
          <w:p w14:paraId="48BFAFFF" w14:textId="77777777" w:rsidR="00BD32AD" w:rsidRPr="007B4467" w:rsidRDefault="00BD32AD" w:rsidP="00BD32AD">
            <w:pPr>
              <w:keepNext/>
              <w:keepLines/>
              <w:spacing w:after="0"/>
              <w:rPr>
                <w:rFonts w:ascii="Arial" w:hAnsi="Arial"/>
                <w:sz w:val="18"/>
              </w:rPr>
            </w:pPr>
          </w:p>
        </w:tc>
        <w:tc>
          <w:tcPr>
            <w:tcW w:w="834" w:type="dxa"/>
          </w:tcPr>
          <w:p w14:paraId="7CCFA14D" w14:textId="77777777" w:rsidR="00BD32AD" w:rsidRPr="007B4467" w:rsidRDefault="00BD32AD" w:rsidP="00BD32AD">
            <w:pPr>
              <w:keepNext/>
              <w:keepLines/>
              <w:spacing w:after="0"/>
              <w:rPr>
                <w:rFonts w:ascii="Arial" w:hAnsi="Arial"/>
                <w:sz w:val="18"/>
              </w:rPr>
            </w:pPr>
          </w:p>
        </w:tc>
        <w:tc>
          <w:tcPr>
            <w:tcW w:w="955" w:type="dxa"/>
          </w:tcPr>
          <w:p w14:paraId="446BF4BE" w14:textId="77777777" w:rsidR="00BD32AD" w:rsidRPr="007B4467" w:rsidRDefault="00BD32AD" w:rsidP="00BD32AD">
            <w:pPr>
              <w:keepNext/>
              <w:keepLines/>
              <w:spacing w:after="0"/>
              <w:rPr>
                <w:rFonts w:ascii="Arial" w:hAnsi="Arial"/>
                <w:sz w:val="18"/>
              </w:rPr>
            </w:pPr>
          </w:p>
        </w:tc>
        <w:tc>
          <w:tcPr>
            <w:tcW w:w="949" w:type="dxa"/>
          </w:tcPr>
          <w:p w14:paraId="7C98FAE8" w14:textId="77777777" w:rsidR="00BD32AD" w:rsidRPr="007B4467" w:rsidRDefault="00BD32AD" w:rsidP="00BD32AD">
            <w:pPr>
              <w:keepNext/>
              <w:keepLines/>
              <w:spacing w:after="0"/>
              <w:rPr>
                <w:rFonts w:ascii="Arial" w:hAnsi="Arial"/>
                <w:sz w:val="18"/>
              </w:rPr>
            </w:pPr>
          </w:p>
        </w:tc>
        <w:tc>
          <w:tcPr>
            <w:tcW w:w="1090" w:type="dxa"/>
          </w:tcPr>
          <w:p w14:paraId="13DE86FA" w14:textId="77777777" w:rsidR="00BD32AD" w:rsidRPr="007B4467" w:rsidRDefault="00BD32AD" w:rsidP="00BD32AD">
            <w:pPr>
              <w:keepNext/>
              <w:keepLines/>
              <w:spacing w:after="0"/>
              <w:rPr>
                <w:rFonts w:ascii="Arial" w:hAnsi="Arial"/>
                <w:sz w:val="18"/>
              </w:rPr>
            </w:pPr>
          </w:p>
        </w:tc>
        <w:tc>
          <w:tcPr>
            <w:tcW w:w="935" w:type="dxa"/>
          </w:tcPr>
          <w:p w14:paraId="5AECDF7D" w14:textId="77777777" w:rsidR="00BD32AD" w:rsidRPr="007B4467" w:rsidRDefault="00BD32AD" w:rsidP="00BD32AD">
            <w:pPr>
              <w:keepNext/>
              <w:keepLines/>
              <w:spacing w:after="0"/>
              <w:rPr>
                <w:rFonts w:ascii="Arial" w:hAnsi="Arial"/>
                <w:sz w:val="18"/>
              </w:rPr>
            </w:pPr>
          </w:p>
        </w:tc>
        <w:tc>
          <w:tcPr>
            <w:tcW w:w="1292" w:type="dxa"/>
          </w:tcPr>
          <w:p w14:paraId="4C46A0DE" w14:textId="77777777" w:rsidR="00BD32AD" w:rsidRPr="007B4467" w:rsidRDefault="00BD32AD" w:rsidP="00BD32AD">
            <w:pPr>
              <w:keepNext/>
              <w:keepLines/>
              <w:spacing w:after="0"/>
              <w:rPr>
                <w:rFonts w:ascii="Arial" w:hAnsi="Arial"/>
                <w:sz w:val="18"/>
              </w:rPr>
            </w:pPr>
          </w:p>
        </w:tc>
      </w:tr>
      <w:tr w:rsidR="00BD32AD" w:rsidRPr="007B4467" w14:paraId="247916D7" w14:textId="77777777" w:rsidTr="00093629">
        <w:tc>
          <w:tcPr>
            <w:tcW w:w="989" w:type="dxa"/>
          </w:tcPr>
          <w:p w14:paraId="321459A0" w14:textId="2FDD8AAE" w:rsidR="00BD32AD" w:rsidRPr="007B4467" w:rsidRDefault="00BD32AD" w:rsidP="00BD32AD">
            <w:pPr>
              <w:keepNext/>
              <w:keepLines/>
              <w:spacing w:after="0"/>
              <w:rPr>
                <w:rFonts w:ascii="Arial" w:hAnsi="Arial"/>
                <w:sz w:val="18"/>
              </w:rPr>
            </w:pPr>
            <w:r w:rsidRPr="007B4467">
              <w:rPr>
                <w:rFonts w:ascii="Arial" w:hAnsi="Arial"/>
                <w:sz w:val="18"/>
              </w:rPr>
              <w:t>CA_n66(3A)-n77A</w:t>
            </w:r>
          </w:p>
        </w:tc>
        <w:tc>
          <w:tcPr>
            <w:tcW w:w="674" w:type="dxa"/>
          </w:tcPr>
          <w:p w14:paraId="51BF2EE2" w14:textId="611E0E13"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2E767330" w14:textId="77777777" w:rsidR="00BD32AD" w:rsidRPr="007B4467" w:rsidRDefault="00BD32AD" w:rsidP="00BD32AD">
            <w:pPr>
              <w:keepNext/>
              <w:keepLines/>
              <w:spacing w:after="0"/>
              <w:rPr>
                <w:rFonts w:ascii="Arial" w:hAnsi="Arial"/>
                <w:sz w:val="18"/>
              </w:rPr>
            </w:pPr>
          </w:p>
        </w:tc>
        <w:tc>
          <w:tcPr>
            <w:tcW w:w="821" w:type="dxa"/>
          </w:tcPr>
          <w:p w14:paraId="112DBF2C" w14:textId="77777777" w:rsidR="00BD32AD" w:rsidRPr="007B4467" w:rsidRDefault="00BD32AD" w:rsidP="00BD32AD">
            <w:pPr>
              <w:keepNext/>
              <w:keepLines/>
              <w:spacing w:after="0"/>
              <w:rPr>
                <w:rFonts w:ascii="Arial" w:hAnsi="Arial"/>
                <w:sz w:val="18"/>
              </w:rPr>
            </w:pPr>
          </w:p>
        </w:tc>
        <w:tc>
          <w:tcPr>
            <w:tcW w:w="834" w:type="dxa"/>
          </w:tcPr>
          <w:p w14:paraId="230BC072" w14:textId="77777777" w:rsidR="00BD32AD" w:rsidRPr="007B4467" w:rsidRDefault="00BD32AD" w:rsidP="00BD32AD">
            <w:pPr>
              <w:keepNext/>
              <w:keepLines/>
              <w:spacing w:after="0"/>
              <w:rPr>
                <w:rFonts w:ascii="Arial" w:hAnsi="Arial"/>
                <w:sz w:val="18"/>
              </w:rPr>
            </w:pPr>
          </w:p>
        </w:tc>
        <w:tc>
          <w:tcPr>
            <w:tcW w:w="955" w:type="dxa"/>
          </w:tcPr>
          <w:p w14:paraId="14E29781" w14:textId="77777777" w:rsidR="00BD32AD" w:rsidRPr="007B4467" w:rsidRDefault="00BD32AD" w:rsidP="00BD32AD">
            <w:pPr>
              <w:keepNext/>
              <w:keepLines/>
              <w:spacing w:after="0"/>
              <w:rPr>
                <w:rFonts w:ascii="Arial" w:hAnsi="Arial"/>
                <w:sz w:val="18"/>
              </w:rPr>
            </w:pPr>
          </w:p>
        </w:tc>
        <w:tc>
          <w:tcPr>
            <w:tcW w:w="949" w:type="dxa"/>
          </w:tcPr>
          <w:p w14:paraId="53DAEB48" w14:textId="77777777" w:rsidR="00BD32AD" w:rsidRPr="007B4467" w:rsidRDefault="00BD32AD" w:rsidP="00BD32AD">
            <w:pPr>
              <w:keepNext/>
              <w:keepLines/>
              <w:spacing w:after="0"/>
              <w:rPr>
                <w:rFonts w:ascii="Arial" w:hAnsi="Arial"/>
                <w:sz w:val="18"/>
              </w:rPr>
            </w:pPr>
          </w:p>
        </w:tc>
        <w:tc>
          <w:tcPr>
            <w:tcW w:w="1090" w:type="dxa"/>
          </w:tcPr>
          <w:p w14:paraId="10810492" w14:textId="77777777" w:rsidR="00BD32AD" w:rsidRPr="007B4467" w:rsidRDefault="00BD32AD" w:rsidP="00BD32AD">
            <w:pPr>
              <w:keepNext/>
              <w:keepLines/>
              <w:spacing w:after="0"/>
              <w:rPr>
                <w:rFonts w:ascii="Arial" w:hAnsi="Arial"/>
                <w:sz w:val="18"/>
              </w:rPr>
            </w:pPr>
          </w:p>
        </w:tc>
        <w:tc>
          <w:tcPr>
            <w:tcW w:w="935" w:type="dxa"/>
          </w:tcPr>
          <w:p w14:paraId="40991F98" w14:textId="77777777" w:rsidR="00BD32AD" w:rsidRPr="007B4467" w:rsidRDefault="00BD32AD" w:rsidP="00BD32AD">
            <w:pPr>
              <w:keepNext/>
              <w:keepLines/>
              <w:spacing w:after="0"/>
              <w:rPr>
                <w:rFonts w:ascii="Arial" w:hAnsi="Arial"/>
                <w:sz w:val="18"/>
              </w:rPr>
            </w:pPr>
          </w:p>
        </w:tc>
        <w:tc>
          <w:tcPr>
            <w:tcW w:w="1292" w:type="dxa"/>
          </w:tcPr>
          <w:p w14:paraId="4D5DD9CB" w14:textId="77777777" w:rsidR="00BD32AD" w:rsidRPr="007B4467" w:rsidRDefault="00BD32AD" w:rsidP="00BD32AD">
            <w:pPr>
              <w:keepNext/>
              <w:keepLines/>
              <w:spacing w:after="0"/>
              <w:rPr>
                <w:rFonts w:ascii="Arial" w:hAnsi="Arial"/>
                <w:sz w:val="18"/>
              </w:rPr>
            </w:pPr>
          </w:p>
        </w:tc>
      </w:tr>
      <w:tr w:rsidR="00292858" w:rsidRPr="007B4467" w14:paraId="751A26B7" w14:textId="77777777" w:rsidTr="00093629">
        <w:tc>
          <w:tcPr>
            <w:tcW w:w="989" w:type="dxa"/>
          </w:tcPr>
          <w:p w14:paraId="2BE6205B" w14:textId="77777777" w:rsidR="00292858" w:rsidRPr="007B4467" w:rsidRDefault="00292858" w:rsidP="007B6927">
            <w:pPr>
              <w:keepNext/>
              <w:keepLines/>
              <w:spacing w:after="0"/>
              <w:rPr>
                <w:rFonts w:ascii="Arial" w:hAnsi="Arial"/>
                <w:sz w:val="18"/>
              </w:rPr>
            </w:pPr>
            <w:r w:rsidRPr="007B4467">
              <w:rPr>
                <w:rFonts w:ascii="Arial" w:hAnsi="Arial"/>
                <w:sz w:val="18"/>
              </w:rPr>
              <w:t>CA_n66A-n78A</w:t>
            </w:r>
          </w:p>
        </w:tc>
        <w:tc>
          <w:tcPr>
            <w:tcW w:w="674" w:type="dxa"/>
          </w:tcPr>
          <w:p w14:paraId="3674085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C71D8AA" w14:textId="77777777" w:rsidR="00292858" w:rsidRPr="007B4467" w:rsidRDefault="00292858" w:rsidP="007B6927">
            <w:pPr>
              <w:keepNext/>
              <w:keepLines/>
              <w:spacing w:after="0"/>
              <w:rPr>
                <w:rFonts w:ascii="Arial" w:hAnsi="Arial"/>
                <w:sz w:val="18"/>
              </w:rPr>
            </w:pPr>
          </w:p>
        </w:tc>
        <w:tc>
          <w:tcPr>
            <w:tcW w:w="821" w:type="dxa"/>
          </w:tcPr>
          <w:p w14:paraId="5691B56B" w14:textId="77777777" w:rsidR="00292858" w:rsidRPr="007B4467" w:rsidRDefault="00292858" w:rsidP="007B6927">
            <w:pPr>
              <w:keepNext/>
              <w:keepLines/>
              <w:spacing w:after="0"/>
              <w:rPr>
                <w:rFonts w:ascii="Arial" w:hAnsi="Arial"/>
                <w:sz w:val="18"/>
              </w:rPr>
            </w:pPr>
          </w:p>
        </w:tc>
        <w:tc>
          <w:tcPr>
            <w:tcW w:w="834" w:type="dxa"/>
          </w:tcPr>
          <w:p w14:paraId="2EE9A489" w14:textId="77777777" w:rsidR="00292858" w:rsidRPr="007B4467" w:rsidRDefault="00292858" w:rsidP="007B6927">
            <w:pPr>
              <w:keepNext/>
              <w:keepLines/>
              <w:spacing w:after="0"/>
              <w:rPr>
                <w:rFonts w:ascii="Arial" w:hAnsi="Arial"/>
                <w:sz w:val="18"/>
              </w:rPr>
            </w:pPr>
          </w:p>
        </w:tc>
        <w:tc>
          <w:tcPr>
            <w:tcW w:w="955" w:type="dxa"/>
          </w:tcPr>
          <w:p w14:paraId="5459ED5E" w14:textId="77777777" w:rsidR="00292858" w:rsidRPr="007B4467" w:rsidRDefault="00292858" w:rsidP="007B6927">
            <w:pPr>
              <w:keepNext/>
              <w:keepLines/>
              <w:spacing w:after="0"/>
              <w:rPr>
                <w:rFonts w:ascii="Arial" w:hAnsi="Arial"/>
                <w:sz w:val="18"/>
              </w:rPr>
            </w:pPr>
          </w:p>
        </w:tc>
        <w:tc>
          <w:tcPr>
            <w:tcW w:w="949" w:type="dxa"/>
          </w:tcPr>
          <w:p w14:paraId="18F40193" w14:textId="77777777" w:rsidR="00292858" w:rsidRPr="007B4467" w:rsidRDefault="00292858" w:rsidP="007B6927">
            <w:pPr>
              <w:keepNext/>
              <w:keepLines/>
              <w:spacing w:after="0"/>
              <w:rPr>
                <w:rFonts w:ascii="Arial" w:hAnsi="Arial"/>
                <w:sz w:val="18"/>
              </w:rPr>
            </w:pPr>
          </w:p>
        </w:tc>
        <w:tc>
          <w:tcPr>
            <w:tcW w:w="1090" w:type="dxa"/>
          </w:tcPr>
          <w:p w14:paraId="63ED1062" w14:textId="77777777" w:rsidR="00292858" w:rsidRPr="007B4467" w:rsidRDefault="00292858" w:rsidP="007B6927">
            <w:pPr>
              <w:keepNext/>
              <w:keepLines/>
              <w:spacing w:after="0"/>
              <w:rPr>
                <w:rFonts w:ascii="Arial" w:hAnsi="Arial"/>
                <w:sz w:val="18"/>
              </w:rPr>
            </w:pPr>
          </w:p>
        </w:tc>
        <w:tc>
          <w:tcPr>
            <w:tcW w:w="935" w:type="dxa"/>
          </w:tcPr>
          <w:p w14:paraId="189A7158" w14:textId="77777777" w:rsidR="00292858" w:rsidRPr="007B4467" w:rsidRDefault="00292858" w:rsidP="007B6927">
            <w:pPr>
              <w:keepNext/>
              <w:keepLines/>
              <w:spacing w:after="0"/>
              <w:rPr>
                <w:rFonts w:ascii="Arial" w:hAnsi="Arial"/>
                <w:sz w:val="18"/>
              </w:rPr>
            </w:pPr>
          </w:p>
        </w:tc>
        <w:tc>
          <w:tcPr>
            <w:tcW w:w="1292" w:type="dxa"/>
          </w:tcPr>
          <w:p w14:paraId="77FB0C77" w14:textId="77777777" w:rsidR="00292858" w:rsidRPr="007B4467" w:rsidRDefault="00292858" w:rsidP="007B6927">
            <w:pPr>
              <w:keepNext/>
              <w:keepLines/>
              <w:spacing w:after="0"/>
              <w:rPr>
                <w:rFonts w:ascii="Arial" w:hAnsi="Arial"/>
                <w:sz w:val="18"/>
              </w:rPr>
            </w:pPr>
          </w:p>
        </w:tc>
      </w:tr>
      <w:tr w:rsidR="00292858" w:rsidRPr="007B4467" w14:paraId="181DE581" w14:textId="77777777" w:rsidTr="00093629">
        <w:tc>
          <w:tcPr>
            <w:tcW w:w="989" w:type="dxa"/>
          </w:tcPr>
          <w:p w14:paraId="074C337E" w14:textId="77777777" w:rsidR="00292858" w:rsidRPr="007B4467" w:rsidRDefault="00292858" w:rsidP="007B6927">
            <w:pPr>
              <w:keepNext/>
              <w:keepLines/>
              <w:spacing w:after="0"/>
              <w:rPr>
                <w:rFonts w:ascii="Arial" w:hAnsi="Arial"/>
                <w:sz w:val="18"/>
              </w:rPr>
            </w:pPr>
            <w:r w:rsidRPr="007B4467">
              <w:rPr>
                <w:rFonts w:ascii="Arial" w:hAnsi="Arial"/>
                <w:sz w:val="18"/>
              </w:rPr>
              <w:t>CA_n66A-n78(2A)</w:t>
            </w:r>
          </w:p>
        </w:tc>
        <w:tc>
          <w:tcPr>
            <w:tcW w:w="674" w:type="dxa"/>
          </w:tcPr>
          <w:p w14:paraId="116029B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12DFDA5" w14:textId="77777777" w:rsidR="00292858" w:rsidRPr="007B4467" w:rsidRDefault="00292858" w:rsidP="007B6927">
            <w:pPr>
              <w:keepNext/>
              <w:keepLines/>
              <w:spacing w:after="0"/>
              <w:rPr>
                <w:rFonts w:ascii="Arial" w:hAnsi="Arial"/>
                <w:sz w:val="18"/>
              </w:rPr>
            </w:pPr>
          </w:p>
        </w:tc>
        <w:tc>
          <w:tcPr>
            <w:tcW w:w="821" w:type="dxa"/>
          </w:tcPr>
          <w:p w14:paraId="4C686F71" w14:textId="77777777" w:rsidR="00292858" w:rsidRPr="007B4467" w:rsidRDefault="00292858" w:rsidP="007B6927">
            <w:pPr>
              <w:keepNext/>
              <w:keepLines/>
              <w:spacing w:after="0"/>
              <w:rPr>
                <w:rFonts w:ascii="Arial" w:hAnsi="Arial"/>
                <w:sz w:val="18"/>
              </w:rPr>
            </w:pPr>
          </w:p>
        </w:tc>
        <w:tc>
          <w:tcPr>
            <w:tcW w:w="834" w:type="dxa"/>
          </w:tcPr>
          <w:p w14:paraId="5D882D59" w14:textId="77777777" w:rsidR="00292858" w:rsidRPr="007B4467" w:rsidRDefault="00292858" w:rsidP="007B6927">
            <w:pPr>
              <w:keepNext/>
              <w:keepLines/>
              <w:spacing w:after="0"/>
              <w:rPr>
                <w:rFonts w:ascii="Arial" w:hAnsi="Arial"/>
                <w:sz w:val="18"/>
              </w:rPr>
            </w:pPr>
          </w:p>
        </w:tc>
        <w:tc>
          <w:tcPr>
            <w:tcW w:w="955" w:type="dxa"/>
          </w:tcPr>
          <w:p w14:paraId="4C408D5E" w14:textId="77777777" w:rsidR="00292858" w:rsidRPr="007B4467" w:rsidRDefault="00292858" w:rsidP="007B6927">
            <w:pPr>
              <w:keepNext/>
              <w:keepLines/>
              <w:spacing w:after="0"/>
              <w:rPr>
                <w:rFonts w:ascii="Arial" w:hAnsi="Arial"/>
                <w:sz w:val="18"/>
              </w:rPr>
            </w:pPr>
          </w:p>
        </w:tc>
        <w:tc>
          <w:tcPr>
            <w:tcW w:w="949" w:type="dxa"/>
          </w:tcPr>
          <w:p w14:paraId="637C276A" w14:textId="77777777" w:rsidR="00292858" w:rsidRPr="007B4467" w:rsidRDefault="00292858" w:rsidP="007B6927">
            <w:pPr>
              <w:keepNext/>
              <w:keepLines/>
              <w:spacing w:after="0"/>
              <w:rPr>
                <w:rFonts w:ascii="Arial" w:hAnsi="Arial"/>
                <w:sz w:val="18"/>
              </w:rPr>
            </w:pPr>
          </w:p>
        </w:tc>
        <w:tc>
          <w:tcPr>
            <w:tcW w:w="1090" w:type="dxa"/>
          </w:tcPr>
          <w:p w14:paraId="2D00E64D" w14:textId="77777777" w:rsidR="00292858" w:rsidRPr="007B4467" w:rsidRDefault="00292858" w:rsidP="007B6927">
            <w:pPr>
              <w:keepNext/>
              <w:keepLines/>
              <w:spacing w:after="0"/>
              <w:rPr>
                <w:rFonts w:ascii="Arial" w:hAnsi="Arial"/>
                <w:sz w:val="18"/>
              </w:rPr>
            </w:pPr>
          </w:p>
        </w:tc>
        <w:tc>
          <w:tcPr>
            <w:tcW w:w="935" w:type="dxa"/>
          </w:tcPr>
          <w:p w14:paraId="168FD4D1" w14:textId="77777777" w:rsidR="00292858" w:rsidRPr="007B4467" w:rsidRDefault="00292858" w:rsidP="007B6927">
            <w:pPr>
              <w:keepNext/>
              <w:keepLines/>
              <w:spacing w:after="0"/>
              <w:rPr>
                <w:rFonts w:ascii="Arial" w:hAnsi="Arial"/>
                <w:sz w:val="18"/>
              </w:rPr>
            </w:pPr>
          </w:p>
        </w:tc>
        <w:tc>
          <w:tcPr>
            <w:tcW w:w="1292" w:type="dxa"/>
          </w:tcPr>
          <w:p w14:paraId="26E41C49" w14:textId="77777777" w:rsidR="00292858" w:rsidRPr="007B4467" w:rsidRDefault="00292858" w:rsidP="007B6927">
            <w:pPr>
              <w:keepNext/>
              <w:keepLines/>
              <w:spacing w:after="0"/>
              <w:rPr>
                <w:rFonts w:ascii="Arial" w:hAnsi="Arial"/>
                <w:sz w:val="18"/>
              </w:rPr>
            </w:pPr>
          </w:p>
        </w:tc>
      </w:tr>
      <w:tr w:rsidR="00292858" w:rsidRPr="007B4467" w14:paraId="7C996032" w14:textId="77777777" w:rsidTr="00093629">
        <w:tc>
          <w:tcPr>
            <w:tcW w:w="989" w:type="dxa"/>
          </w:tcPr>
          <w:p w14:paraId="061621F9" w14:textId="77777777" w:rsidR="00292858" w:rsidRPr="007B4467" w:rsidRDefault="00292858" w:rsidP="007B6927">
            <w:pPr>
              <w:keepNext/>
              <w:keepLines/>
              <w:spacing w:after="0"/>
              <w:rPr>
                <w:rFonts w:ascii="Arial" w:hAnsi="Arial"/>
                <w:sz w:val="18"/>
              </w:rPr>
            </w:pPr>
            <w:r w:rsidRPr="007B4467">
              <w:rPr>
                <w:rFonts w:ascii="Arial" w:hAnsi="Arial"/>
                <w:sz w:val="18"/>
              </w:rPr>
              <w:t>CA_n70A-n71A</w:t>
            </w:r>
          </w:p>
        </w:tc>
        <w:tc>
          <w:tcPr>
            <w:tcW w:w="674" w:type="dxa"/>
          </w:tcPr>
          <w:p w14:paraId="1A21FFA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559C4B2" w14:textId="77777777" w:rsidR="00292858" w:rsidRPr="007B4467" w:rsidRDefault="00292858" w:rsidP="007B6927">
            <w:pPr>
              <w:keepNext/>
              <w:keepLines/>
              <w:spacing w:after="0"/>
              <w:rPr>
                <w:rFonts w:ascii="Arial" w:hAnsi="Arial"/>
                <w:sz w:val="18"/>
              </w:rPr>
            </w:pPr>
          </w:p>
        </w:tc>
        <w:tc>
          <w:tcPr>
            <w:tcW w:w="821" w:type="dxa"/>
          </w:tcPr>
          <w:p w14:paraId="7FDBB362" w14:textId="77777777" w:rsidR="00292858" w:rsidRPr="007B4467" w:rsidRDefault="00292858" w:rsidP="007B6927">
            <w:pPr>
              <w:keepNext/>
              <w:keepLines/>
              <w:spacing w:after="0"/>
              <w:rPr>
                <w:rFonts w:ascii="Arial" w:hAnsi="Arial"/>
                <w:sz w:val="18"/>
              </w:rPr>
            </w:pPr>
          </w:p>
        </w:tc>
        <w:tc>
          <w:tcPr>
            <w:tcW w:w="834" w:type="dxa"/>
          </w:tcPr>
          <w:p w14:paraId="2A7DA4D3" w14:textId="77777777" w:rsidR="00292858" w:rsidRPr="007B4467" w:rsidRDefault="00292858" w:rsidP="007B6927">
            <w:pPr>
              <w:keepNext/>
              <w:keepLines/>
              <w:spacing w:after="0"/>
              <w:rPr>
                <w:rFonts w:ascii="Arial" w:hAnsi="Arial"/>
                <w:sz w:val="18"/>
              </w:rPr>
            </w:pPr>
          </w:p>
        </w:tc>
        <w:tc>
          <w:tcPr>
            <w:tcW w:w="955" w:type="dxa"/>
          </w:tcPr>
          <w:p w14:paraId="3128ED9F" w14:textId="77777777" w:rsidR="00292858" w:rsidRPr="007B4467" w:rsidRDefault="00292858" w:rsidP="007B6927">
            <w:pPr>
              <w:keepNext/>
              <w:keepLines/>
              <w:spacing w:after="0"/>
              <w:rPr>
                <w:rFonts w:ascii="Arial" w:hAnsi="Arial"/>
                <w:sz w:val="18"/>
              </w:rPr>
            </w:pPr>
          </w:p>
        </w:tc>
        <w:tc>
          <w:tcPr>
            <w:tcW w:w="949" w:type="dxa"/>
          </w:tcPr>
          <w:p w14:paraId="0A30C4BB" w14:textId="77777777" w:rsidR="00292858" w:rsidRPr="007B4467" w:rsidRDefault="00292858" w:rsidP="007B6927">
            <w:pPr>
              <w:keepNext/>
              <w:keepLines/>
              <w:spacing w:after="0"/>
              <w:rPr>
                <w:rFonts w:ascii="Arial" w:hAnsi="Arial"/>
                <w:sz w:val="18"/>
              </w:rPr>
            </w:pPr>
          </w:p>
        </w:tc>
        <w:tc>
          <w:tcPr>
            <w:tcW w:w="1090" w:type="dxa"/>
          </w:tcPr>
          <w:p w14:paraId="0BF7F6DB" w14:textId="77777777" w:rsidR="00292858" w:rsidRPr="007B4467" w:rsidRDefault="00292858" w:rsidP="007B6927">
            <w:pPr>
              <w:keepNext/>
              <w:keepLines/>
              <w:spacing w:after="0"/>
              <w:rPr>
                <w:rFonts w:ascii="Arial" w:hAnsi="Arial"/>
                <w:sz w:val="18"/>
              </w:rPr>
            </w:pPr>
          </w:p>
        </w:tc>
        <w:tc>
          <w:tcPr>
            <w:tcW w:w="935" w:type="dxa"/>
          </w:tcPr>
          <w:p w14:paraId="42C5D685" w14:textId="77777777" w:rsidR="00292858" w:rsidRPr="007B4467" w:rsidRDefault="00292858" w:rsidP="007B6927">
            <w:pPr>
              <w:keepNext/>
              <w:keepLines/>
              <w:spacing w:after="0"/>
              <w:rPr>
                <w:rFonts w:ascii="Arial" w:hAnsi="Arial"/>
                <w:sz w:val="18"/>
              </w:rPr>
            </w:pPr>
          </w:p>
        </w:tc>
        <w:tc>
          <w:tcPr>
            <w:tcW w:w="1292" w:type="dxa"/>
          </w:tcPr>
          <w:p w14:paraId="3AC3978A" w14:textId="77777777" w:rsidR="00292858" w:rsidRPr="007B4467" w:rsidRDefault="00292858" w:rsidP="007B6927">
            <w:pPr>
              <w:keepNext/>
              <w:keepLines/>
              <w:spacing w:after="0"/>
              <w:rPr>
                <w:rFonts w:ascii="Arial" w:hAnsi="Arial"/>
                <w:sz w:val="18"/>
              </w:rPr>
            </w:pPr>
          </w:p>
        </w:tc>
      </w:tr>
      <w:tr w:rsidR="00292858" w:rsidRPr="007B4467" w14:paraId="0CC6D814" w14:textId="77777777" w:rsidTr="00093629">
        <w:tc>
          <w:tcPr>
            <w:tcW w:w="989" w:type="dxa"/>
          </w:tcPr>
          <w:p w14:paraId="230C60EB" w14:textId="77777777" w:rsidR="00292858" w:rsidRPr="007B4467" w:rsidRDefault="00292858" w:rsidP="007B6927">
            <w:pPr>
              <w:keepNext/>
              <w:keepLines/>
              <w:spacing w:after="0"/>
              <w:rPr>
                <w:rFonts w:ascii="Arial" w:hAnsi="Arial"/>
                <w:sz w:val="18"/>
              </w:rPr>
            </w:pPr>
            <w:r w:rsidRPr="007B4467">
              <w:rPr>
                <w:rFonts w:ascii="Arial" w:hAnsi="Arial"/>
                <w:sz w:val="18"/>
              </w:rPr>
              <w:t>CA_n70A-n71(2A)</w:t>
            </w:r>
          </w:p>
        </w:tc>
        <w:tc>
          <w:tcPr>
            <w:tcW w:w="674" w:type="dxa"/>
          </w:tcPr>
          <w:p w14:paraId="2CEEC980"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FB4FAD5" w14:textId="77777777" w:rsidR="00292858" w:rsidRPr="007B4467" w:rsidRDefault="00292858" w:rsidP="007B6927">
            <w:pPr>
              <w:keepNext/>
              <w:keepLines/>
              <w:spacing w:after="0"/>
              <w:rPr>
                <w:rFonts w:ascii="Arial" w:hAnsi="Arial"/>
                <w:sz w:val="18"/>
              </w:rPr>
            </w:pPr>
          </w:p>
        </w:tc>
        <w:tc>
          <w:tcPr>
            <w:tcW w:w="821" w:type="dxa"/>
          </w:tcPr>
          <w:p w14:paraId="3D079439" w14:textId="77777777" w:rsidR="00292858" w:rsidRPr="007B4467" w:rsidRDefault="00292858" w:rsidP="007B6927">
            <w:pPr>
              <w:keepNext/>
              <w:keepLines/>
              <w:spacing w:after="0"/>
              <w:rPr>
                <w:rFonts w:ascii="Arial" w:hAnsi="Arial"/>
                <w:sz w:val="18"/>
              </w:rPr>
            </w:pPr>
          </w:p>
        </w:tc>
        <w:tc>
          <w:tcPr>
            <w:tcW w:w="834" w:type="dxa"/>
          </w:tcPr>
          <w:p w14:paraId="66CE1630" w14:textId="77777777" w:rsidR="00292858" w:rsidRPr="007B4467" w:rsidRDefault="00292858" w:rsidP="007B6927">
            <w:pPr>
              <w:keepNext/>
              <w:keepLines/>
              <w:spacing w:after="0"/>
              <w:rPr>
                <w:rFonts w:ascii="Arial" w:hAnsi="Arial"/>
                <w:sz w:val="18"/>
              </w:rPr>
            </w:pPr>
          </w:p>
        </w:tc>
        <w:tc>
          <w:tcPr>
            <w:tcW w:w="955" w:type="dxa"/>
          </w:tcPr>
          <w:p w14:paraId="0B361438" w14:textId="77777777" w:rsidR="00292858" w:rsidRPr="007B4467" w:rsidRDefault="00292858" w:rsidP="007B6927">
            <w:pPr>
              <w:keepNext/>
              <w:keepLines/>
              <w:spacing w:after="0"/>
              <w:rPr>
                <w:rFonts w:ascii="Arial" w:hAnsi="Arial"/>
                <w:sz w:val="18"/>
              </w:rPr>
            </w:pPr>
          </w:p>
        </w:tc>
        <w:tc>
          <w:tcPr>
            <w:tcW w:w="949" w:type="dxa"/>
          </w:tcPr>
          <w:p w14:paraId="34B26796" w14:textId="77777777" w:rsidR="00292858" w:rsidRPr="007B4467" w:rsidRDefault="00292858" w:rsidP="007B6927">
            <w:pPr>
              <w:keepNext/>
              <w:keepLines/>
              <w:spacing w:after="0"/>
              <w:rPr>
                <w:rFonts w:ascii="Arial" w:hAnsi="Arial"/>
                <w:sz w:val="18"/>
              </w:rPr>
            </w:pPr>
          </w:p>
        </w:tc>
        <w:tc>
          <w:tcPr>
            <w:tcW w:w="1090" w:type="dxa"/>
          </w:tcPr>
          <w:p w14:paraId="3B3CA4A8" w14:textId="77777777" w:rsidR="00292858" w:rsidRPr="007B4467" w:rsidRDefault="00292858" w:rsidP="007B6927">
            <w:pPr>
              <w:keepNext/>
              <w:keepLines/>
              <w:spacing w:after="0"/>
              <w:rPr>
                <w:rFonts w:ascii="Arial" w:hAnsi="Arial"/>
                <w:sz w:val="18"/>
              </w:rPr>
            </w:pPr>
          </w:p>
        </w:tc>
        <w:tc>
          <w:tcPr>
            <w:tcW w:w="935" w:type="dxa"/>
          </w:tcPr>
          <w:p w14:paraId="20859F98" w14:textId="77777777" w:rsidR="00292858" w:rsidRPr="007B4467" w:rsidRDefault="00292858" w:rsidP="007B6927">
            <w:pPr>
              <w:keepNext/>
              <w:keepLines/>
              <w:spacing w:after="0"/>
              <w:rPr>
                <w:rFonts w:ascii="Arial" w:hAnsi="Arial"/>
                <w:sz w:val="18"/>
              </w:rPr>
            </w:pPr>
          </w:p>
        </w:tc>
        <w:tc>
          <w:tcPr>
            <w:tcW w:w="1292" w:type="dxa"/>
          </w:tcPr>
          <w:p w14:paraId="41484689" w14:textId="77777777" w:rsidR="00292858" w:rsidRPr="007B4467" w:rsidRDefault="00292858" w:rsidP="007B6927">
            <w:pPr>
              <w:keepNext/>
              <w:keepLines/>
              <w:spacing w:after="0"/>
              <w:rPr>
                <w:rFonts w:ascii="Arial" w:hAnsi="Arial"/>
                <w:sz w:val="18"/>
              </w:rPr>
            </w:pPr>
          </w:p>
        </w:tc>
      </w:tr>
      <w:tr w:rsidR="00292858" w:rsidRPr="007B4467" w14:paraId="30371DF4" w14:textId="77777777" w:rsidTr="00093629">
        <w:tc>
          <w:tcPr>
            <w:tcW w:w="989" w:type="dxa"/>
          </w:tcPr>
          <w:p w14:paraId="435C36BB" w14:textId="77777777" w:rsidR="00292858" w:rsidRPr="007B4467" w:rsidRDefault="00292858" w:rsidP="007B6927">
            <w:pPr>
              <w:keepNext/>
              <w:keepLines/>
              <w:spacing w:after="0"/>
              <w:rPr>
                <w:rFonts w:ascii="Arial" w:hAnsi="Arial"/>
                <w:sz w:val="18"/>
              </w:rPr>
            </w:pPr>
            <w:r w:rsidRPr="007B4467">
              <w:rPr>
                <w:rFonts w:ascii="Arial" w:hAnsi="Arial"/>
                <w:sz w:val="18"/>
              </w:rPr>
              <w:t>CA_n71A-n77A</w:t>
            </w:r>
          </w:p>
        </w:tc>
        <w:tc>
          <w:tcPr>
            <w:tcW w:w="674" w:type="dxa"/>
          </w:tcPr>
          <w:p w14:paraId="43AC780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A84908F" w14:textId="77777777" w:rsidR="00292858" w:rsidRPr="007B4467" w:rsidRDefault="00292858" w:rsidP="007B6927">
            <w:pPr>
              <w:keepNext/>
              <w:keepLines/>
              <w:spacing w:after="0"/>
              <w:rPr>
                <w:rFonts w:ascii="Arial" w:hAnsi="Arial"/>
                <w:sz w:val="18"/>
              </w:rPr>
            </w:pPr>
          </w:p>
        </w:tc>
        <w:tc>
          <w:tcPr>
            <w:tcW w:w="821" w:type="dxa"/>
          </w:tcPr>
          <w:p w14:paraId="5AAAA1C1" w14:textId="77777777" w:rsidR="00292858" w:rsidRPr="007B4467" w:rsidRDefault="00292858" w:rsidP="007B6927">
            <w:pPr>
              <w:keepNext/>
              <w:keepLines/>
              <w:spacing w:after="0"/>
              <w:rPr>
                <w:rFonts w:ascii="Arial" w:hAnsi="Arial"/>
                <w:sz w:val="18"/>
              </w:rPr>
            </w:pPr>
          </w:p>
        </w:tc>
        <w:tc>
          <w:tcPr>
            <w:tcW w:w="834" w:type="dxa"/>
          </w:tcPr>
          <w:p w14:paraId="5F0C40DA" w14:textId="77777777" w:rsidR="00292858" w:rsidRPr="007B4467" w:rsidRDefault="00292858" w:rsidP="007B6927">
            <w:pPr>
              <w:keepNext/>
              <w:keepLines/>
              <w:spacing w:after="0"/>
              <w:rPr>
                <w:rFonts w:ascii="Arial" w:hAnsi="Arial"/>
                <w:sz w:val="18"/>
              </w:rPr>
            </w:pPr>
          </w:p>
        </w:tc>
        <w:tc>
          <w:tcPr>
            <w:tcW w:w="955" w:type="dxa"/>
          </w:tcPr>
          <w:p w14:paraId="7420DFEE" w14:textId="77777777" w:rsidR="00292858" w:rsidRPr="007B4467" w:rsidRDefault="00292858" w:rsidP="007B6927">
            <w:pPr>
              <w:keepNext/>
              <w:keepLines/>
              <w:spacing w:after="0"/>
              <w:rPr>
                <w:rFonts w:ascii="Arial" w:hAnsi="Arial"/>
                <w:sz w:val="18"/>
              </w:rPr>
            </w:pPr>
          </w:p>
        </w:tc>
        <w:tc>
          <w:tcPr>
            <w:tcW w:w="949" w:type="dxa"/>
          </w:tcPr>
          <w:p w14:paraId="2C3BAD84" w14:textId="77777777" w:rsidR="00292858" w:rsidRPr="007B4467" w:rsidRDefault="00292858" w:rsidP="007B6927">
            <w:pPr>
              <w:keepNext/>
              <w:keepLines/>
              <w:spacing w:after="0"/>
              <w:rPr>
                <w:rFonts w:ascii="Arial" w:hAnsi="Arial"/>
                <w:sz w:val="18"/>
              </w:rPr>
            </w:pPr>
          </w:p>
        </w:tc>
        <w:tc>
          <w:tcPr>
            <w:tcW w:w="1090" w:type="dxa"/>
          </w:tcPr>
          <w:p w14:paraId="087C64C4" w14:textId="77777777" w:rsidR="00292858" w:rsidRPr="007B4467" w:rsidRDefault="00292858" w:rsidP="007B6927">
            <w:pPr>
              <w:keepNext/>
              <w:keepLines/>
              <w:spacing w:after="0"/>
              <w:rPr>
                <w:rFonts w:ascii="Arial" w:hAnsi="Arial"/>
                <w:sz w:val="18"/>
              </w:rPr>
            </w:pPr>
          </w:p>
        </w:tc>
        <w:tc>
          <w:tcPr>
            <w:tcW w:w="935" w:type="dxa"/>
          </w:tcPr>
          <w:p w14:paraId="27327571" w14:textId="77777777" w:rsidR="00292858" w:rsidRPr="007B4467" w:rsidRDefault="00292858" w:rsidP="007B6927">
            <w:pPr>
              <w:keepNext/>
              <w:keepLines/>
              <w:spacing w:after="0"/>
              <w:rPr>
                <w:rFonts w:ascii="Arial" w:hAnsi="Arial"/>
                <w:sz w:val="18"/>
              </w:rPr>
            </w:pPr>
          </w:p>
        </w:tc>
        <w:tc>
          <w:tcPr>
            <w:tcW w:w="1292" w:type="dxa"/>
          </w:tcPr>
          <w:p w14:paraId="55D03968" w14:textId="77777777" w:rsidR="00292858" w:rsidRPr="007B4467" w:rsidRDefault="00292858" w:rsidP="007B6927">
            <w:pPr>
              <w:keepNext/>
              <w:keepLines/>
              <w:spacing w:after="0"/>
              <w:rPr>
                <w:rFonts w:ascii="Arial" w:hAnsi="Arial"/>
                <w:sz w:val="18"/>
              </w:rPr>
            </w:pPr>
          </w:p>
        </w:tc>
      </w:tr>
      <w:tr w:rsidR="00292858" w:rsidRPr="007B4467" w14:paraId="6F772304" w14:textId="77777777" w:rsidTr="00093629">
        <w:tc>
          <w:tcPr>
            <w:tcW w:w="989" w:type="dxa"/>
          </w:tcPr>
          <w:p w14:paraId="4D84E4F1" w14:textId="77777777" w:rsidR="00292858" w:rsidRPr="007B4467" w:rsidRDefault="00292858" w:rsidP="007B6927">
            <w:pPr>
              <w:keepNext/>
              <w:keepLines/>
              <w:spacing w:after="0"/>
              <w:rPr>
                <w:rFonts w:ascii="Arial" w:hAnsi="Arial"/>
                <w:sz w:val="18"/>
              </w:rPr>
            </w:pPr>
            <w:r w:rsidRPr="007B4467">
              <w:rPr>
                <w:rFonts w:ascii="Arial" w:hAnsi="Arial"/>
                <w:sz w:val="18"/>
              </w:rPr>
              <w:t>CA_n71A-n77(2A)</w:t>
            </w:r>
          </w:p>
        </w:tc>
        <w:tc>
          <w:tcPr>
            <w:tcW w:w="674" w:type="dxa"/>
          </w:tcPr>
          <w:p w14:paraId="7E4FE07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96248A8" w14:textId="77777777" w:rsidR="00292858" w:rsidRPr="007B4467" w:rsidRDefault="00292858" w:rsidP="007B6927">
            <w:pPr>
              <w:keepNext/>
              <w:keepLines/>
              <w:spacing w:after="0"/>
              <w:rPr>
                <w:rFonts w:ascii="Arial" w:hAnsi="Arial"/>
                <w:sz w:val="18"/>
              </w:rPr>
            </w:pPr>
          </w:p>
        </w:tc>
        <w:tc>
          <w:tcPr>
            <w:tcW w:w="821" w:type="dxa"/>
          </w:tcPr>
          <w:p w14:paraId="2A8A4DBE" w14:textId="77777777" w:rsidR="00292858" w:rsidRPr="007B4467" w:rsidRDefault="00292858" w:rsidP="007B6927">
            <w:pPr>
              <w:keepNext/>
              <w:keepLines/>
              <w:spacing w:after="0"/>
              <w:rPr>
                <w:rFonts w:ascii="Arial" w:hAnsi="Arial"/>
                <w:sz w:val="18"/>
              </w:rPr>
            </w:pPr>
          </w:p>
        </w:tc>
        <w:tc>
          <w:tcPr>
            <w:tcW w:w="834" w:type="dxa"/>
          </w:tcPr>
          <w:p w14:paraId="16D53D67" w14:textId="77777777" w:rsidR="00292858" w:rsidRPr="007B4467" w:rsidRDefault="00292858" w:rsidP="007B6927">
            <w:pPr>
              <w:keepNext/>
              <w:keepLines/>
              <w:spacing w:after="0"/>
              <w:rPr>
                <w:rFonts w:ascii="Arial" w:hAnsi="Arial"/>
                <w:sz w:val="18"/>
              </w:rPr>
            </w:pPr>
          </w:p>
        </w:tc>
        <w:tc>
          <w:tcPr>
            <w:tcW w:w="955" w:type="dxa"/>
          </w:tcPr>
          <w:p w14:paraId="0DA167EC" w14:textId="77777777" w:rsidR="00292858" w:rsidRPr="007B4467" w:rsidRDefault="00292858" w:rsidP="007B6927">
            <w:pPr>
              <w:keepNext/>
              <w:keepLines/>
              <w:spacing w:after="0"/>
              <w:rPr>
                <w:rFonts w:ascii="Arial" w:hAnsi="Arial"/>
                <w:sz w:val="18"/>
              </w:rPr>
            </w:pPr>
          </w:p>
        </w:tc>
        <w:tc>
          <w:tcPr>
            <w:tcW w:w="949" w:type="dxa"/>
          </w:tcPr>
          <w:p w14:paraId="041C7180" w14:textId="77777777" w:rsidR="00292858" w:rsidRPr="007B4467" w:rsidRDefault="00292858" w:rsidP="007B6927">
            <w:pPr>
              <w:keepNext/>
              <w:keepLines/>
              <w:spacing w:after="0"/>
              <w:rPr>
                <w:rFonts w:ascii="Arial" w:hAnsi="Arial"/>
                <w:sz w:val="18"/>
              </w:rPr>
            </w:pPr>
          </w:p>
        </w:tc>
        <w:tc>
          <w:tcPr>
            <w:tcW w:w="1090" w:type="dxa"/>
          </w:tcPr>
          <w:p w14:paraId="523AE7C8" w14:textId="77777777" w:rsidR="00292858" w:rsidRPr="007B4467" w:rsidRDefault="00292858" w:rsidP="007B6927">
            <w:pPr>
              <w:keepNext/>
              <w:keepLines/>
              <w:spacing w:after="0"/>
              <w:rPr>
                <w:rFonts w:ascii="Arial" w:hAnsi="Arial"/>
                <w:sz w:val="18"/>
              </w:rPr>
            </w:pPr>
          </w:p>
        </w:tc>
        <w:tc>
          <w:tcPr>
            <w:tcW w:w="935" w:type="dxa"/>
          </w:tcPr>
          <w:p w14:paraId="38DACAE8" w14:textId="77777777" w:rsidR="00292858" w:rsidRPr="007B4467" w:rsidRDefault="00292858" w:rsidP="007B6927">
            <w:pPr>
              <w:keepNext/>
              <w:keepLines/>
              <w:spacing w:after="0"/>
              <w:rPr>
                <w:rFonts w:ascii="Arial" w:hAnsi="Arial"/>
                <w:sz w:val="18"/>
              </w:rPr>
            </w:pPr>
          </w:p>
        </w:tc>
        <w:tc>
          <w:tcPr>
            <w:tcW w:w="1292" w:type="dxa"/>
          </w:tcPr>
          <w:p w14:paraId="3CA70BA9" w14:textId="77777777" w:rsidR="00292858" w:rsidRPr="007B4467" w:rsidRDefault="00292858" w:rsidP="007B6927">
            <w:pPr>
              <w:keepNext/>
              <w:keepLines/>
              <w:spacing w:after="0"/>
              <w:rPr>
                <w:rFonts w:ascii="Arial" w:hAnsi="Arial"/>
                <w:sz w:val="18"/>
              </w:rPr>
            </w:pPr>
          </w:p>
        </w:tc>
      </w:tr>
      <w:tr w:rsidR="00292858" w:rsidRPr="007B4467" w14:paraId="3057F1F0" w14:textId="77777777" w:rsidTr="00093629">
        <w:tc>
          <w:tcPr>
            <w:tcW w:w="989" w:type="dxa"/>
          </w:tcPr>
          <w:p w14:paraId="48873B60" w14:textId="77777777" w:rsidR="00292858" w:rsidRPr="007B4467" w:rsidRDefault="00292858" w:rsidP="007B6927">
            <w:pPr>
              <w:keepNext/>
              <w:keepLines/>
              <w:spacing w:after="0"/>
              <w:rPr>
                <w:rFonts w:ascii="Arial" w:hAnsi="Arial"/>
                <w:sz w:val="18"/>
              </w:rPr>
            </w:pPr>
            <w:r w:rsidRPr="007B4467">
              <w:rPr>
                <w:rFonts w:ascii="Arial" w:hAnsi="Arial"/>
                <w:sz w:val="18"/>
              </w:rPr>
              <w:t>CA_n71A-n78A</w:t>
            </w:r>
          </w:p>
        </w:tc>
        <w:tc>
          <w:tcPr>
            <w:tcW w:w="674" w:type="dxa"/>
          </w:tcPr>
          <w:p w14:paraId="06FDB38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DDC4FB4" w14:textId="77777777" w:rsidR="00292858" w:rsidRPr="007B4467" w:rsidRDefault="00292858" w:rsidP="007B6927">
            <w:pPr>
              <w:keepNext/>
              <w:keepLines/>
              <w:spacing w:after="0"/>
              <w:rPr>
                <w:rFonts w:ascii="Arial" w:hAnsi="Arial"/>
                <w:sz w:val="18"/>
              </w:rPr>
            </w:pPr>
          </w:p>
        </w:tc>
        <w:tc>
          <w:tcPr>
            <w:tcW w:w="821" w:type="dxa"/>
          </w:tcPr>
          <w:p w14:paraId="17EA7F30" w14:textId="77777777" w:rsidR="00292858" w:rsidRPr="007B4467" w:rsidRDefault="00292858" w:rsidP="007B6927">
            <w:pPr>
              <w:keepNext/>
              <w:keepLines/>
              <w:spacing w:after="0"/>
              <w:rPr>
                <w:rFonts w:ascii="Arial" w:hAnsi="Arial"/>
                <w:sz w:val="18"/>
              </w:rPr>
            </w:pPr>
          </w:p>
        </w:tc>
        <w:tc>
          <w:tcPr>
            <w:tcW w:w="834" w:type="dxa"/>
          </w:tcPr>
          <w:p w14:paraId="1A1E2344" w14:textId="77777777" w:rsidR="00292858" w:rsidRPr="007B4467" w:rsidRDefault="00292858" w:rsidP="007B6927">
            <w:pPr>
              <w:keepNext/>
              <w:keepLines/>
              <w:spacing w:after="0"/>
              <w:rPr>
                <w:rFonts w:ascii="Arial" w:hAnsi="Arial"/>
                <w:sz w:val="18"/>
              </w:rPr>
            </w:pPr>
          </w:p>
        </w:tc>
        <w:tc>
          <w:tcPr>
            <w:tcW w:w="955" w:type="dxa"/>
          </w:tcPr>
          <w:p w14:paraId="113B9E7B" w14:textId="77777777" w:rsidR="00292858" w:rsidRPr="007B4467" w:rsidRDefault="00292858" w:rsidP="007B6927">
            <w:pPr>
              <w:keepNext/>
              <w:keepLines/>
              <w:spacing w:after="0"/>
              <w:rPr>
                <w:rFonts w:ascii="Arial" w:hAnsi="Arial"/>
                <w:sz w:val="18"/>
              </w:rPr>
            </w:pPr>
          </w:p>
        </w:tc>
        <w:tc>
          <w:tcPr>
            <w:tcW w:w="949" w:type="dxa"/>
          </w:tcPr>
          <w:p w14:paraId="373B7FB1" w14:textId="77777777" w:rsidR="00292858" w:rsidRPr="007B4467" w:rsidRDefault="00292858" w:rsidP="007B6927">
            <w:pPr>
              <w:keepNext/>
              <w:keepLines/>
              <w:spacing w:after="0"/>
              <w:rPr>
                <w:rFonts w:ascii="Arial" w:hAnsi="Arial"/>
                <w:sz w:val="18"/>
              </w:rPr>
            </w:pPr>
          </w:p>
        </w:tc>
        <w:tc>
          <w:tcPr>
            <w:tcW w:w="1090" w:type="dxa"/>
          </w:tcPr>
          <w:p w14:paraId="009E8D2F" w14:textId="77777777" w:rsidR="00292858" w:rsidRPr="007B4467" w:rsidRDefault="00292858" w:rsidP="007B6927">
            <w:pPr>
              <w:keepNext/>
              <w:keepLines/>
              <w:spacing w:after="0"/>
              <w:rPr>
                <w:rFonts w:ascii="Arial" w:hAnsi="Arial"/>
                <w:sz w:val="18"/>
              </w:rPr>
            </w:pPr>
          </w:p>
        </w:tc>
        <w:tc>
          <w:tcPr>
            <w:tcW w:w="935" w:type="dxa"/>
          </w:tcPr>
          <w:p w14:paraId="5D9AFC6B" w14:textId="77777777" w:rsidR="00292858" w:rsidRPr="007B4467" w:rsidRDefault="00292858" w:rsidP="007B6927">
            <w:pPr>
              <w:keepNext/>
              <w:keepLines/>
              <w:spacing w:after="0"/>
              <w:rPr>
                <w:rFonts w:ascii="Arial" w:hAnsi="Arial"/>
                <w:sz w:val="18"/>
              </w:rPr>
            </w:pPr>
          </w:p>
        </w:tc>
        <w:tc>
          <w:tcPr>
            <w:tcW w:w="1292" w:type="dxa"/>
          </w:tcPr>
          <w:p w14:paraId="1DD2857E" w14:textId="77777777" w:rsidR="00292858" w:rsidRPr="007B4467" w:rsidRDefault="00292858" w:rsidP="007B6927">
            <w:pPr>
              <w:keepNext/>
              <w:keepLines/>
              <w:spacing w:after="0"/>
              <w:rPr>
                <w:rFonts w:ascii="Arial" w:hAnsi="Arial"/>
                <w:sz w:val="18"/>
              </w:rPr>
            </w:pPr>
          </w:p>
        </w:tc>
      </w:tr>
      <w:tr w:rsidR="00292858" w:rsidRPr="007B4467" w14:paraId="33666818" w14:textId="77777777" w:rsidTr="00093629">
        <w:tc>
          <w:tcPr>
            <w:tcW w:w="989" w:type="dxa"/>
          </w:tcPr>
          <w:p w14:paraId="38E962BF" w14:textId="77777777" w:rsidR="00292858" w:rsidRPr="007B4467" w:rsidRDefault="00292858" w:rsidP="007B6927">
            <w:pPr>
              <w:keepNext/>
              <w:keepLines/>
              <w:spacing w:after="0"/>
              <w:rPr>
                <w:rFonts w:ascii="Arial" w:hAnsi="Arial"/>
                <w:sz w:val="18"/>
              </w:rPr>
            </w:pPr>
            <w:r w:rsidRPr="007B4467">
              <w:rPr>
                <w:rFonts w:ascii="Arial" w:hAnsi="Arial"/>
                <w:sz w:val="18"/>
              </w:rPr>
              <w:t>CA_n71A-n78(2A)</w:t>
            </w:r>
          </w:p>
        </w:tc>
        <w:tc>
          <w:tcPr>
            <w:tcW w:w="674" w:type="dxa"/>
          </w:tcPr>
          <w:p w14:paraId="6C7E1C1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D079A7B" w14:textId="77777777" w:rsidR="00292858" w:rsidRPr="007B4467" w:rsidRDefault="00292858" w:rsidP="007B6927">
            <w:pPr>
              <w:keepNext/>
              <w:keepLines/>
              <w:spacing w:after="0"/>
              <w:rPr>
                <w:rFonts w:ascii="Arial" w:hAnsi="Arial"/>
                <w:sz w:val="18"/>
              </w:rPr>
            </w:pPr>
          </w:p>
        </w:tc>
        <w:tc>
          <w:tcPr>
            <w:tcW w:w="821" w:type="dxa"/>
          </w:tcPr>
          <w:p w14:paraId="67BE4682" w14:textId="77777777" w:rsidR="00292858" w:rsidRPr="007B4467" w:rsidRDefault="00292858" w:rsidP="007B6927">
            <w:pPr>
              <w:keepNext/>
              <w:keepLines/>
              <w:spacing w:after="0"/>
              <w:rPr>
                <w:rFonts w:ascii="Arial" w:hAnsi="Arial"/>
                <w:sz w:val="18"/>
              </w:rPr>
            </w:pPr>
          </w:p>
        </w:tc>
        <w:tc>
          <w:tcPr>
            <w:tcW w:w="834" w:type="dxa"/>
          </w:tcPr>
          <w:p w14:paraId="09A3E3AA" w14:textId="77777777" w:rsidR="00292858" w:rsidRPr="007B4467" w:rsidRDefault="00292858" w:rsidP="007B6927">
            <w:pPr>
              <w:keepNext/>
              <w:keepLines/>
              <w:spacing w:after="0"/>
              <w:rPr>
                <w:rFonts w:ascii="Arial" w:hAnsi="Arial"/>
                <w:sz w:val="18"/>
              </w:rPr>
            </w:pPr>
          </w:p>
        </w:tc>
        <w:tc>
          <w:tcPr>
            <w:tcW w:w="955" w:type="dxa"/>
          </w:tcPr>
          <w:p w14:paraId="6F619C97" w14:textId="77777777" w:rsidR="00292858" w:rsidRPr="007B4467" w:rsidRDefault="00292858" w:rsidP="007B6927">
            <w:pPr>
              <w:keepNext/>
              <w:keepLines/>
              <w:spacing w:after="0"/>
              <w:rPr>
                <w:rFonts w:ascii="Arial" w:hAnsi="Arial"/>
                <w:sz w:val="18"/>
              </w:rPr>
            </w:pPr>
          </w:p>
        </w:tc>
        <w:tc>
          <w:tcPr>
            <w:tcW w:w="949" w:type="dxa"/>
          </w:tcPr>
          <w:p w14:paraId="0EC130AA" w14:textId="77777777" w:rsidR="00292858" w:rsidRPr="007B4467" w:rsidRDefault="00292858" w:rsidP="007B6927">
            <w:pPr>
              <w:keepNext/>
              <w:keepLines/>
              <w:spacing w:after="0"/>
              <w:rPr>
                <w:rFonts w:ascii="Arial" w:hAnsi="Arial"/>
                <w:sz w:val="18"/>
              </w:rPr>
            </w:pPr>
          </w:p>
        </w:tc>
        <w:tc>
          <w:tcPr>
            <w:tcW w:w="1090" w:type="dxa"/>
          </w:tcPr>
          <w:p w14:paraId="24749B23" w14:textId="77777777" w:rsidR="00292858" w:rsidRPr="007B4467" w:rsidRDefault="00292858" w:rsidP="007B6927">
            <w:pPr>
              <w:keepNext/>
              <w:keepLines/>
              <w:spacing w:after="0"/>
              <w:rPr>
                <w:rFonts w:ascii="Arial" w:hAnsi="Arial"/>
                <w:sz w:val="18"/>
              </w:rPr>
            </w:pPr>
          </w:p>
        </w:tc>
        <w:tc>
          <w:tcPr>
            <w:tcW w:w="935" w:type="dxa"/>
          </w:tcPr>
          <w:p w14:paraId="28705C17" w14:textId="77777777" w:rsidR="00292858" w:rsidRPr="007B4467" w:rsidRDefault="00292858" w:rsidP="007B6927">
            <w:pPr>
              <w:keepNext/>
              <w:keepLines/>
              <w:spacing w:after="0"/>
              <w:rPr>
                <w:rFonts w:ascii="Arial" w:hAnsi="Arial"/>
                <w:sz w:val="18"/>
              </w:rPr>
            </w:pPr>
          </w:p>
        </w:tc>
        <w:tc>
          <w:tcPr>
            <w:tcW w:w="1292" w:type="dxa"/>
          </w:tcPr>
          <w:p w14:paraId="7989B80B" w14:textId="77777777" w:rsidR="00292858" w:rsidRPr="007B4467" w:rsidRDefault="00292858" w:rsidP="007B6927">
            <w:pPr>
              <w:keepNext/>
              <w:keepLines/>
              <w:spacing w:after="0"/>
              <w:rPr>
                <w:rFonts w:ascii="Arial" w:hAnsi="Arial"/>
                <w:sz w:val="18"/>
              </w:rPr>
            </w:pPr>
          </w:p>
        </w:tc>
      </w:tr>
      <w:tr w:rsidR="00292858" w:rsidRPr="007B4467" w14:paraId="2AB2ADB9" w14:textId="77777777" w:rsidTr="00093629">
        <w:tc>
          <w:tcPr>
            <w:tcW w:w="989" w:type="dxa"/>
          </w:tcPr>
          <w:p w14:paraId="7AB44259" w14:textId="77777777" w:rsidR="00292858" w:rsidRPr="007B4467" w:rsidRDefault="00292858" w:rsidP="007B6927">
            <w:pPr>
              <w:keepNext/>
              <w:keepLines/>
              <w:spacing w:after="0"/>
              <w:rPr>
                <w:rFonts w:ascii="Arial" w:hAnsi="Arial"/>
                <w:sz w:val="18"/>
              </w:rPr>
            </w:pPr>
            <w:r w:rsidRPr="007B4467">
              <w:rPr>
                <w:rFonts w:ascii="Arial" w:hAnsi="Arial"/>
                <w:sz w:val="18"/>
              </w:rPr>
              <w:t>CA_n78A-n79A</w:t>
            </w:r>
          </w:p>
        </w:tc>
        <w:tc>
          <w:tcPr>
            <w:tcW w:w="674" w:type="dxa"/>
          </w:tcPr>
          <w:p w14:paraId="7062442B"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04DE1EEF" w14:textId="77777777" w:rsidR="00292858" w:rsidRPr="007B4467" w:rsidRDefault="00292858" w:rsidP="007B6927">
            <w:pPr>
              <w:keepNext/>
              <w:keepLines/>
              <w:spacing w:after="0"/>
              <w:rPr>
                <w:rFonts w:ascii="Arial" w:hAnsi="Arial"/>
                <w:sz w:val="18"/>
              </w:rPr>
            </w:pPr>
          </w:p>
        </w:tc>
        <w:tc>
          <w:tcPr>
            <w:tcW w:w="821" w:type="dxa"/>
          </w:tcPr>
          <w:p w14:paraId="58556D4C" w14:textId="77777777" w:rsidR="00292858" w:rsidRPr="007B4467" w:rsidRDefault="00292858" w:rsidP="007B6927">
            <w:pPr>
              <w:keepNext/>
              <w:keepLines/>
              <w:spacing w:after="0"/>
              <w:rPr>
                <w:rFonts w:ascii="Arial" w:hAnsi="Arial"/>
                <w:sz w:val="18"/>
              </w:rPr>
            </w:pPr>
          </w:p>
        </w:tc>
        <w:tc>
          <w:tcPr>
            <w:tcW w:w="834" w:type="dxa"/>
          </w:tcPr>
          <w:p w14:paraId="604ED878" w14:textId="77777777" w:rsidR="00292858" w:rsidRPr="007B4467" w:rsidRDefault="00292858" w:rsidP="007B6927">
            <w:pPr>
              <w:keepNext/>
              <w:keepLines/>
              <w:spacing w:after="0"/>
              <w:rPr>
                <w:rFonts w:ascii="Arial" w:hAnsi="Arial"/>
                <w:sz w:val="18"/>
              </w:rPr>
            </w:pPr>
          </w:p>
        </w:tc>
        <w:tc>
          <w:tcPr>
            <w:tcW w:w="955" w:type="dxa"/>
          </w:tcPr>
          <w:p w14:paraId="4BD367F5" w14:textId="77777777" w:rsidR="00292858" w:rsidRPr="007B4467" w:rsidRDefault="00292858" w:rsidP="007B6927">
            <w:pPr>
              <w:keepNext/>
              <w:keepLines/>
              <w:spacing w:after="0"/>
              <w:rPr>
                <w:rFonts w:ascii="Arial" w:hAnsi="Arial"/>
                <w:sz w:val="18"/>
              </w:rPr>
            </w:pPr>
          </w:p>
        </w:tc>
        <w:tc>
          <w:tcPr>
            <w:tcW w:w="949" w:type="dxa"/>
          </w:tcPr>
          <w:p w14:paraId="0847FF38" w14:textId="77777777" w:rsidR="00292858" w:rsidRPr="007B4467" w:rsidRDefault="00292858" w:rsidP="007B6927">
            <w:pPr>
              <w:keepNext/>
              <w:keepLines/>
              <w:spacing w:after="0"/>
              <w:rPr>
                <w:rFonts w:ascii="Arial" w:hAnsi="Arial"/>
                <w:sz w:val="18"/>
              </w:rPr>
            </w:pPr>
          </w:p>
        </w:tc>
        <w:tc>
          <w:tcPr>
            <w:tcW w:w="1090" w:type="dxa"/>
          </w:tcPr>
          <w:p w14:paraId="4D16B952" w14:textId="77777777" w:rsidR="00292858" w:rsidRPr="007B4467" w:rsidRDefault="00292858" w:rsidP="007B6927">
            <w:pPr>
              <w:keepNext/>
              <w:keepLines/>
              <w:spacing w:after="0"/>
              <w:rPr>
                <w:rFonts w:ascii="Arial" w:hAnsi="Arial"/>
                <w:sz w:val="18"/>
              </w:rPr>
            </w:pPr>
          </w:p>
        </w:tc>
        <w:tc>
          <w:tcPr>
            <w:tcW w:w="935" w:type="dxa"/>
          </w:tcPr>
          <w:p w14:paraId="7BD05E8B" w14:textId="77777777" w:rsidR="00292858" w:rsidRPr="007B4467" w:rsidRDefault="00292858" w:rsidP="007B6927">
            <w:pPr>
              <w:keepNext/>
              <w:keepLines/>
              <w:spacing w:after="0"/>
              <w:rPr>
                <w:rFonts w:ascii="Arial" w:hAnsi="Arial"/>
                <w:sz w:val="18"/>
              </w:rPr>
            </w:pPr>
          </w:p>
        </w:tc>
        <w:tc>
          <w:tcPr>
            <w:tcW w:w="1292" w:type="dxa"/>
          </w:tcPr>
          <w:p w14:paraId="03C7FFF3" w14:textId="77777777" w:rsidR="00292858" w:rsidRPr="007B4467" w:rsidRDefault="00292858" w:rsidP="007B6927">
            <w:pPr>
              <w:keepNext/>
              <w:keepLines/>
              <w:spacing w:after="0"/>
              <w:rPr>
                <w:rFonts w:ascii="Arial" w:hAnsi="Arial"/>
                <w:sz w:val="18"/>
              </w:rPr>
            </w:pPr>
          </w:p>
        </w:tc>
      </w:tr>
      <w:tr w:rsidR="00292858" w:rsidRPr="007B4467" w14:paraId="7F0DE8E0" w14:textId="77777777" w:rsidTr="00093629">
        <w:tc>
          <w:tcPr>
            <w:tcW w:w="9064" w:type="dxa"/>
            <w:gridSpan w:val="10"/>
          </w:tcPr>
          <w:p w14:paraId="23BF5EA3" w14:textId="77777777" w:rsidR="00292858" w:rsidRPr="007B4467" w:rsidRDefault="00292858" w:rsidP="007B6927">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7F9E512D" w14:textId="77777777" w:rsidR="00292858" w:rsidRPr="007B4467" w:rsidRDefault="00292858" w:rsidP="007B6927">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779D33DD" w14:textId="77777777" w:rsidR="00292858" w:rsidRPr="007B4467" w:rsidRDefault="00292858" w:rsidP="007B692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64DBA3B0" w14:textId="77777777" w:rsidR="00292858" w:rsidRPr="007B4467" w:rsidRDefault="00292858" w:rsidP="007B6927">
            <w:pPr>
              <w:pStyle w:val="TAN"/>
              <w:rPr>
                <w:rFonts w:eastAsia="PMingLiU"/>
              </w:rPr>
            </w:pPr>
            <w:r w:rsidRPr="007B4467">
              <w:rPr>
                <w:rFonts w:eastAsia="PMingLiU"/>
              </w:rPr>
              <w:t>Note 4:</w:t>
            </w:r>
            <w:r w:rsidRPr="007B4467">
              <w:rPr>
                <w:rFonts w:eastAsia="PMingLiU"/>
              </w:rPr>
              <w:tab/>
              <w:t>Void.</w:t>
            </w:r>
          </w:p>
          <w:p w14:paraId="59238142" w14:textId="77777777" w:rsidR="00292858" w:rsidRPr="007B4467" w:rsidRDefault="00292858" w:rsidP="007B6927">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4222B783" w14:textId="77777777" w:rsidR="00292858" w:rsidRPr="007B4467" w:rsidRDefault="00292858" w:rsidP="007B6927">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8E70411" w14:textId="77777777" w:rsidR="00292858" w:rsidRPr="007B4467" w:rsidRDefault="00292858" w:rsidP="007B6927">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6193D418" w14:textId="77777777" w:rsidR="00292858" w:rsidRPr="007B4467" w:rsidRDefault="00292858" w:rsidP="007B6927">
            <w:pPr>
              <w:pStyle w:val="TAN"/>
              <w:rPr>
                <w:lang w:eastAsia="zh-CN"/>
              </w:rPr>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7F3C8757" w14:textId="77777777" w:rsidR="00292858" w:rsidRPr="007B4467" w:rsidRDefault="00292858" w:rsidP="007B6927">
            <w:pPr>
              <w:pStyle w:val="TAN"/>
              <w:rPr>
                <w:lang w:eastAsia="zh-CN"/>
              </w:rPr>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502100A7" w14:textId="77777777" w:rsidR="00292858" w:rsidRPr="007B4467" w:rsidRDefault="00292858" w:rsidP="007B6927">
            <w:pPr>
              <w:pStyle w:val="TAN"/>
              <w:rPr>
                <w:lang w:eastAsia="zh-CN"/>
              </w:rPr>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1D22DDD0" w14:textId="77777777" w:rsidR="00292858" w:rsidRPr="007B4467" w:rsidRDefault="00292858" w:rsidP="007B6927">
            <w:pPr>
              <w:pStyle w:val="TAN"/>
              <w:rPr>
                <w:lang w:eastAsia="zh-CN"/>
              </w:rPr>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5DA4318D" w14:textId="77777777" w:rsidR="00292858" w:rsidRPr="007B4467" w:rsidRDefault="00292858" w:rsidP="007B6927">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53ABE6D7" w14:textId="77777777" w:rsidR="00292858" w:rsidRPr="007B4467" w:rsidRDefault="00292858" w:rsidP="00292858"/>
    <w:p w14:paraId="3C0B2A17" w14:textId="77777777" w:rsidR="00280FBF" w:rsidRPr="007B4467" w:rsidRDefault="00280FBF" w:rsidP="00280FBF">
      <w:pPr>
        <w:pStyle w:val="TH"/>
      </w:pPr>
      <w:bookmarkStart w:id="527" w:name="_Toc68089594"/>
      <w:bookmarkStart w:id="528" w:name="_Toc69067715"/>
      <w:bookmarkStart w:id="529" w:name="_Toc75383253"/>
      <w:bookmarkStart w:id="530" w:name="_Toc83706901"/>
      <w:bookmarkStart w:id="531" w:name="_Toc90491606"/>
      <w:bookmarkStart w:id="532" w:name="_Toc100147700"/>
      <w:bookmarkStart w:id="533" w:name="_Toc106740972"/>
      <w:bookmarkStart w:id="534" w:name="_Hlk1125704"/>
      <w:r w:rsidRPr="007B4467">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7B4467" w14:paraId="14253620" w14:textId="77777777" w:rsidTr="005152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35A9085" w14:textId="77777777" w:rsidR="00280FBF" w:rsidRPr="007B4467" w:rsidRDefault="00280FBF" w:rsidP="00452594">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tcPr>
          <w:p w14:paraId="146701D4" w14:textId="77777777" w:rsidR="00280FBF" w:rsidRPr="007B4467" w:rsidRDefault="00280FBF" w:rsidP="00452594">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4EBDEEBE" w14:textId="77777777" w:rsidR="00280FBF" w:rsidRPr="007B4467" w:rsidRDefault="00280FBF" w:rsidP="00452594">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77CC8DC" w14:textId="77777777" w:rsidR="00280FBF" w:rsidRPr="007B4467" w:rsidRDefault="00280FBF" w:rsidP="00452594">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393297F5" w14:textId="77777777" w:rsidR="00280FBF" w:rsidRPr="007B4467" w:rsidRDefault="00280FBF" w:rsidP="00452594">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64FC6B64" w14:textId="77777777" w:rsidR="00280FBF" w:rsidRPr="007B4467" w:rsidRDefault="00280FBF" w:rsidP="00452594">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42B0CFEB" w14:textId="77777777" w:rsidR="00280FBF" w:rsidRPr="007B4467" w:rsidRDefault="00280FBF" w:rsidP="00452594">
            <w:pPr>
              <w:pStyle w:val="TAH"/>
            </w:pPr>
            <w:r w:rsidRPr="007B4467">
              <w:t>Comments</w:t>
            </w:r>
          </w:p>
        </w:tc>
      </w:tr>
      <w:tr w:rsidR="00280FBF" w:rsidRPr="007B4467" w14:paraId="674D60D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9A3599" w14:textId="77777777" w:rsidR="00280FBF" w:rsidRPr="007B4467" w:rsidRDefault="00280FBF" w:rsidP="00452594">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210735D4" w14:textId="77777777" w:rsidR="00280FBF" w:rsidRPr="007B4467" w:rsidRDefault="00280FBF" w:rsidP="00452594">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2CA8DA9C" w14:textId="77777777" w:rsidR="00280FBF" w:rsidRPr="007B4467" w:rsidRDefault="00280FBF" w:rsidP="00255D32">
            <w:pPr>
              <w:pStyle w:val="TAL"/>
              <w:rPr>
                <w:lang w:eastAsia="zh-CN"/>
              </w:rPr>
            </w:pPr>
            <w:r w:rsidRPr="007B4467">
              <w:rPr>
                <w:lang w:eastAsia="zh-CN"/>
              </w:rPr>
              <w:t>n1 band: 1920-1980 MHz (UL),2110- 2170 MHz (DL)</w:t>
            </w:r>
          </w:p>
          <w:p w14:paraId="64D76F48" w14:textId="77777777" w:rsidR="00280FBF" w:rsidRPr="007B4467" w:rsidRDefault="00280FBF" w:rsidP="00255D32">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37D50A7A" w14:textId="77777777" w:rsidR="00280FBF" w:rsidRPr="007B4467" w:rsidRDefault="00280FBF" w:rsidP="00452594">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02FFC4B0" w14:textId="77777777" w:rsidR="00280FBF" w:rsidRPr="007B4467" w:rsidRDefault="00280FBF" w:rsidP="00452594">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92949AA" w14:textId="77777777" w:rsidR="00280FBF" w:rsidRPr="007B4467" w:rsidRDefault="00280FBF" w:rsidP="00452594">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FFBBB4E" w14:textId="77777777" w:rsidR="00280FBF" w:rsidRPr="007B4467" w:rsidRDefault="00280FBF" w:rsidP="00452594">
            <w:pPr>
              <w:pStyle w:val="TAC"/>
              <w:rPr>
                <w:rFonts w:cs="Arial"/>
                <w:szCs w:val="18"/>
                <w:lang w:eastAsia="ja-JP"/>
              </w:rPr>
            </w:pPr>
          </w:p>
        </w:tc>
      </w:tr>
      <w:tr w:rsidR="0054322C" w:rsidRPr="007B4467" w14:paraId="64CD513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1159CA" w14:textId="66E07D42" w:rsidR="0054322C" w:rsidRPr="007B4467" w:rsidRDefault="0054322C" w:rsidP="0054322C">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3EAE646A" w14:textId="68D9B380" w:rsidR="0054322C" w:rsidRPr="007B4467" w:rsidRDefault="0054322C" w:rsidP="0054322C">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2C81FE7" w14:textId="77777777" w:rsidR="0054322C" w:rsidRPr="007B4467" w:rsidRDefault="0054322C" w:rsidP="00255D32">
            <w:pPr>
              <w:pStyle w:val="TAL"/>
              <w:rPr>
                <w:rFonts w:eastAsia="PMingLiU"/>
                <w:lang w:eastAsia="zh-CN"/>
              </w:rPr>
            </w:pPr>
            <w:r w:rsidRPr="007B4467">
              <w:rPr>
                <w:rFonts w:eastAsia="PMingLiU"/>
                <w:lang w:eastAsia="zh-CN"/>
              </w:rPr>
              <w:t>n2 band: 1850-1910 MHz (UL), 1930-1990 MHz (DL)</w:t>
            </w:r>
          </w:p>
          <w:p w14:paraId="434EFBAB" w14:textId="527C91B2" w:rsidR="0054322C" w:rsidRPr="007B4467" w:rsidRDefault="0054322C" w:rsidP="00255D32">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199BB3" w14:textId="0FEE3D06" w:rsidR="0054322C" w:rsidRPr="007B4467" w:rsidRDefault="0054322C" w:rsidP="0054322C">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76EDEF" w14:textId="41A7D41D" w:rsidR="0054322C" w:rsidRPr="007B4467" w:rsidRDefault="0054322C" w:rsidP="0054322C">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929D61" w14:textId="5E813A92" w:rsidR="0054322C" w:rsidRPr="007B4467" w:rsidRDefault="0054322C" w:rsidP="0054322C">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DAC4484" w14:textId="77777777" w:rsidR="0054322C" w:rsidRPr="007B4467" w:rsidRDefault="0054322C" w:rsidP="0054322C">
            <w:pPr>
              <w:pStyle w:val="TAC"/>
              <w:rPr>
                <w:rFonts w:cs="Arial"/>
                <w:szCs w:val="18"/>
                <w:lang w:eastAsia="ja-JP"/>
              </w:rPr>
            </w:pPr>
          </w:p>
        </w:tc>
      </w:tr>
      <w:tr w:rsidR="00515227" w:rsidRPr="007B4467" w14:paraId="791DB15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E57511A" w14:textId="7484279C" w:rsidR="00515227" w:rsidRPr="007B4467" w:rsidRDefault="003576A0" w:rsidP="00515227">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6CF3D12" w14:textId="46BE5EE5" w:rsidR="00515227" w:rsidRPr="007B4467" w:rsidRDefault="00515227" w:rsidP="00515227">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104B4366" w14:textId="77777777" w:rsidR="00515227" w:rsidRPr="007B4467" w:rsidRDefault="00515227" w:rsidP="00515227">
            <w:pPr>
              <w:pStyle w:val="TAL"/>
              <w:rPr>
                <w:rFonts w:eastAsia="PMingLiU"/>
                <w:lang w:eastAsia="zh-CN"/>
              </w:rPr>
            </w:pPr>
            <w:r w:rsidRPr="007B4467">
              <w:rPr>
                <w:rFonts w:eastAsia="PMingLiU"/>
                <w:lang w:eastAsia="zh-CN"/>
              </w:rPr>
              <w:t>n2 band: 1850-1910 MHz (UL), 1930-1990 MHz (DL)</w:t>
            </w:r>
          </w:p>
          <w:p w14:paraId="7766A14B" w14:textId="3265491E"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46BE92" w14:textId="72B2CC0D" w:rsidR="00515227" w:rsidRPr="007B4467" w:rsidRDefault="00515227" w:rsidP="0051522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9B87D" w14:textId="504B0BDA" w:rsidR="00515227" w:rsidRPr="007B4467" w:rsidRDefault="00515227" w:rsidP="0051522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F757E4" w14:textId="6A129138" w:rsidR="00515227" w:rsidRPr="007B4467" w:rsidRDefault="00515227" w:rsidP="00515227">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F3C6C7" w14:textId="77777777" w:rsidR="00515227" w:rsidRPr="007B4467" w:rsidRDefault="00515227" w:rsidP="00515227">
            <w:pPr>
              <w:pStyle w:val="TAC"/>
              <w:rPr>
                <w:rFonts w:cs="Arial"/>
                <w:szCs w:val="18"/>
                <w:lang w:eastAsia="ja-JP"/>
              </w:rPr>
            </w:pPr>
          </w:p>
        </w:tc>
      </w:tr>
      <w:tr w:rsidR="00B26A95" w:rsidRPr="007B4467" w14:paraId="34CAB221"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F08C0B3" w14:textId="25D4AC0A" w:rsidR="00B26A95" w:rsidRPr="007B4467" w:rsidRDefault="00B26A95" w:rsidP="00B26A95">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DD5849E" w14:textId="6AD8B8D9" w:rsidR="00B26A95" w:rsidRPr="007B4467" w:rsidRDefault="00B26A95" w:rsidP="00B26A95">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17384609"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334D8953" w14:textId="64E37BA4"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09A0C98" w14:textId="060B4183"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E1FC15" w14:textId="78DCE686"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8909BCE" w14:textId="4D849BC3"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B5F026" w14:textId="77777777" w:rsidR="00B26A95" w:rsidRPr="007B4467" w:rsidRDefault="00B26A95" w:rsidP="00B26A95">
            <w:pPr>
              <w:pStyle w:val="TAC"/>
              <w:rPr>
                <w:rFonts w:cs="Arial"/>
                <w:szCs w:val="18"/>
                <w:lang w:eastAsia="ja-JP"/>
              </w:rPr>
            </w:pPr>
          </w:p>
        </w:tc>
      </w:tr>
      <w:tr w:rsidR="00B26A95" w:rsidRPr="007B4467" w14:paraId="311CDC8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BF6A23F" w14:textId="7358760E" w:rsidR="00B26A95" w:rsidRPr="007B4467" w:rsidRDefault="00B26A95" w:rsidP="00B26A95">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6FBB3F2C" w14:textId="23B5FEB5" w:rsidR="00B26A95" w:rsidRPr="007B4467" w:rsidRDefault="00B26A95" w:rsidP="00B26A95">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17F936E7"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7D737796" w14:textId="4EBC0AE4"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1BFB864" w14:textId="1EFAB7E7"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311BAC1" w14:textId="136DE20D"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A366392" w14:textId="7985CAFC"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3968945" w14:textId="77777777" w:rsidR="00B26A95" w:rsidRPr="007B4467" w:rsidRDefault="00B26A95" w:rsidP="00B26A95">
            <w:pPr>
              <w:pStyle w:val="TAC"/>
              <w:rPr>
                <w:rFonts w:cs="Arial"/>
                <w:szCs w:val="18"/>
                <w:lang w:eastAsia="ja-JP"/>
              </w:rPr>
            </w:pPr>
          </w:p>
        </w:tc>
      </w:tr>
      <w:tr w:rsidR="00B26A95" w:rsidRPr="007B4467" w14:paraId="70B71B9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C233F78" w14:textId="1CC92394" w:rsidR="00B26A95" w:rsidRPr="007B4467" w:rsidRDefault="00B26A95" w:rsidP="00B26A95">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F46A926" w14:textId="6B66AC52" w:rsidR="00B26A95" w:rsidRPr="007B4467" w:rsidRDefault="00B26A95" w:rsidP="00B26A95">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5CEDB189"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44D3E661" w14:textId="25C0B667"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039ED56" w14:textId="6D225AE4"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52A468" w14:textId="5A05D5FC"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279EB0C" w14:textId="2CEF19D0"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A3AE6DA" w14:textId="77777777" w:rsidR="00B26A95" w:rsidRPr="007B4467" w:rsidRDefault="00B26A95" w:rsidP="00B26A95">
            <w:pPr>
              <w:pStyle w:val="TAC"/>
              <w:rPr>
                <w:rFonts w:cs="Arial"/>
                <w:szCs w:val="18"/>
                <w:lang w:eastAsia="ja-JP"/>
              </w:rPr>
            </w:pPr>
          </w:p>
        </w:tc>
      </w:tr>
      <w:tr w:rsidR="006677DC" w:rsidRPr="007B4467" w14:paraId="11216DC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CF7751" w14:textId="3E314E10" w:rsidR="006677DC" w:rsidRPr="007B4467" w:rsidRDefault="006677DC" w:rsidP="00452594">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D214BF8" w14:textId="77777777" w:rsidR="006677DC" w:rsidRPr="007B4467" w:rsidRDefault="006677DC" w:rsidP="00452594">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116C585E" w14:textId="77777777" w:rsidR="006677DC" w:rsidRPr="007B4467" w:rsidRDefault="006677DC" w:rsidP="00255D32">
            <w:pPr>
              <w:pStyle w:val="TAL"/>
              <w:rPr>
                <w:rFonts w:eastAsia="PMingLiU"/>
                <w:lang w:eastAsia="zh-CN"/>
              </w:rPr>
            </w:pPr>
            <w:r w:rsidRPr="007B4467">
              <w:rPr>
                <w:rFonts w:eastAsia="PMingLiU"/>
                <w:lang w:eastAsia="zh-CN"/>
              </w:rPr>
              <w:t>n3 band: 1710-1785 MHz (UL),1805- 1880 MHz (DL)</w:t>
            </w:r>
          </w:p>
          <w:p w14:paraId="0486B783" w14:textId="77777777" w:rsidR="006677DC" w:rsidRPr="007B4467" w:rsidRDefault="006677DC" w:rsidP="00255D32">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F3ADA42" w14:textId="77777777" w:rsidR="006677DC" w:rsidRPr="007B4467" w:rsidRDefault="006677DC" w:rsidP="00452594">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FD3DC42" w14:textId="77777777" w:rsidR="006677DC" w:rsidRPr="007B4467" w:rsidRDefault="006677DC" w:rsidP="00452594">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B5B85B" w14:textId="77777777" w:rsidR="006677DC" w:rsidRPr="007B4467" w:rsidRDefault="006677DC" w:rsidP="00452594">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F6E2F83" w14:textId="77777777" w:rsidR="006677DC" w:rsidRPr="007B4467" w:rsidRDefault="006677DC" w:rsidP="00452594">
            <w:pPr>
              <w:pStyle w:val="TAC"/>
              <w:rPr>
                <w:rFonts w:cs="Arial"/>
                <w:szCs w:val="18"/>
                <w:lang w:eastAsia="ja-JP"/>
              </w:rPr>
            </w:pPr>
          </w:p>
        </w:tc>
      </w:tr>
      <w:tr w:rsidR="0054322C" w:rsidRPr="007B4467" w14:paraId="02D0FB4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F8D124"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E7BFC7C"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59219E8" w14:textId="77777777" w:rsidR="0054322C" w:rsidRPr="007B4467" w:rsidRDefault="0054322C" w:rsidP="00255D32">
            <w:pPr>
              <w:pStyle w:val="TAL"/>
              <w:rPr>
                <w:rFonts w:eastAsia="PMingLiU"/>
                <w:lang w:eastAsia="zh-CN"/>
              </w:rPr>
            </w:pPr>
            <w:r w:rsidRPr="007B4467">
              <w:rPr>
                <w:rFonts w:eastAsia="PMingLiU"/>
                <w:lang w:eastAsia="zh-CN"/>
              </w:rPr>
              <w:t>n3 band: 1710-1785 MHz (UL),1805- 1880 MHz (DL)</w:t>
            </w:r>
          </w:p>
          <w:p w14:paraId="70F8B2AB" w14:textId="77777777" w:rsidR="0054322C" w:rsidRPr="007B4467" w:rsidRDefault="0054322C" w:rsidP="00255D32">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FEB3EB6"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D197DE"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BC11FD"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F0AF7CB"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54322C" w:rsidRPr="007B4467" w14:paraId="084E4E5A"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F846DC6" w14:textId="5626C558"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46744655" w14:textId="15651639"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21244B9" w14:textId="77777777" w:rsidR="0054322C" w:rsidRPr="007B4467" w:rsidRDefault="0054322C" w:rsidP="00255D32">
            <w:pPr>
              <w:pStyle w:val="TAL"/>
              <w:rPr>
                <w:rFonts w:eastAsia="PMingLiU"/>
                <w:lang w:eastAsia="zh-CN"/>
              </w:rPr>
            </w:pPr>
            <w:r w:rsidRPr="007B4467">
              <w:rPr>
                <w:rFonts w:eastAsia="PMingLiU"/>
                <w:lang w:eastAsia="zh-CN"/>
              </w:rPr>
              <w:t>n5 band: 824-849 MHz (UL), 869-894 MHz (DL)</w:t>
            </w:r>
          </w:p>
          <w:p w14:paraId="75BAF907" w14:textId="71E35A00" w:rsidR="0054322C" w:rsidRPr="007B4467" w:rsidRDefault="0054322C" w:rsidP="00255D32">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F06CB1" w14:textId="3A00A850"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86928D" w14:textId="4645D7B5"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B0F34E" w14:textId="00712202"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272C723"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515227" w:rsidRPr="007B4467" w14:paraId="31F0ACE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7C0E0B" w14:textId="0F237334" w:rsidR="00515227" w:rsidRPr="007B4467" w:rsidRDefault="003576A0"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D33A69E" w14:textId="35C7D42A"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E230E46" w14:textId="77777777" w:rsidR="00515227" w:rsidRPr="007B4467" w:rsidRDefault="00515227" w:rsidP="00515227">
            <w:pPr>
              <w:pStyle w:val="TAL"/>
              <w:rPr>
                <w:rFonts w:eastAsia="PMingLiU"/>
                <w:lang w:eastAsia="zh-CN"/>
              </w:rPr>
            </w:pPr>
            <w:r w:rsidRPr="007B4467">
              <w:rPr>
                <w:rFonts w:eastAsia="PMingLiU"/>
                <w:lang w:eastAsia="zh-CN"/>
              </w:rPr>
              <w:t>n5 band: 824-849 MHz (UL), 869-894 MHz (DL)</w:t>
            </w:r>
          </w:p>
          <w:p w14:paraId="518BE772" w14:textId="31E7640E"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3AD767" w14:textId="14F631A6" w:rsidR="00515227" w:rsidRPr="007B4467" w:rsidRDefault="00515227" w:rsidP="00515227">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F668634" w14:textId="43DB6880"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372F10" w14:textId="5344BD02" w:rsidR="00515227" w:rsidRPr="007B4467" w:rsidRDefault="00515227" w:rsidP="00515227">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F155F2A" w14:textId="77777777" w:rsidR="00515227" w:rsidRPr="007B4467" w:rsidRDefault="00515227" w:rsidP="00515227">
            <w:pPr>
              <w:keepNext/>
              <w:keepLines/>
              <w:spacing w:after="0"/>
              <w:jc w:val="center"/>
              <w:rPr>
                <w:rFonts w:ascii="Arial" w:eastAsia="PMingLiU" w:hAnsi="Arial" w:cs="Arial"/>
                <w:sz w:val="18"/>
                <w:szCs w:val="18"/>
                <w:lang w:eastAsia="ja-JP"/>
              </w:rPr>
            </w:pPr>
          </w:p>
        </w:tc>
      </w:tr>
      <w:tr w:rsidR="00B26A95" w:rsidRPr="007B4467" w14:paraId="280BB20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9D5703A" w14:textId="058CC523"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4C3F470C" w14:textId="04737B67"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5D51CDEC" w14:textId="77777777" w:rsidR="00B26A95" w:rsidRPr="007B4467" w:rsidRDefault="00B26A95" w:rsidP="00B26A95">
            <w:pPr>
              <w:pStyle w:val="TAL"/>
              <w:rPr>
                <w:rFonts w:eastAsia="PMingLiU"/>
                <w:lang w:eastAsia="zh-CN"/>
              </w:rPr>
            </w:pPr>
            <w:r w:rsidRPr="007B4467">
              <w:rPr>
                <w:rFonts w:eastAsia="PMingLiU"/>
                <w:lang w:eastAsia="zh-CN"/>
              </w:rPr>
              <w:t>n5 band: 824-849 MHz (UL), 869-894 MHz (DL)</w:t>
            </w:r>
          </w:p>
          <w:p w14:paraId="3295795E" w14:textId="2655B6B8"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B5DD51B" w14:textId="414F7E78"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9C52B00" w14:textId="21B3A254"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C0F6FB3" w14:textId="0367371A"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673CF18E"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B26A95" w:rsidRPr="007B4467" w14:paraId="0CB155BE"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E37C2B" w14:textId="29B997F8"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001F4615" w14:textId="5007CF6C"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56AD4344" w14:textId="77777777" w:rsidR="00B26A95" w:rsidRPr="007B4467" w:rsidRDefault="00B26A95" w:rsidP="00B26A95">
            <w:pPr>
              <w:pStyle w:val="TAL"/>
              <w:rPr>
                <w:rFonts w:eastAsia="PMingLiU"/>
                <w:lang w:eastAsia="zh-CN"/>
              </w:rPr>
            </w:pPr>
            <w:r w:rsidRPr="007B4467">
              <w:rPr>
                <w:rFonts w:eastAsia="PMingLiU"/>
                <w:lang w:eastAsia="zh-CN"/>
              </w:rPr>
              <w:t>n14 band: 788-798 MHz (UL), 758-768 MHz (DL)</w:t>
            </w:r>
          </w:p>
          <w:p w14:paraId="4AD0398B" w14:textId="4FFA6A29"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13C5FE4" w14:textId="54C7744B"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437803F" w14:textId="02C55371"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03FE999" w14:textId="671EC2A2"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7EF15E08"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54322C" w:rsidRPr="007B4467" w14:paraId="2B63679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443559"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BF626A"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462F4723" w14:textId="77777777" w:rsidR="0054322C" w:rsidRPr="007B4467" w:rsidRDefault="0054322C" w:rsidP="00255D32">
            <w:pPr>
              <w:pStyle w:val="TAL"/>
              <w:rPr>
                <w:rFonts w:eastAsia="PMingLiU"/>
                <w:lang w:eastAsia="zh-CN"/>
              </w:rPr>
            </w:pPr>
            <w:r w:rsidRPr="007B4467">
              <w:rPr>
                <w:rFonts w:eastAsia="PMingLiU"/>
                <w:lang w:eastAsia="zh-CN"/>
              </w:rPr>
              <w:t>n28 band: 703-748 MHz (UL),758- 803 MHz (DL)</w:t>
            </w:r>
          </w:p>
          <w:p w14:paraId="1EC8E042" w14:textId="77777777" w:rsidR="0054322C" w:rsidRPr="007B4467" w:rsidRDefault="0054322C" w:rsidP="00255D32">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B5015F3"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66DA2D"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CCD475"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7AFF3363"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891BF1" w:rsidRPr="007B4467" w14:paraId="12CE08E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F44472A" w14:textId="2A3F2CCE"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496AD02D" w14:textId="54A6B0C7"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19D8A93F" w14:textId="77777777" w:rsidR="00891BF1" w:rsidRPr="007B4467" w:rsidRDefault="00891BF1" w:rsidP="00891BF1">
            <w:pPr>
              <w:pStyle w:val="TAL"/>
              <w:rPr>
                <w:rFonts w:eastAsia="PMingLiU"/>
                <w:lang w:eastAsia="zh-CN"/>
              </w:rPr>
            </w:pPr>
            <w:r w:rsidRPr="007B4467">
              <w:rPr>
                <w:rFonts w:eastAsia="PMingLiU"/>
                <w:lang w:eastAsia="zh-CN"/>
              </w:rPr>
              <w:t>n28 band: 703-748 MHz (UL),758- 803 MHz (DL)</w:t>
            </w:r>
          </w:p>
          <w:p w14:paraId="21C137D9" w14:textId="27E19F65" w:rsidR="00891BF1" w:rsidRPr="007B4467" w:rsidRDefault="00891BF1" w:rsidP="00891BF1">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C885015" w14:textId="15ACA070" w:rsidR="00891BF1" w:rsidRPr="007B4467" w:rsidRDefault="00891BF1" w:rsidP="00891BF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474FDB5" w14:textId="1A93ABC0"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735FEEA" w14:textId="2E30AE08" w:rsidR="00891BF1" w:rsidRPr="007B4467" w:rsidRDefault="00891BF1" w:rsidP="00891BF1">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6D814201" w14:textId="77777777" w:rsidR="00891BF1" w:rsidRPr="007B4467" w:rsidRDefault="00891BF1" w:rsidP="00891BF1">
            <w:pPr>
              <w:keepNext/>
              <w:keepLines/>
              <w:spacing w:after="0"/>
              <w:jc w:val="center"/>
              <w:rPr>
                <w:rFonts w:ascii="Arial" w:eastAsia="PMingLiU" w:hAnsi="Arial" w:cs="Arial"/>
                <w:sz w:val="18"/>
                <w:szCs w:val="18"/>
                <w:lang w:eastAsia="ja-JP"/>
              </w:rPr>
            </w:pPr>
          </w:p>
        </w:tc>
      </w:tr>
      <w:tr w:rsidR="0054322C" w:rsidRPr="007B4467" w14:paraId="42856F4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F899A78"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CF7B12D"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45550568" w14:textId="77777777" w:rsidR="0054322C" w:rsidRPr="007B4467" w:rsidRDefault="0054322C" w:rsidP="00255D32">
            <w:pPr>
              <w:pStyle w:val="TAL"/>
              <w:rPr>
                <w:rFonts w:eastAsia="PMingLiU"/>
                <w:lang w:eastAsia="zh-CN"/>
              </w:rPr>
            </w:pPr>
            <w:r w:rsidRPr="007B4467">
              <w:rPr>
                <w:rFonts w:eastAsia="PMingLiU"/>
                <w:lang w:eastAsia="zh-CN"/>
              </w:rPr>
              <w:t>n28 band: 703-748 MHz (UL),758- 803 MHz (DL)</w:t>
            </w:r>
          </w:p>
          <w:p w14:paraId="69BD3C92" w14:textId="77777777" w:rsidR="0054322C" w:rsidRPr="007B4467" w:rsidRDefault="0054322C" w:rsidP="00255D32">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BC9AC6B"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E8569F"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64FCBC2"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7E489B94"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B26A95" w:rsidRPr="007B4467" w14:paraId="14B3885D"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A017F40" w14:textId="6C06A377"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567BA09A" w14:textId="55BA059D"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5C763BC3" w14:textId="77777777" w:rsidR="00B26A95" w:rsidRPr="007B4467" w:rsidRDefault="00B26A95" w:rsidP="00B26A95">
            <w:pPr>
              <w:pStyle w:val="TAL"/>
              <w:rPr>
                <w:rFonts w:eastAsia="PMingLiU"/>
                <w:lang w:eastAsia="zh-CN"/>
              </w:rPr>
            </w:pPr>
            <w:r w:rsidRPr="007B4467">
              <w:rPr>
                <w:rFonts w:eastAsia="PMingLiU"/>
                <w:lang w:eastAsia="zh-CN"/>
              </w:rPr>
              <w:t>n30 band: 2305-2315 MHz (UL), 2350-2360 MHz (DL)</w:t>
            </w:r>
          </w:p>
          <w:p w14:paraId="5FCD126E" w14:textId="3EDF9EFA"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48E1AC" w14:textId="23E2AF52"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C0669E9" w14:textId="4A6C8FBD"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D19F518" w14:textId="41D33348"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67DC97AC"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6677DC" w:rsidRPr="007B4467" w14:paraId="6DCFED2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963D0EA" w14:textId="55722A12"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552A2DC" w14:textId="77777777"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E3EA372" w14:textId="77777777" w:rsidR="006677DC" w:rsidRPr="007B4467" w:rsidRDefault="006677DC" w:rsidP="00255D32">
            <w:pPr>
              <w:pStyle w:val="TAL"/>
              <w:rPr>
                <w:rFonts w:eastAsia="PMingLiU"/>
                <w:lang w:eastAsia="zh-CN"/>
              </w:rPr>
            </w:pPr>
            <w:r w:rsidRPr="007B4467">
              <w:rPr>
                <w:rFonts w:eastAsia="PMingLiU"/>
                <w:lang w:eastAsia="zh-CN"/>
              </w:rPr>
              <w:t>n41 band: 2496-2690 MHz</w:t>
            </w:r>
          </w:p>
          <w:p w14:paraId="041117DF" w14:textId="77777777" w:rsidR="006677DC" w:rsidRPr="007B4467" w:rsidRDefault="006677DC" w:rsidP="00255D32">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ECD761E" w14:textId="77777777" w:rsidR="006677DC" w:rsidRPr="007B4467" w:rsidRDefault="006677DC"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3927E7" w14:textId="77777777"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C9BF0" w14:textId="77777777" w:rsidR="006677DC" w:rsidRPr="007B4467" w:rsidRDefault="006677DC"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60B729EA" w14:textId="77777777" w:rsidR="006677DC" w:rsidRPr="007B4467" w:rsidRDefault="006677DC" w:rsidP="00452594">
            <w:pPr>
              <w:keepNext/>
              <w:keepLines/>
              <w:spacing w:after="0"/>
              <w:jc w:val="center"/>
              <w:rPr>
                <w:rFonts w:ascii="Arial" w:eastAsia="PMingLiU" w:hAnsi="Arial" w:cs="Arial"/>
                <w:sz w:val="18"/>
                <w:szCs w:val="18"/>
                <w:lang w:eastAsia="ja-JP"/>
              </w:rPr>
            </w:pPr>
          </w:p>
        </w:tc>
      </w:tr>
      <w:tr w:rsidR="0054322C" w:rsidRPr="007B4467" w14:paraId="145472F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A831B1" w14:textId="6969135C" w:rsidR="0054322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1870461" w14:textId="77777777" w:rsidR="0054322C" w:rsidRPr="007B4467" w:rsidRDefault="0054322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73BFD61A" w14:textId="77777777" w:rsidR="0054322C" w:rsidRPr="007B4467" w:rsidRDefault="0054322C" w:rsidP="00255D32">
            <w:pPr>
              <w:pStyle w:val="TAL"/>
              <w:rPr>
                <w:rFonts w:eastAsia="PMingLiU"/>
                <w:lang w:eastAsia="zh-CN"/>
              </w:rPr>
            </w:pPr>
            <w:r w:rsidRPr="007B4467">
              <w:rPr>
                <w:rFonts w:eastAsia="PMingLiU"/>
                <w:lang w:eastAsia="zh-CN"/>
              </w:rPr>
              <w:t>n66 band: 1710-1780 MHz (UL), 2110-2200 MHz (DL)</w:t>
            </w:r>
          </w:p>
          <w:p w14:paraId="21858D9F" w14:textId="77777777" w:rsidR="0054322C" w:rsidRPr="007B4467" w:rsidRDefault="0054322C" w:rsidP="00255D32">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B96CF13" w14:textId="77777777" w:rsidR="0054322C" w:rsidRPr="007B4467" w:rsidRDefault="0054322C"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92DC3B" w14:textId="77777777" w:rsidR="0054322C" w:rsidRPr="007B4467" w:rsidRDefault="0054322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176C1F" w14:textId="77777777" w:rsidR="0054322C" w:rsidRPr="007B4467" w:rsidRDefault="0054322C"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19BACF2" w14:textId="77777777" w:rsidR="0054322C" w:rsidRPr="007B4467" w:rsidRDefault="0054322C" w:rsidP="00452594">
            <w:pPr>
              <w:keepNext/>
              <w:keepLines/>
              <w:spacing w:after="0"/>
              <w:jc w:val="center"/>
              <w:rPr>
                <w:rFonts w:ascii="Arial" w:eastAsia="PMingLiU" w:hAnsi="Arial" w:cs="Arial"/>
                <w:sz w:val="18"/>
                <w:szCs w:val="18"/>
                <w:lang w:eastAsia="ja-JP"/>
              </w:rPr>
            </w:pPr>
          </w:p>
        </w:tc>
      </w:tr>
      <w:tr w:rsidR="00515227" w:rsidRPr="007B4467" w14:paraId="734BB0A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D2C3286" w14:textId="19933A47" w:rsidR="00515227" w:rsidRPr="007B4467" w:rsidRDefault="003576A0"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739AF227" w14:textId="23E7B705"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B65066C" w14:textId="77777777" w:rsidR="00515227" w:rsidRPr="007B4467" w:rsidRDefault="00515227" w:rsidP="00515227">
            <w:pPr>
              <w:pStyle w:val="TAL"/>
              <w:rPr>
                <w:rFonts w:eastAsia="PMingLiU"/>
                <w:lang w:eastAsia="zh-CN"/>
              </w:rPr>
            </w:pPr>
            <w:r w:rsidRPr="007B4467">
              <w:rPr>
                <w:rFonts w:eastAsia="PMingLiU"/>
                <w:lang w:eastAsia="zh-CN"/>
              </w:rPr>
              <w:t>n66 band: 1710-1780 MHz (UL), 2110-2200 MHz (DL)</w:t>
            </w:r>
          </w:p>
          <w:p w14:paraId="1A48BA35" w14:textId="3DB41B47"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31C366D" w14:textId="4187358E" w:rsidR="00515227" w:rsidRPr="007B4467" w:rsidRDefault="00515227" w:rsidP="00515227">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0F620" w14:textId="7B1E5C5A"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ECEED49" w14:textId="56C9EBBE" w:rsidR="00515227" w:rsidRPr="007B4467" w:rsidRDefault="00515227" w:rsidP="00515227">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371E42E" w14:textId="77777777" w:rsidR="00515227" w:rsidRPr="007B4467" w:rsidRDefault="00515227" w:rsidP="00515227">
            <w:pPr>
              <w:keepNext/>
              <w:keepLines/>
              <w:spacing w:after="0"/>
              <w:jc w:val="center"/>
              <w:rPr>
                <w:rFonts w:ascii="Arial" w:eastAsia="PMingLiU" w:hAnsi="Arial" w:cs="Arial"/>
                <w:sz w:val="18"/>
                <w:szCs w:val="18"/>
                <w:lang w:eastAsia="ja-JP"/>
              </w:rPr>
            </w:pPr>
          </w:p>
        </w:tc>
      </w:tr>
      <w:tr w:rsidR="00E50344" w:rsidRPr="007B4467" w14:paraId="1C209DC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E8B83B1" w14:textId="0E1E7107"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0947F2A6" w14:textId="40E2D5DC"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59333B3A"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28349084" w14:textId="1D7405E6"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398D300" w14:textId="07131CA1"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8E35F93" w14:textId="033DF85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5D64332" w14:textId="7B6C4597"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7DCC93A"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25DE29E8"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07CEC24" w14:textId="03B6AFF7"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637BF37F" w14:textId="128955C0"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9AB5103"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253947D9" w14:textId="7C4FA4A5"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861B36" w14:textId="166C55DD"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0CEB61E" w14:textId="5526C5F1"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52D6C07" w14:textId="4B849367"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3A95F4D4"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463EE77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8B678D" w14:textId="3817C2FD"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6D</w:t>
            </w:r>
          </w:p>
        </w:tc>
        <w:tc>
          <w:tcPr>
            <w:tcW w:w="1337" w:type="dxa"/>
            <w:tcBorders>
              <w:top w:val="single" w:sz="6" w:space="0" w:color="auto"/>
              <w:left w:val="single" w:sz="6" w:space="0" w:color="auto"/>
              <w:bottom w:val="single" w:sz="6" w:space="0" w:color="auto"/>
              <w:right w:val="single" w:sz="6" w:space="0" w:color="auto"/>
            </w:tcBorders>
          </w:tcPr>
          <w:p w14:paraId="71104EE8" w14:textId="02A04552"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5990135C"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19B00D73" w14:textId="07438F96"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200AF4D" w14:textId="45E82BD5"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F51CB21" w14:textId="76E6690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FEA86A2" w14:textId="005781BE"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33BBFEF"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1F41E3C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8246F4D" w14:textId="38190DFF"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18CEB76A" w14:textId="343ABD6A"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4C816233"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4D5F1A33" w14:textId="1AA11E70"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47CF550" w14:textId="32197559"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8DBCF49" w14:textId="15B795D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3ABF977" w14:textId="3EFB85DC"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78E0AD1"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F37611" w:rsidRPr="007B4467" w14:paraId="20F4424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5DF1FD1" w14:textId="1E34B30E"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D45969" w14:textId="77777777"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2C76EBBC" w14:textId="77777777" w:rsidR="00F37611" w:rsidRPr="007B4467" w:rsidRDefault="00F37611" w:rsidP="00452594">
            <w:pPr>
              <w:pStyle w:val="TAL"/>
              <w:rPr>
                <w:rFonts w:eastAsia="PMingLiU"/>
                <w:lang w:eastAsia="zh-CN"/>
              </w:rPr>
            </w:pPr>
            <w:r w:rsidRPr="007B4467">
              <w:rPr>
                <w:rFonts w:eastAsia="PMingLiU"/>
                <w:lang w:eastAsia="zh-CN"/>
              </w:rPr>
              <w:t>n78 band: 3300-3800 MHz</w:t>
            </w:r>
          </w:p>
          <w:p w14:paraId="693E55EC" w14:textId="77777777" w:rsidR="00F37611" w:rsidRPr="007B4467" w:rsidRDefault="00F37611" w:rsidP="00452594">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7733BA5" w14:textId="77777777" w:rsidR="00F37611" w:rsidRPr="007B4467" w:rsidRDefault="00F37611"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C3D48D" w14:textId="77777777"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5BDF420" w14:textId="77777777" w:rsidR="00F37611" w:rsidRPr="007B4467" w:rsidRDefault="00F37611"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634B2D5D" w14:textId="77777777" w:rsidR="00F37611" w:rsidRPr="007B4467" w:rsidRDefault="00F37611" w:rsidP="00452594">
            <w:pPr>
              <w:keepNext/>
              <w:keepLines/>
              <w:spacing w:after="0"/>
              <w:jc w:val="center"/>
              <w:rPr>
                <w:rFonts w:ascii="Arial" w:eastAsia="PMingLiU" w:hAnsi="Arial" w:cs="Arial"/>
                <w:sz w:val="18"/>
                <w:szCs w:val="18"/>
                <w:lang w:eastAsia="ja-JP"/>
              </w:rPr>
            </w:pPr>
          </w:p>
        </w:tc>
      </w:tr>
      <w:tr w:rsidR="00D92918" w:rsidRPr="007B4467" w14:paraId="3AF4917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C441DFF" w14:textId="2FD3B2F2" w:rsidR="00D92918" w:rsidRPr="007B4467" w:rsidRDefault="00D92918" w:rsidP="00D92918">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3C3F9F3F" w14:textId="399437FD" w:rsidR="00D92918" w:rsidRPr="007B4467" w:rsidRDefault="00D92918" w:rsidP="00D92918">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0634B35D" w14:textId="77777777" w:rsidR="00D92918" w:rsidRPr="007B4467" w:rsidRDefault="00D92918" w:rsidP="00D92918">
            <w:pPr>
              <w:pStyle w:val="TAL"/>
              <w:rPr>
                <w:rFonts w:eastAsia="PMingLiU"/>
                <w:lang w:eastAsia="zh-CN"/>
              </w:rPr>
            </w:pPr>
            <w:r w:rsidRPr="007B4467">
              <w:rPr>
                <w:rFonts w:eastAsia="PMingLiU"/>
                <w:lang w:eastAsia="zh-CN"/>
              </w:rPr>
              <w:t>n3 band: 1710-1785 MHz (UL), 1805- 1880 MHz (DL)</w:t>
            </w:r>
          </w:p>
          <w:p w14:paraId="6FCD0508" w14:textId="2ED1B115" w:rsidR="00D92918" w:rsidRPr="007B4467" w:rsidRDefault="00D92918" w:rsidP="00D92918">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746F93F" w14:textId="3D83323E" w:rsidR="00D92918" w:rsidRPr="007B4467" w:rsidRDefault="00D92918" w:rsidP="00D92918">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8D4AABE" w14:textId="6D2B5687" w:rsidR="00D92918" w:rsidRPr="007B4467" w:rsidRDefault="00D92918" w:rsidP="00D92918">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A73874" w14:textId="32A3695D" w:rsidR="00D92918" w:rsidRPr="007B4467" w:rsidRDefault="00D92918" w:rsidP="00D92918">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72D9687" w14:textId="77777777" w:rsidR="00D92918" w:rsidRPr="007B4467" w:rsidRDefault="00D92918" w:rsidP="00D92918">
            <w:pPr>
              <w:keepNext/>
              <w:keepLines/>
              <w:spacing w:after="0"/>
              <w:jc w:val="center"/>
              <w:rPr>
                <w:rFonts w:ascii="Arial" w:eastAsia="PMingLiU" w:hAnsi="Arial" w:cs="Arial"/>
                <w:sz w:val="18"/>
                <w:szCs w:val="18"/>
                <w:lang w:eastAsia="ja-JP"/>
              </w:rPr>
            </w:pPr>
          </w:p>
        </w:tc>
      </w:tr>
      <w:tr w:rsidR="001F6E81" w:rsidRPr="007B4467" w14:paraId="72AAB43E" w14:textId="77777777" w:rsidTr="0062601A">
        <w:trPr>
          <w:cantSplit/>
          <w:jc w:val="center"/>
        </w:trPr>
        <w:tc>
          <w:tcPr>
            <w:tcW w:w="486" w:type="dxa"/>
            <w:tcBorders>
              <w:top w:val="single" w:sz="4" w:space="0" w:color="auto"/>
              <w:left w:val="single" w:sz="4" w:space="0" w:color="auto"/>
              <w:bottom w:val="single" w:sz="4" w:space="0" w:color="auto"/>
              <w:right w:val="single" w:sz="4" w:space="0" w:color="auto"/>
            </w:tcBorders>
          </w:tcPr>
          <w:p w14:paraId="34A8B3AE" w14:textId="32B9ADAC" w:rsidR="0062601A" w:rsidRPr="007B4467" w:rsidRDefault="0062601A" w:rsidP="00973659">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4701FB18" w14:textId="77777777" w:rsidR="0062601A" w:rsidRPr="007B4467" w:rsidRDefault="0062601A" w:rsidP="00973659">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320A9C3D" w14:textId="77777777" w:rsidR="0062601A" w:rsidRPr="007B4467" w:rsidRDefault="0062601A" w:rsidP="00973659">
            <w:pPr>
              <w:pStyle w:val="TAL"/>
              <w:rPr>
                <w:rFonts w:eastAsia="PMingLiU"/>
                <w:lang w:eastAsia="zh-CN"/>
              </w:rPr>
            </w:pPr>
            <w:r w:rsidRPr="007B4467">
              <w:rPr>
                <w:rFonts w:eastAsia="PMingLiU"/>
                <w:lang w:eastAsia="zh-CN"/>
              </w:rPr>
              <w:t>n41 band: 2496-2690 MHz</w:t>
            </w:r>
          </w:p>
          <w:p w14:paraId="5C18A5CD" w14:textId="77777777" w:rsidR="0062601A" w:rsidRPr="007B4467" w:rsidRDefault="0062601A" w:rsidP="00973659">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9D9AEA" w14:textId="77777777" w:rsidR="0062601A" w:rsidRPr="007B4467" w:rsidRDefault="0062601A" w:rsidP="00973659">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14CDD00" w14:textId="77777777" w:rsidR="0062601A" w:rsidRPr="007B4467" w:rsidRDefault="0062601A" w:rsidP="00973659">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C7023F" w14:textId="77777777" w:rsidR="0062601A" w:rsidRPr="007B4467" w:rsidRDefault="0062601A" w:rsidP="00973659">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09ADFC0A" w14:textId="77777777" w:rsidR="0062601A" w:rsidRPr="007B4467" w:rsidRDefault="0062601A" w:rsidP="00973659">
            <w:pPr>
              <w:keepNext/>
              <w:keepLines/>
              <w:spacing w:after="0"/>
              <w:jc w:val="center"/>
              <w:rPr>
                <w:rFonts w:ascii="Arial" w:eastAsia="PMingLiU" w:hAnsi="Arial" w:cs="Arial"/>
                <w:sz w:val="18"/>
                <w:szCs w:val="18"/>
                <w:lang w:eastAsia="ja-JP"/>
              </w:rPr>
            </w:pPr>
          </w:p>
        </w:tc>
      </w:tr>
      <w:tr w:rsidR="00285972" w:rsidRPr="007B4467" w14:paraId="7B1A8F32" w14:textId="77777777" w:rsidTr="00285972">
        <w:trPr>
          <w:cantSplit/>
          <w:jc w:val="center"/>
        </w:trPr>
        <w:tc>
          <w:tcPr>
            <w:tcW w:w="486" w:type="dxa"/>
            <w:tcBorders>
              <w:top w:val="single" w:sz="4" w:space="0" w:color="auto"/>
              <w:left w:val="single" w:sz="4" w:space="0" w:color="auto"/>
              <w:bottom w:val="single" w:sz="4" w:space="0" w:color="auto"/>
              <w:right w:val="single" w:sz="4" w:space="0" w:color="auto"/>
            </w:tcBorders>
          </w:tcPr>
          <w:p w14:paraId="71B0D868" w14:textId="43BCC4E3" w:rsidR="00285972" w:rsidRPr="007B4467" w:rsidRDefault="00285972" w:rsidP="009C11B8">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286B0106" w14:textId="77777777" w:rsidR="00285972" w:rsidRPr="007B4467" w:rsidRDefault="00285972" w:rsidP="009C11B8">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2C1304BE" w14:textId="77777777" w:rsidR="00285972" w:rsidRPr="007B4467" w:rsidRDefault="00285972" w:rsidP="009C11B8">
            <w:pPr>
              <w:pStyle w:val="TAL"/>
              <w:rPr>
                <w:rFonts w:eastAsia="PMingLiU"/>
                <w:lang w:eastAsia="zh-CN"/>
              </w:rPr>
            </w:pPr>
            <w:r w:rsidRPr="007B4467">
              <w:rPr>
                <w:rFonts w:eastAsia="PMingLiU"/>
                <w:lang w:eastAsia="zh-CN"/>
              </w:rPr>
              <w:t>n28 band: 703-748 MHz (UL),758- 803 MHz (DL)</w:t>
            </w:r>
          </w:p>
          <w:p w14:paraId="70A9C463" w14:textId="77777777" w:rsidR="00285972" w:rsidRPr="007B4467" w:rsidRDefault="00285972" w:rsidP="009C11B8">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BE0023A" w14:textId="77777777" w:rsidR="00285972" w:rsidRPr="007B4467" w:rsidRDefault="00285972" w:rsidP="009C11B8">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BC23314" w14:textId="77777777" w:rsidR="00285972" w:rsidRPr="007B4467" w:rsidRDefault="00285972" w:rsidP="009C11B8">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42E4F1A" w14:textId="77777777" w:rsidR="00285972" w:rsidRPr="007B4467" w:rsidRDefault="00285972" w:rsidP="009C11B8">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7F9D3AD5" w14:textId="77777777" w:rsidR="00285972" w:rsidRPr="007B4467" w:rsidRDefault="00285972" w:rsidP="009C11B8">
            <w:pPr>
              <w:keepNext/>
              <w:keepLines/>
              <w:spacing w:after="0"/>
              <w:jc w:val="center"/>
              <w:rPr>
                <w:rFonts w:ascii="Arial" w:eastAsia="PMingLiU" w:hAnsi="Arial" w:cs="Arial"/>
                <w:sz w:val="18"/>
                <w:szCs w:val="18"/>
                <w:lang w:eastAsia="ja-JP"/>
              </w:rPr>
            </w:pPr>
          </w:p>
        </w:tc>
      </w:tr>
    </w:tbl>
    <w:p w14:paraId="3658AD10" w14:textId="77777777" w:rsidR="003D769F" w:rsidRPr="007B4467" w:rsidRDefault="003D769F" w:rsidP="003D769F"/>
    <w:p w14:paraId="02F40241" w14:textId="77777777" w:rsidR="003D769F" w:rsidRPr="007B4467" w:rsidRDefault="003D769F" w:rsidP="003D769F">
      <w:pPr>
        <w:pStyle w:val="TH"/>
      </w:pPr>
      <w:r w:rsidRPr="007B4467">
        <w:t xml:space="preserve">Table A.4.3.2A.4.1-5: </w:t>
      </w:r>
      <w:r w:rsidRPr="007B4467">
        <w:rPr>
          <w:lang w:eastAsia="zh-CN"/>
        </w:rPr>
        <w:t>Inter-band CA within</w:t>
      </w:r>
      <w:r w:rsidRPr="007B4467">
        <w:t xml:space="preserve"> </w:t>
      </w:r>
      <w:r w:rsidRPr="007B4467">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3D769F" w:rsidRPr="007B4467" w14:paraId="678C042D"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6071702" w14:textId="77777777" w:rsidR="003D769F" w:rsidRPr="007B4467" w:rsidRDefault="003D769F" w:rsidP="007B6927">
            <w:pPr>
              <w:pStyle w:val="TAH"/>
              <w:rPr>
                <w:rFonts w:cs="Arial"/>
              </w:rPr>
            </w:pPr>
            <w:r w:rsidRPr="007B4467">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390A85B1" w14:textId="77777777" w:rsidR="003D769F" w:rsidRPr="007B4467" w:rsidRDefault="003D769F" w:rsidP="007B6927">
            <w:pPr>
              <w:pStyle w:val="TAH"/>
              <w:rPr>
                <w:rFonts w:cs="Arial"/>
              </w:rPr>
            </w:pPr>
            <w:r w:rsidRPr="007B4467">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63B7993C" w14:textId="77777777" w:rsidR="003D769F" w:rsidRPr="007B4467" w:rsidRDefault="003D769F" w:rsidP="007B6927">
            <w:pPr>
              <w:pStyle w:val="TAH"/>
              <w:rPr>
                <w:rFonts w:cs="Arial"/>
              </w:rPr>
            </w:pPr>
            <w:r w:rsidRPr="007B4467">
              <w:rPr>
                <w:rFonts w:cs="Arial"/>
                <w:lang w:eastAsia="zh-CN"/>
              </w:rPr>
              <w:t xml:space="preserve">Inter-band CA within FR1 (two bands) </w:t>
            </w:r>
            <w:r w:rsidRPr="007B4467">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57E8D02" w14:textId="77777777" w:rsidR="003D769F" w:rsidRPr="007B4467" w:rsidRDefault="003D769F" w:rsidP="007B6927">
            <w:pPr>
              <w:pStyle w:val="TAH"/>
              <w:rPr>
                <w:rFonts w:cs="Arial"/>
                <w:lang w:eastAsia="zh-CN"/>
              </w:rPr>
            </w:pPr>
            <w:r w:rsidRPr="007B4467">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32F44305" w14:textId="77777777" w:rsidR="003D769F" w:rsidRPr="007B4467" w:rsidRDefault="003D769F" w:rsidP="007B6927">
            <w:pPr>
              <w:pStyle w:val="TAH"/>
              <w:rPr>
                <w:rFonts w:cs="Arial"/>
              </w:rPr>
            </w:pPr>
            <w:r w:rsidRPr="007B4467">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5FBBE09F" w14:textId="77777777" w:rsidR="003D769F" w:rsidRPr="007B4467" w:rsidRDefault="003D769F" w:rsidP="007B6927">
            <w:pPr>
              <w:pStyle w:val="TAH"/>
              <w:rPr>
                <w:rFonts w:cs="Arial"/>
              </w:rPr>
            </w:pPr>
            <w:r w:rsidRPr="007B4467">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45A50A61" w14:textId="77777777" w:rsidR="003D769F" w:rsidRPr="007B4467" w:rsidRDefault="003D769F" w:rsidP="007B6927">
            <w:pPr>
              <w:pStyle w:val="TAH"/>
              <w:rPr>
                <w:rFonts w:cs="Arial"/>
              </w:rPr>
            </w:pPr>
            <w:r w:rsidRPr="007B4467">
              <w:rPr>
                <w:rFonts w:cs="Arial"/>
              </w:rPr>
              <w:t>Comments</w:t>
            </w:r>
          </w:p>
        </w:tc>
      </w:tr>
      <w:tr w:rsidR="003D769F" w:rsidRPr="007B4467" w14:paraId="0F0AFF5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189237E" w14:textId="77777777" w:rsidR="003D769F" w:rsidRPr="007B4467" w:rsidRDefault="003D769F" w:rsidP="007B6927">
            <w:pPr>
              <w:pStyle w:val="TAC"/>
              <w:rPr>
                <w:rFonts w:cs="Arial"/>
                <w:szCs w:val="18"/>
              </w:rPr>
            </w:pPr>
            <w:r w:rsidRPr="007B4467">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052356E5" w14:textId="77777777" w:rsidR="003D769F" w:rsidRPr="007B4467" w:rsidRDefault="003D769F" w:rsidP="007B6927">
            <w:pPr>
              <w:pStyle w:val="TAC"/>
              <w:rPr>
                <w:rFonts w:cs="Arial"/>
                <w:szCs w:val="18"/>
              </w:rPr>
            </w:pPr>
            <w:r w:rsidRPr="007B4467">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37C9328F" w14:textId="77777777" w:rsidR="003D769F" w:rsidRPr="007B4467" w:rsidRDefault="003D769F" w:rsidP="007B6927">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CA57318" w14:textId="77777777" w:rsidR="003D769F" w:rsidRPr="007B4467" w:rsidRDefault="003D769F" w:rsidP="007B6927">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23D43D3" w14:textId="77777777" w:rsidR="003D769F" w:rsidRPr="007B4467" w:rsidRDefault="003D769F" w:rsidP="007B6927">
            <w:pPr>
              <w:pStyle w:val="TAC"/>
              <w:rPr>
                <w:rFonts w:cs="Arial"/>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35FC2E7" w14:textId="77777777" w:rsidR="003D769F" w:rsidRPr="007B4467" w:rsidRDefault="003D769F" w:rsidP="007B6927">
            <w:pPr>
              <w:pStyle w:val="TAC"/>
              <w:rPr>
                <w:rFonts w:cs="Arial"/>
              </w:rPr>
            </w:pPr>
            <w:r w:rsidRPr="007B4467">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BC4FC2C" w14:textId="77777777" w:rsidR="003D769F" w:rsidRPr="007B4467" w:rsidRDefault="003D769F" w:rsidP="007B6927">
            <w:pPr>
              <w:pStyle w:val="TAC"/>
              <w:rPr>
                <w:rFonts w:cs="Arial"/>
                <w:szCs w:val="18"/>
                <w:lang w:eastAsia="ja-JP"/>
              </w:rPr>
            </w:pPr>
          </w:p>
        </w:tc>
      </w:tr>
      <w:tr w:rsidR="003D769F" w:rsidRPr="007B4467" w14:paraId="5CBB621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3F1D6BD" w14:textId="77777777" w:rsidR="003D769F" w:rsidRPr="007B4467" w:rsidRDefault="003D769F" w:rsidP="007B6927">
            <w:pPr>
              <w:pStyle w:val="TAC"/>
              <w:rPr>
                <w:rFonts w:cs="Arial"/>
                <w:szCs w:val="18"/>
              </w:rPr>
            </w:pPr>
            <w:r w:rsidRPr="007B4467">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5FC7E45A" w14:textId="77777777" w:rsidR="003D769F" w:rsidRPr="007B4467" w:rsidRDefault="003D769F" w:rsidP="007B6927">
            <w:pPr>
              <w:pStyle w:val="TAC"/>
              <w:rPr>
                <w:rFonts w:cs="Arial"/>
                <w:szCs w:val="18"/>
              </w:rPr>
            </w:pPr>
            <w:r w:rsidRPr="007B4467">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12904CC8" w14:textId="77777777" w:rsidR="003D769F" w:rsidRPr="007B4467" w:rsidRDefault="003D769F" w:rsidP="007B6927">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4DE4057"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D571F7A" w14:textId="77777777" w:rsidR="003D769F" w:rsidRPr="007B4467" w:rsidRDefault="003D769F" w:rsidP="007B6927">
            <w:pPr>
              <w:pStyle w:val="TAC"/>
              <w:rPr>
                <w:rFonts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25F44F1" w14:textId="77777777" w:rsidR="003D769F" w:rsidRPr="007B4467" w:rsidRDefault="003D769F" w:rsidP="007B6927">
            <w:pPr>
              <w:pStyle w:val="TAC"/>
              <w:rPr>
                <w:rFonts w:cs="Arial"/>
                <w:lang w:eastAsia="zh-CN"/>
              </w:rPr>
            </w:pPr>
            <w:r w:rsidRPr="007B4467">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E49F2E" w14:textId="77777777" w:rsidR="003D769F" w:rsidRPr="007B4467" w:rsidRDefault="003D769F" w:rsidP="007B6927">
            <w:pPr>
              <w:pStyle w:val="TAC"/>
              <w:rPr>
                <w:rFonts w:cs="Arial"/>
                <w:szCs w:val="18"/>
                <w:lang w:eastAsia="ja-JP"/>
              </w:rPr>
            </w:pPr>
          </w:p>
        </w:tc>
      </w:tr>
      <w:tr w:rsidR="003D769F" w:rsidRPr="007B4467" w14:paraId="19E512E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AE8637" w14:textId="77777777" w:rsidR="003D769F" w:rsidRPr="007B4467" w:rsidRDefault="003D769F" w:rsidP="007B6927">
            <w:pPr>
              <w:pStyle w:val="TAC"/>
              <w:rPr>
                <w:rFonts w:cs="Arial"/>
                <w:szCs w:val="18"/>
              </w:rPr>
            </w:pPr>
            <w:r w:rsidRPr="007B4467">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115FA381" w14:textId="77777777" w:rsidR="003D769F" w:rsidRPr="007B4467" w:rsidRDefault="003D769F" w:rsidP="007B6927">
            <w:pPr>
              <w:pStyle w:val="TAC"/>
              <w:rPr>
                <w:rFonts w:cs="Arial"/>
                <w:szCs w:val="18"/>
              </w:rPr>
            </w:pPr>
            <w:r w:rsidRPr="007B4467">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1D105632"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6C776D6" w14:textId="77777777" w:rsidR="003D769F" w:rsidRPr="007B4467" w:rsidRDefault="003D769F" w:rsidP="007B6927">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26ABD5" w14:textId="77777777" w:rsidR="003D769F" w:rsidRPr="007B4467" w:rsidRDefault="003D769F" w:rsidP="007B6927">
            <w:pPr>
              <w:pStyle w:val="TAC"/>
              <w:rPr>
                <w:rFonts w:eastAsia="PMingLiU"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F9AFE24" w14:textId="77777777" w:rsidR="003D769F" w:rsidRPr="007B4467" w:rsidRDefault="003D769F" w:rsidP="007B6927">
            <w:pPr>
              <w:pStyle w:val="TAC"/>
              <w:rPr>
                <w:rFonts w:eastAsia="PMingLiU" w:cs="Arial"/>
                <w:lang w:eastAsia="zh-CN"/>
              </w:rPr>
            </w:pPr>
            <w:r w:rsidRPr="007B4467">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8149D59" w14:textId="77777777" w:rsidR="003D769F" w:rsidRPr="007B4467" w:rsidRDefault="003D769F" w:rsidP="007B6927">
            <w:pPr>
              <w:pStyle w:val="TAC"/>
              <w:rPr>
                <w:rFonts w:cs="Arial"/>
                <w:szCs w:val="18"/>
                <w:lang w:eastAsia="ja-JP"/>
              </w:rPr>
            </w:pPr>
          </w:p>
        </w:tc>
      </w:tr>
      <w:tr w:rsidR="003D769F" w:rsidRPr="007B4467" w14:paraId="324E2668"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240BF" w14:textId="77777777" w:rsidR="003D769F" w:rsidRPr="007B4467" w:rsidRDefault="003D769F" w:rsidP="007B6927">
            <w:pPr>
              <w:pStyle w:val="TAC"/>
              <w:rPr>
                <w:rFonts w:cs="Arial"/>
                <w:szCs w:val="18"/>
              </w:rPr>
            </w:pPr>
            <w:r w:rsidRPr="007B4467">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4B4A8E4B" w14:textId="77777777" w:rsidR="003D769F" w:rsidRPr="007B4467" w:rsidRDefault="003D769F" w:rsidP="007B6927">
            <w:pPr>
              <w:pStyle w:val="TAC"/>
              <w:rPr>
                <w:rFonts w:cs="Arial"/>
                <w:szCs w:val="18"/>
              </w:rPr>
            </w:pPr>
            <w:r w:rsidRPr="007B4467">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0641A1DA" w14:textId="77777777" w:rsidR="003D769F" w:rsidRPr="007B4467" w:rsidRDefault="003D769F" w:rsidP="007B6927">
            <w:pPr>
              <w:pStyle w:val="TAL"/>
              <w:rPr>
                <w:rFonts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EACA11"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056A58D" w14:textId="77777777" w:rsidR="003D769F" w:rsidRPr="007B4467" w:rsidRDefault="003D769F" w:rsidP="007B6927">
            <w:pPr>
              <w:pStyle w:val="TAC"/>
              <w:rPr>
                <w:rFonts w:cs="Arial"/>
                <w:lang w:eastAsia="zh-TW"/>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719CE9E" w14:textId="77777777" w:rsidR="003D769F" w:rsidRPr="007B4467" w:rsidRDefault="003D769F" w:rsidP="007B6927">
            <w:pPr>
              <w:pStyle w:val="TAC"/>
              <w:rPr>
                <w:rFonts w:cs="Arial"/>
                <w:lang w:eastAsia="zh-CN"/>
              </w:rPr>
            </w:pPr>
            <w:r w:rsidRPr="007B4467">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4184650" w14:textId="77777777" w:rsidR="003D769F" w:rsidRPr="007B4467" w:rsidRDefault="003D769F" w:rsidP="007B6927">
            <w:pPr>
              <w:pStyle w:val="TAC"/>
              <w:rPr>
                <w:rFonts w:cs="Arial"/>
                <w:szCs w:val="18"/>
                <w:lang w:eastAsia="ja-JP"/>
              </w:rPr>
            </w:pPr>
          </w:p>
        </w:tc>
      </w:tr>
      <w:tr w:rsidR="003D769F" w:rsidRPr="007B4467" w14:paraId="5DD12FC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243839"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378DD7BF"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579A89BC" w14:textId="77777777" w:rsidR="003D769F" w:rsidRPr="007B4467" w:rsidRDefault="003D769F" w:rsidP="007B6927">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EA2D8D9"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865D7B9"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611945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B74E064"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676CD0A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D238C49"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C9AAEF"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2EAF4135"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4655271"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E1877C5"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BB7755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81C7979"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0291DDD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8D6B4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5058C5F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78AEE898" w14:textId="77777777" w:rsidR="003D769F" w:rsidRPr="007B4467" w:rsidRDefault="003D769F" w:rsidP="007B6927">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1E0FF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569327"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5809A6"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1976EDE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6F3668A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0F90F1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5DC410B0"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45C1170A" w14:textId="77777777" w:rsidR="003D769F" w:rsidRPr="007B4467" w:rsidRDefault="003D769F" w:rsidP="007B6927">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B9DB214"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BC55BC5"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5E586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771437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721C93FE"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5A880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4D20F34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0421748A" w14:textId="77777777" w:rsidR="003D769F" w:rsidRPr="007B4467" w:rsidRDefault="003D769F" w:rsidP="007B6927">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28076C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5595CF3"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4FBA02"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D9FAF7F"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E7A3DD1"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667707"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6EF115D7"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31DFD231" w14:textId="77777777" w:rsidR="003D769F" w:rsidRPr="007B4467" w:rsidRDefault="003D769F" w:rsidP="007B6927">
            <w:pPr>
              <w:pStyle w:val="TAL"/>
              <w:rPr>
                <w:rFonts w:eastAsia="PMingLiU" w:cs="Arial"/>
                <w:lang w:eastAsia="zh-CN"/>
              </w:rPr>
            </w:pPr>
            <w:r w:rsidRPr="007B4467">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8F69A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2D5334B"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81D6F0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2C3954E2"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09FA9D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2A23AFE"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4BDE15D"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437B8460" w14:textId="77777777" w:rsidR="003D769F" w:rsidRPr="007B4467" w:rsidRDefault="003D769F" w:rsidP="007B6927">
            <w:pPr>
              <w:pStyle w:val="TAL"/>
              <w:rPr>
                <w:rFonts w:eastAsia="PMingLiU" w:cs="Arial"/>
                <w:lang w:eastAsia="zh-CN"/>
              </w:rPr>
            </w:pPr>
            <w:r w:rsidRPr="007B4467">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4923DAC"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954F7C8"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BB276B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8813A20"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49D2F1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42F971"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2C682C3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3374C406" w14:textId="53FD020F" w:rsidR="003D769F" w:rsidRPr="007B4467" w:rsidRDefault="003D769F" w:rsidP="007B6927">
            <w:pPr>
              <w:pStyle w:val="TAL"/>
              <w:rPr>
                <w:rFonts w:eastAsia="PMingLiU" w:cs="Arial"/>
                <w:lang w:eastAsia="zh-CN"/>
              </w:rPr>
            </w:pPr>
            <w:r w:rsidRPr="007B4467">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190DAB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D22A133"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48F06C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03032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3B36919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D233341"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7A723886"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0AEF6CE3"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30EBDA"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D4C430"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E7755E7"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3277169" w14:textId="77777777" w:rsidR="003D769F" w:rsidRPr="007B4467" w:rsidRDefault="003D769F" w:rsidP="007B6927">
            <w:pPr>
              <w:keepNext/>
              <w:keepLines/>
              <w:spacing w:after="0"/>
              <w:jc w:val="center"/>
              <w:rPr>
                <w:rFonts w:ascii="Arial" w:eastAsia="PMingLiU" w:hAnsi="Arial" w:cs="Arial"/>
                <w:sz w:val="18"/>
                <w:szCs w:val="18"/>
                <w:lang w:eastAsia="ja-JP"/>
              </w:rPr>
            </w:pPr>
          </w:p>
        </w:tc>
      </w:tr>
    </w:tbl>
    <w:p w14:paraId="377C8D39" w14:textId="77777777" w:rsidR="003D769F" w:rsidRPr="007B4467" w:rsidRDefault="003D769F" w:rsidP="003D769F"/>
    <w:p w14:paraId="40429A1A" w14:textId="77777777" w:rsidR="003D769F" w:rsidRPr="007B4467" w:rsidRDefault="003D769F" w:rsidP="003D769F">
      <w:pPr>
        <w:pStyle w:val="TH"/>
      </w:pPr>
      <w:r w:rsidRPr="007B4467">
        <w:t xml:space="preserve">Table A.4.3.2A.4.1-6: </w:t>
      </w:r>
      <w:r w:rsidRPr="007B4467">
        <w:rPr>
          <w:lang w:eastAsia="zh-CN"/>
        </w:rPr>
        <w:t>Inter-band CA within</w:t>
      </w:r>
      <w:r w:rsidRPr="007B4467">
        <w:t xml:space="preserve"> </w:t>
      </w:r>
      <w:r w:rsidRPr="007B4467">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3D769F" w:rsidRPr="007B4467" w14:paraId="7666ADB5"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561E9B7B" w14:textId="77777777" w:rsidR="003D769F" w:rsidRPr="007B4467" w:rsidRDefault="003D769F" w:rsidP="007B6927">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vAlign w:val="center"/>
          </w:tcPr>
          <w:p w14:paraId="6F3F94D3" w14:textId="77777777" w:rsidR="003D769F" w:rsidRPr="007B4467" w:rsidRDefault="003D769F" w:rsidP="007B6927">
            <w:pPr>
              <w:pStyle w:val="TAH"/>
            </w:pPr>
            <w:r w:rsidRPr="007B4467">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753D4601" w14:textId="77777777" w:rsidR="003D769F" w:rsidRPr="007B4467" w:rsidRDefault="003D769F" w:rsidP="007B6927">
            <w:pPr>
              <w:pStyle w:val="TAH"/>
            </w:pPr>
            <w:r w:rsidRPr="007B4467">
              <w:rPr>
                <w:lang w:eastAsia="zh-CN"/>
              </w:rPr>
              <w:t xml:space="preserve">Inter-band CA within FR1 (two bands) </w:t>
            </w:r>
            <w:r w:rsidRPr="007B4467">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AB38F2C" w14:textId="77777777" w:rsidR="003D769F" w:rsidRPr="007B4467" w:rsidRDefault="003D769F" w:rsidP="007B6927">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8859BB" w14:textId="77777777" w:rsidR="003D769F" w:rsidRPr="007B4467" w:rsidRDefault="003D769F" w:rsidP="007B6927">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AE75777" w14:textId="77777777" w:rsidR="003D769F" w:rsidRPr="007B4467" w:rsidRDefault="003D769F" w:rsidP="007B6927">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581345B9" w14:textId="77777777" w:rsidR="003D769F" w:rsidRPr="007B4467" w:rsidRDefault="003D769F" w:rsidP="007B6927">
            <w:pPr>
              <w:pStyle w:val="TAH"/>
            </w:pPr>
            <w:r w:rsidRPr="007B4467">
              <w:t>Comments</w:t>
            </w:r>
          </w:p>
        </w:tc>
      </w:tr>
      <w:tr w:rsidR="003D769F" w:rsidRPr="007B4467" w14:paraId="4085146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C230159" w14:textId="77777777" w:rsidR="003D769F" w:rsidRPr="007B4467" w:rsidRDefault="003D769F" w:rsidP="007B6927">
            <w:pPr>
              <w:pStyle w:val="TAC"/>
            </w:pPr>
            <w:r w:rsidRPr="007B4467">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45F79244" w14:textId="77777777" w:rsidR="003D769F" w:rsidRPr="007B4467" w:rsidRDefault="003D769F" w:rsidP="007B6927">
            <w:pPr>
              <w:pStyle w:val="TAC"/>
            </w:pPr>
            <w:r w:rsidRPr="007B4467">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45B319DD" w14:textId="77777777" w:rsidR="003D769F" w:rsidRPr="007B4467" w:rsidRDefault="003D769F" w:rsidP="007B6927">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2F400FD" w14:textId="77777777" w:rsidR="003D769F" w:rsidRPr="007B4467" w:rsidRDefault="003D769F" w:rsidP="007B6927">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D6AB3F" w14:textId="77777777" w:rsidR="003D769F" w:rsidRPr="007B4467" w:rsidRDefault="003D769F" w:rsidP="007B6927">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77478B6" w14:textId="77777777" w:rsidR="003D769F" w:rsidRPr="007B4467" w:rsidRDefault="003D769F" w:rsidP="007B6927">
            <w:pPr>
              <w:pStyle w:val="TAC"/>
            </w:pPr>
            <w:r w:rsidRPr="007B4467">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A47D361" w14:textId="77777777" w:rsidR="003D769F" w:rsidRPr="007B4467" w:rsidRDefault="003D769F" w:rsidP="007B6927">
            <w:pPr>
              <w:pStyle w:val="TAC"/>
              <w:rPr>
                <w:rFonts w:cs="Arial"/>
                <w:szCs w:val="18"/>
                <w:lang w:eastAsia="ja-JP"/>
              </w:rPr>
            </w:pPr>
          </w:p>
        </w:tc>
      </w:tr>
      <w:tr w:rsidR="003D769F" w:rsidRPr="007B4467" w14:paraId="513EDB1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C6D2117" w14:textId="77777777" w:rsidR="003D769F" w:rsidRPr="007B4467" w:rsidRDefault="003D769F" w:rsidP="007B6927">
            <w:pPr>
              <w:pStyle w:val="TAC"/>
            </w:pPr>
            <w:r w:rsidRPr="007B4467">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119B4F7E" w14:textId="77777777" w:rsidR="003D769F" w:rsidRPr="007B4467" w:rsidRDefault="003D769F" w:rsidP="007B6927">
            <w:pPr>
              <w:pStyle w:val="TAC"/>
            </w:pPr>
            <w:r w:rsidRPr="007B4467">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0E4549FA" w14:textId="77777777" w:rsidR="003D769F" w:rsidRPr="007B4467" w:rsidRDefault="003D769F" w:rsidP="007B6927">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333ADF3"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0A50A9C" w14:textId="77777777" w:rsidR="003D769F" w:rsidRPr="007B4467" w:rsidRDefault="003D769F" w:rsidP="007B6927">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694D984" w14:textId="77777777" w:rsidR="003D769F" w:rsidRPr="007B4467" w:rsidRDefault="003D769F" w:rsidP="007B6927">
            <w:pPr>
              <w:pStyle w:val="TAC"/>
              <w:rPr>
                <w:rFonts w:eastAsia="PMingLiU"/>
                <w:lang w:eastAsia="zh-TW"/>
              </w:rPr>
            </w:pPr>
            <w:r w:rsidRPr="007B4467">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69646F" w14:textId="77777777" w:rsidR="003D769F" w:rsidRPr="007B4467" w:rsidRDefault="003D769F" w:rsidP="007B6927">
            <w:pPr>
              <w:pStyle w:val="TAC"/>
              <w:rPr>
                <w:rFonts w:cs="Arial"/>
                <w:szCs w:val="18"/>
                <w:lang w:eastAsia="ja-JP"/>
              </w:rPr>
            </w:pPr>
          </w:p>
        </w:tc>
      </w:tr>
      <w:tr w:rsidR="003D769F" w:rsidRPr="007B4467" w14:paraId="2EC310B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685A0C" w14:textId="77777777" w:rsidR="003D769F" w:rsidRPr="007B4467" w:rsidRDefault="003D769F" w:rsidP="007B6927">
            <w:pPr>
              <w:pStyle w:val="TAC"/>
            </w:pPr>
            <w:r w:rsidRPr="007B4467">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055363E4" w14:textId="77777777" w:rsidR="003D769F" w:rsidRPr="007B4467" w:rsidRDefault="003D769F" w:rsidP="007B6927">
            <w:pPr>
              <w:pStyle w:val="TAC"/>
              <w:rPr>
                <w:rFonts w:eastAsia="PMingLiU"/>
                <w:lang w:eastAsia="zh-TW"/>
              </w:rPr>
            </w:pPr>
            <w:r w:rsidRPr="007B4467">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6B2BDA19"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C5ADABC" w14:textId="77777777" w:rsidR="003D769F" w:rsidRPr="007B4467" w:rsidRDefault="003D769F" w:rsidP="007B6927">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861645" w14:textId="77777777" w:rsidR="003D769F" w:rsidRPr="007B4467" w:rsidRDefault="003D769F" w:rsidP="007B692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71122D7" w14:textId="77777777" w:rsidR="003D769F" w:rsidRPr="007B4467" w:rsidRDefault="003D769F" w:rsidP="007B6927">
            <w:pPr>
              <w:pStyle w:val="TAC"/>
              <w:rPr>
                <w:rFonts w:eastAsia="PMingLiU"/>
                <w:lang w:eastAsia="zh-TW"/>
              </w:rPr>
            </w:pPr>
            <w:r w:rsidRPr="007B4467">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7280C6" w14:textId="77777777" w:rsidR="003D769F" w:rsidRPr="007B4467" w:rsidRDefault="003D769F" w:rsidP="007B6927">
            <w:pPr>
              <w:pStyle w:val="TAC"/>
              <w:rPr>
                <w:rFonts w:cs="Arial"/>
                <w:szCs w:val="18"/>
                <w:lang w:eastAsia="ja-JP"/>
              </w:rPr>
            </w:pPr>
          </w:p>
        </w:tc>
      </w:tr>
      <w:tr w:rsidR="003D769F" w:rsidRPr="007B4467" w14:paraId="2853FC02"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64D55C" w14:textId="77777777" w:rsidR="003D769F" w:rsidRPr="007B4467" w:rsidRDefault="003D769F" w:rsidP="007B6927">
            <w:pPr>
              <w:pStyle w:val="TAC"/>
              <w:rPr>
                <w:lang w:eastAsia="zh-CN"/>
              </w:rPr>
            </w:pPr>
            <w:r w:rsidRPr="007B4467">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1359E997" w14:textId="77777777" w:rsidR="003D769F" w:rsidRPr="007B4467" w:rsidRDefault="003D769F" w:rsidP="007B6927">
            <w:pPr>
              <w:pStyle w:val="TAC"/>
            </w:pPr>
            <w:r w:rsidRPr="007B4467">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7B62FE0C" w14:textId="77777777" w:rsidR="003D769F" w:rsidRPr="007B4467" w:rsidRDefault="003D769F" w:rsidP="007B6927">
            <w:pPr>
              <w:pStyle w:val="TAL"/>
              <w:rPr>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FB91B68"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B5D20CD" w14:textId="77777777" w:rsidR="003D769F" w:rsidRPr="007B4467" w:rsidRDefault="003D769F" w:rsidP="007B6927">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EC01EE7" w14:textId="77777777" w:rsidR="003D769F" w:rsidRPr="007B4467" w:rsidRDefault="003D769F" w:rsidP="007B6927">
            <w:pPr>
              <w:pStyle w:val="TAC"/>
              <w:rPr>
                <w:rFonts w:eastAsia="PMingLiU"/>
                <w:lang w:eastAsia="zh-TW"/>
              </w:rPr>
            </w:pPr>
            <w:r w:rsidRPr="007B4467">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B6E7A3C" w14:textId="77777777" w:rsidR="003D769F" w:rsidRPr="007B4467" w:rsidRDefault="003D769F" w:rsidP="007B6927">
            <w:pPr>
              <w:pStyle w:val="TAC"/>
              <w:rPr>
                <w:rFonts w:cs="Arial"/>
                <w:szCs w:val="18"/>
                <w:lang w:eastAsia="ja-JP"/>
              </w:rPr>
            </w:pPr>
          </w:p>
        </w:tc>
      </w:tr>
      <w:tr w:rsidR="003D769F" w:rsidRPr="007B4467" w14:paraId="04A8BB3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8F792A6"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0CC1AD7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7D27984C" w14:textId="77777777" w:rsidR="003D769F" w:rsidRPr="007B4467" w:rsidRDefault="003D769F" w:rsidP="007B6927">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30A8A0D"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65F0B08"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372AEB"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A763A5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C11D83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8236C9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62090856"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0F91A948"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217E10F"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21D53D"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FE685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07F6A483"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5E37B7A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A03FF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65C206D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5F8C934F" w14:textId="77777777" w:rsidR="003D769F" w:rsidRPr="007B4467" w:rsidRDefault="003D769F" w:rsidP="007B6927">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EFC228E"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9C667CC"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B88B82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770D8F19"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510CAB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8E62F5"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63771530" w14:textId="77777777" w:rsidR="003D769F" w:rsidRPr="007B4467" w:rsidRDefault="003D769F" w:rsidP="007B6927">
            <w:pPr>
              <w:keepNext/>
              <w:keepLines/>
              <w:spacing w:after="0"/>
              <w:jc w:val="center"/>
              <w:rPr>
                <w:rFonts w:ascii="Arial" w:eastAsia="PMingLiU" w:hAnsi="Arial"/>
                <w:sz w:val="18"/>
              </w:rPr>
            </w:pPr>
            <w:r w:rsidRPr="007B4467">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6A74B783" w14:textId="77777777" w:rsidR="003D769F" w:rsidRPr="007B4467" w:rsidRDefault="003D769F" w:rsidP="007B6927">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AB11E1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7DB4739"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2480F6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3183B703"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3F7487A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3D225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45B8AB3" w14:textId="77777777" w:rsidR="003D769F" w:rsidRPr="007B4467" w:rsidRDefault="003D769F" w:rsidP="007B6927">
            <w:pPr>
              <w:keepNext/>
              <w:keepLines/>
              <w:spacing w:after="0"/>
              <w:jc w:val="center"/>
              <w:rPr>
                <w:rFonts w:ascii="Arial" w:eastAsia="PMingLiU" w:hAnsi="Arial"/>
                <w:sz w:val="18"/>
              </w:rPr>
            </w:pPr>
            <w:r w:rsidRPr="007B4467">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16E4AAC1" w14:textId="77777777" w:rsidR="003D769F" w:rsidRPr="007B4467" w:rsidRDefault="003D769F" w:rsidP="007B6927">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D776AA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437FE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8DB434"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0470417"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6AD82B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483D17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0008211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52E96ACE" w14:textId="77777777" w:rsidR="003D769F" w:rsidRPr="007B4467" w:rsidRDefault="003D769F" w:rsidP="007B6927">
            <w:pPr>
              <w:pStyle w:val="TAL"/>
              <w:rPr>
                <w:rFonts w:eastAsia="PMingLiU"/>
                <w:lang w:eastAsia="zh-CN"/>
              </w:rPr>
            </w:pPr>
            <w:r w:rsidRPr="007B4467">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B354AD"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DC4514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6F083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119B8798"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5458217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97BD48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E94640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5DCD5FF7" w14:textId="77777777" w:rsidR="003D769F" w:rsidRPr="007B4467" w:rsidRDefault="003D769F" w:rsidP="007B6927">
            <w:pPr>
              <w:pStyle w:val="TAL"/>
              <w:rPr>
                <w:rFonts w:eastAsia="PMingLiU"/>
                <w:lang w:eastAsia="zh-CN"/>
              </w:rPr>
            </w:pPr>
            <w:r w:rsidRPr="007B4467">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E76C43"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B30FE8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1A1B07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62FB0E1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0458046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08599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F612E99"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2E458763" w14:textId="77777777" w:rsidR="003D769F" w:rsidRPr="007B4467" w:rsidRDefault="003D769F" w:rsidP="007B6927">
            <w:pPr>
              <w:pStyle w:val="TAL"/>
              <w:rPr>
                <w:rFonts w:eastAsia="PMingLiU"/>
                <w:lang w:eastAsia="zh-CN"/>
              </w:rPr>
            </w:pPr>
            <w:r w:rsidRPr="007B4467">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C67B8B5"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225C620"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E2EB9A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1960C0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4DCD432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FAE463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1BC8F23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701FFD5"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2C0308B"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2133E1B"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7426428"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9091DE8" w14:textId="77777777" w:rsidR="003D769F" w:rsidRPr="007B4467" w:rsidRDefault="003D769F" w:rsidP="007B6927">
            <w:pPr>
              <w:keepNext/>
              <w:keepLines/>
              <w:spacing w:after="0"/>
              <w:jc w:val="center"/>
              <w:rPr>
                <w:rFonts w:ascii="Arial" w:eastAsia="PMingLiU" w:hAnsi="Arial" w:cs="Arial"/>
                <w:sz w:val="18"/>
                <w:szCs w:val="18"/>
                <w:lang w:eastAsia="ja-JP"/>
              </w:rPr>
            </w:pPr>
          </w:p>
        </w:tc>
      </w:tr>
    </w:tbl>
    <w:p w14:paraId="1E884F0E" w14:textId="027D5F1B" w:rsidR="00280FBF" w:rsidRPr="007B4467" w:rsidRDefault="00280FBF" w:rsidP="00280FBF"/>
    <w:p w14:paraId="73C4C36D" w14:textId="0A7F45B0" w:rsidR="00DC427D" w:rsidRPr="007B4467" w:rsidRDefault="00880597" w:rsidP="007624D2">
      <w:pPr>
        <w:pStyle w:val="Heading5"/>
      </w:pPr>
      <w:bookmarkStart w:id="535" w:name="_Toc114916328"/>
      <w:bookmarkStart w:id="536" w:name="_Toc194512932"/>
      <w:r w:rsidRPr="007B4467">
        <w:t>A.4.3.2A.4.2</w:t>
      </w:r>
      <w:r w:rsidRPr="007B4467">
        <w:tab/>
        <w:t>NR Inter-band CA within FR1 (three bands)</w:t>
      </w:r>
      <w:bookmarkEnd w:id="527"/>
      <w:bookmarkEnd w:id="528"/>
      <w:bookmarkEnd w:id="529"/>
      <w:bookmarkEnd w:id="530"/>
      <w:bookmarkEnd w:id="531"/>
      <w:bookmarkEnd w:id="532"/>
      <w:bookmarkEnd w:id="533"/>
      <w:bookmarkEnd w:id="535"/>
      <w:bookmarkEnd w:id="536"/>
    </w:p>
    <w:p w14:paraId="5E8A31F8" w14:textId="77777777" w:rsidR="00DC427D" w:rsidRPr="007B4467" w:rsidRDefault="00DC427D" w:rsidP="00DC427D">
      <w:pPr>
        <w:pStyle w:val="TH"/>
        <w:ind w:left="567"/>
      </w:pPr>
      <w:r w:rsidRPr="007B4467">
        <w:t>Table A.4.3.2A.4.2-1: Downlink Bandwidth Class Combination capabilities for NR Inter-band CA configuration with</w:t>
      </w:r>
      <w:r w:rsidR="00A26A9A" w:rsidRPr="007B4467">
        <w:t>in</w:t>
      </w:r>
      <w:r w:rsidRPr="007B446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7B446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7B4467" w:rsidRDefault="006E2774" w:rsidP="007A14A3">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7B4467" w:rsidRDefault="006E2774" w:rsidP="007A14A3">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7B4467" w:rsidRDefault="006E2774" w:rsidP="007A14A3">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7B4467" w:rsidRDefault="006E2774" w:rsidP="007A14A3">
            <w:pPr>
              <w:pStyle w:val="TAH"/>
            </w:pPr>
            <w:r w:rsidRPr="007B4467">
              <w:t>Comments</w:t>
            </w:r>
          </w:p>
        </w:tc>
      </w:tr>
      <w:tr w:rsidR="006E2774" w:rsidRPr="007B446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7B4467" w:rsidRDefault="006E2774" w:rsidP="007A14A3">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7B4467" w:rsidRDefault="006E2774" w:rsidP="007A14A3">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7B4467" w:rsidRDefault="006E2774" w:rsidP="007A14A3">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7B4467" w:rsidRDefault="006E2774" w:rsidP="007A14A3">
            <w:pPr>
              <w:pStyle w:val="TAL"/>
            </w:pPr>
          </w:p>
        </w:tc>
      </w:tr>
      <w:tr w:rsidR="006E2774" w:rsidRPr="007B446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7B4467" w:rsidRDefault="006E2774" w:rsidP="007A14A3">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7B4467" w:rsidRDefault="006E2774" w:rsidP="007A14A3">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7B4467" w:rsidRDefault="006E2774" w:rsidP="007A14A3">
            <w:pPr>
              <w:pStyle w:val="TAL"/>
            </w:pPr>
          </w:p>
        </w:tc>
      </w:tr>
      <w:tr w:rsidR="006E2774" w:rsidRPr="007B446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7B4467" w:rsidRDefault="006E2774" w:rsidP="007A14A3">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7B4467" w:rsidRDefault="006E2774" w:rsidP="007A14A3">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7B4467" w:rsidRDefault="006E2774" w:rsidP="007A14A3">
            <w:pPr>
              <w:pStyle w:val="TAL"/>
            </w:pPr>
          </w:p>
        </w:tc>
      </w:tr>
      <w:tr w:rsidR="006E2774" w:rsidRPr="007B446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7B4467" w:rsidRDefault="006E2774" w:rsidP="007A14A3">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7B4467" w:rsidRDefault="006E2774" w:rsidP="007A14A3">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7B4467" w:rsidRDefault="006E2774" w:rsidP="007A14A3">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7B4467" w:rsidRDefault="006E2774" w:rsidP="007A14A3">
            <w:pPr>
              <w:pStyle w:val="TAL"/>
            </w:pPr>
          </w:p>
        </w:tc>
      </w:tr>
      <w:tr w:rsidR="006E2774" w:rsidRPr="007B446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7B4467" w:rsidRDefault="006E2774" w:rsidP="007A14A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7B4467" w:rsidRDefault="006E2774" w:rsidP="007A14A3">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7B4467" w:rsidRDefault="006E2774" w:rsidP="007A14A3">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7B4467" w:rsidRDefault="006E2774" w:rsidP="007A14A3">
            <w:pPr>
              <w:pStyle w:val="TAL"/>
            </w:pPr>
          </w:p>
        </w:tc>
      </w:tr>
      <w:tr w:rsidR="006E2774" w:rsidRPr="007B446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7B4467" w:rsidRDefault="006E2774" w:rsidP="007A14A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7B4467" w:rsidRDefault="006E2774" w:rsidP="007A14A3">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7B4467" w:rsidRDefault="006E2774" w:rsidP="007A14A3">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7B4467" w:rsidRDefault="006E2774" w:rsidP="007A14A3">
            <w:pPr>
              <w:pStyle w:val="TAL"/>
            </w:pPr>
          </w:p>
        </w:tc>
      </w:tr>
      <w:tr w:rsidR="006E2774" w:rsidRPr="007B446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7B4467" w:rsidRDefault="006E2774" w:rsidP="007A14A3">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7B4467" w:rsidRDefault="006E2774" w:rsidP="007A14A3">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7B4467" w:rsidRDefault="006E2774" w:rsidP="007A14A3">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7B4467" w:rsidRDefault="006E2774" w:rsidP="007A14A3">
            <w:pPr>
              <w:pStyle w:val="TAL"/>
            </w:pPr>
          </w:p>
        </w:tc>
      </w:tr>
      <w:tr w:rsidR="006E2774" w:rsidRPr="007B446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7B4467" w:rsidRDefault="006E2774" w:rsidP="007A14A3">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7B4467" w:rsidRDefault="006E2774" w:rsidP="007A14A3">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7B4467" w:rsidRDefault="006E2774" w:rsidP="007A14A3">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7B4467" w:rsidRDefault="006E2774" w:rsidP="007A14A3">
            <w:pPr>
              <w:pStyle w:val="TAL"/>
            </w:pPr>
          </w:p>
        </w:tc>
      </w:tr>
      <w:tr w:rsidR="006E2774" w:rsidRPr="007B446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7B4467" w:rsidRDefault="006E2774" w:rsidP="007A14A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7B4467" w:rsidRDefault="006E2774" w:rsidP="007A14A3">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7B4467" w:rsidRDefault="006E2774" w:rsidP="007A14A3">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7B4467" w:rsidRDefault="006E2774" w:rsidP="007A14A3">
            <w:pPr>
              <w:pStyle w:val="TAL"/>
            </w:pPr>
          </w:p>
        </w:tc>
      </w:tr>
      <w:tr w:rsidR="00A37A4F" w:rsidRPr="007B4467" w14:paraId="73F4440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2AB30" w14:textId="53592B96" w:rsidR="00A37A4F" w:rsidRPr="007B4467" w:rsidRDefault="00A37A4F" w:rsidP="00A37A4F">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8E33B8" w14:textId="1EEA07DD" w:rsidR="00A37A4F" w:rsidRPr="007B4467" w:rsidRDefault="00A37A4F" w:rsidP="00A37A4F">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B62E72B" w14:textId="133C721E" w:rsidR="00A37A4F" w:rsidRPr="007B4467" w:rsidRDefault="00A37A4F" w:rsidP="00A37A4F">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C4B47D9" w14:textId="10F2B1A8" w:rsidR="00A37A4F" w:rsidRPr="007B4467" w:rsidRDefault="00A37A4F" w:rsidP="00A37A4F">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F10009D" w14:textId="77777777" w:rsidR="00A37A4F" w:rsidRPr="007B4467" w:rsidRDefault="00A37A4F" w:rsidP="00A37A4F">
            <w:pPr>
              <w:pStyle w:val="TAL"/>
            </w:pPr>
          </w:p>
        </w:tc>
      </w:tr>
    </w:tbl>
    <w:p w14:paraId="7ED48D9F" w14:textId="77777777" w:rsidR="006E2774" w:rsidRPr="007B4467" w:rsidRDefault="006E2774" w:rsidP="006E2774"/>
    <w:p w14:paraId="3B4A186E" w14:textId="77777777" w:rsidR="00DC427D" w:rsidRPr="007B4467" w:rsidRDefault="00DC427D" w:rsidP="00DC427D">
      <w:pPr>
        <w:pStyle w:val="TH"/>
        <w:ind w:left="567"/>
      </w:pPr>
      <w:r w:rsidRPr="007B4467">
        <w:t>Table A.4.3.2A.4.2-2: Uplink Bandwidth Class Combination capabilities for NR Inter-band CA with</w:t>
      </w:r>
      <w:r w:rsidR="00A26A9A" w:rsidRPr="007B4467">
        <w:t>in</w:t>
      </w:r>
      <w:r w:rsidRPr="007B4467">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7B4467"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7B4467" w:rsidRDefault="006E2774" w:rsidP="006E277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7B4467" w:rsidRDefault="006E2774" w:rsidP="006E2774">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7B4467" w:rsidRDefault="006E2774" w:rsidP="006E2774">
            <w:pPr>
              <w:pStyle w:val="TAH"/>
            </w:pPr>
            <w:r w:rsidRPr="007B4467">
              <w:t>Comments</w:t>
            </w:r>
          </w:p>
        </w:tc>
      </w:tr>
      <w:tr w:rsidR="006E2774" w:rsidRPr="007B4467"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7B4467" w:rsidRDefault="006E2774" w:rsidP="006E277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7B4467" w:rsidRDefault="006E2774" w:rsidP="006E2774">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7B4467" w:rsidRDefault="006E2774" w:rsidP="006E2774">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7B4467" w:rsidRDefault="006E2774" w:rsidP="006E2774">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7B4467" w:rsidRDefault="006E2774" w:rsidP="006E2774">
            <w:pPr>
              <w:pStyle w:val="TAL"/>
            </w:pPr>
          </w:p>
        </w:tc>
      </w:tr>
      <w:tr w:rsidR="0029416B" w:rsidRPr="007B4467"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7B4467" w:rsidRDefault="0029416B" w:rsidP="00261B49">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7B4467" w:rsidRDefault="0029416B" w:rsidP="00261B49">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7B4467" w:rsidRDefault="0029416B" w:rsidP="00261B4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7B4467" w:rsidRDefault="0029416B" w:rsidP="00261B49">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7B4467" w:rsidRDefault="0029416B" w:rsidP="00261B49">
            <w:pPr>
              <w:pStyle w:val="TAL"/>
            </w:pPr>
          </w:p>
        </w:tc>
      </w:tr>
      <w:tr w:rsidR="0029416B" w:rsidRPr="007B4467"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7B4467" w:rsidRDefault="0029416B" w:rsidP="00261B4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583961A4"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640CFA9" w14:textId="07F7CC40"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F6B6DF2" w14:textId="4863781C"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7B4467" w:rsidRDefault="0029416B" w:rsidP="00261B49">
            <w:pPr>
              <w:pStyle w:val="TAL"/>
            </w:pPr>
          </w:p>
        </w:tc>
      </w:tr>
    </w:tbl>
    <w:p w14:paraId="38F200E2" w14:textId="77777777" w:rsidR="00DC427D" w:rsidRPr="007B4467" w:rsidRDefault="00DC427D" w:rsidP="00DC427D"/>
    <w:p w14:paraId="3718A117" w14:textId="77777777" w:rsidR="00DC427D" w:rsidRPr="007B4467" w:rsidRDefault="00DC427D" w:rsidP="00DC427D">
      <w:pPr>
        <w:pStyle w:val="TH"/>
        <w:ind w:left="567"/>
      </w:pPr>
      <w:r w:rsidRPr="007B4467">
        <w:t>Table A.4.3.2A.4.2-3: Supported configurations for NR Inter-band CA with</w:t>
      </w:r>
      <w:r w:rsidR="00A26A9A" w:rsidRPr="007B4467">
        <w:t>in</w:t>
      </w:r>
      <w:r w:rsidRPr="007B4467">
        <w:t xml:space="preserve">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9"/>
        <w:gridCol w:w="2993"/>
      </w:tblGrid>
      <w:tr w:rsidR="00DC427D" w:rsidRPr="007B4467" w14:paraId="0EA3A05B" w14:textId="77777777" w:rsidTr="00093629">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46E8B1AB" w14:textId="77777777" w:rsidR="00DC427D" w:rsidRPr="007B4467" w:rsidRDefault="00DC427D" w:rsidP="00807CE8">
            <w:pPr>
              <w:pStyle w:val="TAH"/>
              <w:rPr>
                <w:rFonts w:eastAsia="PMingLiU"/>
              </w:rPr>
            </w:pPr>
            <w:r w:rsidRPr="007B4467">
              <w:rPr>
                <w:rFonts w:eastAsia="PMingLiU"/>
                <w:lang w:eastAsia="zh-CN"/>
              </w:rPr>
              <w:t>NR</w:t>
            </w:r>
            <w:r w:rsidRPr="007B4467">
              <w:rPr>
                <w:rFonts w:eastAsia="PMingLiU"/>
              </w:rPr>
              <w:t xml:space="preserve"> </w:t>
            </w:r>
            <w:r w:rsidR="006E2774" w:rsidRPr="007B4467">
              <w:rPr>
                <w:rFonts w:eastAsia="PMingLiU"/>
              </w:rPr>
              <w:t xml:space="preserve">FR1 Inter-band </w:t>
            </w:r>
            <w:r w:rsidRPr="007B4467">
              <w:rPr>
                <w:rFonts w:eastAsia="PMingLiU"/>
              </w:rPr>
              <w:t>CA configuration / Item</w:t>
            </w:r>
          </w:p>
          <w:p w14:paraId="67F4BD71" w14:textId="7C47A8DE" w:rsidR="00DC427D" w:rsidRPr="007B4467" w:rsidRDefault="00DC427D" w:rsidP="00807CE8">
            <w:pPr>
              <w:pStyle w:val="TAH"/>
              <w:rPr>
                <w:rFonts w:eastAsia="PMingLiU"/>
              </w:rPr>
            </w:pPr>
            <w:r w:rsidRPr="007B4467">
              <w:rPr>
                <w:rFonts w:eastAsia="PMingLiU"/>
              </w:rPr>
              <w:t>(Note 1</w:t>
            </w:r>
            <w:r w:rsidR="00786C8D" w:rsidRPr="007B4467">
              <w:rPr>
                <w:rFonts w:eastAsia="PMingLiU"/>
              </w:rPr>
              <w:t>, 7</w:t>
            </w:r>
            <w:r w:rsidRPr="007B4467">
              <w:rPr>
                <w:rFonts w:eastAsia="PMingLiU"/>
              </w:rPr>
              <w:t>)</w:t>
            </w:r>
          </w:p>
        </w:tc>
        <w:tc>
          <w:tcPr>
            <w:tcW w:w="627" w:type="pct"/>
            <w:tcBorders>
              <w:top w:val="single" w:sz="4" w:space="0" w:color="auto"/>
              <w:left w:val="single" w:sz="4" w:space="0" w:color="auto"/>
              <w:bottom w:val="single" w:sz="4" w:space="0" w:color="auto"/>
              <w:right w:val="single" w:sz="4" w:space="0" w:color="auto"/>
            </w:tcBorders>
            <w:hideMark/>
          </w:tcPr>
          <w:p w14:paraId="33148D77" w14:textId="77777777" w:rsidR="00DC427D" w:rsidRPr="007B4467" w:rsidRDefault="00DC427D" w:rsidP="00807CE8">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7B4467" w:rsidRDefault="00DC427D" w:rsidP="00807CE8">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7B4B84A6" w14:textId="77777777" w:rsidR="00DC427D" w:rsidRPr="007B4467" w:rsidRDefault="00DC427D" w:rsidP="00807CE8">
            <w:pPr>
              <w:pStyle w:val="TAH"/>
              <w:rPr>
                <w:rFonts w:eastAsia="PMingLiU"/>
              </w:rPr>
            </w:pPr>
            <w:r w:rsidRPr="007B4467">
              <w:rPr>
                <w:rFonts w:eastAsia="PMingLiU"/>
              </w:rPr>
              <w:t>Supported CA Bandwidth Class(es) in UL</w:t>
            </w:r>
          </w:p>
          <w:p w14:paraId="1B2CDFAD" w14:textId="77777777" w:rsidR="00DC427D" w:rsidRPr="007B4467" w:rsidRDefault="00DC427D" w:rsidP="00807CE8">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38D9DA2" w14:textId="77777777" w:rsidR="00DC427D" w:rsidRPr="007B4467" w:rsidRDefault="00DC427D" w:rsidP="00807CE8">
            <w:pPr>
              <w:pStyle w:val="TAH"/>
              <w:rPr>
                <w:rFonts w:eastAsia="PMingLiU"/>
              </w:rPr>
            </w:pPr>
            <w:r w:rsidRPr="007B4467">
              <w:rPr>
                <w:rFonts w:eastAsia="PMingLiU"/>
              </w:rPr>
              <w:t>Supported Bandwidth Combination Set(s)</w:t>
            </w:r>
          </w:p>
          <w:p w14:paraId="0AE502A8" w14:textId="77777777" w:rsidR="00DC427D" w:rsidRPr="007B4467" w:rsidRDefault="00DC427D" w:rsidP="00807CE8">
            <w:pPr>
              <w:pStyle w:val="TAH"/>
              <w:rPr>
                <w:rFonts w:eastAsia="PMingLiU"/>
              </w:rPr>
            </w:pPr>
            <w:r w:rsidRPr="007B4467">
              <w:rPr>
                <w:rFonts w:eastAsia="PMingLiU"/>
              </w:rPr>
              <w:t>(Note 3)</w:t>
            </w:r>
          </w:p>
        </w:tc>
      </w:tr>
      <w:tr w:rsidR="00B93379" w:rsidRPr="007B4467" w14:paraId="2F5B0D1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9BF27C" w14:textId="77777777" w:rsidR="00B93379" w:rsidRPr="007B4467" w:rsidRDefault="00B93379" w:rsidP="00452594">
            <w:pPr>
              <w:pStyle w:val="TAL"/>
              <w:rPr>
                <w:rFonts w:eastAsia="PMingLiU"/>
                <w:lang w:eastAsia="zh-CN"/>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70B261A6" w14:textId="77777777" w:rsidR="00B93379" w:rsidRPr="007B4467" w:rsidRDefault="00B93379" w:rsidP="00452594">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B93379" w:rsidRPr="007B4467"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075364" w14:textId="77777777" w:rsidR="00B93379" w:rsidRPr="007B4467"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16D7A1" w14:textId="77777777" w:rsidR="00B93379" w:rsidRPr="007B4467" w:rsidRDefault="00B93379" w:rsidP="00452594">
            <w:pPr>
              <w:keepNext/>
              <w:keepLines/>
              <w:spacing w:after="0"/>
              <w:jc w:val="center"/>
              <w:rPr>
                <w:rFonts w:ascii="Arial" w:eastAsia="SimSun" w:hAnsi="Arial"/>
                <w:sz w:val="18"/>
              </w:rPr>
            </w:pPr>
          </w:p>
        </w:tc>
      </w:tr>
      <w:tr w:rsidR="00F34E56" w:rsidRPr="007B4467" w14:paraId="6B1BBDF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CF6591" w14:textId="12BB44D5" w:rsidR="00F34E56" w:rsidRPr="007B4467" w:rsidRDefault="00F34E56" w:rsidP="00F34E56">
            <w:pPr>
              <w:pStyle w:val="TAL"/>
              <w:rPr>
                <w:rFonts w:eastAsia="PMingLiU"/>
                <w:lang w:eastAsia="zh-CN"/>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5E785DF1" w14:textId="354C6164" w:rsidR="00F34E56" w:rsidRPr="007B4467" w:rsidRDefault="00F34E56" w:rsidP="00F34E56">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B8C08A" w14:textId="77777777" w:rsidR="00F34E56" w:rsidRPr="007B4467" w:rsidRDefault="00F34E56" w:rsidP="00F34E56">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F4DBE" w14:textId="77777777" w:rsidR="00F34E56" w:rsidRPr="007B4467" w:rsidRDefault="00F34E56" w:rsidP="00F34E56">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16432C" w14:textId="77777777" w:rsidR="00F34E56" w:rsidRPr="007B4467" w:rsidRDefault="00F34E56" w:rsidP="00F34E56">
            <w:pPr>
              <w:keepNext/>
              <w:keepLines/>
              <w:spacing w:after="0"/>
              <w:jc w:val="center"/>
              <w:rPr>
                <w:rFonts w:ascii="Arial" w:eastAsia="SimSun" w:hAnsi="Arial"/>
                <w:sz w:val="18"/>
              </w:rPr>
            </w:pPr>
          </w:p>
        </w:tc>
      </w:tr>
      <w:tr w:rsidR="00B93379" w:rsidRPr="007B4467" w14:paraId="4B52A03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11D76A" w14:textId="77777777" w:rsidR="00B93379" w:rsidRPr="007B4467" w:rsidRDefault="00B93379" w:rsidP="00452594">
            <w:pPr>
              <w:pStyle w:val="TAL"/>
              <w:rPr>
                <w:rFonts w:eastAsia="PMingLiU"/>
                <w:lang w:eastAsia="zh-CN"/>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6E81CFDA" w14:textId="77777777" w:rsidR="00B93379" w:rsidRPr="007B4467" w:rsidRDefault="00B93379" w:rsidP="00452594">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B93379" w:rsidRPr="007B4467"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8F9D6" w14:textId="77777777" w:rsidR="00B93379" w:rsidRPr="007B4467"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8563CD" w14:textId="77777777" w:rsidR="00B93379" w:rsidRPr="007B4467" w:rsidRDefault="00B93379" w:rsidP="00452594">
            <w:pPr>
              <w:keepNext/>
              <w:keepLines/>
              <w:spacing w:after="0"/>
              <w:jc w:val="center"/>
              <w:rPr>
                <w:rFonts w:ascii="Arial" w:eastAsia="SimSun" w:hAnsi="Arial"/>
                <w:sz w:val="18"/>
              </w:rPr>
            </w:pPr>
          </w:p>
        </w:tc>
      </w:tr>
      <w:tr w:rsidR="008F747A" w:rsidRPr="007B4467" w14:paraId="3635FA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D77E75" w14:textId="48D88D27" w:rsidR="008F747A" w:rsidRPr="007B4467" w:rsidRDefault="008F747A" w:rsidP="008F747A">
            <w:pPr>
              <w:pStyle w:val="TAL"/>
              <w:rPr>
                <w:rFonts w:eastAsia="PMingLiU"/>
                <w:lang w:eastAsia="zh-CN"/>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1D1B13E4" w14:textId="36ABDE6C" w:rsidR="008F747A" w:rsidRPr="007B4467" w:rsidRDefault="008F747A" w:rsidP="008F747A">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2D6CCF3" w14:textId="77777777" w:rsidR="008F747A" w:rsidRPr="007B4467" w:rsidRDefault="008F747A" w:rsidP="008F74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8145D0" w14:textId="77777777" w:rsidR="008F747A" w:rsidRPr="007B4467" w:rsidRDefault="008F747A" w:rsidP="008F74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603DF6" w14:textId="77777777" w:rsidR="008F747A" w:rsidRPr="007B4467" w:rsidRDefault="008F747A" w:rsidP="008F747A">
            <w:pPr>
              <w:keepNext/>
              <w:keepLines/>
              <w:spacing w:after="0"/>
              <w:jc w:val="center"/>
              <w:rPr>
                <w:rFonts w:ascii="Arial" w:eastAsia="SimSun" w:hAnsi="Arial"/>
                <w:sz w:val="18"/>
              </w:rPr>
            </w:pPr>
          </w:p>
        </w:tc>
      </w:tr>
      <w:tr w:rsidR="0035487A" w:rsidRPr="007B4467" w14:paraId="4CABFFD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BFD400" w14:textId="6E9F014E" w:rsidR="0035487A" w:rsidRPr="007B4467" w:rsidRDefault="0035487A" w:rsidP="0035487A">
            <w:pPr>
              <w:pStyle w:val="TAL"/>
              <w:rPr>
                <w:rFonts w:eastAsia="PMingLiU"/>
                <w:lang w:eastAsia="zh-CN"/>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034C70F" w14:textId="650200E0" w:rsidR="0035487A" w:rsidRPr="007B4467" w:rsidRDefault="0035487A" w:rsidP="0035487A">
            <w:pPr>
              <w:pStyle w:val="TAC"/>
              <w:rPr>
                <w:rFonts w:eastAsia="SimSun"/>
              </w:rPr>
            </w:pPr>
            <w:r w:rsidRPr="007B4467">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C57A18" w14:textId="77777777" w:rsidR="0035487A" w:rsidRPr="007B4467" w:rsidRDefault="0035487A" w:rsidP="003548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E9B712" w14:textId="77777777" w:rsidR="0035487A" w:rsidRPr="007B4467" w:rsidRDefault="0035487A" w:rsidP="003548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210AE6" w14:textId="77777777" w:rsidR="0035487A" w:rsidRPr="007B4467" w:rsidRDefault="0035487A" w:rsidP="0035487A">
            <w:pPr>
              <w:keepNext/>
              <w:keepLines/>
              <w:spacing w:after="0"/>
              <w:jc w:val="center"/>
              <w:rPr>
                <w:rFonts w:ascii="Arial" w:eastAsia="SimSun" w:hAnsi="Arial"/>
                <w:sz w:val="18"/>
              </w:rPr>
            </w:pPr>
          </w:p>
        </w:tc>
      </w:tr>
      <w:tr w:rsidR="00C81BAB" w:rsidRPr="007B4467" w14:paraId="53E3546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B15DA3" w14:textId="1F5711DD" w:rsidR="00C81BAB" w:rsidRPr="007B4467" w:rsidRDefault="00C81BAB" w:rsidP="00C81BAB">
            <w:pPr>
              <w:pStyle w:val="TAL"/>
              <w:rPr>
                <w:rFonts w:eastAsia="PMingLiU"/>
                <w:lang w:eastAsia="zh-CN"/>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4E61FFDE" w14:textId="6A5501D5" w:rsidR="00C81BAB" w:rsidRPr="007B4467" w:rsidRDefault="00C81BAB" w:rsidP="00C81BAB">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A1D6B2"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B6257B"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8D014" w14:textId="77777777" w:rsidR="00C81BAB" w:rsidRPr="007B4467" w:rsidRDefault="00C81BAB" w:rsidP="00C81BAB">
            <w:pPr>
              <w:keepNext/>
              <w:keepLines/>
              <w:spacing w:after="0"/>
              <w:jc w:val="center"/>
              <w:rPr>
                <w:rFonts w:ascii="Arial" w:eastAsia="SimSun" w:hAnsi="Arial"/>
                <w:sz w:val="18"/>
              </w:rPr>
            </w:pPr>
          </w:p>
        </w:tc>
      </w:tr>
      <w:tr w:rsidR="00C81BAB" w:rsidRPr="007B4467" w14:paraId="4BD1205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DA2C29" w14:textId="77777777" w:rsidR="00C81BAB" w:rsidRPr="007B4467" w:rsidRDefault="00C81BAB" w:rsidP="00C81BAB">
            <w:pPr>
              <w:pStyle w:val="TAL"/>
              <w:rPr>
                <w:rFonts w:eastAsia="PMingLiU"/>
                <w:lang w:eastAsia="zh-CN"/>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BDCFF3B" w14:textId="77777777" w:rsidR="00C81BAB" w:rsidRPr="007B4467" w:rsidRDefault="00C81BAB" w:rsidP="00C81BAB">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3707ED"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37CD70" w14:textId="77777777" w:rsidR="00C81BAB" w:rsidRPr="007B4467" w:rsidRDefault="00C81BAB" w:rsidP="00C81BAB">
            <w:pPr>
              <w:keepNext/>
              <w:keepLines/>
              <w:spacing w:after="0"/>
              <w:jc w:val="center"/>
              <w:rPr>
                <w:rFonts w:ascii="Arial" w:eastAsia="SimSun" w:hAnsi="Arial"/>
                <w:sz w:val="18"/>
              </w:rPr>
            </w:pPr>
          </w:p>
        </w:tc>
      </w:tr>
      <w:tr w:rsidR="00C81BAB" w:rsidRPr="007B4467" w14:paraId="495C29E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0047CF" w14:textId="55D10DCB" w:rsidR="00C81BAB" w:rsidRPr="007B4467" w:rsidRDefault="00C81BAB" w:rsidP="00C81BAB">
            <w:pPr>
              <w:pStyle w:val="TAL"/>
              <w:rPr>
                <w:rFonts w:eastAsia="PMingLiU"/>
                <w:lang w:eastAsia="zh-CN"/>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2ECF8F11" w14:textId="500B0CAC" w:rsidR="00C81BAB" w:rsidRPr="007B4467" w:rsidRDefault="00C81BAB" w:rsidP="00C81BAB">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B041DC" w14:textId="77777777" w:rsidR="00C81BAB" w:rsidRPr="007B4467"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DB8816" w14:textId="77777777" w:rsidR="00C81BAB" w:rsidRPr="007B4467"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0094DF" w14:textId="77777777" w:rsidR="00C81BAB" w:rsidRPr="007B4467" w:rsidRDefault="00C81BAB" w:rsidP="00C81BAB">
            <w:pPr>
              <w:keepNext/>
              <w:keepLines/>
              <w:spacing w:after="0"/>
              <w:jc w:val="center"/>
              <w:rPr>
                <w:rFonts w:ascii="Arial" w:eastAsia="SimSun" w:hAnsi="Arial"/>
                <w:sz w:val="18"/>
              </w:rPr>
            </w:pPr>
          </w:p>
        </w:tc>
      </w:tr>
      <w:tr w:rsidR="00C81BAB" w:rsidRPr="007B4467" w14:paraId="2730AF7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D3BF59" w14:textId="1A701326" w:rsidR="00C81BAB" w:rsidRPr="007B4467" w:rsidRDefault="00C81BAB" w:rsidP="00C81BAB">
            <w:pPr>
              <w:pStyle w:val="TAL"/>
              <w:rPr>
                <w:rFonts w:eastAsia="PMingLiU"/>
                <w:lang w:eastAsia="zh-CN"/>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F608EAD" w14:textId="589B64EE"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6A2C4FC"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D6BAF4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14A882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4ABFE3" w14:textId="0F408468" w:rsidR="00093629" w:rsidRPr="007B4467" w:rsidRDefault="00093629" w:rsidP="00093629">
            <w:pPr>
              <w:pStyle w:val="TAL"/>
              <w:rPr>
                <w:rFonts w:eastAsia="PMingLiU"/>
                <w:lang w:eastAsia="zh-CN"/>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73B04A38" w14:textId="3924408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1C2F9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D5BA22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F699A1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86F601E"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064F07F" w14:textId="3ECD58F5" w:rsidR="00093629" w:rsidRPr="007B4467" w:rsidRDefault="00093629" w:rsidP="00093629">
            <w:pPr>
              <w:pStyle w:val="TAL"/>
              <w:rPr>
                <w:rFonts w:eastAsia="PMingLiU"/>
                <w:lang w:eastAsia="zh-CN"/>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3B6AE4F2" w14:textId="66DA92E2"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DDE33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62B24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5D82C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A94641" w:rsidRPr="007B4467" w14:paraId="043FCF3D"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75C84C5" w14:textId="1A54E503" w:rsidR="00A94641" w:rsidRPr="007B4467" w:rsidRDefault="00A94641" w:rsidP="00A94641">
            <w:pPr>
              <w:pStyle w:val="TAL"/>
              <w:rPr>
                <w:rFonts w:eastAsia="PMingLiU"/>
                <w:lang w:eastAsia="zh-CN"/>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735E4385" w14:textId="45E26341" w:rsidR="00A94641" w:rsidRPr="007B4467" w:rsidRDefault="00A94641" w:rsidP="00A94641">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5129E0"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EC020DB"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BB97164" w14:textId="77777777" w:rsidR="00A94641" w:rsidRPr="007B4467" w:rsidRDefault="00A94641" w:rsidP="00A94641">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C0E167F"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26FD56C" w14:textId="55D44AD1" w:rsidR="00BD32AD" w:rsidRPr="007B4467" w:rsidRDefault="00BD32AD" w:rsidP="00BD32AD">
            <w:pPr>
              <w:pStyle w:val="TAL"/>
              <w:rPr>
                <w:rFonts w:eastAsia="PMingLiU"/>
                <w:lang w:eastAsia="zh-CN"/>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175B4FDA" w14:textId="4C470CA4"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1319D8"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8D32E0F"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89AF74E"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5826DA43"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E5FDEDF" w14:textId="5CBCCBD0" w:rsidR="00BD32AD" w:rsidRPr="007B4467" w:rsidRDefault="00BD32AD" w:rsidP="00BD32AD">
            <w:pPr>
              <w:pStyle w:val="TAL"/>
              <w:rPr>
                <w:rFonts w:eastAsia="PMingLiU"/>
                <w:lang w:eastAsia="zh-CN"/>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1EF5F1E6" w14:textId="51E3DB67"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4DC059"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DD8EE39"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637DD04"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C81BAB" w:rsidRPr="007B4467" w14:paraId="39603BC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F1F37E" w14:textId="28D2D152" w:rsidR="00C81BAB" w:rsidRPr="007B4467" w:rsidRDefault="00C81BAB" w:rsidP="00C81BAB">
            <w:pPr>
              <w:pStyle w:val="TAL"/>
              <w:rPr>
                <w:rFonts w:eastAsia="PMingLiU"/>
                <w:lang w:eastAsia="zh-CN"/>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16CE64" w14:textId="3AB50264"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403559"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74B9357"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7B4467" w14:paraId="00D92F4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CE5744" w14:textId="0989F7E6" w:rsidR="00A37A4F" w:rsidRPr="007B4467" w:rsidRDefault="00A37A4F" w:rsidP="00A37A4F">
            <w:pPr>
              <w:pStyle w:val="TAL"/>
              <w:rPr>
                <w:rFonts w:eastAsia="PMingLiU"/>
                <w:lang w:eastAsia="zh-CN"/>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6DF67882" w14:textId="0CF7DE9E" w:rsidR="00A37A4F" w:rsidRPr="007B4467" w:rsidRDefault="00A37A4F" w:rsidP="00A37A4F">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7A04E5"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1A8DCD"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4BEA552" w14:textId="77777777" w:rsidR="00A37A4F" w:rsidRPr="007B4467"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0EEEF23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36983C0" w14:textId="228A1A62" w:rsidR="00BD32AD" w:rsidRPr="007B4467" w:rsidRDefault="00BD32AD" w:rsidP="00BD32AD">
            <w:pPr>
              <w:pStyle w:val="TAL"/>
              <w:rPr>
                <w:rFonts w:eastAsia="PMingLiU"/>
                <w:lang w:eastAsia="zh-CN"/>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71F030F7" w14:textId="2722F1ED"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937A3B"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C4DEB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5A0A53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29FE212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BFD4B2" w14:textId="02A7E027" w:rsidR="00BD32AD" w:rsidRPr="007B4467" w:rsidRDefault="00BD32AD" w:rsidP="00BD32AD">
            <w:pPr>
              <w:pStyle w:val="TAL"/>
              <w:rPr>
                <w:rFonts w:eastAsia="PMingLiU"/>
                <w:lang w:eastAsia="zh-CN"/>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744F98BD" w14:textId="7D4EDD7B"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CA36FF7"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50B206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6E63EA5"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0A2C77F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E4E791C" w14:textId="20227E44" w:rsidR="002915B2" w:rsidRPr="007B4467" w:rsidRDefault="002915B2" w:rsidP="002915B2">
            <w:pPr>
              <w:pStyle w:val="TAL"/>
              <w:rPr>
                <w:rFonts w:eastAsia="PMingLiU"/>
                <w:lang w:eastAsia="zh-CN"/>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53891B89" w14:textId="6652C8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F234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C3DC65"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7EAEA5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6EFB723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AB5957" w14:textId="10E683E1" w:rsidR="002915B2" w:rsidRPr="007B4467" w:rsidRDefault="002915B2" w:rsidP="002915B2">
            <w:pPr>
              <w:pStyle w:val="TAL"/>
              <w:rPr>
                <w:rFonts w:eastAsia="PMingLiU"/>
                <w:lang w:eastAsia="zh-CN"/>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6B8F4F72" w14:textId="765E10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3E7B78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78C4A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31C47CF"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149C98F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A34464" w14:textId="11AFB0D3" w:rsidR="002915B2" w:rsidRPr="007B4467" w:rsidRDefault="002915B2" w:rsidP="002915B2">
            <w:pPr>
              <w:pStyle w:val="TAL"/>
              <w:rPr>
                <w:rFonts w:eastAsia="PMingLiU"/>
                <w:lang w:eastAsia="zh-CN"/>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3D837723" w14:textId="1C1F5038"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7E462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255B76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D69F303"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4D00EE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5BCBFC" w14:textId="78552558" w:rsidR="002915B2" w:rsidRPr="007B4467" w:rsidRDefault="002915B2" w:rsidP="002915B2">
            <w:pPr>
              <w:pStyle w:val="TAL"/>
              <w:rPr>
                <w:rFonts w:eastAsia="PMingLiU"/>
                <w:lang w:eastAsia="zh-CN"/>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0DAD6169" w14:textId="7586993A"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7EAAF9"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71E447"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14F5F1F"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3EDD691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A42306" w14:textId="47B13471" w:rsidR="002915B2" w:rsidRPr="007B4467" w:rsidRDefault="002915B2" w:rsidP="002915B2">
            <w:pPr>
              <w:pStyle w:val="TAL"/>
              <w:rPr>
                <w:rFonts w:eastAsia="PMingLiU"/>
                <w:lang w:eastAsia="zh-CN"/>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15E082DC" w14:textId="74359BF4"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108F8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210B87"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EC3F6BB"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79A9A0F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540B0BF" w14:textId="47ACD5BA" w:rsidR="002915B2" w:rsidRPr="007B4467" w:rsidRDefault="002915B2" w:rsidP="002915B2">
            <w:pPr>
              <w:pStyle w:val="TAL"/>
              <w:rPr>
                <w:rFonts w:eastAsia="PMingLiU"/>
                <w:lang w:eastAsia="zh-CN"/>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5DC9621B" w14:textId="4C902499"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C5940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3CCB1C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ECDD67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C81BAB" w:rsidRPr="007B4467" w14:paraId="69F84D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0C7432" w14:textId="527AB5B5" w:rsidR="00C81BAB" w:rsidRPr="007B4467" w:rsidRDefault="00C81BAB" w:rsidP="00C81BAB">
            <w:pPr>
              <w:pStyle w:val="TAL"/>
              <w:rPr>
                <w:rFonts w:eastAsia="PMingLiU"/>
                <w:lang w:eastAsia="zh-CN"/>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8D25257" w14:textId="4899CBE7" w:rsidR="00C81BAB" w:rsidRPr="007B4467" w:rsidRDefault="00C81BAB" w:rsidP="00C81BAB">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75B93D"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502716" w14:textId="77777777" w:rsidR="00C81BAB" w:rsidRPr="007B4467"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F4B3E9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6705A" w14:textId="7AFD573C" w:rsidR="00093629" w:rsidRPr="007B4467" w:rsidRDefault="00093629" w:rsidP="00093629">
            <w:pPr>
              <w:pStyle w:val="TAL"/>
              <w:rPr>
                <w:rFonts w:eastAsia="PMingLiU"/>
                <w:lang w:eastAsia="zh-CN"/>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6D711871" w14:textId="640896C0"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C3888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59AF6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9AA249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E96C54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7D8D2E" w14:textId="388C2AA1" w:rsidR="00093629" w:rsidRPr="007B4467" w:rsidRDefault="00093629" w:rsidP="00093629">
            <w:pPr>
              <w:pStyle w:val="TAL"/>
              <w:rPr>
                <w:rFonts w:eastAsia="PMingLiU"/>
                <w:lang w:eastAsia="zh-CN"/>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759DDEE5" w14:textId="744C2506"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7CF87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953EDA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3D0068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B5F3F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0A7269" w14:textId="28353C69" w:rsidR="00093629" w:rsidRPr="007B4467" w:rsidRDefault="00093629" w:rsidP="00093629">
            <w:pPr>
              <w:pStyle w:val="TAL"/>
              <w:rPr>
                <w:rFonts w:eastAsia="PMingLiU"/>
                <w:lang w:eastAsia="zh-CN"/>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10D3F5F2" w14:textId="1D5B4AE8"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8F098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6E286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D10205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8F747A" w:rsidRPr="007B4467" w14:paraId="00DC1A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53B1AC" w14:textId="2D4E4F5D" w:rsidR="008F747A" w:rsidRPr="007B4467" w:rsidRDefault="008F747A" w:rsidP="008F747A">
            <w:pPr>
              <w:pStyle w:val="TAL"/>
              <w:rPr>
                <w:rFonts w:eastAsia="PMingLiU"/>
                <w:lang w:eastAsia="zh-CN"/>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31D40839" w14:textId="30477907" w:rsidR="008F747A" w:rsidRPr="007B4467" w:rsidRDefault="008F747A" w:rsidP="008F747A">
            <w:pPr>
              <w:pStyle w:val="TAC"/>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4C4C8C"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216888"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B402CB" w14:textId="77777777" w:rsidR="008F747A" w:rsidRPr="007B4467" w:rsidRDefault="008F747A" w:rsidP="008F747A">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0BE400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AEB429" w14:textId="403691F2" w:rsidR="00093629" w:rsidRPr="007B4467" w:rsidRDefault="00093629" w:rsidP="00093629">
            <w:pPr>
              <w:pStyle w:val="TAL"/>
              <w:rPr>
                <w:rFonts w:eastAsia="PMingLiU"/>
                <w:lang w:eastAsia="zh-CN"/>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46424E94" w14:textId="0889BA7F"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CD5AC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1F99E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C5FC2B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7D795C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D17563" w14:textId="0145301D" w:rsidR="004B2323" w:rsidRPr="007B4467" w:rsidRDefault="004B2323" w:rsidP="004B2323">
            <w:pPr>
              <w:pStyle w:val="TAL"/>
              <w:rPr>
                <w:rFonts w:eastAsia="PMingLiU"/>
                <w:lang w:eastAsia="zh-CN"/>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5B910DD0" w14:textId="56537E8F" w:rsidR="004B2323" w:rsidRPr="007B4467" w:rsidRDefault="004B2323" w:rsidP="004B2323">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CBD3E6"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8D13F8"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43DCC6"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D5307D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B3E19F" w14:textId="77777777" w:rsidR="00093629" w:rsidRPr="007B4467" w:rsidRDefault="00093629" w:rsidP="00093629">
            <w:pPr>
              <w:pStyle w:val="TAL"/>
              <w:rPr>
                <w:rFonts w:eastAsia="PMingLiU"/>
                <w:lang w:eastAsia="zh-CN"/>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7BE374A3" w14:textId="77777777"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85F23"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C69BC7" w14:textId="77777777" w:rsidR="00093629" w:rsidRPr="007B4467" w:rsidRDefault="00093629" w:rsidP="00093629">
            <w:pPr>
              <w:keepNext/>
              <w:keepLines/>
              <w:spacing w:after="0"/>
              <w:jc w:val="center"/>
              <w:rPr>
                <w:rFonts w:ascii="Arial" w:eastAsia="SimSun" w:hAnsi="Arial"/>
                <w:sz w:val="18"/>
              </w:rPr>
            </w:pPr>
          </w:p>
        </w:tc>
      </w:tr>
      <w:tr w:rsidR="00093629" w:rsidRPr="007B4467" w14:paraId="0B5CEC2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CB413A" w14:textId="4F302D04" w:rsidR="00093629" w:rsidRPr="007B4467" w:rsidRDefault="00093629" w:rsidP="00093629">
            <w:pPr>
              <w:pStyle w:val="TAL"/>
              <w:rPr>
                <w:rFonts w:eastAsia="PMingLiU"/>
                <w:lang w:eastAsia="zh-CN"/>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3922522" w14:textId="063BD2F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B699E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E3C538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57186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A6D62E" w14:textId="16310180" w:rsidR="00093629" w:rsidRPr="007B4467" w:rsidRDefault="00093629" w:rsidP="00093629">
            <w:pPr>
              <w:pStyle w:val="TAL"/>
              <w:rPr>
                <w:rFonts w:eastAsia="PMingLiU"/>
                <w:lang w:eastAsia="zh-CN"/>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157367DF" w14:textId="711349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4A29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ABE46C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0AD5A6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5E08C0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3F286" w14:textId="52E2AC73" w:rsidR="00093629" w:rsidRPr="007B4467" w:rsidRDefault="00093629" w:rsidP="00093629">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6BCBFDD5" w14:textId="5CFE96D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0F0BBD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E63632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39E21C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905D07" w14:textId="7BE2C45F" w:rsidR="00093629" w:rsidRPr="007B4467" w:rsidRDefault="00093629" w:rsidP="00093629">
            <w:pPr>
              <w:pStyle w:val="TAL"/>
              <w:rPr>
                <w:rFonts w:eastAsia="PMingLiU"/>
                <w:lang w:eastAsia="zh-CN"/>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4C4DC75C" w14:textId="459459C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E5EAE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70F7D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0796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9111322" w14:textId="77777777" w:rsidTr="004D622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D8E12F4" w14:textId="31D3F396" w:rsidR="00BD32AD" w:rsidRPr="007B4467" w:rsidRDefault="00BD32AD" w:rsidP="00BD32AD">
            <w:pPr>
              <w:pStyle w:val="TAL"/>
              <w:rPr>
                <w:rFonts w:eastAsia="PMingLiU"/>
                <w:lang w:eastAsia="zh-CN"/>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0E79F2AF" w14:textId="2B348F7F"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5FE775"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3F631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BC89536"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786CDF7A" w14:textId="77777777" w:rsidTr="004D622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21F2404" w14:textId="1A71BD7D" w:rsidR="00BD32AD" w:rsidRPr="007B4467" w:rsidRDefault="00BD32AD" w:rsidP="00BD32AD">
            <w:pPr>
              <w:pStyle w:val="TAL"/>
              <w:rPr>
                <w:rFonts w:eastAsia="PMingLiU"/>
                <w:lang w:eastAsia="zh-CN"/>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3FB5838C" w14:textId="187F250A"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846063"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773A"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854CDED"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BD32AD" w:rsidRPr="007B4467" w14:paraId="348F3F9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627618" w14:textId="60BCAA70" w:rsidR="00BD32AD" w:rsidRPr="007B4467" w:rsidRDefault="00BD32AD" w:rsidP="00BD32AD">
            <w:pPr>
              <w:pStyle w:val="TAL"/>
              <w:rPr>
                <w:rFonts w:eastAsia="PMingLiU"/>
                <w:lang w:eastAsia="zh-CN"/>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7F596BFA" w14:textId="40E37CEA" w:rsidR="00BD32AD" w:rsidRPr="007B4467" w:rsidRDefault="00BD32AD" w:rsidP="00BD32A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90605D"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CDA414"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91C7A5E" w14:textId="77777777" w:rsidR="00BD32AD" w:rsidRPr="007B4467" w:rsidRDefault="00BD32AD" w:rsidP="00BD32AD">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5BB66E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FE15AD" w14:textId="77777777" w:rsidR="00093629" w:rsidRPr="007B4467" w:rsidRDefault="00093629" w:rsidP="00093629">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39925481" w14:textId="77777777" w:rsidR="00093629" w:rsidRPr="007B4467" w:rsidRDefault="00093629" w:rsidP="00093629">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3B020E"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CA8E21" w14:textId="77777777" w:rsidR="00093629" w:rsidRPr="007B4467" w:rsidRDefault="00093629" w:rsidP="00093629">
            <w:pPr>
              <w:keepNext/>
              <w:keepLines/>
              <w:spacing w:after="0"/>
              <w:jc w:val="center"/>
              <w:rPr>
                <w:rFonts w:ascii="Arial" w:eastAsia="SimSun" w:hAnsi="Arial"/>
                <w:sz w:val="18"/>
              </w:rPr>
            </w:pPr>
          </w:p>
        </w:tc>
      </w:tr>
      <w:tr w:rsidR="00093629" w:rsidRPr="007B4467" w14:paraId="3C65EA9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7A9B63" w14:textId="11EE61E6" w:rsidR="00093629" w:rsidRPr="007B4467" w:rsidRDefault="00093629" w:rsidP="00093629">
            <w:pPr>
              <w:pStyle w:val="TAL"/>
              <w:rPr>
                <w:rFonts w:eastAsia="PMingLiU"/>
                <w:lang w:eastAsia="zh-CN"/>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45A81069" w14:textId="012E693C" w:rsidR="00093629" w:rsidRPr="007B4467" w:rsidRDefault="00093629" w:rsidP="00093629">
            <w:pPr>
              <w:pStyle w:val="TAC"/>
              <w:rPr>
                <w:rFonts w:eastAsia="SimSun"/>
              </w:rPr>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A2EE6E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45DC54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6DC6908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F5BE38" w14:textId="3931778A" w:rsidR="004B2323" w:rsidRPr="007B4467" w:rsidRDefault="004B2323" w:rsidP="004B2323">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538F3F9C" w14:textId="39C3B6FC" w:rsidR="004B2323" w:rsidRPr="007B4467" w:rsidRDefault="004B2323" w:rsidP="004B2323">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98838A3"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F18D72"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2CC2C27"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60196E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3C2036" w14:textId="74770697" w:rsidR="00093629" w:rsidRPr="007B4467" w:rsidRDefault="00093629" w:rsidP="00093629">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47AC7B0D" w14:textId="1544CB04" w:rsidR="00093629" w:rsidRPr="007B4467" w:rsidRDefault="00093629" w:rsidP="00093629">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F98DD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6C3756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37CCE4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7A31E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575F45" w14:textId="763C1D07" w:rsidR="00093629" w:rsidRPr="007B4467" w:rsidRDefault="00093629" w:rsidP="00093629">
            <w:pPr>
              <w:pStyle w:val="TAL"/>
              <w:rPr>
                <w:rFonts w:eastAsia="PMingLiU"/>
                <w:lang w:eastAsia="zh-CN"/>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EEC60A" w14:textId="7B327FF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9BA2F9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6BFD03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2BE0F5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F0C4C6" w14:textId="23499F7A" w:rsidR="00093629" w:rsidRPr="007B4467" w:rsidRDefault="00093629" w:rsidP="00093629">
            <w:pPr>
              <w:pStyle w:val="TAL"/>
              <w:rPr>
                <w:rFonts w:eastAsia="PMingLiU"/>
                <w:lang w:eastAsia="zh-CN"/>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3FB9D1E6" w14:textId="5A77E1B6"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B62E0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611D68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560EF0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E6D208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F4D092" w14:textId="441AED84" w:rsidR="00093629" w:rsidRPr="007B4467" w:rsidRDefault="00093629" w:rsidP="00093629">
            <w:pPr>
              <w:pStyle w:val="TAL"/>
              <w:rPr>
                <w:rFonts w:eastAsia="PMingLiU"/>
                <w:lang w:eastAsia="zh-CN"/>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BF2543F" w14:textId="5816B818"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96BB3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39A28D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1EA35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B2A0E2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0C1256" w14:textId="5B632EC5" w:rsidR="00093629" w:rsidRPr="007B4467" w:rsidRDefault="00093629" w:rsidP="00093629">
            <w:pPr>
              <w:pStyle w:val="TAL"/>
              <w:rPr>
                <w:rFonts w:eastAsia="PMingLiU"/>
                <w:lang w:eastAsia="zh-CN"/>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A283852" w14:textId="07061CE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6A60E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144F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FCCC7D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981C01" w14:textId="2F1210E5" w:rsidR="00093629" w:rsidRPr="007B4467" w:rsidRDefault="00093629" w:rsidP="00093629">
            <w:pPr>
              <w:pStyle w:val="TAL"/>
              <w:rPr>
                <w:rFonts w:eastAsia="PMingLiU"/>
                <w:lang w:eastAsia="zh-CN"/>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6A7734E4" w14:textId="631EE78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35098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BCA10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27A10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2239517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65CFC0" w14:textId="5401BC14" w:rsidR="00093629" w:rsidRPr="007B4467" w:rsidRDefault="00093629" w:rsidP="00093629">
            <w:pPr>
              <w:pStyle w:val="TAL"/>
              <w:rPr>
                <w:rFonts w:eastAsia="PMingLiU"/>
                <w:lang w:eastAsia="zh-CN"/>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37DFC2DB" w14:textId="619928B3"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4317B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0836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ED85F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ADF4A1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2FCF14" w14:textId="4BBB4846" w:rsidR="00093629" w:rsidRPr="007B4467" w:rsidRDefault="00093629" w:rsidP="00093629">
            <w:pPr>
              <w:pStyle w:val="TAL"/>
              <w:rPr>
                <w:rFonts w:eastAsia="PMingLiU"/>
                <w:lang w:eastAsia="zh-CN"/>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12280032" w14:textId="6AD078D3" w:rsidR="00093629" w:rsidRPr="007B4467" w:rsidRDefault="00093629" w:rsidP="00093629">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9C2E0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9F387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5BFE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690287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077FBB" w14:textId="2DEE6305" w:rsidR="00093629" w:rsidRPr="007B4467" w:rsidRDefault="00093629" w:rsidP="00093629">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32BBFC8E" w14:textId="2D597C4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864936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77F8C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5E830C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91B092" w14:textId="158B826B" w:rsidR="00093629" w:rsidRPr="007B4467" w:rsidRDefault="00093629" w:rsidP="00093629">
            <w:pPr>
              <w:pStyle w:val="TAL"/>
              <w:rPr>
                <w:rFonts w:eastAsia="PMingLiU"/>
                <w:lang w:eastAsia="zh-CN"/>
              </w:rPr>
            </w:pPr>
            <w:r w:rsidRPr="007B4467">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592FD0B7" w14:textId="241701F6"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66EA1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2FB75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698906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871199" w:rsidRPr="007B4467" w14:paraId="15802B33" w14:textId="77777777" w:rsidTr="00640B58">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DC70B1A" w14:textId="77777777" w:rsidR="00871199" w:rsidRPr="007B4467" w:rsidRDefault="00871199" w:rsidP="00640B58">
            <w:pPr>
              <w:pStyle w:val="TAL"/>
              <w:rPr>
                <w:rFonts w:eastAsia="PMingLiU"/>
                <w:lang w:eastAsia="zh-CN"/>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6801B178" w14:textId="77777777" w:rsidR="00871199" w:rsidRPr="007B4467" w:rsidRDefault="00871199" w:rsidP="00640B58">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023E4F"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51D1DE4"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10685A"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r>
      <w:tr w:rsidR="00871199" w:rsidRPr="007B4467" w14:paraId="2E9DCE22" w14:textId="77777777" w:rsidTr="00640B58">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1060995" w14:textId="77777777" w:rsidR="00871199" w:rsidRPr="007B4467" w:rsidRDefault="00871199" w:rsidP="00640B58">
            <w:pPr>
              <w:pStyle w:val="TAL"/>
              <w:rPr>
                <w:rFonts w:eastAsia="PMingLiU"/>
                <w:lang w:eastAsia="zh-CN"/>
              </w:rPr>
            </w:pPr>
            <w:r w:rsidRPr="007B4467">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0FAA92F7" w14:textId="77777777" w:rsidR="00871199" w:rsidRPr="007B4467" w:rsidRDefault="00871199" w:rsidP="00640B58">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D4CEB2"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0A48A7"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D91D4CF" w14:textId="77777777" w:rsidR="00871199" w:rsidRPr="007B4467" w:rsidRDefault="00871199" w:rsidP="00640B58">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6AF8DBBE"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5AB220" w14:textId="5C467C2A" w:rsidR="002915B2" w:rsidRPr="007B4467" w:rsidRDefault="002915B2" w:rsidP="002915B2">
            <w:pPr>
              <w:pStyle w:val="TAL"/>
              <w:rPr>
                <w:rFonts w:eastAsia="PMingLiU"/>
                <w:lang w:eastAsia="zh-CN"/>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59705D40" w14:textId="17164122"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B6421B"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12E830"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562663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549B817A"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51750" w14:textId="4BCD8214" w:rsidR="002915B2" w:rsidRPr="007B4467" w:rsidRDefault="002915B2" w:rsidP="002915B2">
            <w:pPr>
              <w:pStyle w:val="TAL"/>
              <w:rPr>
                <w:rFonts w:eastAsia="PMingLiU"/>
                <w:lang w:eastAsia="zh-CN"/>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39BC27C9" w14:textId="2604131B"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4F2E0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A66F0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FD61BE"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2915B2" w:rsidRPr="007B4467" w14:paraId="3004D028" w14:textId="77777777" w:rsidTr="007B4467">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B6F82B" w14:textId="055DC47C" w:rsidR="002915B2" w:rsidRPr="007B4467" w:rsidRDefault="002915B2" w:rsidP="002915B2">
            <w:pPr>
              <w:pStyle w:val="TAL"/>
              <w:rPr>
                <w:rFonts w:eastAsia="PMingLiU"/>
                <w:lang w:eastAsia="zh-CN"/>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4D5B731F" w14:textId="79477C12" w:rsidR="002915B2" w:rsidRPr="007B4467" w:rsidRDefault="002915B2" w:rsidP="002915B2">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5C3C82"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58A35AC"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39D748" w14:textId="77777777" w:rsidR="002915B2" w:rsidRPr="007B4467" w:rsidRDefault="002915B2" w:rsidP="002915B2">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3A144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7443AC" w14:textId="4FC2815B" w:rsidR="00093629" w:rsidRPr="007B4467" w:rsidRDefault="00093629" w:rsidP="00093629">
            <w:pPr>
              <w:pStyle w:val="TAL"/>
              <w:rPr>
                <w:rFonts w:eastAsia="PMingLiU"/>
                <w:lang w:eastAsia="zh-CN"/>
              </w:rPr>
            </w:pPr>
            <w:r w:rsidRPr="007B4467">
              <w:rPr>
                <w:rFonts w:eastAsia="PMingLiU"/>
                <w:lang w:eastAsia="zh-CN"/>
              </w:rPr>
              <w:t>CA_n25A-n66A-n77</w:t>
            </w:r>
            <w:r w:rsidR="006106B6"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B54F59B"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BC808F"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9CB38E" w14:textId="77777777" w:rsidR="00093629" w:rsidRPr="007B4467" w:rsidRDefault="00093629" w:rsidP="00093629">
            <w:pPr>
              <w:keepNext/>
              <w:keepLines/>
              <w:spacing w:after="0"/>
              <w:jc w:val="center"/>
              <w:rPr>
                <w:rFonts w:ascii="Arial" w:eastAsia="SimSun" w:hAnsi="Arial"/>
                <w:sz w:val="18"/>
              </w:rPr>
            </w:pPr>
          </w:p>
        </w:tc>
      </w:tr>
      <w:tr w:rsidR="00093629" w:rsidRPr="007B4467" w14:paraId="5884262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DFDDFE" w14:textId="77777777" w:rsidR="00093629" w:rsidRPr="007B4467" w:rsidRDefault="00093629" w:rsidP="00093629">
            <w:pPr>
              <w:pStyle w:val="TAL"/>
              <w:rPr>
                <w:rFonts w:eastAsia="PMingLiU"/>
                <w:lang w:eastAsia="zh-CN"/>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63545BCC"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B07205"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12D50C" w14:textId="77777777" w:rsidR="00093629" w:rsidRPr="007B4467" w:rsidRDefault="00093629" w:rsidP="00093629">
            <w:pPr>
              <w:keepNext/>
              <w:keepLines/>
              <w:spacing w:after="0"/>
              <w:jc w:val="center"/>
              <w:rPr>
                <w:rFonts w:ascii="Arial" w:eastAsia="SimSun" w:hAnsi="Arial"/>
                <w:sz w:val="18"/>
              </w:rPr>
            </w:pPr>
          </w:p>
        </w:tc>
      </w:tr>
      <w:tr w:rsidR="00093629" w:rsidRPr="007B4467" w14:paraId="088A2C1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B82BC9" w14:textId="6CB5A69A" w:rsidR="00093629" w:rsidRPr="007B4467" w:rsidRDefault="00093629" w:rsidP="00093629">
            <w:pPr>
              <w:pStyle w:val="TAL"/>
              <w:rPr>
                <w:rFonts w:eastAsia="PMingLiU"/>
                <w:lang w:eastAsia="zh-CN"/>
              </w:rPr>
            </w:pPr>
            <w:r w:rsidRPr="007B4467">
              <w:rPr>
                <w:rFonts w:eastAsia="PMingLiU"/>
                <w:lang w:eastAsia="zh-CN"/>
              </w:rPr>
              <w:t>CA_n25A-n66A-n78</w:t>
            </w:r>
            <w:r w:rsidR="006106B6"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474AFC3"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5F27BA"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840394" w14:textId="77777777" w:rsidR="00093629" w:rsidRPr="007B4467" w:rsidRDefault="00093629" w:rsidP="00093629">
            <w:pPr>
              <w:keepNext/>
              <w:keepLines/>
              <w:spacing w:after="0"/>
              <w:jc w:val="center"/>
              <w:rPr>
                <w:rFonts w:ascii="Arial" w:eastAsia="SimSun" w:hAnsi="Arial"/>
                <w:sz w:val="18"/>
              </w:rPr>
            </w:pPr>
          </w:p>
        </w:tc>
      </w:tr>
      <w:tr w:rsidR="00093629" w:rsidRPr="007B4467" w14:paraId="2F4C115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CA5AB4" w14:textId="77777777" w:rsidR="00093629" w:rsidRPr="007B4467" w:rsidRDefault="00093629" w:rsidP="00093629">
            <w:pPr>
              <w:pStyle w:val="TAL"/>
              <w:rPr>
                <w:rFonts w:eastAsia="PMingLiU"/>
                <w:lang w:eastAsia="zh-CN"/>
              </w:rPr>
            </w:pPr>
            <w:r w:rsidRPr="007B4467">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690677E4" w14:textId="7777777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093629" w:rsidRPr="007B4467"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5F16A8" w14:textId="77777777" w:rsidR="00093629" w:rsidRPr="007B4467"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F529A9" w14:textId="77777777" w:rsidR="00093629" w:rsidRPr="007B4467" w:rsidRDefault="00093629" w:rsidP="00093629">
            <w:pPr>
              <w:keepNext/>
              <w:keepLines/>
              <w:spacing w:after="0"/>
              <w:jc w:val="center"/>
              <w:rPr>
                <w:rFonts w:ascii="Arial" w:eastAsia="SimSun" w:hAnsi="Arial"/>
                <w:sz w:val="18"/>
              </w:rPr>
            </w:pPr>
          </w:p>
        </w:tc>
      </w:tr>
      <w:tr w:rsidR="00093629" w:rsidRPr="007B4467" w14:paraId="000AC11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9AD54C" w14:textId="5A3E7192" w:rsidR="00093629" w:rsidRPr="007B4467" w:rsidRDefault="00093629" w:rsidP="00093629">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7FF5C0E9" w14:textId="2897DB5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1F6B7F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FC220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B208D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31EE3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08E601" w14:textId="5206E2EA" w:rsidR="00093629" w:rsidRPr="007B4467" w:rsidRDefault="00093629" w:rsidP="00093629">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536C9A31" w14:textId="6D3C02AC"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641DE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DAC6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F2C30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4B2323" w:rsidRPr="007B4467" w14:paraId="7CE1ED4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74F8BB" w14:textId="648191E9" w:rsidR="004B2323" w:rsidRPr="007B4467" w:rsidRDefault="004B2323" w:rsidP="004B2323">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687723FA" w14:textId="59C7929A" w:rsidR="004B2323" w:rsidRPr="007B4467" w:rsidRDefault="004B2323" w:rsidP="004B2323">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3DAC2C60"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12F30B3"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6C03FD" w14:textId="77777777" w:rsidR="004B2323" w:rsidRPr="007B4467" w:rsidRDefault="004B2323" w:rsidP="004B2323">
            <w:pPr>
              <w:keepNext/>
              <w:keepLines/>
              <w:overflowPunct/>
              <w:autoSpaceDE/>
              <w:autoSpaceDN/>
              <w:adjustRightInd/>
              <w:spacing w:after="0"/>
              <w:jc w:val="center"/>
              <w:textAlignment w:val="auto"/>
              <w:rPr>
                <w:rFonts w:ascii="Arial" w:eastAsia="SimSun" w:hAnsi="Arial"/>
                <w:sz w:val="18"/>
                <w:lang w:eastAsia="en-US"/>
              </w:rPr>
            </w:pPr>
          </w:p>
        </w:tc>
      </w:tr>
      <w:tr w:rsidR="001F6E81" w:rsidRPr="007B4467" w14:paraId="0E7FF62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A3B5C4" w14:textId="6E1AB9F6" w:rsidR="001F6E81" w:rsidRPr="007B4467" w:rsidRDefault="001F6E81" w:rsidP="001F6E81">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48810505" w14:textId="125CFF77" w:rsidR="001F6E81" w:rsidRPr="007B4467" w:rsidRDefault="001F6E81" w:rsidP="001F6E81">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AA66B0"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C32278E"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B246694" w14:textId="77777777" w:rsidR="001F6E81" w:rsidRPr="007B4467" w:rsidRDefault="001F6E81" w:rsidP="001F6E81">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1236781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8E2478" w14:textId="299EE33F" w:rsidR="00093629" w:rsidRPr="007B4467" w:rsidRDefault="00093629" w:rsidP="00093629">
            <w:pPr>
              <w:pStyle w:val="TAL"/>
            </w:pPr>
            <w:r w:rsidRPr="007B4467">
              <w:rPr>
                <w:lang w:eastAsia="en-US"/>
              </w:rPr>
              <w:t>CA_n28A-n41A-n79A</w:t>
            </w:r>
          </w:p>
        </w:tc>
        <w:tc>
          <w:tcPr>
            <w:tcW w:w="627" w:type="pct"/>
            <w:tcBorders>
              <w:top w:val="single" w:sz="4" w:space="0" w:color="auto"/>
              <w:left w:val="single" w:sz="4" w:space="0" w:color="auto"/>
              <w:bottom w:val="single" w:sz="4" w:space="0" w:color="auto"/>
              <w:right w:val="single" w:sz="4" w:space="0" w:color="auto"/>
            </w:tcBorders>
          </w:tcPr>
          <w:p w14:paraId="4819FEB6" w14:textId="4F80A58D"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4D744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40F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0337C5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306967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0EE243" w14:textId="2D3249B3" w:rsidR="00093629" w:rsidRPr="007B4467" w:rsidRDefault="00093629" w:rsidP="00093629">
            <w:pPr>
              <w:pStyle w:val="TAL"/>
              <w:rPr>
                <w:lang w:eastAsia="en-US"/>
              </w:rPr>
            </w:pPr>
            <w:r w:rsidRPr="007B4467">
              <w:rPr>
                <w:lang w:eastAsia="en-US"/>
              </w:rPr>
              <w:t>CA_n29A-n66A-n70A</w:t>
            </w:r>
          </w:p>
        </w:tc>
        <w:tc>
          <w:tcPr>
            <w:tcW w:w="627" w:type="pct"/>
            <w:tcBorders>
              <w:top w:val="single" w:sz="4" w:space="0" w:color="auto"/>
              <w:left w:val="single" w:sz="4" w:space="0" w:color="auto"/>
              <w:bottom w:val="single" w:sz="4" w:space="0" w:color="auto"/>
              <w:right w:val="single" w:sz="4" w:space="0" w:color="auto"/>
            </w:tcBorders>
          </w:tcPr>
          <w:p w14:paraId="290B29A4" w14:textId="7D422281" w:rsidR="00093629" w:rsidRPr="007B4467" w:rsidRDefault="00093629" w:rsidP="00093629">
            <w:pPr>
              <w:pStyle w:val="TAC"/>
              <w:rPr>
                <w:rFonts w:eastAsia="SimSun"/>
                <w:lang w:eastAsia="en-US"/>
              </w:rPr>
            </w:pPr>
            <w:r w:rsidRPr="007B4467">
              <w:rPr>
                <w:rFonts w:eastAsia="SimSun"/>
                <w:lang w:eastAsia="en-US"/>
              </w:rPr>
              <w:t>Rel-16</w:t>
            </w:r>
          </w:p>
        </w:tc>
        <w:tc>
          <w:tcPr>
            <w:tcW w:w="250" w:type="pct"/>
            <w:tcBorders>
              <w:top w:val="single" w:sz="4" w:space="0" w:color="auto"/>
              <w:left w:val="single" w:sz="4" w:space="0" w:color="auto"/>
              <w:bottom w:val="single" w:sz="4" w:space="0" w:color="auto"/>
              <w:right w:val="single" w:sz="4" w:space="0" w:color="auto"/>
            </w:tcBorders>
          </w:tcPr>
          <w:p w14:paraId="2C49317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ADD7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0E41F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EB3028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902432" w14:textId="2C64A05A" w:rsidR="00093629" w:rsidRPr="007B4467" w:rsidRDefault="00093629" w:rsidP="00093629">
            <w:pPr>
              <w:pStyle w:val="TAL"/>
              <w:rPr>
                <w:lang w:eastAsia="en-US"/>
              </w:rPr>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57C98B66" w14:textId="2B6879AF" w:rsidR="00093629" w:rsidRPr="007B4467" w:rsidRDefault="00093629" w:rsidP="00093629">
            <w:pPr>
              <w:pStyle w:val="TAC"/>
              <w:rPr>
                <w:rFonts w:eastAsia="SimSun"/>
                <w:lang w:eastAsia="en-US"/>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69F59DF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BB269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C4385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1EA72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1CFEE0" w14:textId="1A1054AC" w:rsidR="00093629" w:rsidRPr="007B4467" w:rsidRDefault="00093629" w:rsidP="00093629">
            <w:pPr>
              <w:pStyle w:val="TAL"/>
              <w:rPr>
                <w:lang w:eastAsia="en-US"/>
              </w:rPr>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1E6AAFA5" w14:textId="7F8D13B0"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E0FF5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BB19C5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7C8156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8C80A5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3CC649" w14:textId="62393288" w:rsidR="00093629" w:rsidRPr="007B4467" w:rsidRDefault="00093629" w:rsidP="00093629">
            <w:pPr>
              <w:pStyle w:val="TAL"/>
              <w:rPr>
                <w:lang w:eastAsia="en-US"/>
              </w:rPr>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208FC70C" w14:textId="47548551"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D3D9D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8582B8C"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8B870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AAD28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74D520" w14:textId="62E1119F" w:rsidR="00093629" w:rsidRPr="007B4467" w:rsidRDefault="00093629" w:rsidP="00093629">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1C20ED97" w14:textId="6F6DEEC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477FD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000279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0FC509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D3D25A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7B9903" w14:textId="10EA3707" w:rsidR="00093629" w:rsidRPr="007B4467" w:rsidRDefault="00093629" w:rsidP="00093629">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02A9F005" w14:textId="044DB148"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69A0D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B4B6A3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735925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352F881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ABBFC6" w14:textId="676D54D4" w:rsidR="00093629" w:rsidRPr="007B4467" w:rsidRDefault="00093629" w:rsidP="00093629">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26E8BF43" w14:textId="685C267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9FE26E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26992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1CD1F1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B654D6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BBE3AB" w14:textId="323BF706" w:rsidR="00093629" w:rsidRPr="007B4467" w:rsidRDefault="00093629" w:rsidP="00093629">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6519D5E9" w14:textId="4180749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302DB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257097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014073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D4A03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54855E" w14:textId="108B3C36" w:rsidR="00093629" w:rsidRPr="007B4467" w:rsidRDefault="00093629" w:rsidP="00093629">
            <w:pPr>
              <w:pStyle w:val="TAL"/>
              <w:rPr>
                <w:lang w:eastAsia="en-US"/>
              </w:rPr>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328D3DB1" w14:textId="4891978B" w:rsidR="00093629" w:rsidRPr="007B4467" w:rsidRDefault="00093629" w:rsidP="00093629">
            <w:pPr>
              <w:pStyle w:val="TAC"/>
              <w:rPr>
                <w:rFonts w:eastAsia="SimSun"/>
                <w:lang w:eastAsia="en-US"/>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84814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60295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91E5F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9EC60F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8E6419" w14:textId="2D2FFF53" w:rsidR="00093629" w:rsidRPr="007B4467" w:rsidRDefault="00093629" w:rsidP="00093629">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2DA2FED5" w14:textId="2562E44D"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16ECA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78169C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AC3F07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42017B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1D908F" w14:textId="5DDD2CF2" w:rsidR="00093629" w:rsidRPr="007B4467" w:rsidRDefault="00093629" w:rsidP="00093629">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473F9E88" w14:textId="09122AF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B1A66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4A16A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55334D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43654F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BF448C" w14:textId="1907F50B" w:rsidR="00093629" w:rsidRPr="007B4467" w:rsidRDefault="00093629" w:rsidP="00093629">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7EB54F60" w14:textId="61506543"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CB30FA4"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C6BB1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748C4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76779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0DAAA0" w14:textId="38211251" w:rsidR="00093629" w:rsidRPr="007B4467" w:rsidRDefault="00093629" w:rsidP="00093629">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32577080" w14:textId="67C8852A"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83B710"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B12D57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C947C0A"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00346F6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2E947A" w14:textId="64499301" w:rsidR="00093629" w:rsidRPr="007B4467" w:rsidRDefault="00093629" w:rsidP="00093629">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6102D898" w14:textId="75997B21"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3C3BF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D5A9DB"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20D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042F7B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A7D0E4" w14:textId="1C15A52A" w:rsidR="00093629" w:rsidRPr="007B4467" w:rsidRDefault="00093629" w:rsidP="00093629">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550576B2" w14:textId="056DFF9F"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DA7698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A8811D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12269D5"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9CD4F6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2274DF" w14:textId="67F4358D" w:rsidR="00093629" w:rsidRPr="007B4467" w:rsidRDefault="00093629" w:rsidP="00093629">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1FEA41D1" w14:textId="1EB7444E"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EBA83E"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A2510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50A5E38"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47973C2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3C6793" w14:textId="6B938C55" w:rsidR="00093629" w:rsidRPr="007B4467" w:rsidRDefault="00093629" w:rsidP="00093629">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4A5E20EF" w14:textId="167B96E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2242F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56F1ABF"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262139D"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552560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EEF0C7" w14:textId="4376AF1E" w:rsidR="00093629" w:rsidRPr="007B4467" w:rsidRDefault="00093629" w:rsidP="00093629">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0B97B1CD" w14:textId="3B28EA8A"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58CBF17"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38BC959"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B815B3"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7759D69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1A03E1" w14:textId="77C43541" w:rsidR="00093629" w:rsidRPr="007B4467" w:rsidRDefault="00093629" w:rsidP="00093629">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4D139518" w14:textId="3D3C0569"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34BA911"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A1A182"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BDB1C6" w14:textId="77777777" w:rsidR="00093629" w:rsidRPr="007B4467"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7B4467" w14:paraId="676CD20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D0A812" w14:textId="77777777" w:rsidR="00093629" w:rsidRPr="007B4467" w:rsidRDefault="00093629" w:rsidP="00093629">
            <w:pPr>
              <w:pStyle w:val="TAL"/>
              <w:rPr>
                <w:rFonts w:eastAsia="SimSun"/>
              </w:rPr>
            </w:pPr>
            <w:r w:rsidRPr="007B4467">
              <w:rPr>
                <w:rFonts w:eastAsia="SimSun"/>
              </w:rPr>
              <w:t>CA_n66A-n70A-n71A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tcPr>
          <w:p w14:paraId="0ECCA46B" w14:textId="77777777" w:rsidR="00093629" w:rsidRPr="007B4467" w:rsidRDefault="00093629" w:rsidP="00093629">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BCC434F"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63F0E82"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C1C5EC6" w14:textId="77777777" w:rsidR="00093629" w:rsidRPr="007B4467" w:rsidRDefault="00093629" w:rsidP="00093629">
            <w:pPr>
              <w:pStyle w:val="TAC"/>
              <w:rPr>
                <w:rFonts w:eastAsia="SimSun"/>
              </w:rPr>
            </w:pPr>
          </w:p>
        </w:tc>
      </w:tr>
      <w:tr w:rsidR="00093629" w:rsidRPr="007B4467" w14:paraId="11565CE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3333D9" w14:textId="4530172D" w:rsidR="00093629" w:rsidRPr="007B4467" w:rsidRDefault="00093629" w:rsidP="00093629">
            <w:pPr>
              <w:pStyle w:val="TAL"/>
              <w:rPr>
                <w:rFonts w:eastAsia="SimSun"/>
              </w:rPr>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058CE4A" w14:textId="60F5F44F"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9EEF182"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EB3CF2E"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3201870" w14:textId="77777777" w:rsidR="00093629" w:rsidRPr="007B4467" w:rsidRDefault="00093629" w:rsidP="00093629">
            <w:pPr>
              <w:pStyle w:val="TAC"/>
              <w:rPr>
                <w:rFonts w:eastAsia="SimSun"/>
              </w:rPr>
            </w:pPr>
          </w:p>
        </w:tc>
      </w:tr>
      <w:tr w:rsidR="00093629" w:rsidRPr="007B4467" w14:paraId="09910A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4C3544D" w14:textId="77777777" w:rsidR="00093629" w:rsidRPr="007B4467" w:rsidRDefault="00093629" w:rsidP="00093629">
            <w:pPr>
              <w:pStyle w:val="TAL"/>
              <w:rPr>
                <w:rFonts w:eastAsia="SimSun"/>
              </w:rPr>
            </w:pPr>
            <w:r w:rsidRPr="007B4467">
              <w:rPr>
                <w:rFonts w:eastAsia="SimSun"/>
              </w:rPr>
              <w:t>CA_n66B-n70A-n71A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485F96B" w14:textId="77777777" w:rsidR="00093629" w:rsidRPr="007B4467" w:rsidRDefault="00093629" w:rsidP="00093629">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02BE69D9"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DEF537E"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162E251" w14:textId="77777777" w:rsidR="00093629" w:rsidRPr="007B4467" w:rsidRDefault="00093629" w:rsidP="00093629">
            <w:pPr>
              <w:pStyle w:val="TAC"/>
              <w:rPr>
                <w:rFonts w:eastAsia="SimSun"/>
              </w:rPr>
            </w:pPr>
          </w:p>
        </w:tc>
      </w:tr>
      <w:tr w:rsidR="00093629" w:rsidRPr="007B4467" w14:paraId="1C21D2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C4233E1" w14:textId="77777777" w:rsidR="00093629" w:rsidRPr="007B4467" w:rsidRDefault="00093629" w:rsidP="00093629">
            <w:pPr>
              <w:pStyle w:val="TAL"/>
              <w:rPr>
                <w:rFonts w:eastAsia="SimSun"/>
              </w:rPr>
            </w:pPr>
            <w:r w:rsidRPr="007B4467">
              <w:rPr>
                <w:rFonts w:eastAsia="SimSun"/>
              </w:rPr>
              <w:t>CA_n66(2A)-n70A-n71A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CD0C4A" w14:textId="77777777" w:rsidR="00093629" w:rsidRPr="007B4467" w:rsidRDefault="00093629" w:rsidP="00093629">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5D4CA5"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9524702"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47AF550" w14:textId="77777777" w:rsidR="00093629" w:rsidRPr="007B4467" w:rsidRDefault="00093629" w:rsidP="00093629">
            <w:pPr>
              <w:pStyle w:val="TAC"/>
              <w:rPr>
                <w:rFonts w:eastAsia="SimSun"/>
              </w:rPr>
            </w:pPr>
          </w:p>
        </w:tc>
      </w:tr>
      <w:tr w:rsidR="00093629" w:rsidRPr="007B4467" w14:paraId="48012BD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7D19A3" w14:textId="40A985FA" w:rsidR="00093629" w:rsidRPr="007B4467" w:rsidRDefault="00093629" w:rsidP="00093629">
            <w:pPr>
              <w:pStyle w:val="TAL"/>
              <w:rPr>
                <w:rFonts w:eastAsia="SimSun"/>
              </w:rPr>
            </w:pPr>
            <w:r w:rsidRPr="007B4467">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574D5037" w14:textId="42858CD4"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0B2B31"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84CF24"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0B77D5" w14:textId="77777777" w:rsidR="00093629" w:rsidRPr="007B4467" w:rsidRDefault="00093629" w:rsidP="00093629">
            <w:pPr>
              <w:pStyle w:val="TAC"/>
              <w:rPr>
                <w:rFonts w:eastAsia="SimSun"/>
              </w:rPr>
            </w:pPr>
          </w:p>
        </w:tc>
      </w:tr>
      <w:tr w:rsidR="00093629" w:rsidRPr="007B4467" w14:paraId="5099AA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05B5E5" w14:textId="18788606" w:rsidR="00093629" w:rsidRPr="007B4467" w:rsidRDefault="00093629" w:rsidP="00093629">
            <w:pPr>
              <w:pStyle w:val="TAL"/>
              <w:rPr>
                <w:rFonts w:eastAsia="SimSun"/>
              </w:rPr>
            </w:pPr>
            <w:r w:rsidRPr="007B4467">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161FE07F" w14:textId="62BA41F6"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F4147E"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1C313FF"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3E2D888" w14:textId="77777777" w:rsidR="00093629" w:rsidRPr="007B4467" w:rsidRDefault="00093629" w:rsidP="00093629">
            <w:pPr>
              <w:pStyle w:val="TAC"/>
              <w:rPr>
                <w:rFonts w:eastAsia="SimSun"/>
              </w:rPr>
            </w:pPr>
          </w:p>
        </w:tc>
      </w:tr>
      <w:tr w:rsidR="00093629" w:rsidRPr="007B4467" w14:paraId="32D136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3B3A44" w14:textId="1E815389" w:rsidR="00093629" w:rsidRPr="007B4467" w:rsidRDefault="00093629" w:rsidP="00093629">
            <w:pPr>
              <w:pStyle w:val="TAL"/>
              <w:rPr>
                <w:rFonts w:eastAsia="SimSun"/>
              </w:rPr>
            </w:pPr>
            <w:r w:rsidRPr="007B4467">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5E371712" w14:textId="626E6817"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7CFB9D"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FCD62FF"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55B8384" w14:textId="77777777" w:rsidR="00093629" w:rsidRPr="007B4467" w:rsidRDefault="00093629" w:rsidP="00093629">
            <w:pPr>
              <w:pStyle w:val="TAC"/>
              <w:rPr>
                <w:rFonts w:eastAsia="SimSun"/>
              </w:rPr>
            </w:pPr>
          </w:p>
        </w:tc>
      </w:tr>
      <w:tr w:rsidR="00093629" w:rsidRPr="007B4467" w14:paraId="44B5D8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3DE8D8" w14:textId="409C1279" w:rsidR="00093629" w:rsidRPr="007B4467" w:rsidRDefault="00093629" w:rsidP="00093629">
            <w:pPr>
              <w:pStyle w:val="TAL"/>
              <w:rPr>
                <w:rFonts w:eastAsia="SimSun"/>
              </w:rPr>
            </w:pPr>
            <w:r w:rsidRPr="007B4467">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371A8E78" w14:textId="3E7D76D0" w:rsidR="00093629" w:rsidRPr="007B4467" w:rsidRDefault="00093629" w:rsidP="00093629">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0D86FEF" w14:textId="77777777" w:rsidR="00093629" w:rsidRPr="007B4467"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A4ACB3C" w14:textId="77777777" w:rsidR="00093629" w:rsidRPr="007B4467"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263AB78" w14:textId="77777777" w:rsidR="00093629" w:rsidRPr="007B4467" w:rsidRDefault="00093629" w:rsidP="00093629">
            <w:pPr>
              <w:pStyle w:val="TAC"/>
              <w:rPr>
                <w:rFonts w:eastAsia="SimSun"/>
              </w:rPr>
            </w:pPr>
          </w:p>
        </w:tc>
      </w:tr>
      <w:tr w:rsidR="00093629" w:rsidRPr="007B4467" w14:paraId="67BCEA81" w14:textId="77777777" w:rsidTr="00093629">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093629" w:rsidRPr="007B4467" w:rsidRDefault="00093629" w:rsidP="00093629">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24B7E593" w14:textId="54CD4888" w:rsidR="00093629" w:rsidRPr="007B4467" w:rsidRDefault="00093629" w:rsidP="00093629">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093629" w:rsidRPr="007B4467" w:rsidRDefault="00093629" w:rsidP="0009362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21B2591" w14:textId="301F704A" w:rsidR="00093629" w:rsidRPr="007B4467" w:rsidRDefault="00093629" w:rsidP="00093629">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367CF721" w14:textId="2EDE8D62" w:rsidR="00093629" w:rsidRPr="007B4467" w:rsidRDefault="00093629" w:rsidP="00093629">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84C7E8E" w14:textId="77777777" w:rsidR="00093629" w:rsidRPr="007B4467" w:rsidRDefault="00093629" w:rsidP="00093629">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093629" w:rsidRPr="007B4467" w:rsidRDefault="00093629" w:rsidP="00093629">
            <w:pPr>
              <w:pStyle w:val="TAN"/>
              <w:rPr>
                <w:rFonts w:eastAsia="PMingLiU"/>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557D5052" w14:textId="77777777" w:rsidR="00DC427D" w:rsidRPr="007B4467" w:rsidRDefault="00DC427D" w:rsidP="00DC427D"/>
    <w:p w14:paraId="26DDD869" w14:textId="77777777" w:rsidR="00007009" w:rsidRPr="007B4467" w:rsidRDefault="00007009" w:rsidP="00007009">
      <w:pPr>
        <w:pStyle w:val="TH"/>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7B4467" w14:paraId="3760604F"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7B4467" w:rsidRDefault="00007009" w:rsidP="00452594">
            <w:pPr>
              <w:pStyle w:val="TAH"/>
            </w:pPr>
            <w:r w:rsidRPr="007B4467">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7B4467" w:rsidRDefault="00007009" w:rsidP="00452594">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54B0DC36" w:rsidR="00007009" w:rsidRPr="007B4467" w:rsidRDefault="00007009" w:rsidP="00452594">
            <w:pPr>
              <w:pStyle w:val="TAH"/>
            </w:pPr>
            <w:r w:rsidRPr="007B4467">
              <w:rPr>
                <w:lang w:eastAsia="zh-CN"/>
              </w:rPr>
              <w:t>Inter-band CA within FR1 (</w:t>
            </w:r>
            <w:r w:rsidR="003576A0" w:rsidRPr="007B4467">
              <w:rPr>
                <w:lang w:eastAsia="zh-CN"/>
              </w:rPr>
              <w:t>three</w:t>
            </w:r>
            <w:r w:rsidRPr="007B4467">
              <w:rPr>
                <w:lang w:eastAsia="zh-CN"/>
              </w:rPr>
              <w:t xml:space="preserv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7B4467" w:rsidRDefault="00007009" w:rsidP="00452594">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7B4467" w:rsidRDefault="00007009" w:rsidP="00452594">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7B4467" w:rsidRDefault="00007009" w:rsidP="00452594">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7B4467" w:rsidRDefault="00007009" w:rsidP="00452594">
            <w:pPr>
              <w:pStyle w:val="TAH"/>
            </w:pPr>
            <w:r w:rsidRPr="007B4467">
              <w:t>Comments</w:t>
            </w:r>
          </w:p>
        </w:tc>
      </w:tr>
      <w:tr w:rsidR="003576A0" w:rsidRPr="007B4467" w14:paraId="581DB4D2"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04330637" w14:textId="1AC80E8A" w:rsidR="003576A0" w:rsidRPr="007B4467" w:rsidRDefault="003576A0" w:rsidP="003576A0">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34821C9C" w14:textId="534D5843" w:rsidR="003576A0" w:rsidRPr="007B4467" w:rsidRDefault="003576A0" w:rsidP="003576A0">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3FE060" w14:textId="77777777" w:rsidR="003576A0" w:rsidRPr="007B4467" w:rsidRDefault="003576A0" w:rsidP="003576A0">
            <w:pPr>
              <w:pStyle w:val="TAC"/>
              <w:rPr>
                <w:rFonts w:eastAsia="PMingLiU"/>
                <w:lang w:eastAsia="zh-CN"/>
              </w:rPr>
            </w:pPr>
            <w:r w:rsidRPr="007B4467">
              <w:rPr>
                <w:rFonts w:eastAsia="PMingLiU"/>
                <w:lang w:eastAsia="zh-CN"/>
              </w:rPr>
              <w:t>n2 band: 1850-1910 MHz (UL), 1930-1990 MHz (DL)</w:t>
            </w:r>
          </w:p>
          <w:p w14:paraId="028F9B25" w14:textId="77777777" w:rsidR="003576A0" w:rsidRPr="007B4467" w:rsidRDefault="003576A0" w:rsidP="003576A0">
            <w:pPr>
              <w:pStyle w:val="TAC"/>
              <w:rPr>
                <w:rFonts w:eastAsia="PMingLiU"/>
                <w:lang w:eastAsia="zh-CN"/>
              </w:rPr>
            </w:pPr>
            <w:r w:rsidRPr="007B4467">
              <w:rPr>
                <w:rFonts w:eastAsia="PMingLiU"/>
                <w:lang w:eastAsia="zh-CN"/>
              </w:rPr>
              <w:t>n48 band: 3550-3700 MHz</w:t>
            </w:r>
          </w:p>
          <w:p w14:paraId="7E906216" w14:textId="5A3F8CDE" w:rsidR="003576A0" w:rsidRPr="007B4467" w:rsidRDefault="003576A0" w:rsidP="003576A0">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0FE8E5" w14:textId="530C03DB" w:rsidR="003576A0" w:rsidRPr="007B4467" w:rsidRDefault="003576A0" w:rsidP="003576A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65941" w14:textId="0EFCC5EC" w:rsidR="003576A0" w:rsidRPr="007B4467" w:rsidRDefault="003576A0" w:rsidP="003576A0">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7AF810" w14:textId="1241AEA7" w:rsidR="003576A0" w:rsidRPr="007B4467" w:rsidRDefault="003576A0" w:rsidP="003576A0">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8B7BEB" w14:textId="77777777" w:rsidR="003576A0" w:rsidRPr="007B4467" w:rsidRDefault="003576A0" w:rsidP="003576A0">
            <w:pPr>
              <w:pStyle w:val="TAC"/>
            </w:pPr>
          </w:p>
        </w:tc>
      </w:tr>
      <w:tr w:rsidR="00007009" w:rsidRPr="007B4467" w14:paraId="7335D53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7B4467" w:rsidRDefault="00007009" w:rsidP="00452594">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7B4467" w:rsidRDefault="00007009" w:rsidP="00452594">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4D642247" w14:textId="77777777" w:rsidR="00007009" w:rsidRPr="007B4467" w:rsidRDefault="00007009" w:rsidP="00452594">
            <w:pPr>
              <w:pStyle w:val="TAL"/>
              <w:rPr>
                <w:rFonts w:eastAsia="PMingLiU"/>
                <w:lang w:eastAsia="zh-CN"/>
              </w:rPr>
            </w:pPr>
            <w:r w:rsidRPr="007B4467">
              <w:rPr>
                <w:rFonts w:eastAsia="PMingLiU"/>
                <w:lang w:eastAsia="zh-CN"/>
              </w:rPr>
              <w:t>n5 band: 824-849 MHz (UL), 869-894 MHz (DL)</w:t>
            </w:r>
          </w:p>
          <w:p w14:paraId="1583D024" w14:textId="77777777" w:rsidR="00007009" w:rsidRPr="007B4467" w:rsidRDefault="00007009" w:rsidP="00452594">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7B4467" w:rsidRDefault="00007009" w:rsidP="00452594">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7B4467" w:rsidRDefault="00007009" w:rsidP="00452594">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7B4467" w:rsidRDefault="00007009" w:rsidP="00452594">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7B4467" w:rsidRDefault="00007009" w:rsidP="00452594">
            <w:pPr>
              <w:pStyle w:val="TAC"/>
              <w:rPr>
                <w:rFonts w:cs="Arial"/>
                <w:szCs w:val="18"/>
                <w:lang w:eastAsia="ja-JP"/>
              </w:rPr>
            </w:pPr>
          </w:p>
        </w:tc>
      </w:tr>
      <w:tr w:rsidR="00007009" w:rsidRPr="007B4467" w14:paraId="4D7155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Pr="007B4467" w:rsidRDefault="00007009" w:rsidP="00452594">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Pr="007B4467" w:rsidRDefault="00007009" w:rsidP="00452594">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5CC5630B" w14:textId="77777777" w:rsidR="00007009" w:rsidRPr="007B4467" w:rsidRDefault="00007009" w:rsidP="00452594">
            <w:pPr>
              <w:pStyle w:val="TAL"/>
              <w:rPr>
                <w:rFonts w:eastAsia="PMingLiU"/>
                <w:lang w:eastAsia="zh-CN"/>
              </w:rPr>
            </w:pPr>
            <w:r w:rsidRPr="007B4467">
              <w:rPr>
                <w:rFonts w:eastAsia="PMingLiU"/>
                <w:lang w:eastAsia="zh-CN"/>
              </w:rPr>
              <w:t>n5 band: 824-849 MHz (UL), 869-894 MHz (DL)</w:t>
            </w:r>
          </w:p>
          <w:p w14:paraId="1B7574E4"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7B4467" w:rsidRDefault="00007009" w:rsidP="0045259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7B4467" w:rsidRDefault="00007009" w:rsidP="00452594">
            <w:pPr>
              <w:pStyle w:val="TAC"/>
              <w:rPr>
                <w:rFonts w:cs="Arial"/>
                <w:szCs w:val="18"/>
                <w:lang w:eastAsia="ja-JP"/>
              </w:rPr>
            </w:pPr>
          </w:p>
        </w:tc>
      </w:tr>
      <w:tr w:rsidR="00A46FFA" w:rsidRPr="007B4467" w14:paraId="28401E5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07C3F52" w14:textId="61D7690B" w:rsidR="00A46FFA" w:rsidRPr="007B4467" w:rsidRDefault="00A46FFA" w:rsidP="00A46FFA">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0995D82D" w14:textId="1FE5A6C9" w:rsidR="00A46FFA" w:rsidRPr="007B4467" w:rsidRDefault="00A46FFA" w:rsidP="00A46FFA">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483C340D"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8A5B80E"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5492F057" w14:textId="1892C90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1B2A13" w14:textId="5237DB00"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129E708" w14:textId="43D982B0"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F90E65C" w14:textId="0A77852A"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E24A0F" w14:textId="77777777" w:rsidR="00A46FFA" w:rsidRPr="007B4467" w:rsidRDefault="00A46FFA" w:rsidP="00A46FFA">
            <w:pPr>
              <w:pStyle w:val="TAC"/>
              <w:rPr>
                <w:rFonts w:cs="Arial"/>
                <w:szCs w:val="18"/>
                <w:lang w:eastAsia="ja-JP"/>
              </w:rPr>
            </w:pPr>
          </w:p>
        </w:tc>
      </w:tr>
      <w:tr w:rsidR="00A46FFA" w:rsidRPr="007B4467" w14:paraId="78ECDB9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EA34F6E" w14:textId="263C4CF7" w:rsidR="00A46FFA" w:rsidRPr="007B4467" w:rsidRDefault="00A46FFA" w:rsidP="00A46FFA">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4A2B0C2C" w14:textId="726155C0" w:rsidR="00A46FFA" w:rsidRPr="007B4467" w:rsidRDefault="00A46FFA" w:rsidP="00A46FFA">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1B23A588"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19212C5"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07ECC52" w14:textId="1BE6EA88"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716BE9" w14:textId="04C02A84"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45A8E1" w14:textId="5B2BCBE4"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06C9468" w14:textId="3A39BDAC"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0863D5C" w14:textId="77777777" w:rsidR="00A46FFA" w:rsidRPr="007B4467" w:rsidRDefault="00A46FFA" w:rsidP="00A46FFA">
            <w:pPr>
              <w:pStyle w:val="TAC"/>
              <w:rPr>
                <w:rFonts w:cs="Arial"/>
                <w:szCs w:val="18"/>
                <w:lang w:eastAsia="ja-JP"/>
              </w:rPr>
            </w:pPr>
          </w:p>
        </w:tc>
      </w:tr>
      <w:tr w:rsidR="00A46FFA" w:rsidRPr="007B4467" w14:paraId="6A4C557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7A1841E" w14:textId="542E5323" w:rsidR="00A46FFA" w:rsidRPr="007B4467" w:rsidRDefault="00A46FFA" w:rsidP="00A46FFA">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A563E35" w14:textId="103855E3" w:rsidR="00A46FFA" w:rsidRPr="007B4467" w:rsidRDefault="00A46FFA" w:rsidP="00A46FFA">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C4395B8"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27D38CC9"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99D306C" w14:textId="79CCC5CB"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578FC7" w14:textId="3FCD079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033988A" w14:textId="37A8F5A9"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66FB867" w14:textId="67E52B02"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7023231" w14:textId="77777777" w:rsidR="00A46FFA" w:rsidRPr="007B4467" w:rsidRDefault="00A46FFA" w:rsidP="00A46FFA">
            <w:pPr>
              <w:pStyle w:val="TAC"/>
              <w:rPr>
                <w:rFonts w:cs="Arial"/>
                <w:szCs w:val="18"/>
                <w:lang w:eastAsia="ja-JP"/>
              </w:rPr>
            </w:pPr>
          </w:p>
        </w:tc>
      </w:tr>
      <w:tr w:rsidR="00A46FFA" w:rsidRPr="007B4467" w14:paraId="3F2E4651"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19F3F33" w14:textId="5DAFEB07" w:rsidR="00A46FFA" w:rsidRPr="007B4467" w:rsidRDefault="00A46FFA" w:rsidP="00A46FFA">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25483B88" w14:textId="40D85CAF" w:rsidR="00A46FFA" w:rsidRPr="007B4467" w:rsidRDefault="00A46FFA" w:rsidP="00A46FFA">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47688A0E"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108504D2"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5F208621" w14:textId="5A169593"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C682E4" w14:textId="2F75057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3985C0A" w14:textId="375F70A3"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70FC52C" w14:textId="6370DEDA"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30C0525" w14:textId="77777777" w:rsidR="00A46FFA" w:rsidRPr="007B4467" w:rsidRDefault="00A46FFA" w:rsidP="00A46FFA">
            <w:pPr>
              <w:pStyle w:val="TAC"/>
              <w:rPr>
                <w:rFonts w:cs="Arial"/>
                <w:szCs w:val="18"/>
                <w:lang w:eastAsia="ja-JP"/>
              </w:rPr>
            </w:pPr>
          </w:p>
        </w:tc>
      </w:tr>
      <w:tr w:rsidR="00007009" w:rsidRPr="007B4467" w14:paraId="188BB70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Pr="007B4467" w:rsidRDefault="00007009" w:rsidP="00452594">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Pr="007B4467" w:rsidRDefault="00007009" w:rsidP="0045259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1267A6E3" w14:textId="77777777" w:rsidR="00007009" w:rsidRPr="007B4467" w:rsidRDefault="00007009" w:rsidP="00452594">
            <w:pPr>
              <w:pStyle w:val="TAL"/>
              <w:rPr>
                <w:rFonts w:eastAsia="PMingLiU"/>
                <w:lang w:eastAsia="zh-CN"/>
              </w:rPr>
            </w:pPr>
            <w:r w:rsidRPr="007B4467">
              <w:rPr>
                <w:rFonts w:eastAsia="PMingLiU"/>
                <w:lang w:eastAsia="zh-CN"/>
              </w:rPr>
              <w:t>n66 band: 1710-1780 MHz (UL), 2110-2200 MHz (DL)</w:t>
            </w:r>
          </w:p>
          <w:p w14:paraId="2D7A0053"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7B4467" w:rsidRDefault="00007009" w:rsidP="00452594">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7B4467" w:rsidRDefault="00007009" w:rsidP="00452594">
            <w:pPr>
              <w:pStyle w:val="TAC"/>
              <w:rPr>
                <w:rFonts w:cs="Arial"/>
                <w:szCs w:val="18"/>
                <w:lang w:eastAsia="ja-JP"/>
              </w:rPr>
            </w:pPr>
          </w:p>
        </w:tc>
      </w:tr>
      <w:tr w:rsidR="00007009" w:rsidRPr="007B4467" w14:paraId="697E69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Pr="007B4467" w:rsidRDefault="00007009" w:rsidP="00452594">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Pr="007B4467" w:rsidRDefault="00007009" w:rsidP="0045259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7C56AE99" w14:textId="77777777" w:rsidR="00007009" w:rsidRPr="007B4467" w:rsidRDefault="00007009" w:rsidP="00452594">
            <w:pPr>
              <w:pStyle w:val="TAL"/>
              <w:rPr>
                <w:rFonts w:eastAsia="PMingLiU"/>
                <w:lang w:eastAsia="zh-CN"/>
              </w:rPr>
            </w:pPr>
            <w:r w:rsidRPr="007B4467">
              <w:rPr>
                <w:rFonts w:eastAsia="PMingLiU"/>
                <w:lang w:eastAsia="zh-CN"/>
              </w:rPr>
              <w:t>n66 band: 1710-1780 MHz (UL), 2110-2200 MHz (DL)</w:t>
            </w:r>
          </w:p>
          <w:p w14:paraId="24752A61"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7B4467" w:rsidRDefault="00007009" w:rsidP="0045259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7B4467" w:rsidRDefault="00007009" w:rsidP="00452594">
            <w:pPr>
              <w:pStyle w:val="TAC"/>
              <w:rPr>
                <w:rFonts w:cs="Arial"/>
                <w:szCs w:val="18"/>
                <w:lang w:eastAsia="ja-JP"/>
              </w:rPr>
            </w:pPr>
          </w:p>
        </w:tc>
      </w:tr>
      <w:tr w:rsidR="003576A0" w:rsidRPr="007B4467" w14:paraId="07088DC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C02C4FA" w14:textId="72DA3105" w:rsidR="003576A0" w:rsidRPr="007B4467" w:rsidRDefault="003576A0" w:rsidP="003576A0">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714BA4BA" w14:textId="4CD18F19" w:rsidR="003576A0" w:rsidRPr="007B4467" w:rsidRDefault="003576A0" w:rsidP="003576A0">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1E6B8900"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1E739374" w14:textId="77777777" w:rsidR="003576A0" w:rsidRPr="007B4467" w:rsidRDefault="003576A0" w:rsidP="003576A0">
            <w:pPr>
              <w:pStyle w:val="TAL"/>
              <w:rPr>
                <w:rFonts w:eastAsia="PMingLiU"/>
                <w:lang w:eastAsia="zh-CN"/>
              </w:rPr>
            </w:pPr>
            <w:r w:rsidRPr="007B4467">
              <w:rPr>
                <w:rFonts w:eastAsia="PMingLiU"/>
                <w:lang w:eastAsia="zh-CN"/>
              </w:rPr>
              <w:t>n48 band: 3550-3700 MHz</w:t>
            </w:r>
          </w:p>
          <w:p w14:paraId="7DFB61B6" w14:textId="52EC836F"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E083EC" w14:textId="567B1F4D"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31B180" w14:textId="4C6CAEFA"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4736141" w14:textId="00819D24" w:rsidR="003576A0" w:rsidRPr="007B4467" w:rsidRDefault="003576A0" w:rsidP="003576A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966C7B7" w14:textId="77777777" w:rsidR="003576A0" w:rsidRPr="007B4467" w:rsidRDefault="003576A0" w:rsidP="003576A0">
            <w:pPr>
              <w:pStyle w:val="TAC"/>
              <w:rPr>
                <w:rFonts w:cs="Arial"/>
                <w:szCs w:val="18"/>
                <w:lang w:eastAsia="ja-JP"/>
              </w:rPr>
            </w:pPr>
          </w:p>
        </w:tc>
      </w:tr>
      <w:tr w:rsidR="00A46FFA" w:rsidRPr="007B4467" w14:paraId="2CE1A943"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5D68891" w14:textId="418ABDCA" w:rsidR="00A46FFA" w:rsidRPr="007B4467" w:rsidRDefault="00A46FFA" w:rsidP="00A46FFA">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5241F8B1" w14:textId="029FD317" w:rsidR="00A46FFA" w:rsidRPr="007B4467" w:rsidRDefault="00A46FFA" w:rsidP="00A46FFA">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4871D1A0"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5183D0C7"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47EE8C38" w14:textId="48ED311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5862C18" w14:textId="4E822909"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564FD7" w14:textId="726D0FA4"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41AAA5" w14:textId="5CFDEA75"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33C56FB" w14:textId="77777777" w:rsidR="00A46FFA" w:rsidRPr="007B4467" w:rsidRDefault="00A46FFA" w:rsidP="00A46FFA">
            <w:pPr>
              <w:pStyle w:val="TAC"/>
              <w:rPr>
                <w:rFonts w:cs="Arial"/>
                <w:szCs w:val="18"/>
                <w:lang w:eastAsia="ja-JP"/>
              </w:rPr>
            </w:pPr>
          </w:p>
        </w:tc>
      </w:tr>
      <w:tr w:rsidR="00A46FFA" w:rsidRPr="007B4467" w14:paraId="10ECF1C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4691242" w14:textId="1418694B" w:rsidR="00A46FFA" w:rsidRPr="007B4467" w:rsidRDefault="00A46FFA" w:rsidP="00A46FFA">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DEE4724" w14:textId="078C0D1C" w:rsidR="00A46FFA" w:rsidRPr="007B4467" w:rsidRDefault="00A46FFA" w:rsidP="00A46FFA">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2DF9AC1"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77409EB3"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92C0FC2" w14:textId="051528E6"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658407" w14:textId="17CEBA60"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86F8BB" w14:textId="70D0BEE7"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00DEE5" w14:textId="13388F71"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873E389" w14:textId="77777777" w:rsidR="00A46FFA" w:rsidRPr="007B4467" w:rsidRDefault="00A46FFA" w:rsidP="00A46FFA">
            <w:pPr>
              <w:pStyle w:val="TAC"/>
              <w:rPr>
                <w:rFonts w:cs="Arial"/>
                <w:szCs w:val="18"/>
                <w:lang w:eastAsia="ja-JP"/>
              </w:rPr>
            </w:pPr>
          </w:p>
        </w:tc>
      </w:tr>
      <w:tr w:rsidR="00A46FFA" w:rsidRPr="007B4467" w14:paraId="498D6386"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1780DCF" w14:textId="7BE3AEB3" w:rsidR="00A46FFA" w:rsidRPr="007B4467" w:rsidRDefault="00A46FFA" w:rsidP="00A46FFA">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35B69F15" w14:textId="68B20242" w:rsidR="00A46FFA" w:rsidRPr="007B4467" w:rsidRDefault="00A46FFA" w:rsidP="00A46FFA">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00D9A49"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74E4A31B"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3A01BD26" w14:textId="025232A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C23072" w14:textId="266EF808"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C976DC" w14:textId="0A2E14F1"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6E189B2" w14:textId="24E6175A"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56C5F36" w14:textId="77777777" w:rsidR="00A46FFA" w:rsidRPr="007B4467" w:rsidRDefault="00A46FFA" w:rsidP="00A46FFA">
            <w:pPr>
              <w:pStyle w:val="TAC"/>
              <w:rPr>
                <w:rFonts w:cs="Arial"/>
                <w:szCs w:val="18"/>
                <w:lang w:eastAsia="ja-JP"/>
              </w:rPr>
            </w:pPr>
          </w:p>
        </w:tc>
      </w:tr>
      <w:tr w:rsidR="00A46FFA" w:rsidRPr="007B4467" w14:paraId="2F199FF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AFFB411" w14:textId="2A1A9B35" w:rsidR="00A46FFA" w:rsidRPr="007B4467" w:rsidRDefault="00A46FFA" w:rsidP="00A46FFA">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5EABB436" w14:textId="59C10CFB" w:rsidR="00A46FFA" w:rsidRPr="007B4467" w:rsidRDefault="00A46FFA" w:rsidP="00A46FFA">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E1BD305"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6C7B5ED9"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7C2D52C1" w14:textId="53F2AA95"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CCBFD4" w14:textId="1F870ACB"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E822D2" w14:textId="1AB5E078"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8CC767" w14:textId="4E712373"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DCA9097" w14:textId="77777777" w:rsidR="00A46FFA" w:rsidRPr="007B4467" w:rsidRDefault="00A46FFA" w:rsidP="00A46FFA">
            <w:pPr>
              <w:pStyle w:val="TAC"/>
              <w:rPr>
                <w:rFonts w:cs="Arial"/>
                <w:szCs w:val="18"/>
                <w:lang w:eastAsia="ja-JP"/>
              </w:rPr>
            </w:pPr>
          </w:p>
        </w:tc>
      </w:tr>
      <w:tr w:rsidR="00A46FFA" w:rsidRPr="007B4467" w14:paraId="731AEF6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956B61D" w14:textId="6569D408" w:rsidR="00A46FFA" w:rsidRPr="007B4467" w:rsidRDefault="00A46FFA" w:rsidP="00A46FFA">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3E9558C4" w14:textId="27F82E45" w:rsidR="00A46FFA" w:rsidRPr="007B4467" w:rsidRDefault="00A46FFA" w:rsidP="00A46FFA">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713CE1A"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DD6AEC2"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027B3611" w14:textId="3FFB374C"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D5DC01" w14:textId="23852AE3"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65E42F" w14:textId="46CB1CDB"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DEFDD67" w14:textId="791EE7F4"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0D9BB3" w14:textId="77777777" w:rsidR="00A46FFA" w:rsidRPr="007B4467" w:rsidRDefault="00A46FFA" w:rsidP="00A46FFA">
            <w:pPr>
              <w:pStyle w:val="TAC"/>
              <w:rPr>
                <w:rFonts w:cs="Arial"/>
                <w:szCs w:val="18"/>
                <w:lang w:eastAsia="ja-JP"/>
              </w:rPr>
            </w:pPr>
          </w:p>
        </w:tc>
      </w:tr>
      <w:tr w:rsidR="00A46FFA" w:rsidRPr="007B4467" w14:paraId="7C933CB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187254B" w14:textId="31B57926" w:rsidR="00A46FFA" w:rsidRPr="007B4467" w:rsidRDefault="00A46FFA" w:rsidP="00A46FFA">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68AEA947" w14:textId="19F563E0" w:rsidR="00A46FFA" w:rsidRPr="007B4467" w:rsidRDefault="00A46FFA" w:rsidP="00A46FFA">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6053D45"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20C8969"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0FA0EC87" w14:textId="76005908"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9EA174" w14:textId="06648A96"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A4B1A2" w14:textId="5A254793"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3F9387" w14:textId="6337BD40"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0B8FA9" w14:textId="77777777" w:rsidR="00A46FFA" w:rsidRPr="007B4467" w:rsidRDefault="00A46FFA" w:rsidP="00A46FFA">
            <w:pPr>
              <w:pStyle w:val="TAC"/>
              <w:rPr>
                <w:rFonts w:cs="Arial"/>
                <w:szCs w:val="18"/>
                <w:lang w:eastAsia="ja-JP"/>
              </w:rPr>
            </w:pPr>
          </w:p>
        </w:tc>
      </w:tr>
      <w:tr w:rsidR="003576A0" w:rsidRPr="007B4467" w14:paraId="1C3E6F5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3576A0" w:rsidRPr="007B4467" w:rsidRDefault="003576A0" w:rsidP="003576A0">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3576A0" w:rsidRPr="007B4467" w:rsidRDefault="003576A0" w:rsidP="003576A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5E44985C" w14:textId="77777777" w:rsidR="003576A0" w:rsidRPr="007B4467" w:rsidRDefault="003576A0" w:rsidP="003576A0">
            <w:pPr>
              <w:pStyle w:val="TAL"/>
              <w:rPr>
                <w:rFonts w:eastAsia="PMingLiU"/>
                <w:lang w:eastAsia="zh-CN"/>
              </w:rPr>
            </w:pPr>
            <w:r w:rsidRPr="007B4467">
              <w:rPr>
                <w:rFonts w:eastAsia="PMingLiU"/>
                <w:lang w:eastAsia="zh-CN"/>
              </w:rPr>
              <w:t>n66 band: 1710-1780 MHz (UL), 2110-2200 MHz (DL)</w:t>
            </w:r>
          </w:p>
          <w:p w14:paraId="0895E874" w14:textId="77777777"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3576A0" w:rsidRPr="007B4467" w:rsidRDefault="003576A0" w:rsidP="003576A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3576A0" w:rsidRPr="007B4467" w:rsidRDefault="003576A0" w:rsidP="003576A0">
            <w:pPr>
              <w:pStyle w:val="TAC"/>
              <w:rPr>
                <w:rFonts w:cs="Arial"/>
                <w:szCs w:val="18"/>
                <w:lang w:eastAsia="ja-JP"/>
              </w:rPr>
            </w:pPr>
          </w:p>
        </w:tc>
      </w:tr>
      <w:tr w:rsidR="003576A0" w:rsidRPr="007B4467" w14:paraId="2E2B628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3576A0" w:rsidRPr="007B4467" w:rsidRDefault="003576A0" w:rsidP="003576A0">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3576A0" w:rsidRPr="007B4467" w:rsidRDefault="003576A0" w:rsidP="003576A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0D32C321" w14:textId="77777777" w:rsidR="003576A0" w:rsidRPr="007B4467" w:rsidRDefault="003576A0" w:rsidP="003576A0">
            <w:pPr>
              <w:pStyle w:val="TAL"/>
              <w:rPr>
                <w:rFonts w:eastAsia="PMingLiU"/>
                <w:lang w:eastAsia="zh-CN"/>
              </w:rPr>
            </w:pPr>
            <w:r w:rsidRPr="007B4467">
              <w:rPr>
                <w:rFonts w:eastAsia="PMingLiU"/>
                <w:lang w:eastAsia="zh-CN"/>
              </w:rPr>
              <w:t>n66 band: 1710-1780 MHz (UL), 2110-2200 MHz (DL)</w:t>
            </w:r>
          </w:p>
          <w:p w14:paraId="6F747079" w14:textId="77777777"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3576A0" w:rsidRPr="007B4467" w:rsidRDefault="003576A0" w:rsidP="003576A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3576A0" w:rsidRPr="007B4467" w:rsidRDefault="003576A0" w:rsidP="003576A0">
            <w:pPr>
              <w:pStyle w:val="TAC"/>
              <w:rPr>
                <w:rFonts w:cs="Arial"/>
                <w:szCs w:val="18"/>
                <w:lang w:eastAsia="ja-JP"/>
              </w:rPr>
            </w:pPr>
          </w:p>
        </w:tc>
      </w:tr>
      <w:tr w:rsidR="00A46FFA" w:rsidRPr="007B4467" w14:paraId="69BCDA58"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E124C85" w14:textId="680F6E23" w:rsidR="00A46FFA" w:rsidRPr="007B4467" w:rsidRDefault="00A46FFA" w:rsidP="00A46FFA">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7F0E6919" w14:textId="33012376" w:rsidR="00A46FFA" w:rsidRPr="007B4467" w:rsidRDefault="00A46FFA" w:rsidP="00A46FFA">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4DBA2B2D"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A1737DC"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6E2DBAA" w14:textId="67C6DCF1"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120511" w14:textId="53170AA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591DC3" w14:textId="3600813C"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D7B1B5" w14:textId="4C6AA919"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4C94DDC" w14:textId="77777777" w:rsidR="00A46FFA" w:rsidRPr="007B4467" w:rsidRDefault="00A46FFA" w:rsidP="00A46FFA">
            <w:pPr>
              <w:pStyle w:val="TAC"/>
              <w:rPr>
                <w:rFonts w:cs="Arial"/>
                <w:szCs w:val="18"/>
                <w:lang w:eastAsia="ja-JP"/>
              </w:rPr>
            </w:pPr>
          </w:p>
        </w:tc>
      </w:tr>
      <w:tr w:rsidR="00A46FFA" w:rsidRPr="007B4467" w14:paraId="72812D6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07E39FF" w14:textId="32E5F6CE" w:rsidR="00A46FFA" w:rsidRPr="007B4467" w:rsidRDefault="00A46FFA" w:rsidP="00A46FFA">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3583CCE5" w14:textId="3B3A04B1" w:rsidR="00A46FFA" w:rsidRPr="007B4467" w:rsidRDefault="00A46FFA" w:rsidP="00A46FFA">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BD2DB8F"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233DCDF3"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1C583E57" w14:textId="1512A451"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5C5E96" w14:textId="07368462"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A53ED6" w14:textId="5181459E"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68873D" w14:textId="6758AA11"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18FBCF" w14:textId="77777777" w:rsidR="00A46FFA" w:rsidRPr="007B4467" w:rsidRDefault="00A46FFA" w:rsidP="00A46FFA">
            <w:pPr>
              <w:pStyle w:val="TAC"/>
              <w:rPr>
                <w:rFonts w:cs="Arial"/>
                <w:szCs w:val="18"/>
                <w:lang w:eastAsia="ja-JP"/>
              </w:rPr>
            </w:pPr>
          </w:p>
        </w:tc>
      </w:tr>
      <w:tr w:rsidR="00A46FFA" w:rsidRPr="007B4467" w14:paraId="5EC326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891769D" w14:textId="4F814F0D" w:rsidR="00A46FFA" w:rsidRPr="007B4467" w:rsidRDefault="00A46FFA" w:rsidP="00A46FFA">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2F804BC3" w14:textId="2EC28FBF" w:rsidR="00A46FFA" w:rsidRPr="007B4467" w:rsidRDefault="00A46FFA" w:rsidP="00A46FFA">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9116D0C"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2C915D52"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7E752CD" w14:textId="5FB5E549"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0606FF2" w14:textId="6029FAD5"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EB358D9" w14:textId="4588AB00"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4770A" w14:textId="2714EEE0"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6379E5D" w14:textId="77777777" w:rsidR="00A46FFA" w:rsidRPr="007B4467" w:rsidRDefault="00A46FFA" w:rsidP="00A46FFA">
            <w:pPr>
              <w:pStyle w:val="TAC"/>
              <w:rPr>
                <w:rFonts w:cs="Arial"/>
                <w:szCs w:val="18"/>
                <w:lang w:eastAsia="ja-JP"/>
              </w:rPr>
            </w:pPr>
          </w:p>
        </w:tc>
      </w:tr>
      <w:tr w:rsidR="00A46FFA" w:rsidRPr="007B4467" w14:paraId="7B51C8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D99BED9" w14:textId="691CD2FA" w:rsidR="00A46FFA" w:rsidRPr="007B4467" w:rsidRDefault="00A46FFA" w:rsidP="00A46FFA">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7E3B4593" w14:textId="11D6A53A" w:rsidR="00A46FFA" w:rsidRPr="007B4467" w:rsidRDefault="00A46FFA" w:rsidP="00A46FFA">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28D64D4"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35621326"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42E901D4" w14:textId="0E8575A5"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F7EB5E" w14:textId="30FEF071"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0D6EAE" w14:textId="3F5AED0D"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F5BFB07" w14:textId="1E44E8F0"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6BA1203" w14:textId="77777777" w:rsidR="00A46FFA" w:rsidRPr="007B4467" w:rsidRDefault="00A46FFA" w:rsidP="00A46FFA">
            <w:pPr>
              <w:pStyle w:val="TAC"/>
              <w:rPr>
                <w:rFonts w:cs="Arial"/>
                <w:szCs w:val="18"/>
                <w:lang w:eastAsia="ja-JP"/>
              </w:rPr>
            </w:pPr>
          </w:p>
        </w:tc>
      </w:tr>
      <w:tr w:rsidR="003576A0" w:rsidRPr="007B4467" w14:paraId="5667C40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75CB9FA" w14:textId="52357E67" w:rsidR="003576A0" w:rsidRPr="007B4467" w:rsidRDefault="00A46FFA" w:rsidP="000D631A">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6B57A281" w14:textId="77777777" w:rsidR="003576A0" w:rsidRPr="007B4467" w:rsidRDefault="003576A0" w:rsidP="000D631A">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C022447"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936838C"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5B615DD6"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9BBA0" w14:textId="77777777" w:rsidR="003576A0" w:rsidRPr="007B4467" w:rsidRDefault="003576A0" w:rsidP="000D631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A7FBDA5" w14:textId="77777777" w:rsidR="003576A0" w:rsidRPr="007B4467" w:rsidRDefault="003576A0" w:rsidP="000D631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B3897"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AD69D92" w14:textId="77777777" w:rsidR="003576A0" w:rsidRPr="007B4467" w:rsidRDefault="003576A0" w:rsidP="000D631A">
            <w:pPr>
              <w:pStyle w:val="TAC"/>
              <w:rPr>
                <w:rFonts w:cs="Arial"/>
                <w:szCs w:val="18"/>
                <w:lang w:eastAsia="ja-JP"/>
              </w:rPr>
            </w:pPr>
          </w:p>
        </w:tc>
      </w:tr>
    </w:tbl>
    <w:p w14:paraId="72C0FF0B" w14:textId="77777777" w:rsidR="00007009" w:rsidRPr="007B4467" w:rsidRDefault="00007009" w:rsidP="00DC427D"/>
    <w:p w14:paraId="437F447D" w14:textId="4FA120E4" w:rsidR="006E2774" w:rsidRPr="007B4467" w:rsidRDefault="00880597" w:rsidP="007624D2">
      <w:pPr>
        <w:pStyle w:val="Heading5"/>
      </w:pPr>
      <w:bookmarkStart w:id="537" w:name="_Toc68089595"/>
      <w:bookmarkStart w:id="538" w:name="_Toc69067716"/>
      <w:bookmarkStart w:id="539" w:name="_Toc75383254"/>
      <w:bookmarkStart w:id="540" w:name="_Toc83706902"/>
      <w:bookmarkStart w:id="541" w:name="_Toc90491607"/>
      <w:bookmarkStart w:id="542" w:name="_Toc100147701"/>
      <w:bookmarkStart w:id="543" w:name="_Toc106740973"/>
      <w:bookmarkStart w:id="544" w:name="_Toc114916329"/>
      <w:bookmarkStart w:id="545" w:name="_Toc27410913"/>
      <w:bookmarkStart w:id="546" w:name="_Toc36039425"/>
      <w:bookmarkStart w:id="547" w:name="_Toc43838785"/>
      <w:bookmarkStart w:id="548" w:name="_Toc194512933"/>
      <w:r w:rsidRPr="007B4467">
        <w:t>A.4.3.2A.4.3</w:t>
      </w:r>
      <w:r w:rsidRPr="007B4467">
        <w:tab/>
        <w:t>NR Inter-band CA within FR1 (four bands)</w:t>
      </w:r>
      <w:bookmarkEnd w:id="537"/>
      <w:bookmarkEnd w:id="538"/>
      <w:bookmarkEnd w:id="539"/>
      <w:bookmarkEnd w:id="540"/>
      <w:bookmarkEnd w:id="541"/>
      <w:bookmarkEnd w:id="542"/>
      <w:bookmarkEnd w:id="543"/>
      <w:bookmarkEnd w:id="544"/>
      <w:bookmarkEnd w:id="548"/>
    </w:p>
    <w:p w14:paraId="04733C11" w14:textId="77777777" w:rsidR="006E2774" w:rsidRPr="007B4467" w:rsidRDefault="006E2774" w:rsidP="006E2774">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7B446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7B4467" w:rsidRDefault="006E2774" w:rsidP="007A14A3">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7B4467" w:rsidRDefault="006E2774" w:rsidP="007A14A3">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7B4467" w:rsidRDefault="006E2774" w:rsidP="007A14A3">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7B4467" w:rsidRDefault="006E2774" w:rsidP="007A14A3">
            <w:pPr>
              <w:pStyle w:val="TAH"/>
            </w:pPr>
            <w:r w:rsidRPr="007B4467">
              <w:t>Comments</w:t>
            </w:r>
          </w:p>
        </w:tc>
      </w:tr>
      <w:tr w:rsidR="006E2774" w:rsidRPr="007B446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7B4467" w:rsidRDefault="006E2774" w:rsidP="007A14A3">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7B4467" w:rsidRDefault="006E2774" w:rsidP="007A14A3">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7B4467" w:rsidRDefault="006E2774" w:rsidP="007A14A3">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7B4467" w:rsidRDefault="006E2774" w:rsidP="007A14A3">
            <w:pPr>
              <w:pStyle w:val="TAL"/>
            </w:pPr>
          </w:p>
        </w:tc>
      </w:tr>
      <w:tr w:rsidR="006E2774" w:rsidRPr="007B446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7B4467" w:rsidRDefault="006E2774" w:rsidP="007A14A3">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7B4467" w:rsidRDefault="006E2774" w:rsidP="007A14A3">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7B4467" w:rsidRDefault="006E2774" w:rsidP="007A14A3">
            <w:pPr>
              <w:pStyle w:val="TAL"/>
            </w:pPr>
          </w:p>
        </w:tc>
      </w:tr>
      <w:tr w:rsidR="006E2774" w:rsidRPr="007B446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7B4467" w:rsidRDefault="006E2774" w:rsidP="007A14A3">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7B4467" w:rsidRDefault="006E2774" w:rsidP="007A14A3">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7B4467" w:rsidRDefault="006E2774" w:rsidP="007A14A3">
            <w:pPr>
              <w:pStyle w:val="TAL"/>
            </w:pPr>
          </w:p>
        </w:tc>
      </w:tr>
      <w:tr w:rsidR="005F116B" w:rsidRPr="007B4467" w14:paraId="03C7412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B396DE8" w14:textId="16C54B00" w:rsidR="005F116B" w:rsidRPr="007B4467" w:rsidRDefault="005F116B" w:rsidP="005F116B">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53A28BC" w14:textId="29DAFBD8" w:rsidR="005F116B" w:rsidRPr="007B4467" w:rsidRDefault="005F116B" w:rsidP="005F116B">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3398AC4" w14:textId="50FC53D3" w:rsidR="005F116B" w:rsidRPr="007B4467" w:rsidRDefault="005F116B" w:rsidP="005F116B">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18D4C35" w14:textId="7B28B4FE" w:rsidR="005F116B" w:rsidRPr="007B4467" w:rsidRDefault="005F116B" w:rsidP="005F116B">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64B16046" w14:textId="77777777" w:rsidR="005F116B" w:rsidRPr="007B4467" w:rsidRDefault="005F116B" w:rsidP="005F116B">
            <w:pPr>
              <w:pStyle w:val="TAL"/>
            </w:pPr>
          </w:p>
        </w:tc>
      </w:tr>
    </w:tbl>
    <w:p w14:paraId="3CEFBE2C" w14:textId="77777777" w:rsidR="006E2774" w:rsidRPr="007B4467" w:rsidRDefault="006E2774" w:rsidP="006E2774"/>
    <w:p w14:paraId="1C2468BA" w14:textId="019DE703" w:rsidR="0029416B" w:rsidRPr="007B4467" w:rsidRDefault="006E2774" w:rsidP="00764261">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7B4467"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7B4467" w:rsidRDefault="0029416B" w:rsidP="00261B4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7B4467" w:rsidRDefault="0029416B" w:rsidP="00261B49">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7B4467" w:rsidRDefault="0029416B" w:rsidP="00261B49">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7B4467" w:rsidRDefault="0029416B" w:rsidP="00261B49">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7B4467" w:rsidRDefault="0029416B" w:rsidP="00261B49">
            <w:pPr>
              <w:pStyle w:val="TAH"/>
            </w:pPr>
            <w:r w:rsidRPr="007B4467">
              <w:t>Comments</w:t>
            </w:r>
          </w:p>
        </w:tc>
      </w:tr>
      <w:tr w:rsidR="0029416B" w:rsidRPr="007B4467"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7B4467" w:rsidRDefault="0029416B" w:rsidP="00261B4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7B4467" w:rsidRDefault="0029416B" w:rsidP="00261B49">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7B4467" w:rsidRDefault="0029416B" w:rsidP="00261B49">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7B4467" w:rsidRDefault="0029416B" w:rsidP="00261B49">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7B4467" w:rsidRDefault="0029416B" w:rsidP="00261B49">
            <w:pPr>
              <w:pStyle w:val="TAL"/>
            </w:pPr>
          </w:p>
        </w:tc>
      </w:tr>
      <w:tr w:rsidR="00A229BC" w:rsidRPr="007B4467" w14:paraId="69DA7E10"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4417B06" w14:textId="33837AA8" w:rsidR="00A229BC" w:rsidRPr="007B4467" w:rsidRDefault="00A229BC" w:rsidP="00A229BC">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F1985BA" w14:textId="56054490" w:rsidR="00A229BC" w:rsidRPr="007B4467" w:rsidRDefault="00A229BC" w:rsidP="00A229BC">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612BDD73" w14:textId="232437BC" w:rsidR="00A229BC" w:rsidRPr="007B4467" w:rsidRDefault="00A229BC" w:rsidP="00A229BC">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ADB7D69" w14:textId="3F7ADE98" w:rsidR="00A229BC" w:rsidRPr="007B4467" w:rsidRDefault="00A229BC" w:rsidP="00A229BC">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01670FEC" w14:textId="77777777" w:rsidR="00A229BC" w:rsidRPr="007B4467" w:rsidRDefault="00A229BC" w:rsidP="00A229BC">
            <w:pPr>
              <w:pStyle w:val="TAL"/>
            </w:pPr>
          </w:p>
        </w:tc>
      </w:tr>
    </w:tbl>
    <w:p w14:paraId="6C5C98A4" w14:textId="3A8A1B18" w:rsidR="006E2774" w:rsidRPr="007B4467" w:rsidRDefault="006E2774" w:rsidP="006E2774">
      <w:pPr>
        <w:rPr>
          <w:lang w:eastAsia="zh-CN"/>
        </w:rPr>
      </w:pPr>
    </w:p>
    <w:p w14:paraId="1BD68926" w14:textId="333E15A5" w:rsidR="008422DE" w:rsidRPr="007B4467" w:rsidRDefault="006E2774" w:rsidP="008422DE">
      <w:pPr>
        <w:pStyle w:val="TH"/>
        <w:ind w:left="567"/>
        <w:rPr>
          <w:lang w:eastAsia="zh-CN"/>
        </w:rPr>
      </w:pPr>
      <w:r w:rsidRPr="007B4467">
        <w:t>Table A.4.3.2A.4.</w:t>
      </w:r>
      <w:r w:rsidR="00007009" w:rsidRPr="007B4467">
        <w:t>3</w:t>
      </w:r>
      <w:r w:rsidRPr="007B4467">
        <w:t>-3: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2454"/>
        <w:gridCol w:w="1204"/>
        <w:gridCol w:w="477"/>
        <w:gridCol w:w="2452"/>
        <w:gridCol w:w="2998"/>
      </w:tblGrid>
      <w:tr w:rsidR="008422DE" w:rsidRPr="007B4467" w14:paraId="1232D9CB" w14:textId="77777777" w:rsidTr="0021244F">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0583C0B" w14:textId="77777777" w:rsidR="008422DE" w:rsidRPr="007B4467" w:rsidRDefault="008422DE" w:rsidP="00452594">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24041F2E" w14:textId="77777777" w:rsidR="008422DE" w:rsidRPr="007B4467" w:rsidRDefault="008422DE" w:rsidP="00452594">
            <w:pPr>
              <w:pStyle w:val="TAH"/>
              <w:rPr>
                <w:rFonts w:eastAsia="PMingLiU"/>
              </w:rPr>
            </w:pPr>
            <w:r w:rsidRPr="007B4467">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4D2CEF7E" w14:textId="77777777" w:rsidR="008422DE" w:rsidRPr="007B4467" w:rsidRDefault="008422DE" w:rsidP="00452594">
            <w:pPr>
              <w:pStyle w:val="TAH"/>
              <w:rPr>
                <w:rFonts w:eastAsia="PMingLiU"/>
              </w:rPr>
            </w:pPr>
            <w:r w:rsidRPr="007B446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8422DE" w:rsidRPr="007B4467" w:rsidRDefault="008422DE" w:rsidP="00452594">
            <w:pPr>
              <w:pStyle w:val="TAH"/>
              <w:rPr>
                <w:rFonts w:eastAsia="PMingLiU"/>
              </w:rPr>
            </w:pPr>
            <w:r w:rsidRPr="007B4467">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1392DEE" w14:textId="77777777" w:rsidR="008422DE" w:rsidRPr="007B4467" w:rsidRDefault="008422DE" w:rsidP="00452594">
            <w:pPr>
              <w:pStyle w:val="TAH"/>
              <w:rPr>
                <w:rFonts w:eastAsia="PMingLiU"/>
              </w:rPr>
            </w:pPr>
            <w:r w:rsidRPr="007B4467">
              <w:rPr>
                <w:rFonts w:eastAsia="PMingLiU"/>
              </w:rPr>
              <w:t>Supported CA Bandwidth Class(es) in UL</w:t>
            </w:r>
          </w:p>
          <w:p w14:paraId="49A3EA7D" w14:textId="77777777" w:rsidR="008422DE" w:rsidRPr="007B4467" w:rsidRDefault="008422DE" w:rsidP="00452594">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0678DE2" w14:textId="77777777" w:rsidR="008422DE" w:rsidRPr="007B4467" w:rsidRDefault="008422DE" w:rsidP="00452594">
            <w:pPr>
              <w:pStyle w:val="TAH"/>
              <w:rPr>
                <w:rFonts w:eastAsia="PMingLiU"/>
              </w:rPr>
            </w:pPr>
            <w:r w:rsidRPr="007B4467">
              <w:rPr>
                <w:rFonts w:eastAsia="PMingLiU"/>
              </w:rPr>
              <w:t>Supported Bandwidth Combination Set(s)</w:t>
            </w:r>
          </w:p>
          <w:p w14:paraId="0FBAF417" w14:textId="77777777" w:rsidR="008422DE" w:rsidRPr="007B4467" w:rsidRDefault="008422DE" w:rsidP="00452594">
            <w:pPr>
              <w:pStyle w:val="TAH"/>
              <w:rPr>
                <w:rFonts w:eastAsia="PMingLiU"/>
              </w:rPr>
            </w:pPr>
            <w:r w:rsidRPr="007B4467">
              <w:rPr>
                <w:rFonts w:eastAsia="PMingLiU"/>
              </w:rPr>
              <w:t>(Note 3)</w:t>
            </w:r>
          </w:p>
        </w:tc>
      </w:tr>
      <w:tr w:rsidR="008422DE" w:rsidRPr="007B4467" w14:paraId="36B2AEF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A0681" w14:textId="77777777" w:rsidR="008422DE" w:rsidRPr="007B4467" w:rsidRDefault="008422DE" w:rsidP="00452594">
            <w:pPr>
              <w:pStyle w:val="TAL"/>
            </w:pPr>
            <w:r w:rsidRPr="007B4467">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1E3860D3" w14:textId="77777777" w:rsidR="008422DE" w:rsidRPr="007B4467" w:rsidRDefault="008422DE" w:rsidP="00452594">
            <w:pPr>
              <w:pStyle w:val="TAC"/>
              <w:rPr>
                <w:rFonts w:eastAsia="SimSun"/>
              </w:rPr>
            </w:pPr>
            <w:r w:rsidRPr="007B4467">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BF2FA31"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74E646" w14:textId="77777777" w:rsidR="008422DE" w:rsidRPr="007B4467" w:rsidRDefault="008422DE" w:rsidP="00452594">
            <w:pPr>
              <w:keepNext/>
              <w:keepLines/>
              <w:spacing w:after="0"/>
              <w:jc w:val="center"/>
              <w:rPr>
                <w:rFonts w:ascii="Arial" w:eastAsia="SimSun" w:hAnsi="Arial"/>
                <w:sz w:val="18"/>
              </w:rPr>
            </w:pPr>
          </w:p>
        </w:tc>
      </w:tr>
      <w:tr w:rsidR="008422DE" w:rsidRPr="007B4467" w14:paraId="52EEB5E4"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EE577F" w14:textId="77777777" w:rsidR="008422DE" w:rsidRPr="007B4467" w:rsidRDefault="008422DE" w:rsidP="00452594">
            <w:pPr>
              <w:pStyle w:val="TAL"/>
              <w:rPr>
                <w:rFonts w:eastAsia="PMingLiU"/>
                <w:lang w:eastAsia="zh-CN"/>
              </w:rPr>
            </w:pPr>
            <w:r w:rsidRPr="007B4467">
              <w:t>CA_n2A-n5A-n48A-n66A</w:t>
            </w:r>
          </w:p>
        </w:tc>
        <w:tc>
          <w:tcPr>
            <w:tcW w:w="628" w:type="pct"/>
            <w:tcBorders>
              <w:top w:val="single" w:sz="4" w:space="0" w:color="auto"/>
              <w:left w:val="single" w:sz="4" w:space="0" w:color="auto"/>
              <w:bottom w:val="single" w:sz="4" w:space="0" w:color="auto"/>
              <w:right w:val="single" w:sz="4" w:space="0" w:color="auto"/>
            </w:tcBorders>
          </w:tcPr>
          <w:p w14:paraId="759F9E51"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03E5095"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1A64696" w14:textId="77777777" w:rsidR="008422DE" w:rsidRPr="007B4467" w:rsidRDefault="008422DE" w:rsidP="00452594">
            <w:pPr>
              <w:keepNext/>
              <w:keepLines/>
              <w:spacing w:after="0"/>
              <w:jc w:val="center"/>
              <w:rPr>
                <w:rFonts w:ascii="Arial" w:eastAsia="SimSun" w:hAnsi="Arial"/>
                <w:sz w:val="18"/>
              </w:rPr>
            </w:pPr>
          </w:p>
        </w:tc>
      </w:tr>
      <w:tr w:rsidR="008422DE" w:rsidRPr="007B4467" w14:paraId="25BD8468"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C4DE05" w14:textId="77777777" w:rsidR="008422DE" w:rsidRPr="007B4467" w:rsidRDefault="008422DE" w:rsidP="00452594">
            <w:pPr>
              <w:pStyle w:val="TAL"/>
              <w:rPr>
                <w:rFonts w:eastAsia="PMingLiU"/>
                <w:lang w:eastAsia="zh-CN"/>
              </w:rPr>
            </w:pPr>
            <w:r w:rsidRPr="007B4467">
              <w:t>CA_n2A-n5A-n48A-n77A</w:t>
            </w:r>
          </w:p>
        </w:tc>
        <w:tc>
          <w:tcPr>
            <w:tcW w:w="628" w:type="pct"/>
            <w:tcBorders>
              <w:top w:val="single" w:sz="4" w:space="0" w:color="auto"/>
              <w:left w:val="single" w:sz="4" w:space="0" w:color="auto"/>
              <w:bottom w:val="single" w:sz="4" w:space="0" w:color="auto"/>
              <w:right w:val="single" w:sz="4" w:space="0" w:color="auto"/>
            </w:tcBorders>
          </w:tcPr>
          <w:p w14:paraId="5D8638C3"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4581D8"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92E73B" w14:textId="77777777" w:rsidR="008422DE" w:rsidRPr="007B4467" w:rsidRDefault="008422DE" w:rsidP="00452594">
            <w:pPr>
              <w:keepNext/>
              <w:keepLines/>
              <w:spacing w:after="0"/>
              <w:jc w:val="center"/>
              <w:rPr>
                <w:rFonts w:ascii="Arial" w:eastAsia="SimSun" w:hAnsi="Arial"/>
                <w:sz w:val="18"/>
              </w:rPr>
            </w:pPr>
          </w:p>
        </w:tc>
      </w:tr>
      <w:tr w:rsidR="00093629" w:rsidRPr="007B4467" w14:paraId="722560FC"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25B4C4" w14:textId="6373ACD7" w:rsidR="00093629" w:rsidRPr="007B4467" w:rsidRDefault="00093629" w:rsidP="00093629">
            <w:pPr>
              <w:pStyle w:val="TAL"/>
            </w:pPr>
            <w:r w:rsidRPr="007B4467">
              <w:t>CA_n2A-n5A-n48A-n77C</w:t>
            </w:r>
          </w:p>
        </w:tc>
        <w:tc>
          <w:tcPr>
            <w:tcW w:w="628" w:type="pct"/>
            <w:tcBorders>
              <w:top w:val="single" w:sz="4" w:space="0" w:color="auto"/>
              <w:left w:val="single" w:sz="4" w:space="0" w:color="auto"/>
              <w:bottom w:val="single" w:sz="4" w:space="0" w:color="auto"/>
              <w:right w:val="single" w:sz="4" w:space="0" w:color="auto"/>
            </w:tcBorders>
          </w:tcPr>
          <w:p w14:paraId="51949DDE" w14:textId="67BA9702"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D79363F"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22FE9B"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F8E537A" w14:textId="77777777" w:rsidR="00093629" w:rsidRPr="007B4467" w:rsidRDefault="00093629" w:rsidP="00093629">
            <w:pPr>
              <w:keepNext/>
              <w:keepLines/>
              <w:spacing w:after="0"/>
              <w:jc w:val="center"/>
              <w:rPr>
                <w:rFonts w:ascii="Arial" w:eastAsia="SimSun" w:hAnsi="Arial"/>
                <w:sz w:val="18"/>
              </w:rPr>
            </w:pPr>
          </w:p>
        </w:tc>
      </w:tr>
      <w:tr w:rsidR="008422DE" w:rsidRPr="007B4467" w14:paraId="6110D960"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8D4648" w14:textId="77777777" w:rsidR="008422DE" w:rsidRPr="007B4467" w:rsidRDefault="008422DE" w:rsidP="00452594">
            <w:pPr>
              <w:pStyle w:val="TAL"/>
              <w:rPr>
                <w:rFonts w:eastAsia="PMingLiU"/>
                <w:lang w:eastAsia="zh-CN"/>
              </w:rPr>
            </w:pPr>
            <w:r w:rsidRPr="007B4467">
              <w:t>CA_n2A-n5A-n66A-n77A</w:t>
            </w:r>
          </w:p>
        </w:tc>
        <w:tc>
          <w:tcPr>
            <w:tcW w:w="628" w:type="pct"/>
            <w:tcBorders>
              <w:top w:val="single" w:sz="4" w:space="0" w:color="auto"/>
              <w:left w:val="single" w:sz="4" w:space="0" w:color="auto"/>
              <w:bottom w:val="single" w:sz="4" w:space="0" w:color="auto"/>
              <w:right w:val="single" w:sz="4" w:space="0" w:color="auto"/>
            </w:tcBorders>
          </w:tcPr>
          <w:p w14:paraId="30CE3F11"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A10E21"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A7DE88" w14:textId="77777777" w:rsidR="008422DE" w:rsidRPr="007B4467" w:rsidRDefault="008422DE" w:rsidP="00452594">
            <w:pPr>
              <w:keepNext/>
              <w:keepLines/>
              <w:spacing w:after="0"/>
              <w:jc w:val="center"/>
              <w:rPr>
                <w:rFonts w:ascii="Arial" w:eastAsia="SimSun" w:hAnsi="Arial"/>
                <w:sz w:val="18"/>
              </w:rPr>
            </w:pPr>
          </w:p>
        </w:tc>
      </w:tr>
      <w:tr w:rsidR="005F116B" w:rsidRPr="007B4467" w14:paraId="4BECE706"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34D1585" w14:textId="6C55F9B5" w:rsidR="005F116B" w:rsidRPr="007B4467" w:rsidRDefault="005F116B" w:rsidP="005F116B">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6F3F730B" w14:textId="39597D34" w:rsidR="005F116B" w:rsidRPr="007B4467" w:rsidRDefault="005F116B" w:rsidP="005F116B">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2D6434" w14:textId="77777777" w:rsidR="005F116B" w:rsidRPr="007B4467" w:rsidRDefault="005F116B" w:rsidP="005F116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86A1ECC" w14:textId="77777777" w:rsidR="005F116B" w:rsidRPr="007B4467" w:rsidRDefault="005F116B" w:rsidP="005F116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2C2DFC" w14:textId="77777777" w:rsidR="005F116B" w:rsidRPr="007B4467" w:rsidRDefault="005F116B" w:rsidP="005F116B">
            <w:pPr>
              <w:keepNext/>
              <w:keepLines/>
              <w:spacing w:after="0"/>
              <w:jc w:val="center"/>
              <w:rPr>
                <w:rFonts w:ascii="Arial" w:eastAsia="SimSun" w:hAnsi="Arial"/>
                <w:sz w:val="18"/>
              </w:rPr>
            </w:pPr>
          </w:p>
        </w:tc>
      </w:tr>
      <w:tr w:rsidR="00A229BC" w:rsidRPr="007B4467" w14:paraId="6B410A23"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B79194" w14:textId="0CCBB51B" w:rsidR="00A229BC" w:rsidRPr="007B4467" w:rsidRDefault="00A229BC" w:rsidP="00A229BC">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0058C159" w14:textId="7DEF9569" w:rsidR="00A229BC" w:rsidRPr="007B4467" w:rsidRDefault="00A229BC" w:rsidP="00A229BC">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FE19FE" w14:textId="77777777" w:rsidR="00A229BC" w:rsidRPr="007B4467" w:rsidRDefault="00A229BC" w:rsidP="00A229BC">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381AFD" w14:textId="77777777" w:rsidR="00A229BC" w:rsidRPr="007B4467" w:rsidRDefault="00A229BC" w:rsidP="00A229BC">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5702B7B" w14:textId="77777777" w:rsidR="00A229BC" w:rsidRPr="007B4467" w:rsidRDefault="00A229BC" w:rsidP="00A229BC">
            <w:pPr>
              <w:keepNext/>
              <w:keepLines/>
              <w:spacing w:after="0"/>
              <w:jc w:val="center"/>
              <w:rPr>
                <w:rFonts w:ascii="Arial" w:eastAsia="SimSun" w:hAnsi="Arial"/>
                <w:sz w:val="18"/>
              </w:rPr>
            </w:pPr>
          </w:p>
        </w:tc>
      </w:tr>
      <w:tr w:rsidR="008422DE" w:rsidRPr="007B4467" w14:paraId="1BB4672F"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E702D23" w14:textId="77777777" w:rsidR="008422DE" w:rsidRPr="007B4467" w:rsidRDefault="008422DE" w:rsidP="00452594">
            <w:pPr>
              <w:pStyle w:val="TAL"/>
              <w:rPr>
                <w:rFonts w:eastAsia="PMingLiU"/>
                <w:lang w:eastAsia="zh-CN"/>
              </w:rPr>
            </w:pPr>
            <w:r w:rsidRPr="007B4467">
              <w:t>CA_n2A-n48A-n66A-n77A</w:t>
            </w:r>
          </w:p>
        </w:tc>
        <w:tc>
          <w:tcPr>
            <w:tcW w:w="628" w:type="pct"/>
            <w:tcBorders>
              <w:top w:val="single" w:sz="4" w:space="0" w:color="auto"/>
              <w:left w:val="single" w:sz="4" w:space="0" w:color="auto"/>
              <w:bottom w:val="single" w:sz="4" w:space="0" w:color="auto"/>
              <w:right w:val="single" w:sz="4" w:space="0" w:color="auto"/>
            </w:tcBorders>
          </w:tcPr>
          <w:p w14:paraId="10807BD2" w14:textId="77777777" w:rsidR="008422DE" w:rsidRPr="007B4467" w:rsidRDefault="008422DE" w:rsidP="00452594">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8422DE" w:rsidRPr="007B4467"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243664" w14:textId="77777777" w:rsidR="008422DE" w:rsidRPr="007B4467"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74F28" w14:textId="77777777" w:rsidR="008422DE" w:rsidRPr="007B4467" w:rsidRDefault="008422DE" w:rsidP="00452594">
            <w:pPr>
              <w:keepNext/>
              <w:keepLines/>
              <w:spacing w:after="0"/>
              <w:jc w:val="center"/>
              <w:rPr>
                <w:rFonts w:ascii="Arial" w:eastAsia="SimSun" w:hAnsi="Arial"/>
                <w:sz w:val="18"/>
              </w:rPr>
            </w:pPr>
          </w:p>
        </w:tc>
      </w:tr>
      <w:tr w:rsidR="00093629" w:rsidRPr="007B4467" w14:paraId="04789FF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7D92B1" w14:textId="5A17A3F4" w:rsidR="00093629" w:rsidRPr="007B4467" w:rsidRDefault="00093629" w:rsidP="00093629">
            <w:pPr>
              <w:pStyle w:val="TAL"/>
            </w:pPr>
            <w:r w:rsidRPr="007B4467">
              <w:t>CA_n2A-n48A-n66A-n77C</w:t>
            </w:r>
          </w:p>
        </w:tc>
        <w:tc>
          <w:tcPr>
            <w:tcW w:w="628" w:type="pct"/>
            <w:tcBorders>
              <w:top w:val="single" w:sz="4" w:space="0" w:color="auto"/>
              <w:left w:val="single" w:sz="4" w:space="0" w:color="auto"/>
              <w:bottom w:val="single" w:sz="4" w:space="0" w:color="auto"/>
              <w:right w:val="single" w:sz="4" w:space="0" w:color="auto"/>
            </w:tcBorders>
          </w:tcPr>
          <w:p w14:paraId="4C71803E" w14:textId="57F9B8DB"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951B299"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E3D7CE3"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7ECDA1E" w14:textId="77777777" w:rsidR="00093629" w:rsidRPr="007B4467" w:rsidRDefault="00093629" w:rsidP="00093629">
            <w:pPr>
              <w:keepNext/>
              <w:keepLines/>
              <w:spacing w:after="0"/>
              <w:jc w:val="center"/>
              <w:rPr>
                <w:rFonts w:ascii="Arial" w:eastAsia="SimSun" w:hAnsi="Arial"/>
                <w:sz w:val="18"/>
              </w:rPr>
            </w:pPr>
          </w:p>
        </w:tc>
      </w:tr>
      <w:tr w:rsidR="0021244F" w:rsidRPr="007B4467" w14:paraId="7E56E70F"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D23BDCB" w14:textId="49B0012B" w:rsidR="0021244F" w:rsidRPr="007B4467" w:rsidRDefault="0021244F" w:rsidP="0021244F">
            <w:pPr>
              <w:pStyle w:val="TAL"/>
            </w:pPr>
            <w:r w:rsidRPr="007B4467">
              <w:t>CA_n3A-n28A-n40A-n77A</w:t>
            </w:r>
          </w:p>
        </w:tc>
        <w:tc>
          <w:tcPr>
            <w:tcW w:w="628" w:type="pct"/>
            <w:tcBorders>
              <w:top w:val="single" w:sz="4" w:space="0" w:color="auto"/>
              <w:left w:val="single" w:sz="4" w:space="0" w:color="auto"/>
              <w:bottom w:val="single" w:sz="4" w:space="0" w:color="auto"/>
              <w:right w:val="single" w:sz="4" w:space="0" w:color="auto"/>
            </w:tcBorders>
          </w:tcPr>
          <w:p w14:paraId="1F34EFC9" w14:textId="0029A611" w:rsidR="0021244F" w:rsidRPr="007B4467" w:rsidRDefault="0021244F" w:rsidP="0021244F">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CDFC018" w14:textId="77777777" w:rsidR="0021244F" w:rsidRPr="007B4467" w:rsidRDefault="0021244F" w:rsidP="0021244F">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D93CE6" w14:textId="77777777" w:rsidR="0021244F" w:rsidRPr="007B4467" w:rsidRDefault="0021244F" w:rsidP="0021244F">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0217C7" w14:textId="77777777" w:rsidR="0021244F" w:rsidRPr="007B4467" w:rsidRDefault="0021244F" w:rsidP="0021244F">
            <w:pPr>
              <w:keepNext/>
              <w:keepLines/>
              <w:spacing w:after="0"/>
              <w:jc w:val="center"/>
              <w:rPr>
                <w:rFonts w:ascii="Arial" w:eastAsia="SimSun" w:hAnsi="Arial"/>
                <w:sz w:val="18"/>
              </w:rPr>
            </w:pPr>
          </w:p>
        </w:tc>
      </w:tr>
      <w:tr w:rsidR="00093629" w:rsidRPr="007B4467" w14:paraId="5FFD7692"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D12DCF" w14:textId="19E13D1C" w:rsidR="00093629" w:rsidRPr="007B4467" w:rsidRDefault="00093629" w:rsidP="00093629">
            <w:pPr>
              <w:pStyle w:val="TAL"/>
            </w:pPr>
            <w:r w:rsidRPr="007B4467">
              <w:t>CA_n3A-n28A-n41A-n77A</w:t>
            </w:r>
          </w:p>
        </w:tc>
        <w:tc>
          <w:tcPr>
            <w:tcW w:w="628" w:type="pct"/>
            <w:tcBorders>
              <w:top w:val="single" w:sz="4" w:space="0" w:color="auto"/>
              <w:left w:val="single" w:sz="4" w:space="0" w:color="auto"/>
              <w:bottom w:val="single" w:sz="4" w:space="0" w:color="auto"/>
              <w:right w:val="single" w:sz="4" w:space="0" w:color="auto"/>
            </w:tcBorders>
          </w:tcPr>
          <w:p w14:paraId="04D73BA4" w14:textId="70F20FD8"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017A319"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D8C97A"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8B62D87" w14:textId="77777777" w:rsidR="00093629" w:rsidRPr="007B4467" w:rsidRDefault="00093629" w:rsidP="00093629">
            <w:pPr>
              <w:keepNext/>
              <w:keepLines/>
              <w:spacing w:after="0"/>
              <w:jc w:val="center"/>
              <w:rPr>
                <w:rFonts w:ascii="Arial" w:eastAsia="SimSun" w:hAnsi="Arial"/>
                <w:sz w:val="18"/>
              </w:rPr>
            </w:pPr>
          </w:p>
        </w:tc>
      </w:tr>
      <w:tr w:rsidR="00093629" w:rsidRPr="007B4467" w14:paraId="7C7EEA53"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E72BA5" w14:textId="77777777" w:rsidR="00093629" w:rsidRPr="007B4467" w:rsidRDefault="00093629" w:rsidP="00093629">
            <w:pPr>
              <w:pStyle w:val="TAL"/>
            </w:pPr>
            <w:r w:rsidRPr="007B4467">
              <w:t>CA_n5A-n48A-n66A-n77A</w:t>
            </w:r>
          </w:p>
        </w:tc>
        <w:tc>
          <w:tcPr>
            <w:tcW w:w="628" w:type="pct"/>
            <w:tcBorders>
              <w:top w:val="single" w:sz="4" w:space="0" w:color="auto"/>
              <w:left w:val="single" w:sz="4" w:space="0" w:color="auto"/>
              <w:bottom w:val="single" w:sz="4" w:space="0" w:color="auto"/>
              <w:right w:val="single" w:sz="4" w:space="0" w:color="auto"/>
            </w:tcBorders>
          </w:tcPr>
          <w:p w14:paraId="29825446" w14:textId="77777777"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BCB8C5"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0957ED" w14:textId="77777777" w:rsidR="00093629" w:rsidRPr="007B4467" w:rsidRDefault="00093629" w:rsidP="00093629">
            <w:pPr>
              <w:keepNext/>
              <w:keepLines/>
              <w:spacing w:after="0"/>
              <w:jc w:val="center"/>
              <w:rPr>
                <w:rFonts w:ascii="Arial" w:eastAsia="SimSun" w:hAnsi="Arial"/>
                <w:sz w:val="18"/>
              </w:rPr>
            </w:pPr>
          </w:p>
        </w:tc>
      </w:tr>
      <w:tr w:rsidR="00093629" w:rsidRPr="007B4467" w14:paraId="576B55BA" w14:textId="77777777" w:rsidTr="0021244F">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443B53" w14:textId="7E16F73C" w:rsidR="00093629" w:rsidRPr="007B4467" w:rsidRDefault="00093629" w:rsidP="00093629">
            <w:pPr>
              <w:pStyle w:val="TAL"/>
            </w:pPr>
            <w:r w:rsidRPr="007B4467">
              <w:t>CA_n5A-n48A-n66A-n77C</w:t>
            </w:r>
          </w:p>
        </w:tc>
        <w:tc>
          <w:tcPr>
            <w:tcW w:w="628" w:type="pct"/>
            <w:tcBorders>
              <w:top w:val="single" w:sz="4" w:space="0" w:color="auto"/>
              <w:left w:val="single" w:sz="4" w:space="0" w:color="auto"/>
              <w:bottom w:val="single" w:sz="4" w:space="0" w:color="auto"/>
              <w:right w:val="single" w:sz="4" w:space="0" w:color="auto"/>
            </w:tcBorders>
          </w:tcPr>
          <w:p w14:paraId="24A49ADF" w14:textId="5217B866" w:rsidR="00093629" w:rsidRPr="007B4467" w:rsidRDefault="00093629" w:rsidP="00093629">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D62DEF" w14:textId="77777777" w:rsidR="00093629" w:rsidRPr="007B4467"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AD0A43" w14:textId="77777777" w:rsidR="00093629" w:rsidRPr="007B4467"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16F570C" w14:textId="77777777" w:rsidR="00093629" w:rsidRPr="007B4467" w:rsidRDefault="00093629" w:rsidP="00093629">
            <w:pPr>
              <w:keepNext/>
              <w:keepLines/>
              <w:spacing w:after="0"/>
              <w:jc w:val="center"/>
              <w:rPr>
                <w:rFonts w:ascii="Arial" w:eastAsia="SimSun" w:hAnsi="Arial"/>
                <w:sz w:val="18"/>
              </w:rPr>
            </w:pPr>
          </w:p>
        </w:tc>
      </w:tr>
      <w:tr w:rsidR="00093629" w:rsidRPr="007B4467" w14:paraId="63B188F0" w14:textId="77777777" w:rsidTr="00A229B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F05A14" w14:textId="77777777" w:rsidR="00093629" w:rsidRPr="007B4467" w:rsidRDefault="00093629" w:rsidP="00093629">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3EBC88B5" w14:textId="77777777" w:rsidR="00093629" w:rsidRPr="007B4467" w:rsidRDefault="00093629" w:rsidP="00093629">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‘nXA-nYA’, ‘nX(2A)’ and ‘nXC’, where both nX and nY are the NR bands. For example, for CA_nXA-nYA-nWA-nZA , ‘N‘ would mean only DL CA, ‘nXA-nYA’ would mean both DL and UL CA.</w:t>
            </w:r>
          </w:p>
          <w:p w14:paraId="61D5609E" w14:textId="77777777" w:rsidR="00093629" w:rsidRPr="007B4467" w:rsidRDefault="00093629" w:rsidP="0009362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1E87792" w14:textId="77777777" w:rsidR="00093629" w:rsidRPr="007B4467" w:rsidRDefault="00093629" w:rsidP="00093629">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5E4004A3" w14:textId="77777777" w:rsidR="00093629" w:rsidRPr="007B4467" w:rsidRDefault="00093629" w:rsidP="00093629">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8FED0EF" w14:textId="77777777" w:rsidR="00093629" w:rsidRPr="007B4467" w:rsidRDefault="00093629" w:rsidP="00093629">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42A233FF" w14:textId="77777777" w:rsidR="00093629" w:rsidRPr="007B4467" w:rsidRDefault="00093629" w:rsidP="00093629">
            <w:pPr>
              <w:pStyle w:val="TAN"/>
              <w:rPr>
                <w:rFonts w:eastAsia="PMingLiU"/>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64DC25FC" w14:textId="0DC34EE1" w:rsidR="006E2774" w:rsidRPr="007B4467" w:rsidRDefault="006E2774" w:rsidP="006E2774">
      <w:pPr>
        <w:rPr>
          <w:lang w:eastAsia="zh-CN"/>
        </w:rPr>
      </w:pPr>
    </w:p>
    <w:p w14:paraId="2CAC11FB" w14:textId="77777777" w:rsidR="003576A0" w:rsidRPr="007B4467" w:rsidRDefault="003576A0" w:rsidP="003576A0">
      <w:pPr>
        <w:pStyle w:val="TH"/>
      </w:pPr>
      <w:bookmarkStart w:id="549" w:name="_Toc75383255"/>
      <w:bookmarkStart w:id="550" w:name="_Toc83706903"/>
      <w:bookmarkStart w:id="551" w:name="_Toc90491608"/>
      <w:bookmarkStart w:id="552" w:name="_Toc100147702"/>
      <w:bookmarkStart w:id="553" w:name="_Toc106740974"/>
      <w:bookmarkStart w:id="554" w:name="_Toc114916330"/>
      <w:bookmarkStart w:id="555" w:name="_Toc51772941"/>
      <w:bookmarkStart w:id="556" w:name="_Toc58245147"/>
      <w:bookmarkStart w:id="557" w:name="_Toc68089596"/>
      <w:bookmarkStart w:id="558" w:name="_Toc69067717"/>
      <w:r w:rsidRPr="007B4467">
        <w:t xml:space="preserve">Table A.4.3.2A.4.3-4: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(four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3576A0" w:rsidRPr="007B4467" w14:paraId="6C026776" w14:textId="77777777" w:rsidTr="000D631A">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03AA73E" w14:textId="77777777" w:rsidR="003576A0" w:rsidRPr="007B4467" w:rsidRDefault="003576A0" w:rsidP="000D631A">
            <w:pPr>
              <w:pStyle w:val="TAH"/>
            </w:pPr>
            <w:r w:rsidRPr="007B4467">
              <w:t>Item</w:t>
            </w:r>
          </w:p>
        </w:tc>
        <w:tc>
          <w:tcPr>
            <w:tcW w:w="1440" w:type="dxa"/>
            <w:tcBorders>
              <w:top w:val="single" w:sz="6" w:space="0" w:color="auto"/>
              <w:left w:val="single" w:sz="6" w:space="0" w:color="auto"/>
              <w:bottom w:val="single" w:sz="6" w:space="0" w:color="auto"/>
              <w:right w:val="single" w:sz="6" w:space="0" w:color="auto"/>
            </w:tcBorders>
          </w:tcPr>
          <w:p w14:paraId="452EE64A" w14:textId="77777777" w:rsidR="003576A0" w:rsidRPr="007B4467" w:rsidRDefault="003576A0" w:rsidP="000D631A">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33458CE2" w14:textId="77777777" w:rsidR="003576A0" w:rsidRPr="007B4467" w:rsidRDefault="003576A0" w:rsidP="000D631A">
            <w:pPr>
              <w:pStyle w:val="TAH"/>
            </w:pPr>
            <w:r w:rsidRPr="007B4467">
              <w:rPr>
                <w:lang w:eastAsia="zh-CN"/>
              </w:rPr>
              <w:t>Inter-band CA within FR1 (four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E3A9871" w14:textId="77777777" w:rsidR="003576A0" w:rsidRPr="007B4467" w:rsidRDefault="003576A0" w:rsidP="000D631A">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78F6CE76" w14:textId="77777777" w:rsidR="003576A0" w:rsidRPr="007B4467" w:rsidRDefault="003576A0" w:rsidP="000D631A">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2F5B738A" w14:textId="77777777" w:rsidR="003576A0" w:rsidRPr="007B4467" w:rsidRDefault="003576A0" w:rsidP="000D631A">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626C338C" w14:textId="77777777" w:rsidR="003576A0" w:rsidRPr="007B4467" w:rsidRDefault="003576A0" w:rsidP="000D631A">
            <w:pPr>
              <w:pStyle w:val="TAH"/>
            </w:pPr>
            <w:r w:rsidRPr="007B4467">
              <w:t>Comments</w:t>
            </w:r>
          </w:p>
        </w:tc>
      </w:tr>
      <w:tr w:rsidR="003576A0" w:rsidRPr="007B4467" w14:paraId="6538725A"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3347FF65" w14:textId="77777777" w:rsidR="003576A0" w:rsidRPr="007B4467" w:rsidRDefault="003576A0" w:rsidP="000D631A">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6C1DA453" w14:textId="77777777" w:rsidR="003576A0" w:rsidRPr="007B4467" w:rsidRDefault="003576A0" w:rsidP="000D631A">
            <w:pPr>
              <w:pStyle w:val="TAC"/>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4835EDCD"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57F0AFCE"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479565FA"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4975F020" w14:textId="77777777" w:rsidR="003576A0" w:rsidRPr="007B4467" w:rsidRDefault="003576A0" w:rsidP="000D631A">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89E054" w14:textId="77777777" w:rsidR="003576A0" w:rsidRPr="007B4467" w:rsidRDefault="003576A0" w:rsidP="000D631A">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6FD526" w14:textId="77777777" w:rsidR="003576A0" w:rsidRPr="007B4467" w:rsidRDefault="003576A0" w:rsidP="000D631A">
            <w:pPr>
              <w:pStyle w:val="TAC"/>
              <w:rPr>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50FC74" w14:textId="77777777" w:rsidR="003576A0" w:rsidRPr="007B4467" w:rsidRDefault="003576A0" w:rsidP="000D631A">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6F1CC53" w14:textId="77777777" w:rsidR="003576A0" w:rsidRPr="007B4467" w:rsidRDefault="003576A0" w:rsidP="000D631A">
            <w:pPr>
              <w:pStyle w:val="TAC"/>
              <w:rPr>
                <w:rFonts w:cs="Arial"/>
                <w:szCs w:val="18"/>
                <w:lang w:eastAsia="ja-JP"/>
              </w:rPr>
            </w:pPr>
          </w:p>
        </w:tc>
      </w:tr>
      <w:tr w:rsidR="003576A0" w:rsidRPr="007B4467" w14:paraId="507FE326"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4187DD9B" w14:textId="77777777" w:rsidR="003576A0" w:rsidRPr="007B4467" w:rsidRDefault="003576A0" w:rsidP="000D631A">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44D6744" w14:textId="77777777" w:rsidR="003576A0" w:rsidRPr="007B4467" w:rsidRDefault="003576A0" w:rsidP="000D631A">
            <w:pPr>
              <w:pStyle w:val="TAC"/>
              <w:rPr>
                <w:rFonts w:eastAsia="PMingLiU"/>
                <w:lang w:eastAsia="zh-TW"/>
              </w:rPr>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7F5B04"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48D394F3"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780608B6"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A89378A"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2461B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C5158D"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D88FEB"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16386F" w14:textId="77777777" w:rsidR="003576A0" w:rsidRPr="007B4467" w:rsidRDefault="003576A0" w:rsidP="000D631A">
            <w:pPr>
              <w:pStyle w:val="TAC"/>
              <w:rPr>
                <w:rFonts w:cs="Arial"/>
                <w:szCs w:val="18"/>
                <w:lang w:eastAsia="ja-JP"/>
              </w:rPr>
            </w:pPr>
          </w:p>
        </w:tc>
      </w:tr>
      <w:tr w:rsidR="003576A0" w:rsidRPr="007B4467" w14:paraId="008B08B1"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53A0710" w14:textId="77777777" w:rsidR="003576A0" w:rsidRPr="007B4467" w:rsidRDefault="003576A0" w:rsidP="000D631A">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2E2DDDFC"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0A9D8FA"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7EF5ACC8"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31F27D2D"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3EB8FF64"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A6336"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2CFE30" w14:textId="7B7B3C94" w:rsidR="003576A0" w:rsidRPr="007B4467" w:rsidRDefault="003576A0" w:rsidP="000D631A">
            <w:pPr>
              <w:pStyle w:val="TAC"/>
              <w:rPr>
                <w:rFonts w:eastAsia="PMingLiU"/>
                <w:lang w:eastAsia="zh-TW"/>
              </w:rPr>
            </w:pPr>
            <w:r w:rsidRPr="007B4467">
              <w:rPr>
                <w:rFonts w:eastAsia="PMingLiU"/>
                <w:lang w:eastAsia="zh-TW"/>
              </w:rPr>
              <w:t>Rel-</w:t>
            </w:r>
            <w:r w:rsidR="0040115E" w:rsidRPr="007B4467">
              <w:rPr>
                <w:rFonts w:eastAsia="PMingLiU"/>
                <w:lang w:eastAsia="zh-TW"/>
              </w:rPr>
              <w:t>17</w:t>
            </w:r>
          </w:p>
        </w:tc>
        <w:tc>
          <w:tcPr>
            <w:tcW w:w="1530" w:type="dxa"/>
            <w:tcBorders>
              <w:top w:val="single" w:sz="4" w:space="0" w:color="auto"/>
              <w:left w:val="single" w:sz="4" w:space="0" w:color="auto"/>
              <w:bottom w:val="single" w:sz="4" w:space="0" w:color="auto"/>
              <w:right w:val="single" w:sz="4" w:space="0" w:color="auto"/>
            </w:tcBorders>
          </w:tcPr>
          <w:p w14:paraId="04203CAD" w14:textId="77777777" w:rsidR="003576A0" w:rsidRPr="007B4467" w:rsidRDefault="003576A0" w:rsidP="000D631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3C46607" w14:textId="77777777" w:rsidR="003576A0" w:rsidRPr="007B4467" w:rsidRDefault="003576A0" w:rsidP="000D631A">
            <w:pPr>
              <w:pStyle w:val="TAC"/>
              <w:rPr>
                <w:rFonts w:cs="Arial"/>
                <w:szCs w:val="18"/>
                <w:lang w:eastAsia="ja-JP"/>
              </w:rPr>
            </w:pPr>
          </w:p>
        </w:tc>
      </w:tr>
      <w:tr w:rsidR="003576A0" w:rsidRPr="007B4467" w14:paraId="71FF40AB"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70D92239" w14:textId="77777777" w:rsidR="003576A0" w:rsidRPr="007B4467" w:rsidRDefault="003576A0" w:rsidP="000D631A">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5502E030"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6A5F8400"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6D57E9C9"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60B0B289"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5BE2EF9"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1CF44E"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D512E7" w14:textId="41CFF399" w:rsidR="003576A0" w:rsidRPr="007B4467" w:rsidRDefault="003576A0" w:rsidP="000D631A">
            <w:pPr>
              <w:pStyle w:val="TAC"/>
              <w:rPr>
                <w:rFonts w:eastAsia="PMingLiU"/>
                <w:lang w:eastAsia="zh-TW"/>
              </w:rPr>
            </w:pPr>
            <w:r w:rsidRPr="007B4467">
              <w:rPr>
                <w:rFonts w:eastAsia="PMingLiU"/>
                <w:lang w:eastAsia="zh-TW"/>
              </w:rPr>
              <w:t>Rel-1</w:t>
            </w:r>
            <w:r w:rsidR="0040115E" w:rsidRPr="007B4467">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1242F519"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C17702" w14:textId="77777777" w:rsidR="003576A0" w:rsidRPr="007B4467" w:rsidRDefault="003576A0" w:rsidP="000D631A">
            <w:pPr>
              <w:pStyle w:val="TAC"/>
              <w:rPr>
                <w:rFonts w:cs="Arial"/>
                <w:szCs w:val="18"/>
                <w:lang w:eastAsia="ja-JP"/>
              </w:rPr>
            </w:pPr>
          </w:p>
        </w:tc>
      </w:tr>
      <w:tr w:rsidR="003576A0" w:rsidRPr="007B4467" w14:paraId="022F621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860E21F" w14:textId="77777777" w:rsidR="003576A0" w:rsidRPr="007B4467" w:rsidRDefault="003576A0" w:rsidP="000D631A">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67CF9ECB"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30BC24A"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152963FB"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6FED5884"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F69B2F7"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03A70B"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2C0778" w14:textId="61C11BE8" w:rsidR="003576A0" w:rsidRPr="007B4467" w:rsidRDefault="003576A0" w:rsidP="000D631A">
            <w:pPr>
              <w:pStyle w:val="TAC"/>
              <w:rPr>
                <w:rFonts w:eastAsia="PMingLiU"/>
                <w:lang w:eastAsia="zh-TW"/>
              </w:rPr>
            </w:pPr>
            <w:r w:rsidRPr="007B4467">
              <w:rPr>
                <w:rFonts w:eastAsia="PMingLiU"/>
                <w:lang w:eastAsia="zh-TW"/>
              </w:rPr>
              <w:t>Rel-1</w:t>
            </w:r>
            <w:r w:rsidR="0040115E" w:rsidRPr="007B4467">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5C276274"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F8F080" w14:textId="77777777" w:rsidR="003576A0" w:rsidRPr="007B4467" w:rsidRDefault="003576A0" w:rsidP="000D631A">
            <w:pPr>
              <w:pStyle w:val="TAC"/>
              <w:rPr>
                <w:rFonts w:cs="Arial"/>
                <w:szCs w:val="18"/>
                <w:lang w:eastAsia="ja-JP"/>
              </w:rPr>
            </w:pPr>
          </w:p>
        </w:tc>
      </w:tr>
      <w:tr w:rsidR="003576A0" w:rsidRPr="007B4467" w14:paraId="124EA487"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D24B3E" w14:textId="77777777" w:rsidR="003576A0" w:rsidRPr="007B4467" w:rsidRDefault="003576A0" w:rsidP="000D631A">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149D694A" w14:textId="77777777" w:rsidR="003576A0" w:rsidRPr="007B4467" w:rsidRDefault="003576A0" w:rsidP="000D631A">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5DCE551"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36563F6D"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25CBFAC3"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1D5FCD3B"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51015C"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AE17B6"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ED09388" w14:textId="77777777" w:rsidR="003576A0" w:rsidRPr="007B4467" w:rsidRDefault="003576A0" w:rsidP="000D631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8B042" w14:textId="77777777" w:rsidR="003576A0" w:rsidRPr="007B4467" w:rsidRDefault="003576A0" w:rsidP="000D631A">
            <w:pPr>
              <w:pStyle w:val="TAC"/>
              <w:rPr>
                <w:rFonts w:cs="Arial"/>
                <w:szCs w:val="18"/>
                <w:lang w:eastAsia="ja-JP"/>
              </w:rPr>
            </w:pPr>
          </w:p>
        </w:tc>
      </w:tr>
      <w:tr w:rsidR="003576A0" w:rsidRPr="007B4467" w14:paraId="4F3FE80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0A8CA2" w14:textId="77777777" w:rsidR="003576A0" w:rsidRPr="007B4467" w:rsidRDefault="003576A0" w:rsidP="000D631A">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5C20888" w14:textId="77777777" w:rsidR="003576A0" w:rsidRPr="007B4467" w:rsidRDefault="003576A0" w:rsidP="000D631A">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FCE0F9E"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3F39DB71"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29A45CFD"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21900EB5"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91037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3E60D8"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01600EE"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2E88B8" w14:textId="77777777" w:rsidR="003576A0" w:rsidRPr="007B4467" w:rsidRDefault="003576A0" w:rsidP="000D631A">
            <w:pPr>
              <w:pStyle w:val="TAC"/>
              <w:rPr>
                <w:rFonts w:cs="Arial"/>
                <w:szCs w:val="18"/>
                <w:lang w:eastAsia="ja-JP"/>
              </w:rPr>
            </w:pPr>
          </w:p>
        </w:tc>
      </w:tr>
      <w:tr w:rsidR="003576A0" w:rsidRPr="007B4467" w14:paraId="247FCE5E"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1B4ADF4" w14:textId="77777777" w:rsidR="003576A0" w:rsidRPr="007B4467" w:rsidRDefault="003576A0" w:rsidP="000D631A">
            <w:pPr>
              <w:pStyle w:val="TAC"/>
            </w:pPr>
            <w:r w:rsidRPr="007B4467">
              <w:t>8</w:t>
            </w:r>
          </w:p>
        </w:tc>
        <w:tc>
          <w:tcPr>
            <w:tcW w:w="1440" w:type="dxa"/>
            <w:tcBorders>
              <w:top w:val="single" w:sz="6" w:space="0" w:color="auto"/>
              <w:left w:val="single" w:sz="6" w:space="0" w:color="auto"/>
              <w:bottom w:val="single" w:sz="6" w:space="0" w:color="auto"/>
              <w:right w:val="single" w:sz="6" w:space="0" w:color="auto"/>
            </w:tcBorders>
          </w:tcPr>
          <w:p w14:paraId="6B8254F0" w14:textId="77777777" w:rsidR="003576A0" w:rsidRPr="007B4467" w:rsidRDefault="003576A0" w:rsidP="000D631A">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0201593A"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08C8B80D"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749841F"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A5E68F9"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EE139B"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72D5D5"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8232E2"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E6CE2A" w14:textId="77777777" w:rsidR="003576A0" w:rsidRPr="007B4467" w:rsidRDefault="003576A0" w:rsidP="000D631A">
            <w:pPr>
              <w:pStyle w:val="TAC"/>
              <w:rPr>
                <w:rFonts w:cs="Arial"/>
                <w:szCs w:val="18"/>
                <w:lang w:eastAsia="ja-JP"/>
              </w:rPr>
            </w:pPr>
          </w:p>
        </w:tc>
      </w:tr>
      <w:tr w:rsidR="003576A0" w:rsidRPr="007B4467" w14:paraId="38C306DD"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61CACF6" w14:textId="77777777" w:rsidR="003576A0" w:rsidRPr="007B4467" w:rsidRDefault="003576A0" w:rsidP="000D631A">
            <w:pPr>
              <w:pStyle w:val="TAC"/>
            </w:pPr>
            <w:r w:rsidRPr="007B4467">
              <w:t>9</w:t>
            </w:r>
          </w:p>
        </w:tc>
        <w:tc>
          <w:tcPr>
            <w:tcW w:w="1440" w:type="dxa"/>
            <w:tcBorders>
              <w:top w:val="single" w:sz="6" w:space="0" w:color="auto"/>
              <w:left w:val="single" w:sz="6" w:space="0" w:color="auto"/>
              <w:bottom w:val="single" w:sz="6" w:space="0" w:color="auto"/>
              <w:right w:val="single" w:sz="6" w:space="0" w:color="auto"/>
            </w:tcBorders>
          </w:tcPr>
          <w:p w14:paraId="252437C7" w14:textId="77777777" w:rsidR="003576A0" w:rsidRPr="007B4467" w:rsidRDefault="003576A0" w:rsidP="000D631A">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797CA209"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3D611DD1"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51C1C027"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10F58138"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B0E2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0A823F"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9339ECE"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5FF83C" w14:textId="77777777" w:rsidR="003576A0" w:rsidRPr="007B4467" w:rsidRDefault="003576A0" w:rsidP="000D631A">
            <w:pPr>
              <w:pStyle w:val="TAC"/>
              <w:rPr>
                <w:rFonts w:cs="Arial"/>
                <w:szCs w:val="18"/>
                <w:lang w:eastAsia="ja-JP"/>
              </w:rPr>
            </w:pPr>
          </w:p>
        </w:tc>
      </w:tr>
    </w:tbl>
    <w:p w14:paraId="2CEB29DF" w14:textId="77777777" w:rsidR="003576A0" w:rsidRPr="007B4467" w:rsidRDefault="003576A0" w:rsidP="003576A0"/>
    <w:p w14:paraId="61AF4F04" w14:textId="77777777" w:rsidR="00B1496E" w:rsidRPr="007B4467" w:rsidRDefault="00B1496E" w:rsidP="00B1496E">
      <w:pPr>
        <w:pStyle w:val="Heading4"/>
        <w:rPr>
          <w:rFonts w:eastAsia="SimSun"/>
          <w:lang w:eastAsia="zh-CN"/>
        </w:rPr>
      </w:pPr>
      <w:bookmarkStart w:id="559" w:name="_Toc194512934"/>
      <w:r w:rsidRPr="007B4467">
        <w:t>A.4.3.2A.</w:t>
      </w:r>
      <w:r w:rsidRPr="007B4467">
        <w:rPr>
          <w:rFonts w:eastAsia="SimSun"/>
          <w:lang w:eastAsia="zh-CN"/>
        </w:rPr>
        <w:t>5</w:t>
      </w:r>
      <w:r w:rsidRPr="007B4467">
        <w:tab/>
        <w:t>NR Inter-band CA within FR</w:t>
      </w:r>
      <w:r w:rsidRPr="007B4467">
        <w:rPr>
          <w:rFonts w:eastAsia="SimSun"/>
          <w:lang w:eastAsia="zh-CN"/>
        </w:rPr>
        <w:t>2</w:t>
      </w:r>
      <w:bookmarkEnd w:id="549"/>
      <w:bookmarkEnd w:id="550"/>
      <w:bookmarkEnd w:id="551"/>
      <w:bookmarkEnd w:id="552"/>
      <w:bookmarkEnd w:id="553"/>
      <w:bookmarkEnd w:id="554"/>
      <w:bookmarkEnd w:id="559"/>
    </w:p>
    <w:p w14:paraId="1D772864" w14:textId="77777777" w:rsidR="00B1496E" w:rsidRPr="007B4467" w:rsidRDefault="00B1496E" w:rsidP="007624D2">
      <w:pPr>
        <w:pStyle w:val="Heading5"/>
      </w:pPr>
      <w:bookmarkStart w:id="560" w:name="_Toc75383256"/>
      <w:bookmarkStart w:id="561" w:name="_Toc83706904"/>
      <w:bookmarkStart w:id="562" w:name="_Toc90491609"/>
      <w:bookmarkStart w:id="563" w:name="_Toc100147703"/>
      <w:bookmarkStart w:id="564" w:name="_Toc106740975"/>
      <w:bookmarkStart w:id="565" w:name="_Toc114916331"/>
      <w:bookmarkStart w:id="566" w:name="_Toc194512935"/>
      <w:r w:rsidRPr="007B4467">
        <w:t>A.4.3.2A.</w:t>
      </w:r>
      <w:r w:rsidRPr="007B4467">
        <w:rPr>
          <w:rFonts w:eastAsia="SimSun"/>
          <w:lang w:eastAsia="zh-CN"/>
        </w:rPr>
        <w:t>5</w:t>
      </w:r>
      <w:r w:rsidRPr="007B4467">
        <w:t>.1</w:t>
      </w:r>
      <w:r w:rsidRPr="007B4467">
        <w:tab/>
        <w:t>NR Inter-band CA within FR</w:t>
      </w:r>
      <w:r w:rsidRPr="007B4467">
        <w:rPr>
          <w:rFonts w:eastAsia="SimSun"/>
          <w:lang w:eastAsia="zh-CN"/>
        </w:rPr>
        <w:t>2</w:t>
      </w:r>
      <w:r w:rsidRPr="007B4467">
        <w:t xml:space="preserve"> (two bands)</w:t>
      </w:r>
      <w:bookmarkEnd w:id="560"/>
      <w:bookmarkEnd w:id="561"/>
      <w:bookmarkEnd w:id="562"/>
      <w:bookmarkEnd w:id="563"/>
      <w:bookmarkEnd w:id="564"/>
      <w:bookmarkEnd w:id="565"/>
      <w:bookmarkEnd w:id="566"/>
    </w:p>
    <w:p w14:paraId="7F55594B" w14:textId="77777777" w:rsidR="00B1496E" w:rsidRPr="007B4467" w:rsidRDefault="00B1496E" w:rsidP="00B1496E">
      <w:pPr>
        <w:pStyle w:val="TH"/>
        <w:ind w:left="567"/>
      </w:pPr>
      <w:r w:rsidRPr="007B4467">
        <w:t>Table A.4.3.2A.</w:t>
      </w:r>
      <w:r w:rsidRPr="007B4467">
        <w:rPr>
          <w:rFonts w:eastAsia="SimSun"/>
          <w:lang w:eastAsia="zh-CN"/>
        </w:rPr>
        <w:t>5</w:t>
      </w:r>
      <w:r w:rsidRPr="007B4467">
        <w:t>.1-1: Downlink Bandwidth Class Combination capabilities for NR Inter-band CA configuration within FR</w:t>
      </w:r>
      <w:r w:rsidRPr="007B4467">
        <w:rPr>
          <w:rFonts w:eastAsia="SimSun"/>
          <w:lang w:eastAsia="zh-CN"/>
        </w:rPr>
        <w:t>2</w:t>
      </w:r>
      <w:r w:rsidRPr="007B4467">
        <w:t xml:space="preserve"> and two bands (for one or more of the supported CA configurations in Table A.4.3.2A.</w:t>
      </w:r>
      <w:r w:rsidRPr="007B4467">
        <w:rPr>
          <w:rFonts w:eastAsia="SimSun"/>
          <w:lang w:eastAsia="zh-CN"/>
        </w:rPr>
        <w:t>5</w:t>
      </w:r>
      <w:r w:rsidRPr="007B4467">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7B4467"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7B4467" w:rsidRDefault="00B1496E" w:rsidP="00261B4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7B4467" w:rsidRDefault="00B1496E" w:rsidP="00261B49">
            <w:pPr>
              <w:pStyle w:val="TAH"/>
            </w:pPr>
            <w:r w:rsidRPr="007B4467">
              <w:t>DL NR FR</w:t>
            </w:r>
            <w:r w:rsidRPr="007B4467">
              <w:rPr>
                <w:rFonts w:eastAsia="SimSun"/>
                <w:lang w:eastAsia="zh-CN"/>
              </w:rPr>
              <w:t>2</w:t>
            </w:r>
            <w:r w:rsidRPr="007B4467">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7B4467" w:rsidRDefault="00B1496E" w:rsidP="00261B4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7B4467" w:rsidRDefault="00B1496E" w:rsidP="00261B4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7B4467" w:rsidRDefault="00B1496E" w:rsidP="00261B49">
            <w:pPr>
              <w:pStyle w:val="TAH"/>
            </w:pPr>
            <w:r w:rsidRPr="007B4467">
              <w:t>Comments</w:t>
            </w:r>
          </w:p>
        </w:tc>
      </w:tr>
      <w:tr w:rsidR="00B1496E" w:rsidRPr="007B4467"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7B4467" w:rsidRDefault="00B1496E" w:rsidP="00261B4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7B4467" w:rsidRDefault="00B1496E" w:rsidP="00261B49">
            <w:pPr>
              <w:pStyle w:val="TAL"/>
            </w:pPr>
            <w:r w:rsidRPr="007B4467">
              <w:t>DL NR FR</w:t>
            </w:r>
            <w:r w:rsidRPr="007B4467">
              <w:rPr>
                <w:rFonts w:eastAsia="SimSun"/>
                <w:lang w:eastAsia="zh-CN"/>
              </w:rPr>
              <w:t>2</w:t>
            </w:r>
            <w:r w:rsidRPr="007B4467">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7B4467" w:rsidRDefault="00B1496E" w:rsidP="00261B49">
            <w:pPr>
              <w:pStyle w:val="TAC"/>
              <w:rPr>
                <w:rFonts w:eastAsia="SimSun"/>
                <w:lang w:eastAsia="zh-CN"/>
              </w:rPr>
            </w:pPr>
            <w:r w:rsidRPr="007B4467">
              <w:rPr>
                <w:rFonts w:cs="Arial"/>
                <w:szCs w:val="18"/>
              </w:rPr>
              <w:t>38.101</w:t>
            </w:r>
            <w:r w:rsidRPr="007B4467">
              <w:rPr>
                <w:rFonts w:eastAsia="SimSun" w:cs="Arial"/>
                <w:szCs w:val="18"/>
                <w:lang w:eastAsia="zh-CN"/>
              </w:rPr>
              <w:t>-2</w:t>
            </w:r>
            <w:r w:rsidRPr="007B4467">
              <w:rPr>
                <w:rFonts w:cs="Arial"/>
                <w:szCs w:val="18"/>
              </w:rPr>
              <w:t xml:space="preserve">, </w:t>
            </w:r>
            <w:r w:rsidRPr="007B4467">
              <w:t>5.3A.</w:t>
            </w:r>
            <w:r w:rsidRPr="007B4467">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7B4467" w:rsidRDefault="00B1496E" w:rsidP="00261B49">
            <w:pPr>
              <w:pStyle w:val="TAL"/>
              <w:rPr>
                <w:lang w:eastAsia="zh-CN"/>
              </w:rPr>
            </w:pPr>
            <w:r w:rsidRPr="007B4467">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7B4467" w:rsidRDefault="00B1496E" w:rsidP="00261B49">
            <w:pPr>
              <w:pStyle w:val="TAL"/>
            </w:pPr>
          </w:p>
        </w:tc>
      </w:tr>
    </w:tbl>
    <w:p w14:paraId="7FD77B0D" w14:textId="77777777" w:rsidR="00B1496E" w:rsidRPr="007B4467" w:rsidRDefault="00B1496E" w:rsidP="007624D2"/>
    <w:p w14:paraId="641B40BD" w14:textId="0F2E2D1F" w:rsidR="00B1496E" w:rsidRPr="007B4467" w:rsidRDefault="00B1496E" w:rsidP="00764261">
      <w:pPr>
        <w:pStyle w:val="TH"/>
        <w:ind w:left="567"/>
      </w:pPr>
      <w:r w:rsidRPr="007B4467">
        <w:t>Table A.4.3.2A.</w:t>
      </w:r>
      <w:r w:rsidRPr="007B4467">
        <w:rPr>
          <w:rFonts w:eastAsia="SimSun"/>
          <w:lang w:eastAsia="zh-CN"/>
        </w:rPr>
        <w:t>5</w:t>
      </w:r>
      <w:r w:rsidRPr="007B4467">
        <w:t>.</w:t>
      </w:r>
      <w:r w:rsidRPr="007B4467">
        <w:rPr>
          <w:rFonts w:eastAsia="SimSun"/>
          <w:lang w:eastAsia="zh-CN"/>
        </w:rPr>
        <w:t>1</w:t>
      </w:r>
      <w:r w:rsidRPr="007B4467">
        <w:t>-2: Uplink Bandwidth Class Combination capabilities for NR Inter-band CA within FR</w:t>
      </w:r>
      <w:r w:rsidRPr="007B4467">
        <w:rPr>
          <w:rFonts w:eastAsia="SimSun"/>
          <w:lang w:eastAsia="zh-CN"/>
        </w:rPr>
        <w:t>2</w:t>
      </w:r>
      <w:r w:rsidRPr="007B4467">
        <w:t xml:space="preserve"> and </w:t>
      </w:r>
      <w:r w:rsidRPr="007B4467">
        <w:rPr>
          <w:rFonts w:eastAsia="SimSun"/>
          <w:lang w:eastAsia="zh-CN"/>
        </w:rPr>
        <w:t>two</w:t>
      </w:r>
      <w:r w:rsidRPr="007B4467">
        <w:t xml:space="preserve"> bands (for one or more of the supported CA configurations in Table A.4.3.2A.</w:t>
      </w:r>
      <w:r w:rsidRPr="007B4467">
        <w:rPr>
          <w:rFonts w:eastAsia="SimSun"/>
          <w:lang w:eastAsia="zh-CN"/>
        </w:rPr>
        <w:t>5</w:t>
      </w:r>
      <w:r w:rsidRPr="007B4467">
        <w:t>.</w:t>
      </w:r>
      <w:r w:rsidRPr="007B4467">
        <w:rPr>
          <w:rFonts w:eastAsia="SimSun"/>
          <w:lang w:eastAsia="zh-CN"/>
        </w:rPr>
        <w:t>1</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7B4467"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7B4467" w:rsidRDefault="00B1496E" w:rsidP="00261B4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7B4467" w:rsidRDefault="00B1496E" w:rsidP="00261B49">
            <w:pPr>
              <w:pStyle w:val="TAH"/>
            </w:pPr>
            <w:r w:rsidRPr="007B4467">
              <w:t>UL NR FR</w:t>
            </w:r>
            <w:r w:rsidRPr="007B4467">
              <w:rPr>
                <w:rFonts w:eastAsia="SimSun"/>
                <w:lang w:eastAsia="zh-CN"/>
              </w:rPr>
              <w:t>2</w:t>
            </w:r>
            <w:r w:rsidRPr="007B4467">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7B4467" w:rsidRDefault="00B1496E" w:rsidP="00261B49">
            <w:pPr>
              <w:pStyle w:val="TAH"/>
              <w:rPr>
                <w:rFonts w:cs="Arial"/>
                <w:szCs w:val="18"/>
              </w:rPr>
            </w:pPr>
            <w:r w:rsidRPr="007B4467">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7B4467" w:rsidRDefault="00B1496E" w:rsidP="00261B49">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7B4467" w:rsidRDefault="00B1496E" w:rsidP="00261B49">
            <w:pPr>
              <w:pStyle w:val="TAH"/>
            </w:pPr>
            <w:r w:rsidRPr="007B4467">
              <w:t>Comments</w:t>
            </w:r>
          </w:p>
        </w:tc>
      </w:tr>
      <w:tr w:rsidR="00B1496E" w:rsidRPr="007B4467"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7B4467" w:rsidRDefault="00B1496E" w:rsidP="00261B4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7B4467" w:rsidRDefault="00B1496E" w:rsidP="00261B49">
            <w:pPr>
              <w:pStyle w:val="TAL"/>
            </w:pPr>
            <w:r w:rsidRPr="007B4467">
              <w:t>UL NR FR</w:t>
            </w:r>
            <w:r w:rsidRPr="007B4467">
              <w:rPr>
                <w:rFonts w:eastAsia="SimSun"/>
                <w:lang w:eastAsia="zh-CN"/>
              </w:rPr>
              <w:t>2</w:t>
            </w:r>
            <w:r w:rsidRPr="007B4467">
              <w:t xml:space="preserve"> Inter-band CA BW Class Combination A-A (</w:t>
            </w:r>
            <w:r w:rsidRPr="007B4467">
              <w:rPr>
                <w:rFonts w:eastAsia="SimSun"/>
                <w:lang w:eastAsia="zh-CN"/>
              </w:rPr>
              <w:t>two</w:t>
            </w:r>
            <w:r w:rsidRPr="007B4467">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7B4467" w:rsidRDefault="00B1496E" w:rsidP="00261B49">
            <w:pPr>
              <w:pStyle w:val="TAC"/>
              <w:rPr>
                <w:rFonts w:eastAsia="SimSun"/>
                <w:lang w:eastAsia="zh-CN"/>
              </w:rPr>
            </w:pPr>
            <w:r w:rsidRPr="007B4467">
              <w:rPr>
                <w:rFonts w:cs="Arial"/>
                <w:szCs w:val="18"/>
              </w:rPr>
              <w:t>38.101-</w:t>
            </w:r>
            <w:r w:rsidRPr="007B4467">
              <w:rPr>
                <w:rFonts w:eastAsia="SimSun" w:cs="Arial"/>
                <w:szCs w:val="18"/>
                <w:lang w:eastAsia="zh-CN"/>
              </w:rPr>
              <w:t>2</w:t>
            </w:r>
            <w:r w:rsidRPr="007B4467">
              <w:rPr>
                <w:rFonts w:cs="Arial"/>
                <w:szCs w:val="18"/>
              </w:rPr>
              <w:t xml:space="preserve">, </w:t>
            </w:r>
            <w:r w:rsidRPr="007B4467">
              <w:t>5.3A.</w:t>
            </w:r>
            <w:r w:rsidRPr="007B4467">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7B4467" w:rsidRDefault="00B1496E" w:rsidP="00261B49">
            <w:pPr>
              <w:pStyle w:val="TAL"/>
            </w:pPr>
            <w:r w:rsidRPr="007B4467">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7B4467" w:rsidRDefault="00B1496E" w:rsidP="00261B49">
            <w:pPr>
              <w:pStyle w:val="TAL"/>
            </w:pPr>
          </w:p>
        </w:tc>
      </w:tr>
    </w:tbl>
    <w:p w14:paraId="39289D27" w14:textId="77777777" w:rsidR="00B1496E" w:rsidRPr="007B4467" w:rsidRDefault="00B1496E" w:rsidP="00B1496E">
      <w:pPr>
        <w:rPr>
          <w:lang w:eastAsia="zh-CN"/>
        </w:rPr>
      </w:pPr>
    </w:p>
    <w:p w14:paraId="6621B7DC" w14:textId="77777777" w:rsidR="00B1496E" w:rsidRPr="007B4467" w:rsidRDefault="00B1496E" w:rsidP="00B1496E">
      <w:pPr>
        <w:pStyle w:val="TH"/>
        <w:ind w:left="567"/>
      </w:pPr>
      <w:r w:rsidRPr="007B4467">
        <w:t>Table A.4.3.2A.</w:t>
      </w:r>
      <w:r w:rsidRPr="007B4467">
        <w:rPr>
          <w:rFonts w:eastAsia="SimSun"/>
          <w:lang w:eastAsia="zh-CN"/>
        </w:rPr>
        <w:t>5</w:t>
      </w:r>
      <w:r w:rsidRPr="007B4467">
        <w:t>.</w:t>
      </w:r>
      <w:r w:rsidRPr="007B4467">
        <w:rPr>
          <w:rFonts w:eastAsia="SimSun"/>
          <w:lang w:eastAsia="zh-CN"/>
        </w:rPr>
        <w:t>1</w:t>
      </w:r>
      <w:r w:rsidRPr="007B4467">
        <w:t>-3: Supported configurations for NR Inter-band CA within FR</w:t>
      </w:r>
      <w:r w:rsidRPr="007B4467">
        <w:rPr>
          <w:rFonts w:eastAsia="SimSun"/>
          <w:lang w:eastAsia="zh-CN"/>
        </w:rPr>
        <w:t>2</w:t>
      </w:r>
      <w:r w:rsidRPr="007B4467">
        <w:t xml:space="preserve"> and </w:t>
      </w:r>
      <w:r w:rsidRPr="007B4467">
        <w:rPr>
          <w:rFonts w:eastAsia="SimSun"/>
          <w:lang w:eastAsia="zh-CN"/>
        </w:rPr>
        <w:t>two</w:t>
      </w:r>
      <w:r w:rsidRPr="007B4467">
        <w:t xml:space="preserve"> bands</w:t>
      </w:r>
    </w:p>
    <w:p w14:paraId="369752D5" w14:textId="77777777" w:rsidR="00B1496E" w:rsidRPr="007B4467" w:rsidRDefault="00B1496E" w:rsidP="00B1496E">
      <w:pPr>
        <w:rPr>
          <w:lang w:eastAsia="zh-CN"/>
        </w:rPr>
      </w:pPr>
      <w:r w:rsidRPr="007B4467">
        <w:rPr>
          <w:lang w:eastAsia="zh-CN"/>
        </w:rPr>
        <w:t>TBD</w:t>
      </w:r>
    </w:p>
    <w:p w14:paraId="6823B8B7" w14:textId="4F097A2B" w:rsidR="004D6533" w:rsidRPr="007B4467" w:rsidRDefault="004D6533" w:rsidP="00B1496E">
      <w:pPr>
        <w:pStyle w:val="Heading4"/>
        <w:rPr>
          <w:rFonts w:eastAsia="SimSun"/>
          <w:lang w:eastAsia="zh-CN"/>
        </w:rPr>
      </w:pPr>
      <w:bookmarkStart w:id="567" w:name="_Toc75383257"/>
      <w:bookmarkStart w:id="568" w:name="_Toc83706905"/>
      <w:bookmarkStart w:id="569" w:name="_Toc90491610"/>
      <w:bookmarkStart w:id="570" w:name="_Toc100147704"/>
      <w:bookmarkStart w:id="571" w:name="_Toc106740976"/>
      <w:bookmarkStart w:id="572" w:name="_Toc114916332"/>
      <w:bookmarkStart w:id="573" w:name="_Toc194512936"/>
      <w:r w:rsidRPr="007B4467">
        <w:t>A.4.3.2A.</w:t>
      </w:r>
      <w:r w:rsidRPr="007B4467">
        <w:rPr>
          <w:rFonts w:eastAsia="SimSun"/>
          <w:lang w:eastAsia="zh-CN"/>
        </w:rPr>
        <w:t>6</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bookmarkEnd w:id="567"/>
      <w:bookmarkEnd w:id="568"/>
      <w:bookmarkEnd w:id="569"/>
      <w:bookmarkEnd w:id="570"/>
      <w:bookmarkEnd w:id="571"/>
      <w:bookmarkEnd w:id="572"/>
      <w:bookmarkEnd w:id="573"/>
    </w:p>
    <w:p w14:paraId="3D722BCF" w14:textId="77777777" w:rsidR="004D6533" w:rsidRPr="007B4467" w:rsidRDefault="004D6533" w:rsidP="007624D2">
      <w:pPr>
        <w:pStyle w:val="Heading5"/>
      </w:pPr>
      <w:bookmarkStart w:id="574" w:name="_Toc75383258"/>
      <w:bookmarkStart w:id="575" w:name="_Toc83706906"/>
      <w:bookmarkStart w:id="576" w:name="_Toc90491611"/>
      <w:bookmarkStart w:id="577" w:name="_Toc100147705"/>
      <w:bookmarkStart w:id="578" w:name="_Toc106740977"/>
      <w:bookmarkStart w:id="579" w:name="_Toc114916333"/>
      <w:bookmarkStart w:id="580" w:name="_Toc194512937"/>
      <w:r w:rsidRPr="007B4467">
        <w:t>A.4.3.2A.</w:t>
      </w:r>
      <w:r w:rsidRPr="007B4467">
        <w:rPr>
          <w:rFonts w:eastAsia="SimSun"/>
          <w:lang w:eastAsia="zh-CN"/>
        </w:rPr>
        <w:t>6</w:t>
      </w:r>
      <w:r w:rsidRPr="007B4467">
        <w:t>.1</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(two bands)</w:t>
      </w:r>
      <w:bookmarkEnd w:id="574"/>
      <w:bookmarkEnd w:id="575"/>
      <w:bookmarkEnd w:id="576"/>
      <w:bookmarkEnd w:id="577"/>
      <w:bookmarkEnd w:id="578"/>
      <w:bookmarkEnd w:id="579"/>
      <w:bookmarkEnd w:id="580"/>
    </w:p>
    <w:p w14:paraId="60076A2E" w14:textId="77777777" w:rsidR="004D6533" w:rsidRPr="007B4467" w:rsidRDefault="004D6533" w:rsidP="004D6533">
      <w:pPr>
        <w:pStyle w:val="TH"/>
        <w:ind w:left="567"/>
      </w:pPr>
      <w:r w:rsidRPr="007B4467">
        <w:t>Table A.4.3.2A.</w:t>
      </w:r>
      <w:r w:rsidRPr="007B4467">
        <w:rPr>
          <w:rFonts w:eastAsia="SimSun"/>
          <w:lang w:eastAsia="zh-CN"/>
        </w:rPr>
        <w:t>6</w:t>
      </w:r>
      <w:r w:rsidRPr="007B4467">
        <w:t xml:space="preserve">.1-1: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two bands (for one or more of the supported CA configurations in Table A.4.3.2A.</w:t>
      </w:r>
      <w:r w:rsidRPr="007B4467">
        <w:rPr>
          <w:rFonts w:eastAsia="SimSun"/>
          <w:lang w:eastAsia="zh-CN"/>
        </w:rPr>
        <w:t>6</w:t>
      </w:r>
      <w:r w:rsidRPr="007B4467">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7B4467"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7B4467" w:rsidRDefault="004D6533" w:rsidP="004D6533">
            <w:pPr>
              <w:pStyle w:val="TAH"/>
            </w:pPr>
            <w:r w:rsidRPr="007B4467">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7B4467" w:rsidRDefault="004D6533" w:rsidP="004D6533">
            <w:pPr>
              <w:pStyle w:val="TAH"/>
            </w:pPr>
            <w:r w:rsidRPr="007B4467">
              <w:t>DL NR FR</w:t>
            </w:r>
            <w:r w:rsidRPr="007B4467">
              <w:rPr>
                <w:rFonts w:eastAsia="SimSun"/>
                <w:lang w:eastAsia="zh-CN"/>
              </w:rPr>
              <w:t>1 and FR2</w:t>
            </w:r>
            <w:r w:rsidRPr="007B4467">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7B4467" w:rsidRDefault="004D6533" w:rsidP="004D6533">
            <w:pPr>
              <w:pStyle w:val="TAH"/>
              <w:rPr>
                <w:rFonts w:cs="Arial"/>
                <w:szCs w:val="18"/>
              </w:rPr>
            </w:pPr>
            <w:r w:rsidRPr="007B4467">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7B4467" w:rsidRDefault="004D6533" w:rsidP="004D6533">
            <w:pPr>
              <w:pStyle w:val="TAH"/>
              <w:rPr>
                <w:lang w:eastAsia="zh-CN"/>
              </w:rPr>
            </w:pPr>
            <w:r w:rsidRPr="007B4467">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7B4467" w:rsidRDefault="004D6533" w:rsidP="004D6533">
            <w:pPr>
              <w:pStyle w:val="TAH"/>
            </w:pPr>
            <w:r w:rsidRPr="007B4467">
              <w:t>Comments</w:t>
            </w:r>
          </w:p>
        </w:tc>
      </w:tr>
      <w:tr w:rsidR="004D6533" w:rsidRPr="007B4467"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7B4467" w:rsidRDefault="004D6533" w:rsidP="004D6533">
            <w:pPr>
              <w:pStyle w:val="TAC"/>
            </w:pPr>
            <w:r w:rsidRPr="007B4467">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7B4467" w:rsidRDefault="004D6533" w:rsidP="004D6533">
            <w:pPr>
              <w:pStyle w:val="TAC"/>
            </w:pPr>
            <w:r w:rsidRPr="007B4467">
              <w:t>38.101-1, 5.3A.5</w:t>
            </w:r>
          </w:p>
          <w:p w14:paraId="3A45EFA3" w14:textId="77777777" w:rsidR="004D6533" w:rsidRPr="007B4467" w:rsidRDefault="004D6533" w:rsidP="004D6533">
            <w:pPr>
              <w:pStyle w:val="TAC"/>
            </w:pPr>
            <w:r w:rsidRPr="007B4467">
              <w:t>38.101-2, 5.3A.4</w:t>
            </w:r>
          </w:p>
          <w:p w14:paraId="2807224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7B4467" w:rsidRDefault="004D6533" w:rsidP="004D6533">
            <w:pPr>
              <w:pStyle w:val="TAL"/>
              <w:rPr>
                <w:lang w:eastAsia="zh-CN"/>
              </w:rPr>
            </w:pPr>
            <w:r w:rsidRPr="007B4467">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7B4467" w:rsidRDefault="004D6533" w:rsidP="004D6533">
            <w:pPr>
              <w:pStyle w:val="TAL"/>
            </w:pPr>
          </w:p>
        </w:tc>
      </w:tr>
      <w:tr w:rsidR="004D6533" w:rsidRPr="007B4467"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7B4467" w:rsidRDefault="004D6533" w:rsidP="004D6533">
            <w:pPr>
              <w:pStyle w:val="TAC"/>
              <w:rPr>
                <w:rFonts w:eastAsia="SimSun"/>
                <w:lang w:eastAsia="zh-CN"/>
              </w:rPr>
            </w:pPr>
            <w:r w:rsidRPr="007B4467">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7B4467" w:rsidRDefault="004D6533" w:rsidP="004D6533">
            <w:pPr>
              <w:pStyle w:val="TAC"/>
            </w:pPr>
            <w:r w:rsidRPr="007B4467">
              <w:t>38.101-1, 5.3A.5</w:t>
            </w:r>
          </w:p>
          <w:p w14:paraId="594BF019" w14:textId="77777777" w:rsidR="004D6533" w:rsidRPr="007B4467" w:rsidRDefault="004D6533" w:rsidP="004D6533">
            <w:pPr>
              <w:pStyle w:val="TAC"/>
            </w:pPr>
            <w:r w:rsidRPr="007B4467">
              <w:t>38.101-2, 5.3A.4</w:t>
            </w:r>
          </w:p>
          <w:p w14:paraId="5146CC1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7B4467" w:rsidRDefault="004D6533" w:rsidP="004D6533">
            <w:pPr>
              <w:pStyle w:val="TAL"/>
              <w:rPr>
                <w:lang w:eastAsia="zh-CN"/>
              </w:rPr>
            </w:pPr>
            <w:r w:rsidRPr="007B4467">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7B4467" w:rsidRDefault="004D6533" w:rsidP="004D6533">
            <w:pPr>
              <w:pStyle w:val="TAL"/>
            </w:pPr>
          </w:p>
        </w:tc>
      </w:tr>
      <w:tr w:rsidR="004D6533" w:rsidRPr="007B4467"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7B4467" w:rsidRDefault="004D6533" w:rsidP="004D6533">
            <w:pPr>
              <w:pStyle w:val="TAC"/>
              <w:rPr>
                <w:rFonts w:eastAsia="SimSun"/>
                <w:lang w:eastAsia="zh-CN"/>
              </w:rPr>
            </w:pPr>
            <w:r w:rsidRPr="007B4467">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7B4467" w:rsidRDefault="004D6533" w:rsidP="004D6533">
            <w:pPr>
              <w:pStyle w:val="TAL"/>
              <w:rPr>
                <w:rFonts w:eastAsia="SimSun"/>
                <w:lang w:eastAsia="zh-CN"/>
              </w:rPr>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E</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7B4467" w:rsidRDefault="004D6533" w:rsidP="004D6533">
            <w:pPr>
              <w:pStyle w:val="TAC"/>
            </w:pPr>
            <w:r w:rsidRPr="007B4467">
              <w:t>38.101-1, 5.3A.5</w:t>
            </w:r>
          </w:p>
          <w:p w14:paraId="5D98456D" w14:textId="77777777" w:rsidR="004D6533" w:rsidRPr="007B4467" w:rsidRDefault="004D6533" w:rsidP="004D6533">
            <w:pPr>
              <w:pStyle w:val="TAC"/>
            </w:pPr>
            <w:r w:rsidRPr="007B4467">
              <w:t>38.101-2, 5.3A.4</w:t>
            </w:r>
          </w:p>
          <w:p w14:paraId="35AC448F"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7B4467" w:rsidRDefault="004D6533" w:rsidP="004D6533">
            <w:pPr>
              <w:pStyle w:val="TAL"/>
              <w:rPr>
                <w:lang w:eastAsia="zh-CN"/>
              </w:rPr>
            </w:pPr>
            <w:r w:rsidRPr="007B4467">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7B4467" w:rsidRDefault="004D6533" w:rsidP="004D6533">
            <w:pPr>
              <w:pStyle w:val="TAL"/>
            </w:pPr>
          </w:p>
        </w:tc>
      </w:tr>
      <w:tr w:rsidR="004D6533" w:rsidRPr="007B4467"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7B4467" w:rsidRDefault="004D6533" w:rsidP="004D6533">
            <w:pPr>
              <w:pStyle w:val="TAC"/>
              <w:rPr>
                <w:rFonts w:eastAsia="SimSun"/>
                <w:lang w:eastAsia="zh-CN"/>
              </w:rPr>
            </w:pPr>
            <w:r w:rsidRPr="007B4467">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7B4467" w:rsidRDefault="004D6533" w:rsidP="004D6533">
            <w:pPr>
              <w:pStyle w:val="TAL"/>
              <w:rPr>
                <w:rFonts w:eastAsia="SimSun"/>
                <w:lang w:eastAsia="zh-CN"/>
              </w:rPr>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F</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7B4467" w:rsidRDefault="004D6533" w:rsidP="004D6533">
            <w:pPr>
              <w:pStyle w:val="TAC"/>
            </w:pPr>
            <w:r w:rsidRPr="007B4467">
              <w:t>38.101-1, 5.3A.5</w:t>
            </w:r>
          </w:p>
          <w:p w14:paraId="31550D3C" w14:textId="77777777" w:rsidR="004D6533" w:rsidRPr="007B4467" w:rsidRDefault="004D6533" w:rsidP="004D6533">
            <w:pPr>
              <w:pStyle w:val="TAC"/>
            </w:pPr>
            <w:r w:rsidRPr="007B4467">
              <w:t>38.101-2, 5.3A.4</w:t>
            </w:r>
          </w:p>
          <w:p w14:paraId="26E993A3"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7B4467" w:rsidRDefault="004D6533" w:rsidP="004D6533">
            <w:pPr>
              <w:pStyle w:val="TAL"/>
              <w:rPr>
                <w:lang w:eastAsia="zh-CN"/>
              </w:rPr>
            </w:pPr>
            <w:r w:rsidRPr="007B4467">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7B4467" w:rsidRDefault="004D6533" w:rsidP="004D6533">
            <w:pPr>
              <w:pStyle w:val="TAL"/>
            </w:pPr>
          </w:p>
        </w:tc>
      </w:tr>
      <w:tr w:rsidR="004D6533" w:rsidRPr="007B4467"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7B4467" w:rsidRDefault="004D6533" w:rsidP="004D6533">
            <w:pPr>
              <w:pStyle w:val="TAC"/>
              <w:rPr>
                <w:rFonts w:eastAsia="SimSun"/>
                <w:lang w:eastAsia="zh-CN"/>
              </w:rPr>
            </w:pPr>
            <w:r w:rsidRPr="007B4467">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7B4467" w:rsidRDefault="004D6533" w:rsidP="004D6533">
            <w:pPr>
              <w:pStyle w:val="TAC"/>
            </w:pPr>
            <w:r w:rsidRPr="007B4467">
              <w:t>38.101-1, 5.3A.5</w:t>
            </w:r>
          </w:p>
          <w:p w14:paraId="33F4C6BE" w14:textId="77777777" w:rsidR="004D6533" w:rsidRPr="007B4467" w:rsidRDefault="004D6533" w:rsidP="004D6533">
            <w:pPr>
              <w:pStyle w:val="TAC"/>
            </w:pPr>
            <w:r w:rsidRPr="007B4467">
              <w:t>38.101-2, 5.3A.4</w:t>
            </w:r>
          </w:p>
          <w:p w14:paraId="50793AC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7B4467" w:rsidRDefault="004D6533" w:rsidP="004D6533">
            <w:pPr>
              <w:pStyle w:val="TAL"/>
              <w:rPr>
                <w:lang w:eastAsia="zh-CN"/>
              </w:rPr>
            </w:pPr>
            <w:r w:rsidRPr="007B4467">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7B4467" w:rsidRDefault="004D6533" w:rsidP="004D6533">
            <w:pPr>
              <w:pStyle w:val="TAL"/>
            </w:pPr>
          </w:p>
        </w:tc>
      </w:tr>
      <w:tr w:rsidR="004D6533" w:rsidRPr="007B4467"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7B4467" w:rsidRDefault="004D6533" w:rsidP="004D6533">
            <w:pPr>
              <w:pStyle w:val="TAC"/>
              <w:rPr>
                <w:rFonts w:eastAsia="SimSun"/>
                <w:lang w:eastAsia="zh-CN"/>
              </w:rPr>
            </w:pPr>
            <w:r w:rsidRPr="007B4467">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7B4467" w:rsidRDefault="004D6533" w:rsidP="004D6533">
            <w:pPr>
              <w:pStyle w:val="TAC"/>
            </w:pPr>
            <w:r w:rsidRPr="007B4467">
              <w:t>38.101-1, 5.3A.5</w:t>
            </w:r>
          </w:p>
          <w:p w14:paraId="0C536B2F" w14:textId="77777777" w:rsidR="004D6533" w:rsidRPr="007B4467" w:rsidRDefault="004D6533" w:rsidP="004D6533">
            <w:pPr>
              <w:pStyle w:val="TAC"/>
            </w:pPr>
            <w:r w:rsidRPr="007B4467">
              <w:t>38.101-2, 5.3A.4</w:t>
            </w:r>
          </w:p>
          <w:p w14:paraId="7743B12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7B4467" w:rsidRDefault="004D6533" w:rsidP="004D6533">
            <w:pPr>
              <w:pStyle w:val="TAL"/>
              <w:rPr>
                <w:lang w:eastAsia="zh-CN"/>
              </w:rPr>
            </w:pPr>
            <w:r w:rsidRPr="007B4467">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7B4467" w:rsidRDefault="004D6533" w:rsidP="004D6533">
            <w:pPr>
              <w:pStyle w:val="TAL"/>
            </w:pPr>
          </w:p>
        </w:tc>
      </w:tr>
      <w:tr w:rsidR="004D6533" w:rsidRPr="007B4467"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7B4467" w:rsidRDefault="004D6533" w:rsidP="004D6533">
            <w:pPr>
              <w:pStyle w:val="TAC"/>
              <w:rPr>
                <w:rFonts w:eastAsia="SimSun"/>
                <w:lang w:eastAsia="zh-CN"/>
              </w:rPr>
            </w:pPr>
            <w:r w:rsidRPr="007B4467">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7B4467" w:rsidRDefault="004D6533" w:rsidP="004D6533">
            <w:pPr>
              <w:pStyle w:val="TAC"/>
            </w:pPr>
            <w:r w:rsidRPr="007B4467">
              <w:t>38.101-1, 5.3A.5</w:t>
            </w:r>
          </w:p>
          <w:p w14:paraId="34466E32" w14:textId="77777777" w:rsidR="004D6533" w:rsidRPr="007B4467" w:rsidRDefault="004D6533" w:rsidP="004D6533">
            <w:pPr>
              <w:pStyle w:val="TAC"/>
            </w:pPr>
            <w:r w:rsidRPr="007B4467">
              <w:t>38.101-2, 5.3A.4</w:t>
            </w:r>
          </w:p>
          <w:p w14:paraId="0CFE441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7B4467" w:rsidRDefault="004D6533" w:rsidP="004D6533">
            <w:pPr>
              <w:pStyle w:val="TAL"/>
              <w:rPr>
                <w:lang w:eastAsia="zh-CN"/>
              </w:rPr>
            </w:pPr>
            <w:r w:rsidRPr="007B4467">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7B4467" w:rsidRDefault="004D6533" w:rsidP="004D6533">
            <w:pPr>
              <w:pStyle w:val="TAL"/>
            </w:pPr>
          </w:p>
        </w:tc>
      </w:tr>
      <w:tr w:rsidR="004D6533" w:rsidRPr="007B4467"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7B4467" w:rsidRDefault="004D6533" w:rsidP="004D6533">
            <w:pPr>
              <w:pStyle w:val="TAC"/>
              <w:rPr>
                <w:rFonts w:eastAsia="SimSun"/>
                <w:lang w:eastAsia="zh-CN"/>
              </w:rPr>
            </w:pPr>
            <w:r w:rsidRPr="007B4467">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J</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7B4467" w:rsidRDefault="004D6533" w:rsidP="004D6533">
            <w:pPr>
              <w:pStyle w:val="TAC"/>
            </w:pPr>
            <w:r w:rsidRPr="007B4467">
              <w:t>38.101-1, 5.3A.5</w:t>
            </w:r>
          </w:p>
          <w:p w14:paraId="5A4F7861" w14:textId="77777777" w:rsidR="004D6533" w:rsidRPr="007B4467" w:rsidRDefault="004D6533" w:rsidP="004D6533">
            <w:pPr>
              <w:pStyle w:val="TAC"/>
            </w:pPr>
            <w:r w:rsidRPr="007B4467">
              <w:t>38.101-2, 5.3A.4</w:t>
            </w:r>
          </w:p>
          <w:p w14:paraId="35CA01A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7B4467" w:rsidRDefault="004D6533" w:rsidP="004D6533">
            <w:pPr>
              <w:pStyle w:val="TAL"/>
              <w:rPr>
                <w:lang w:eastAsia="zh-CN"/>
              </w:rPr>
            </w:pPr>
            <w:r w:rsidRPr="007B4467">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7B4467" w:rsidRDefault="004D6533" w:rsidP="004D6533">
            <w:pPr>
              <w:pStyle w:val="TAL"/>
            </w:pPr>
          </w:p>
        </w:tc>
      </w:tr>
      <w:tr w:rsidR="004D6533" w:rsidRPr="007B4467"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7B4467" w:rsidRDefault="004D6533" w:rsidP="004D6533">
            <w:pPr>
              <w:pStyle w:val="TAC"/>
              <w:rPr>
                <w:rFonts w:eastAsia="SimSun"/>
                <w:lang w:eastAsia="zh-CN"/>
              </w:rPr>
            </w:pPr>
            <w:r w:rsidRPr="007B4467">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K</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7B4467" w:rsidRDefault="004D6533" w:rsidP="004D6533">
            <w:pPr>
              <w:pStyle w:val="TAC"/>
            </w:pPr>
            <w:r w:rsidRPr="007B4467">
              <w:t>38.101-1, 5.3A.5</w:t>
            </w:r>
          </w:p>
          <w:p w14:paraId="23606348" w14:textId="77777777" w:rsidR="004D6533" w:rsidRPr="007B4467" w:rsidRDefault="004D6533" w:rsidP="004D6533">
            <w:pPr>
              <w:pStyle w:val="TAC"/>
            </w:pPr>
            <w:r w:rsidRPr="007B4467">
              <w:t>38.101-2, 5.3A.4</w:t>
            </w:r>
          </w:p>
          <w:p w14:paraId="43CD8A36"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7B4467" w:rsidRDefault="004D6533" w:rsidP="004D6533">
            <w:pPr>
              <w:pStyle w:val="TAL"/>
              <w:rPr>
                <w:lang w:eastAsia="zh-CN"/>
              </w:rPr>
            </w:pPr>
            <w:r w:rsidRPr="007B4467">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7B4467" w:rsidRDefault="004D6533" w:rsidP="004D6533">
            <w:pPr>
              <w:pStyle w:val="TAL"/>
            </w:pPr>
          </w:p>
        </w:tc>
      </w:tr>
      <w:tr w:rsidR="004D6533" w:rsidRPr="007B4467"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L</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7B4467" w:rsidRDefault="004D6533" w:rsidP="004D6533">
            <w:pPr>
              <w:pStyle w:val="TAC"/>
            </w:pPr>
            <w:r w:rsidRPr="007B4467">
              <w:t>38.101-1, 5.3A.5</w:t>
            </w:r>
          </w:p>
          <w:p w14:paraId="056B468D" w14:textId="77777777" w:rsidR="004D6533" w:rsidRPr="007B4467" w:rsidRDefault="004D6533" w:rsidP="004D6533">
            <w:pPr>
              <w:pStyle w:val="TAC"/>
            </w:pPr>
            <w:r w:rsidRPr="007B4467">
              <w:t>38.101-2, 5.3A.4</w:t>
            </w:r>
          </w:p>
          <w:p w14:paraId="7F7E541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7B4467" w:rsidRDefault="004D6533" w:rsidP="004D6533">
            <w:pPr>
              <w:pStyle w:val="TAL"/>
              <w:rPr>
                <w:lang w:eastAsia="zh-CN"/>
              </w:rPr>
            </w:pPr>
            <w:r w:rsidRPr="007B4467">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7B4467" w:rsidRDefault="004D6533" w:rsidP="004D6533">
            <w:pPr>
              <w:pStyle w:val="TAL"/>
            </w:pPr>
          </w:p>
        </w:tc>
      </w:tr>
      <w:tr w:rsidR="004D6533" w:rsidRPr="007B4467"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7B4467" w:rsidRDefault="004D6533" w:rsidP="004D6533">
            <w:pPr>
              <w:pStyle w:val="TAC"/>
              <w:rPr>
                <w:rFonts w:eastAsia="SimSun"/>
                <w:lang w:eastAsia="zh-CN"/>
              </w:rPr>
            </w:pPr>
            <w:r w:rsidRPr="007B4467">
              <w:t>1</w:t>
            </w:r>
            <w:r w:rsidRPr="007B4467">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M</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7B4467" w:rsidRDefault="004D6533" w:rsidP="004D6533">
            <w:pPr>
              <w:pStyle w:val="TAC"/>
            </w:pPr>
            <w:r w:rsidRPr="007B4467">
              <w:t>38.101-1, 5.3A.5</w:t>
            </w:r>
          </w:p>
          <w:p w14:paraId="61621F10" w14:textId="77777777" w:rsidR="004D6533" w:rsidRPr="007B4467" w:rsidRDefault="004D6533" w:rsidP="004D6533">
            <w:pPr>
              <w:pStyle w:val="TAC"/>
            </w:pPr>
            <w:r w:rsidRPr="007B4467">
              <w:t>38.101-2, 5.3A.4</w:t>
            </w:r>
          </w:p>
          <w:p w14:paraId="0C4E8068"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7B4467" w:rsidRDefault="004D6533" w:rsidP="004D6533">
            <w:pPr>
              <w:pStyle w:val="TAL"/>
              <w:rPr>
                <w:lang w:eastAsia="zh-CN"/>
              </w:rPr>
            </w:pPr>
            <w:r w:rsidRPr="007B4467">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7B4467" w:rsidRDefault="004D6533" w:rsidP="004D6533">
            <w:pPr>
              <w:pStyle w:val="TAL"/>
            </w:pPr>
          </w:p>
        </w:tc>
      </w:tr>
      <w:tr w:rsidR="004D6533" w:rsidRPr="007B4467"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7B4467" w:rsidRDefault="004D6533" w:rsidP="004D6533">
            <w:pPr>
              <w:pStyle w:val="TAC"/>
              <w:rPr>
                <w:rFonts w:eastAsia="SimSun"/>
                <w:lang w:eastAsia="zh-CN"/>
              </w:rPr>
            </w:pPr>
            <w:r w:rsidRPr="007B4467">
              <w:t>1</w:t>
            </w:r>
            <w:r w:rsidRPr="007B4467">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7B4467" w:rsidRDefault="004D6533" w:rsidP="004D6533">
            <w:pPr>
              <w:pStyle w:val="TAC"/>
            </w:pPr>
            <w:r w:rsidRPr="007B4467">
              <w:t>38.101-1, 5.3A.5</w:t>
            </w:r>
          </w:p>
          <w:p w14:paraId="5D5C2A69" w14:textId="77777777" w:rsidR="004D6533" w:rsidRPr="007B4467" w:rsidRDefault="004D6533" w:rsidP="004D6533">
            <w:pPr>
              <w:pStyle w:val="TAC"/>
            </w:pPr>
            <w:r w:rsidRPr="007B4467">
              <w:t>38.101-2, 5.3A.4</w:t>
            </w:r>
          </w:p>
          <w:p w14:paraId="33D3E98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7B4467" w:rsidRDefault="004D6533" w:rsidP="004D6533">
            <w:pPr>
              <w:pStyle w:val="TAL"/>
              <w:rPr>
                <w:lang w:eastAsia="zh-CN"/>
              </w:rPr>
            </w:pPr>
            <w:r w:rsidRPr="007B4467">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7B4467" w:rsidRDefault="004D6533" w:rsidP="004D6533">
            <w:pPr>
              <w:pStyle w:val="TAL"/>
            </w:pPr>
          </w:p>
        </w:tc>
      </w:tr>
      <w:tr w:rsidR="004D6533" w:rsidRPr="007B4467"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7B4467" w:rsidRDefault="004D6533" w:rsidP="004D6533">
            <w:pPr>
              <w:pStyle w:val="TAC"/>
              <w:rPr>
                <w:rFonts w:eastAsia="SimSun"/>
                <w:lang w:eastAsia="zh-CN"/>
              </w:rPr>
            </w:pPr>
            <w:r w:rsidRPr="007B4467">
              <w:t>1</w:t>
            </w:r>
            <w:r w:rsidRPr="007B4467">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(3</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7B4467" w:rsidRDefault="004D6533" w:rsidP="004D6533">
            <w:pPr>
              <w:pStyle w:val="TAC"/>
            </w:pPr>
            <w:r w:rsidRPr="007B4467">
              <w:t>38.101-1, 5.3A.5</w:t>
            </w:r>
          </w:p>
          <w:p w14:paraId="704BB915" w14:textId="77777777" w:rsidR="004D6533" w:rsidRPr="007B4467" w:rsidRDefault="004D6533" w:rsidP="004D6533">
            <w:pPr>
              <w:pStyle w:val="TAC"/>
            </w:pPr>
            <w:r w:rsidRPr="007B4467">
              <w:t>38.101-2, 5.3A.4</w:t>
            </w:r>
          </w:p>
          <w:p w14:paraId="2408469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7B4467" w:rsidRDefault="004D6533" w:rsidP="004D6533">
            <w:pPr>
              <w:pStyle w:val="TAL"/>
              <w:rPr>
                <w:lang w:eastAsia="zh-CN"/>
              </w:rPr>
            </w:pPr>
            <w:r w:rsidRPr="007B4467">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7B4467" w:rsidRDefault="004D6533" w:rsidP="004D6533">
            <w:pPr>
              <w:pStyle w:val="TAL"/>
            </w:pPr>
          </w:p>
        </w:tc>
      </w:tr>
      <w:tr w:rsidR="004D6533" w:rsidRPr="007B4467"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7B4467" w:rsidRDefault="004D6533" w:rsidP="004D6533">
            <w:pPr>
              <w:pStyle w:val="TAC"/>
              <w:rPr>
                <w:rFonts w:eastAsia="SimSun"/>
                <w:lang w:eastAsia="zh-CN"/>
              </w:rPr>
            </w:pPr>
            <w:r w:rsidRPr="007B4467">
              <w:t>1</w:t>
            </w:r>
            <w:r w:rsidRPr="007B4467">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(4</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7B4467" w:rsidRDefault="004D6533" w:rsidP="004D6533">
            <w:pPr>
              <w:pStyle w:val="TAC"/>
            </w:pPr>
            <w:r w:rsidRPr="007B4467">
              <w:t>38.101-1, 5.3A.5</w:t>
            </w:r>
          </w:p>
          <w:p w14:paraId="3E000B00" w14:textId="77777777" w:rsidR="004D6533" w:rsidRPr="007B4467" w:rsidRDefault="004D6533" w:rsidP="004D6533">
            <w:pPr>
              <w:pStyle w:val="TAC"/>
            </w:pPr>
            <w:r w:rsidRPr="007B4467">
              <w:t>38.101-2, 5.3A.4</w:t>
            </w:r>
          </w:p>
          <w:p w14:paraId="22B2C34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7B4467" w:rsidRDefault="004D6533" w:rsidP="004D6533">
            <w:pPr>
              <w:pStyle w:val="TAL"/>
              <w:rPr>
                <w:lang w:eastAsia="zh-CN"/>
              </w:rPr>
            </w:pPr>
            <w:r w:rsidRPr="007B4467">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7B4467" w:rsidRDefault="004D6533" w:rsidP="004D6533">
            <w:pPr>
              <w:pStyle w:val="TAL"/>
            </w:pPr>
          </w:p>
        </w:tc>
      </w:tr>
      <w:tr w:rsidR="004D6533" w:rsidRPr="007B4467"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7B4467" w:rsidRDefault="004D6533" w:rsidP="004D6533">
            <w:pPr>
              <w:pStyle w:val="TAC"/>
              <w:rPr>
                <w:rFonts w:eastAsia="SimSun"/>
                <w:lang w:eastAsia="zh-CN"/>
              </w:rPr>
            </w:pPr>
            <w:r w:rsidRPr="007B4467">
              <w:t>1</w:t>
            </w:r>
            <w:r w:rsidRPr="007B4467">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(5</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7B4467" w:rsidRDefault="004D6533" w:rsidP="004D6533">
            <w:pPr>
              <w:pStyle w:val="TAC"/>
            </w:pPr>
            <w:r w:rsidRPr="007B4467">
              <w:t>38.101-1, 5.3A.5</w:t>
            </w:r>
          </w:p>
          <w:p w14:paraId="4C63C630" w14:textId="77777777" w:rsidR="004D6533" w:rsidRPr="007B4467" w:rsidRDefault="004D6533" w:rsidP="004D6533">
            <w:pPr>
              <w:pStyle w:val="TAC"/>
            </w:pPr>
            <w:r w:rsidRPr="007B4467">
              <w:t>38.101-2, 5.3A.4</w:t>
            </w:r>
          </w:p>
          <w:p w14:paraId="2AB705D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7B4467" w:rsidRDefault="004D6533" w:rsidP="004D6533">
            <w:pPr>
              <w:pStyle w:val="TAL"/>
              <w:rPr>
                <w:lang w:eastAsia="zh-CN"/>
              </w:rPr>
            </w:pPr>
            <w:r w:rsidRPr="007B4467">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7B4467" w:rsidRDefault="004D6533" w:rsidP="004D6533">
            <w:pPr>
              <w:pStyle w:val="TAL"/>
            </w:pPr>
          </w:p>
        </w:tc>
      </w:tr>
      <w:tr w:rsidR="004D6533" w:rsidRPr="007B4467"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7B4467" w:rsidRDefault="004D6533" w:rsidP="004D6533">
            <w:pPr>
              <w:pStyle w:val="TAC"/>
              <w:rPr>
                <w:rFonts w:eastAsia="SimSun"/>
                <w:lang w:eastAsia="zh-CN"/>
              </w:rPr>
            </w:pPr>
            <w:r w:rsidRPr="007B4467">
              <w:t>1</w:t>
            </w:r>
            <w:r w:rsidRPr="007B4467">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(6</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7B4467" w:rsidRDefault="004D6533" w:rsidP="004D6533">
            <w:pPr>
              <w:pStyle w:val="TAC"/>
            </w:pPr>
            <w:r w:rsidRPr="007B4467">
              <w:t>38.101-1, 5.3A.5</w:t>
            </w:r>
          </w:p>
          <w:p w14:paraId="16AEC40E" w14:textId="77777777" w:rsidR="004D6533" w:rsidRPr="007B4467" w:rsidRDefault="004D6533" w:rsidP="004D6533">
            <w:pPr>
              <w:pStyle w:val="TAC"/>
            </w:pPr>
            <w:r w:rsidRPr="007B4467">
              <w:t>38.101-2, 5.3A.4</w:t>
            </w:r>
          </w:p>
          <w:p w14:paraId="49A413E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7B4467" w:rsidRDefault="004D6533" w:rsidP="004D6533">
            <w:pPr>
              <w:pStyle w:val="TAL"/>
              <w:rPr>
                <w:lang w:eastAsia="zh-CN"/>
              </w:rPr>
            </w:pPr>
            <w:r w:rsidRPr="007B4467">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7B4467" w:rsidRDefault="004D6533" w:rsidP="004D6533">
            <w:pPr>
              <w:pStyle w:val="TAL"/>
            </w:pPr>
          </w:p>
        </w:tc>
      </w:tr>
      <w:tr w:rsidR="004D6533" w:rsidRPr="007B4467"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7B4467" w:rsidRDefault="004D6533" w:rsidP="004D6533">
            <w:pPr>
              <w:pStyle w:val="TAC"/>
              <w:rPr>
                <w:rFonts w:eastAsia="SimSun"/>
                <w:lang w:eastAsia="zh-CN"/>
              </w:rPr>
            </w:pPr>
            <w:r w:rsidRPr="007B4467">
              <w:t>1</w:t>
            </w:r>
            <w:r w:rsidRPr="007B4467">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(7</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7B4467" w:rsidRDefault="004D6533" w:rsidP="004D6533">
            <w:pPr>
              <w:pStyle w:val="TAC"/>
            </w:pPr>
            <w:r w:rsidRPr="007B4467">
              <w:t>38.101-1, 5.3A.5</w:t>
            </w:r>
          </w:p>
          <w:p w14:paraId="6CA35944" w14:textId="77777777" w:rsidR="004D6533" w:rsidRPr="007B4467" w:rsidRDefault="004D6533" w:rsidP="004D6533">
            <w:pPr>
              <w:pStyle w:val="TAC"/>
            </w:pPr>
            <w:r w:rsidRPr="007B4467">
              <w:t>38.101-2, 5.3A.4</w:t>
            </w:r>
          </w:p>
          <w:p w14:paraId="51A4870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7B4467" w:rsidRDefault="004D6533" w:rsidP="004D6533">
            <w:pPr>
              <w:pStyle w:val="TAL"/>
              <w:rPr>
                <w:lang w:eastAsia="zh-CN"/>
              </w:rPr>
            </w:pPr>
            <w:r w:rsidRPr="007B4467">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7B4467" w:rsidRDefault="004D6533" w:rsidP="004D6533">
            <w:pPr>
              <w:pStyle w:val="TAL"/>
            </w:pPr>
          </w:p>
        </w:tc>
      </w:tr>
      <w:tr w:rsidR="004D6533" w:rsidRPr="007B4467"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7B4467" w:rsidRDefault="004D6533" w:rsidP="004D6533">
            <w:pPr>
              <w:pStyle w:val="TAC"/>
              <w:rPr>
                <w:rFonts w:eastAsia="SimSun"/>
                <w:lang w:eastAsia="zh-CN"/>
              </w:rPr>
            </w:pPr>
            <w:r w:rsidRPr="007B4467">
              <w:t>1</w:t>
            </w:r>
            <w:r w:rsidRPr="007B4467">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(8</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7B4467" w:rsidRDefault="004D6533" w:rsidP="004D6533">
            <w:pPr>
              <w:pStyle w:val="TAC"/>
            </w:pPr>
            <w:r w:rsidRPr="007B4467">
              <w:t>38.101-1, 5.3A.5</w:t>
            </w:r>
          </w:p>
          <w:p w14:paraId="49D663BE" w14:textId="77777777" w:rsidR="004D6533" w:rsidRPr="007B4467" w:rsidRDefault="004D6533" w:rsidP="004D6533">
            <w:pPr>
              <w:pStyle w:val="TAC"/>
            </w:pPr>
            <w:r w:rsidRPr="007B4467">
              <w:t>38.101-2, 5.3A.4</w:t>
            </w:r>
          </w:p>
          <w:p w14:paraId="40BD4BE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7B4467" w:rsidRDefault="004D6533" w:rsidP="004D6533">
            <w:pPr>
              <w:pStyle w:val="TAL"/>
              <w:rPr>
                <w:lang w:eastAsia="zh-CN"/>
              </w:rPr>
            </w:pPr>
            <w:r w:rsidRPr="007B4467">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7B4467" w:rsidRDefault="004D6533" w:rsidP="004D6533">
            <w:pPr>
              <w:pStyle w:val="TAL"/>
            </w:pPr>
          </w:p>
        </w:tc>
      </w:tr>
      <w:tr w:rsidR="004D6533" w:rsidRPr="007B4467"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7B4467" w:rsidRDefault="004D6533" w:rsidP="004D6533">
            <w:pPr>
              <w:pStyle w:val="TAC"/>
              <w:rPr>
                <w:rFonts w:eastAsia="SimSun"/>
                <w:lang w:eastAsia="zh-CN"/>
              </w:rPr>
            </w:pPr>
            <w:r w:rsidRPr="007B4467">
              <w:t>1</w:t>
            </w:r>
            <w:r w:rsidRPr="007B4467">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7B4467" w:rsidRDefault="004D6533" w:rsidP="004D6533">
            <w:pPr>
              <w:pStyle w:val="TAC"/>
            </w:pPr>
            <w:r w:rsidRPr="007B4467">
              <w:t>38.101-1, 5.3A.5</w:t>
            </w:r>
          </w:p>
          <w:p w14:paraId="54B5FCA9" w14:textId="77777777" w:rsidR="004D6533" w:rsidRPr="007B4467" w:rsidRDefault="004D6533" w:rsidP="004D6533">
            <w:pPr>
              <w:pStyle w:val="TAC"/>
            </w:pPr>
            <w:r w:rsidRPr="007B4467">
              <w:t>38.101-2, 5.3A.4</w:t>
            </w:r>
          </w:p>
          <w:p w14:paraId="64AAC45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7B4467" w:rsidRDefault="004D6533" w:rsidP="004D6533">
            <w:pPr>
              <w:pStyle w:val="TAL"/>
              <w:rPr>
                <w:lang w:eastAsia="zh-CN"/>
              </w:rPr>
            </w:pPr>
            <w:r w:rsidRPr="007B4467">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7B4467" w:rsidRDefault="004D6533" w:rsidP="004D6533">
            <w:pPr>
              <w:pStyle w:val="TAL"/>
            </w:pPr>
          </w:p>
        </w:tc>
      </w:tr>
      <w:tr w:rsidR="004D6533" w:rsidRPr="007B4467"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7B4467" w:rsidRDefault="004D6533" w:rsidP="004D6533">
            <w:pPr>
              <w:pStyle w:val="TAC"/>
              <w:rPr>
                <w:rFonts w:eastAsia="SimSun"/>
                <w:lang w:eastAsia="zh-CN"/>
              </w:rPr>
            </w:pPr>
            <w:r w:rsidRPr="007B4467">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7B4467" w:rsidRDefault="004D6533" w:rsidP="004D6533">
            <w:pPr>
              <w:pStyle w:val="TAC"/>
            </w:pPr>
            <w:r w:rsidRPr="007B4467">
              <w:t>38.101-1, 5.3A.5</w:t>
            </w:r>
          </w:p>
          <w:p w14:paraId="6A2ADC05" w14:textId="77777777" w:rsidR="004D6533" w:rsidRPr="007B4467" w:rsidRDefault="004D6533" w:rsidP="004D6533">
            <w:pPr>
              <w:pStyle w:val="TAC"/>
            </w:pPr>
            <w:r w:rsidRPr="007B4467">
              <w:t>38.101-2, 5.3A.4</w:t>
            </w:r>
          </w:p>
          <w:p w14:paraId="09479D30"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7B4467" w:rsidRDefault="004D6533" w:rsidP="004D6533">
            <w:pPr>
              <w:pStyle w:val="TAL"/>
              <w:rPr>
                <w:lang w:eastAsia="zh-CN"/>
              </w:rPr>
            </w:pPr>
            <w:r w:rsidRPr="007B4467">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7B4467" w:rsidRDefault="004D6533" w:rsidP="004D6533">
            <w:pPr>
              <w:pStyle w:val="TAL"/>
            </w:pPr>
          </w:p>
        </w:tc>
      </w:tr>
      <w:tr w:rsidR="004D6533" w:rsidRPr="007B4467"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7B4467" w:rsidRDefault="004D6533" w:rsidP="004D6533">
            <w:pPr>
              <w:pStyle w:val="TAC"/>
            </w:pPr>
            <w:r w:rsidRPr="007B4467">
              <w:rPr>
                <w:rFonts w:eastAsia="SimSun"/>
                <w:lang w:eastAsia="zh-CN"/>
              </w:rPr>
              <w:t>2</w:t>
            </w:r>
            <w:r w:rsidRPr="007B4467">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7B4467" w:rsidRDefault="004D6533" w:rsidP="004D6533">
            <w:pPr>
              <w:pStyle w:val="TAC"/>
            </w:pPr>
            <w:r w:rsidRPr="007B4467">
              <w:t>38.101-1, 5.3A.5</w:t>
            </w:r>
          </w:p>
          <w:p w14:paraId="6A8D7FEE" w14:textId="77777777" w:rsidR="004D6533" w:rsidRPr="007B4467" w:rsidRDefault="004D6533" w:rsidP="004D6533">
            <w:pPr>
              <w:pStyle w:val="TAC"/>
            </w:pPr>
            <w:r w:rsidRPr="007B4467">
              <w:t>38.101-2, 5.3A.4</w:t>
            </w:r>
          </w:p>
          <w:p w14:paraId="5171BFE0"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7B4467" w:rsidRDefault="004D6533" w:rsidP="004D6533">
            <w:pPr>
              <w:pStyle w:val="TAL"/>
              <w:rPr>
                <w:lang w:eastAsia="zh-CN"/>
              </w:rPr>
            </w:pPr>
            <w:r w:rsidRPr="007B4467">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7B4467" w:rsidRDefault="004D6533" w:rsidP="004D6533">
            <w:pPr>
              <w:pStyle w:val="TAL"/>
            </w:pPr>
          </w:p>
        </w:tc>
      </w:tr>
      <w:tr w:rsidR="004D6533" w:rsidRPr="007B4467"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7B4467" w:rsidRDefault="004D6533" w:rsidP="004D6533">
            <w:pPr>
              <w:pStyle w:val="TAC"/>
              <w:rPr>
                <w:rFonts w:eastAsia="SimSun"/>
                <w:lang w:eastAsia="zh-CN"/>
              </w:rPr>
            </w:pPr>
            <w:r w:rsidRPr="007B4467">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7B4467" w:rsidRDefault="004D6533" w:rsidP="004D6533">
            <w:pPr>
              <w:pStyle w:val="TAC"/>
            </w:pPr>
            <w:r w:rsidRPr="007B4467">
              <w:t>38.101-1, 5.3A.5</w:t>
            </w:r>
          </w:p>
          <w:p w14:paraId="30BFA264" w14:textId="77777777" w:rsidR="004D6533" w:rsidRPr="007B4467" w:rsidRDefault="004D6533" w:rsidP="004D6533">
            <w:pPr>
              <w:pStyle w:val="TAC"/>
            </w:pPr>
            <w:r w:rsidRPr="007B4467">
              <w:t>38.101-2, 5.3A.4</w:t>
            </w:r>
          </w:p>
          <w:p w14:paraId="42C5B1D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7B4467" w:rsidRDefault="004D6533" w:rsidP="004D6533">
            <w:pPr>
              <w:pStyle w:val="TAL"/>
              <w:rPr>
                <w:lang w:eastAsia="zh-CN"/>
              </w:rPr>
            </w:pPr>
            <w:r w:rsidRPr="007B4467">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7B4467" w:rsidRDefault="004D6533" w:rsidP="004D6533">
            <w:pPr>
              <w:pStyle w:val="TAL"/>
            </w:pPr>
          </w:p>
        </w:tc>
      </w:tr>
      <w:tr w:rsidR="004D6533" w:rsidRPr="007B4467"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7B4467" w:rsidRDefault="004D6533" w:rsidP="004D6533">
            <w:pPr>
              <w:pStyle w:val="TAC"/>
              <w:rPr>
                <w:rFonts w:eastAsia="SimSun"/>
                <w:lang w:eastAsia="zh-CN"/>
              </w:rPr>
            </w:pPr>
            <w:r w:rsidRPr="007B4467">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(2</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7B4467" w:rsidRDefault="004D6533" w:rsidP="004D6533">
            <w:pPr>
              <w:pStyle w:val="TAC"/>
            </w:pPr>
            <w:r w:rsidRPr="007B4467">
              <w:t>38.101-1, 5.3A.5</w:t>
            </w:r>
          </w:p>
          <w:p w14:paraId="47F662A6" w14:textId="77777777" w:rsidR="004D6533" w:rsidRPr="007B4467" w:rsidRDefault="004D6533" w:rsidP="004D6533">
            <w:pPr>
              <w:pStyle w:val="TAC"/>
            </w:pPr>
            <w:r w:rsidRPr="007B4467">
              <w:t>38.101-2, 5.3A.4</w:t>
            </w:r>
          </w:p>
          <w:p w14:paraId="523345C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7B4467" w:rsidRDefault="004D6533" w:rsidP="004D6533">
            <w:pPr>
              <w:pStyle w:val="TAL"/>
              <w:rPr>
                <w:lang w:eastAsia="zh-CN"/>
              </w:rPr>
            </w:pPr>
            <w:r w:rsidRPr="007B4467">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7B4467" w:rsidRDefault="004D6533" w:rsidP="004D6533">
            <w:pPr>
              <w:pStyle w:val="TAL"/>
            </w:pPr>
          </w:p>
        </w:tc>
      </w:tr>
      <w:tr w:rsidR="004D6533" w:rsidRPr="007B4467"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7B4467" w:rsidRDefault="004D6533" w:rsidP="004D6533">
            <w:pPr>
              <w:pStyle w:val="TAC"/>
              <w:rPr>
                <w:rFonts w:eastAsia="SimSun"/>
                <w:lang w:eastAsia="zh-CN"/>
              </w:rPr>
            </w:pPr>
            <w:r w:rsidRPr="007B4467">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7B4467" w:rsidRDefault="004D6533" w:rsidP="004D6533">
            <w:pPr>
              <w:pStyle w:val="TAC"/>
            </w:pPr>
            <w:r w:rsidRPr="007B4467">
              <w:t>38.101-1, 5.3A.5</w:t>
            </w:r>
          </w:p>
          <w:p w14:paraId="22E18E06" w14:textId="77777777" w:rsidR="004D6533" w:rsidRPr="007B4467" w:rsidRDefault="004D6533" w:rsidP="004D6533">
            <w:pPr>
              <w:pStyle w:val="TAC"/>
            </w:pPr>
            <w:r w:rsidRPr="007B4467">
              <w:t>38.101-2, 5.3A.4</w:t>
            </w:r>
          </w:p>
          <w:p w14:paraId="4212422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7B4467" w:rsidRDefault="004D6533" w:rsidP="004D6533">
            <w:pPr>
              <w:pStyle w:val="TAL"/>
              <w:rPr>
                <w:lang w:eastAsia="zh-CN"/>
              </w:rPr>
            </w:pPr>
            <w:r w:rsidRPr="007B4467">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7B4467" w:rsidRDefault="004D6533" w:rsidP="004D6533">
            <w:pPr>
              <w:pStyle w:val="TAL"/>
            </w:pPr>
          </w:p>
        </w:tc>
      </w:tr>
      <w:tr w:rsidR="004D6533" w:rsidRPr="007B4467"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7B4467" w:rsidRDefault="004D6533" w:rsidP="004D6533">
            <w:pPr>
              <w:pStyle w:val="TAC"/>
              <w:rPr>
                <w:rFonts w:eastAsia="SimSun"/>
                <w:lang w:eastAsia="zh-CN"/>
              </w:rPr>
            </w:pPr>
            <w:r w:rsidRPr="007B4467">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7B4467" w:rsidRDefault="004D6533" w:rsidP="004D6533">
            <w:pPr>
              <w:pStyle w:val="TAC"/>
            </w:pPr>
            <w:r w:rsidRPr="007B4467">
              <w:t>38.101-1, 5.3A.5</w:t>
            </w:r>
          </w:p>
          <w:p w14:paraId="0A42C632" w14:textId="77777777" w:rsidR="004D6533" w:rsidRPr="007B4467" w:rsidRDefault="004D6533" w:rsidP="004D6533">
            <w:pPr>
              <w:pStyle w:val="TAC"/>
            </w:pPr>
            <w:r w:rsidRPr="007B4467">
              <w:t>38.101-2, 5.3A.4</w:t>
            </w:r>
          </w:p>
          <w:p w14:paraId="3EBA352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7B4467" w:rsidRDefault="004D6533" w:rsidP="004D6533">
            <w:pPr>
              <w:pStyle w:val="TAL"/>
              <w:rPr>
                <w:lang w:eastAsia="zh-CN"/>
              </w:rPr>
            </w:pPr>
            <w:r w:rsidRPr="007B4467">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7B4467" w:rsidRDefault="004D6533" w:rsidP="004D6533">
            <w:pPr>
              <w:pStyle w:val="TAL"/>
            </w:pPr>
          </w:p>
        </w:tc>
      </w:tr>
      <w:tr w:rsidR="004D6533" w:rsidRPr="007B4467"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7B4467" w:rsidRDefault="004D6533" w:rsidP="004D6533">
            <w:pPr>
              <w:pStyle w:val="TAC"/>
              <w:rPr>
                <w:rFonts w:eastAsia="SimSun"/>
                <w:lang w:eastAsia="zh-CN"/>
              </w:rPr>
            </w:pPr>
            <w:r w:rsidRPr="007B4467">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7B4467" w:rsidRDefault="004D6533" w:rsidP="004D6533">
            <w:pPr>
              <w:pStyle w:val="TAC"/>
            </w:pPr>
            <w:r w:rsidRPr="007B4467">
              <w:t>38.101-1, 5.3A.5</w:t>
            </w:r>
          </w:p>
          <w:p w14:paraId="1D1DF909" w14:textId="77777777" w:rsidR="004D6533" w:rsidRPr="007B4467" w:rsidRDefault="004D6533" w:rsidP="004D6533">
            <w:pPr>
              <w:pStyle w:val="TAC"/>
            </w:pPr>
            <w:r w:rsidRPr="007B4467">
              <w:t>38.101-2, 5.3A.4</w:t>
            </w:r>
          </w:p>
          <w:p w14:paraId="21E791D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7B4467" w:rsidRDefault="004D6533" w:rsidP="004D6533">
            <w:pPr>
              <w:pStyle w:val="TAL"/>
              <w:rPr>
                <w:lang w:eastAsia="zh-CN"/>
              </w:rPr>
            </w:pPr>
            <w:r w:rsidRPr="007B4467">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7B4467" w:rsidRDefault="004D6533" w:rsidP="004D6533">
            <w:pPr>
              <w:pStyle w:val="TAL"/>
            </w:pPr>
          </w:p>
        </w:tc>
      </w:tr>
      <w:tr w:rsidR="004D6533" w:rsidRPr="007B4467"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7B4467" w:rsidRDefault="004D6533" w:rsidP="004D6533">
            <w:pPr>
              <w:pStyle w:val="TAC"/>
              <w:rPr>
                <w:rFonts w:eastAsia="SimSun"/>
                <w:lang w:eastAsia="zh-CN"/>
              </w:rPr>
            </w:pPr>
            <w:r w:rsidRPr="007B4467">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7B4467" w:rsidRDefault="004D6533" w:rsidP="004D6533">
            <w:pPr>
              <w:pStyle w:val="TAC"/>
            </w:pPr>
            <w:r w:rsidRPr="007B4467">
              <w:t>38.101-1, 5.3A.5</w:t>
            </w:r>
          </w:p>
          <w:p w14:paraId="13A1FD8B" w14:textId="77777777" w:rsidR="004D6533" w:rsidRPr="007B4467" w:rsidRDefault="004D6533" w:rsidP="004D6533">
            <w:pPr>
              <w:pStyle w:val="TAC"/>
            </w:pPr>
            <w:r w:rsidRPr="007B4467">
              <w:t>38.101-2, 5.3A.4</w:t>
            </w:r>
          </w:p>
          <w:p w14:paraId="4888841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7B4467" w:rsidRDefault="004D6533" w:rsidP="004D6533">
            <w:pPr>
              <w:pStyle w:val="TAL"/>
              <w:rPr>
                <w:lang w:eastAsia="zh-CN"/>
              </w:rPr>
            </w:pPr>
            <w:r w:rsidRPr="007B4467">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7B4467" w:rsidRDefault="004D6533" w:rsidP="004D6533">
            <w:pPr>
              <w:pStyle w:val="TAL"/>
            </w:pPr>
          </w:p>
        </w:tc>
      </w:tr>
      <w:tr w:rsidR="004D6533" w:rsidRPr="007B4467"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7B4467" w:rsidRDefault="004D6533" w:rsidP="004D6533">
            <w:pPr>
              <w:pStyle w:val="TAC"/>
              <w:rPr>
                <w:rFonts w:eastAsia="SimSun"/>
                <w:lang w:eastAsia="zh-CN"/>
              </w:rPr>
            </w:pPr>
            <w:r w:rsidRPr="007B4467">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J</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7B4467" w:rsidRDefault="004D6533" w:rsidP="004D6533">
            <w:pPr>
              <w:pStyle w:val="TAC"/>
            </w:pPr>
            <w:r w:rsidRPr="007B4467">
              <w:t>38.101-1, 5.3A.5</w:t>
            </w:r>
          </w:p>
          <w:p w14:paraId="36D2EE8C" w14:textId="77777777" w:rsidR="004D6533" w:rsidRPr="007B4467" w:rsidRDefault="004D6533" w:rsidP="004D6533">
            <w:pPr>
              <w:pStyle w:val="TAC"/>
            </w:pPr>
            <w:r w:rsidRPr="007B4467">
              <w:t>38.101-2, 5.3A.4</w:t>
            </w:r>
          </w:p>
          <w:p w14:paraId="55164DE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7B4467" w:rsidRDefault="004D6533" w:rsidP="004D6533">
            <w:pPr>
              <w:pStyle w:val="TAL"/>
              <w:rPr>
                <w:lang w:eastAsia="zh-CN"/>
              </w:rPr>
            </w:pPr>
            <w:r w:rsidRPr="007B4467">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7B4467" w:rsidRDefault="004D6533" w:rsidP="004D6533">
            <w:pPr>
              <w:pStyle w:val="TAL"/>
            </w:pPr>
          </w:p>
        </w:tc>
      </w:tr>
      <w:tr w:rsidR="004D6533" w:rsidRPr="007B4467"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7B4467" w:rsidRDefault="004D6533" w:rsidP="004D6533">
            <w:pPr>
              <w:pStyle w:val="TAC"/>
              <w:rPr>
                <w:rFonts w:eastAsia="SimSun"/>
                <w:lang w:eastAsia="zh-CN"/>
              </w:rPr>
            </w:pPr>
            <w:r w:rsidRPr="007B4467">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K</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7B4467" w:rsidRDefault="004D6533" w:rsidP="004D6533">
            <w:pPr>
              <w:pStyle w:val="TAC"/>
            </w:pPr>
            <w:r w:rsidRPr="007B4467">
              <w:t>38.101-1, 5.3A.5</w:t>
            </w:r>
          </w:p>
          <w:p w14:paraId="32806A91" w14:textId="77777777" w:rsidR="004D6533" w:rsidRPr="007B4467" w:rsidRDefault="004D6533" w:rsidP="004D6533">
            <w:pPr>
              <w:pStyle w:val="TAC"/>
            </w:pPr>
            <w:r w:rsidRPr="007B4467">
              <w:t>38.101-2, 5.3A.4</w:t>
            </w:r>
          </w:p>
          <w:p w14:paraId="038500B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7B4467" w:rsidRDefault="004D6533" w:rsidP="004D6533">
            <w:pPr>
              <w:pStyle w:val="TAL"/>
              <w:rPr>
                <w:lang w:eastAsia="zh-CN"/>
              </w:rPr>
            </w:pPr>
            <w:r w:rsidRPr="007B4467">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7B4467" w:rsidRDefault="004D6533" w:rsidP="004D6533">
            <w:pPr>
              <w:pStyle w:val="TAL"/>
            </w:pPr>
          </w:p>
        </w:tc>
      </w:tr>
      <w:tr w:rsidR="004D6533" w:rsidRPr="007B4467"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7B4467" w:rsidRDefault="004D6533" w:rsidP="004D6533">
            <w:pPr>
              <w:pStyle w:val="TAC"/>
              <w:rPr>
                <w:rFonts w:eastAsia="SimSun"/>
                <w:lang w:eastAsia="zh-CN"/>
              </w:rPr>
            </w:pPr>
            <w:r w:rsidRPr="007B4467">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L</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7B4467" w:rsidRDefault="004D6533" w:rsidP="004D6533">
            <w:pPr>
              <w:pStyle w:val="TAC"/>
            </w:pPr>
            <w:r w:rsidRPr="007B4467">
              <w:t>38.101-1, 5.3A.5</w:t>
            </w:r>
          </w:p>
          <w:p w14:paraId="48FF117B" w14:textId="77777777" w:rsidR="004D6533" w:rsidRPr="007B4467" w:rsidRDefault="004D6533" w:rsidP="004D6533">
            <w:pPr>
              <w:pStyle w:val="TAC"/>
            </w:pPr>
            <w:r w:rsidRPr="007B4467">
              <w:t>38.101-2, 5.3A.4</w:t>
            </w:r>
          </w:p>
          <w:p w14:paraId="7C4E8029"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7B4467" w:rsidRDefault="004D6533" w:rsidP="004D6533">
            <w:pPr>
              <w:pStyle w:val="TAL"/>
              <w:rPr>
                <w:lang w:eastAsia="zh-CN"/>
              </w:rPr>
            </w:pPr>
            <w:r w:rsidRPr="007B4467">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7B4467" w:rsidRDefault="004D6533" w:rsidP="004D6533">
            <w:pPr>
              <w:pStyle w:val="TAL"/>
            </w:pPr>
          </w:p>
        </w:tc>
      </w:tr>
      <w:tr w:rsidR="004D6533" w:rsidRPr="007B4467"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7B4467" w:rsidRDefault="004D6533" w:rsidP="004D6533">
            <w:pPr>
              <w:pStyle w:val="TAC"/>
            </w:pPr>
            <w:r w:rsidRPr="007B4467">
              <w:rPr>
                <w:rFonts w:eastAsia="SimSun"/>
                <w:lang w:eastAsia="zh-CN"/>
              </w:rPr>
              <w:t>3</w:t>
            </w:r>
            <w:r w:rsidRPr="007B4467">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M</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7B4467" w:rsidRDefault="004D6533" w:rsidP="004D6533">
            <w:pPr>
              <w:pStyle w:val="TAC"/>
            </w:pPr>
            <w:r w:rsidRPr="007B4467">
              <w:t>38.101-1, 5.3A.5</w:t>
            </w:r>
          </w:p>
          <w:p w14:paraId="1E56167B" w14:textId="77777777" w:rsidR="004D6533" w:rsidRPr="007B4467" w:rsidRDefault="004D6533" w:rsidP="004D6533">
            <w:pPr>
              <w:pStyle w:val="TAC"/>
            </w:pPr>
            <w:r w:rsidRPr="007B4467">
              <w:t>38.101-2, 5.3A.4</w:t>
            </w:r>
          </w:p>
          <w:p w14:paraId="67A934FD"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7B4467" w:rsidRDefault="004D6533" w:rsidP="004D6533">
            <w:pPr>
              <w:pStyle w:val="TAL"/>
              <w:rPr>
                <w:lang w:eastAsia="zh-CN"/>
              </w:rPr>
            </w:pPr>
            <w:r w:rsidRPr="007B4467">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7B4467" w:rsidRDefault="004D6533" w:rsidP="004D6533">
            <w:pPr>
              <w:pStyle w:val="TAL"/>
            </w:pPr>
          </w:p>
        </w:tc>
      </w:tr>
      <w:tr w:rsidR="004D6533" w:rsidRPr="007B4467"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7B4467" w:rsidRDefault="004D6533" w:rsidP="004D6533">
            <w:pPr>
              <w:pStyle w:val="TAC"/>
            </w:pPr>
            <w:r w:rsidRPr="007B4467">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A</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7B4467" w:rsidRDefault="004D6533" w:rsidP="004D6533">
            <w:pPr>
              <w:pStyle w:val="TAC"/>
            </w:pPr>
            <w:r w:rsidRPr="007B4467">
              <w:t>38.101-1, 5.3A.5</w:t>
            </w:r>
          </w:p>
          <w:p w14:paraId="366A27A3" w14:textId="77777777" w:rsidR="004D6533" w:rsidRPr="007B4467" w:rsidRDefault="004D6533" w:rsidP="004D6533">
            <w:pPr>
              <w:pStyle w:val="TAC"/>
            </w:pPr>
            <w:r w:rsidRPr="007B4467">
              <w:t>38.101-2, 5.3A.4</w:t>
            </w:r>
          </w:p>
          <w:p w14:paraId="217F6CE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7B4467" w:rsidRDefault="004D6533" w:rsidP="004D6533">
            <w:pPr>
              <w:pStyle w:val="TAL"/>
              <w:rPr>
                <w:lang w:eastAsia="zh-CN"/>
              </w:rPr>
            </w:pPr>
            <w:r w:rsidRPr="007B4467">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7B4467" w:rsidRDefault="004D6533" w:rsidP="004D6533">
            <w:pPr>
              <w:pStyle w:val="TAL"/>
            </w:pPr>
          </w:p>
        </w:tc>
      </w:tr>
      <w:tr w:rsidR="004D6533" w:rsidRPr="007B4467"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7B4467" w:rsidRDefault="004D6533" w:rsidP="004D6533">
            <w:pPr>
              <w:pStyle w:val="TAC"/>
              <w:rPr>
                <w:rFonts w:eastAsia="SimSun"/>
                <w:lang w:eastAsia="zh-CN"/>
              </w:rPr>
            </w:pPr>
            <w:r w:rsidRPr="007B4467">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(2A)</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7B4467" w:rsidRDefault="004D6533" w:rsidP="004D6533">
            <w:pPr>
              <w:pStyle w:val="TAC"/>
            </w:pPr>
            <w:r w:rsidRPr="007B4467">
              <w:t>38.101-1, 5.3A.5</w:t>
            </w:r>
          </w:p>
          <w:p w14:paraId="775D3EDB" w14:textId="77777777" w:rsidR="004D6533" w:rsidRPr="007B4467" w:rsidRDefault="004D6533" w:rsidP="004D6533">
            <w:pPr>
              <w:pStyle w:val="TAC"/>
            </w:pPr>
            <w:r w:rsidRPr="007B4467">
              <w:t>38.101-2, 5.3A.4</w:t>
            </w:r>
          </w:p>
          <w:p w14:paraId="4F415F2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7B4467" w:rsidRDefault="004D6533" w:rsidP="004D6533">
            <w:pPr>
              <w:pStyle w:val="TAL"/>
              <w:rPr>
                <w:lang w:eastAsia="zh-CN"/>
              </w:rPr>
            </w:pPr>
            <w:r w:rsidRPr="007B4467">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7B4467" w:rsidRDefault="004D6533" w:rsidP="004D6533">
            <w:pPr>
              <w:pStyle w:val="TAL"/>
            </w:pPr>
          </w:p>
        </w:tc>
      </w:tr>
      <w:tr w:rsidR="004D6533" w:rsidRPr="007B4467"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7B4467" w:rsidRDefault="004D6533" w:rsidP="004D6533">
            <w:pPr>
              <w:pStyle w:val="TAC"/>
              <w:rPr>
                <w:rFonts w:eastAsia="SimSun"/>
                <w:lang w:eastAsia="zh-CN"/>
              </w:rPr>
            </w:pPr>
            <w:r w:rsidRPr="007B4467">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7B4467" w:rsidRDefault="004D6533" w:rsidP="004D6533">
            <w:pPr>
              <w:pStyle w:val="TAC"/>
            </w:pPr>
            <w:r w:rsidRPr="007B4467">
              <w:t>38.101-1, 5.3A.5</w:t>
            </w:r>
          </w:p>
          <w:p w14:paraId="1E1AED40" w14:textId="77777777" w:rsidR="004D6533" w:rsidRPr="007B4467" w:rsidRDefault="004D6533" w:rsidP="004D6533">
            <w:pPr>
              <w:pStyle w:val="TAC"/>
            </w:pPr>
            <w:r w:rsidRPr="007B4467">
              <w:t>38.101-2, 5.3A.4</w:t>
            </w:r>
          </w:p>
          <w:p w14:paraId="0A0C75A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7B4467" w:rsidRDefault="004D6533" w:rsidP="004D6533">
            <w:pPr>
              <w:pStyle w:val="TAL"/>
              <w:rPr>
                <w:lang w:eastAsia="zh-CN"/>
              </w:rPr>
            </w:pPr>
            <w:r w:rsidRPr="007B4467">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7B4467" w:rsidRDefault="004D6533" w:rsidP="004D6533">
            <w:pPr>
              <w:pStyle w:val="TAL"/>
            </w:pPr>
          </w:p>
        </w:tc>
      </w:tr>
      <w:tr w:rsidR="004D6533" w:rsidRPr="007B4467"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7B4467" w:rsidRDefault="004D6533" w:rsidP="004D6533">
            <w:pPr>
              <w:pStyle w:val="TAC"/>
              <w:rPr>
                <w:rFonts w:eastAsia="SimSun"/>
                <w:lang w:eastAsia="zh-CN"/>
              </w:rPr>
            </w:pPr>
            <w:r w:rsidRPr="007B4467">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E</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7B4467" w:rsidRDefault="004D6533" w:rsidP="004D6533">
            <w:pPr>
              <w:pStyle w:val="TAC"/>
            </w:pPr>
            <w:r w:rsidRPr="007B4467">
              <w:t>38.101-1, 5.3A.5</w:t>
            </w:r>
          </w:p>
          <w:p w14:paraId="3A5D3249" w14:textId="77777777" w:rsidR="004D6533" w:rsidRPr="007B4467" w:rsidRDefault="004D6533" w:rsidP="004D6533">
            <w:pPr>
              <w:pStyle w:val="TAC"/>
            </w:pPr>
            <w:r w:rsidRPr="007B4467">
              <w:t>38.101-2, 5.3A.4</w:t>
            </w:r>
          </w:p>
          <w:p w14:paraId="245EF61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7B4467" w:rsidRDefault="004D6533" w:rsidP="004D6533">
            <w:pPr>
              <w:pStyle w:val="TAL"/>
              <w:rPr>
                <w:lang w:eastAsia="zh-CN"/>
              </w:rPr>
            </w:pPr>
            <w:r w:rsidRPr="007B4467">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7B4467" w:rsidRDefault="004D6533" w:rsidP="004D6533">
            <w:pPr>
              <w:pStyle w:val="TAL"/>
            </w:pPr>
          </w:p>
        </w:tc>
      </w:tr>
      <w:tr w:rsidR="004D6533" w:rsidRPr="007B4467"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7B4467" w:rsidRDefault="004D6533" w:rsidP="004D6533">
            <w:pPr>
              <w:pStyle w:val="TAC"/>
              <w:rPr>
                <w:rFonts w:eastAsia="SimSun"/>
                <w:lang w:eastAsia="zh-CN"/>
              </w:rPr>
            </w:pPr>
            <w:r w:rsidRPr="007B4467">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F</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7B4467" w:rsidRDefault="004D6533" w:rsidP="004D6533">
            <w:pPr>
              <w:pStyle w:val="TAC"/>
            </w:pPr>
            <w:r w:rsidRPr="007B4467">
              <w:t>38.101-1, 5.3A.5</w:t>
            </w:r>
          </w:p>
          <w:p w14:paraId="4B8E060E" w14:textId="77777777" w:rsidR="004D6533" w:rsidRPr="007B4467" w:rsidRDefault="004D6533" w:rsidP="004D6533">
            <w:pPr>
              <w:pStyle w:val="TAC"/>
            </w:pPr>
            <w:r w:rsidRPr="007B4467">
              <w:t>38.101-2, 5.3A.4</w:t>
            </w:r>
          </w:p>
          <w:p w14:paraId="228B218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7B4467" w:rsidRDefault="004D6533" w:rsidP="004D6533">
            <w:pPr>
              <w:pStyle w:val="TAL"/>
              <w:rPr>
                <w:lang w:eastAsia="zh-CN"/>
              </w:rPr>
            </w:pPr>
            <w:r w:rsidRPr="007B4467">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7B4467" w:rsidRDefault="004D6533" w:rsidP="004D6533">
            <w:pPr>
              <w:pStyle w:val="TAL"/>
            </w:pPr>
          </w:p>
        </w:tc>
      </w:tr>
      <w:tr w:rsidR="004D6533" w:rsidRPr="007B4467"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7B4467" w:rsidRDefault="004D6533" w:rsidP="004D6533">
            <w:pPr>
              <w:pStyle w:val="TAC"/>
              <w:rPr>
                <w:rFonts w:eastAsia="SimSun"/>
                <w:lang w:eastAsia="zh-CN"/>
              </w:rPr>
            </w:pPr>
            <w:r w:rsidRPr="007B4467">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7B4467" w:rsidRDefault="004D6533" w:rsidP="004D6533">
            <w:pPr>
              <w:pStyle w:val="TAC"/>
            </w:pPr>
            <w:r w:rsidRPr="007B4467">
              <w:t>38.101-1, 5.3A.5</w:t>
            </w:r>
          </w:p>
          <w:p w14:paraId="62806B3B" w14:textId="77777777" w:rsidR="004D6533" w:rsidRPr="007B4467" w:rsidRDefault="004D6533" w:rsidP="004D6533">
            <w:pPr>
              <w:pStyle w:val="TAC"/>
            </w:pPr>
            <w:r w:rsidRPr="007B4467">
              <w:t>38.101-2, 5.3A.4</w:t>
            </w:r>
          </w:p>
          <w:p w14:paraId="739E9FD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7B4467" w:rsidRDefault="004D6533" w:rsidP="004D6533">
            <w:pPr>
              <w:pStyle w:val="TAL"/>
              <w:rPr>
                <w:lang w:eastAsia="zh-CN"/>
              </w:rPr>
            </w:pPr>
            <w:r w:rsidRPr="007B4467">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7B4467" w:rsidRDefault="004D6533" w:rsidP="004D6533">
            <w:pPr>
              <w:pStyle w:val="TAL"/>
            </w:pPr>
          </w:p>
        </w:tc>
      </w:tr>
      <w:tr w:rsidR="004D6533" w:rsidRPr="007B4467"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7B4467" w:rsidRDefault="004D6533" w:rsidP="004D6533">
            <w:pPr>
              <w:pStyle w:val="TAC"/>
              <w:rPr>
                <w:rFonts w:eastAsia="SimSun"/>
                <w:lang w:eastAsia="zh-CN"/>
              </w:rPr>
            </w:pPr>
            <w:r w:rsidRPr="007B4467">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7B4467" w:rsidRDefault="004D6533" w:rsidP="004D6533">
            <w:pPr>
              <w:pStyle w:val="TAC"/>
            </w:pPr>
            <w:r w:rsidRPr="007B4467">
              <w:t>38.101-1, 5.3A.5</w:t>
            </w:r>
          </w:p>
          <w:p w14:paraId="2B00A2F8" w14:textId="77777777" w:rsidR="004D6533" w:rsidRPr="007B4467" w:rsidRDefault="004D6533" w:rsidP="004D6533">
            <w:pPr>
              <w:pStyle w:val="TAC"/>
            </w:pPr>
            <w:r w:rsidRPr="007B4467">
              <w:t>38.101-2, 5.3A.4</w:t>
            </w:r>
          </w:p>
          <w:p w14:paraId="5278C6B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7B4467" w:rsidRDefault="004D6533" w:rsidP="004D6533">
            <w:pPr>
              <w:pStyle w:val="TAL"/>
              <w:rPr>
                <w:lang w:eastAsia="zh-CN"/>
              </w:rPr>
            </w:pPr>
            <w:r w:rsidRPr="007B4467">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7B4467" w:rsidRDefault="004D6533" w:rsidP="004D6533">
            <w:pPr>
              <w:pStyle w:val="TAL"/>
            </w:pPr>
          </w:p>
        </w:tc>
      </w:tr>
      <w:tr w:rsidR="004D6533" w:rsidRPr="007B4467"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7B4467" w:rsidRDefault="004D6533" w:rsidP="004D6533">
            <w:pPr>
              <w:pStyle w:val="TAC"/>
              <w:rPr>
                <w:rFonts w:eastAsia="SimSun"/>
                <w:lang w:eastAsia="zh-CN"/>
              </w:rPr>
            </w:pPr>
            <w:r w:rsidRPr="007B4467">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H</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7B4467" w:rsidRDefault="004D6533" w:rsidP="004D6533">
            <w:pPr>
              <w:pStyle w:val="TAC"/>
            </w:pPr>
            <w:r w:rsidRPr="007B4467">
              <w:t>38.101-1, 5.3A.5</w:t>
            </w:r>
          </w:p>
          <w:p w14:paraId="4C35D054" w14:textId="77777777" w:rsidR="004D6533" w:rsidRPr="007B4467" w:rsidRDefault="004D6533" w:rsidP="004D6533">
            <w:pPr>
              <w:pStyle w:val="TAC"/>
            </w:pPr>
            <w:r w:rsidRPr="007B4467">
              <w:t>38.101-2, 5.3A.4</w:t>
            </w:r>
          </w:p>
          <w:p w14:paraId="47860B98"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7B4467" w:rsidRDefault="004D6533" w:rsidP="004D6533">
            <w:pPr>
              <w:pStyle w:val="TAL"/>
              <w:rPr>
                <w:lang w:eastAsia="zh-CN"/>
              </w:rPr>
            </w:pPr>
            <w:r w:rsidRPr="007B4467">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7B4467" w:rsidRDefault="004D6533" w:rsidP="004D6533">
            <w:pPr>
              <w:pStyle w:val="TAL"/>
            </w:pPr>
          </w:p>
        </w:tc>
      </w:tr>
    </w:tbl>
    <w:p w14:paraId="12004737" w14:textId="77777777" w:rsidR="004D6533" w:rsidRPr="007B4467" w:rsidRDefault="004D6533" w:rsidP="007624D2"/>
    <w:p w14:paraId="5CEEE881" w14:textId="2A1CF257"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1</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two</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1</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7B4467"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7B4467" w:rsidRDefault="004D6533" w:rsidP="004D6533">
            <w:pPr>
              <w:pStyle w:val="TAH"/>
            </w:pPr>
            <w:r w:rsidRPr="007B4467">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7B4467" w:rsidRDefault="004D6533" w:rsidP="004D6533">
            <w:pPr>
              <w:pStyle w:val="TAH"/>
            </w:pPr>
            <w:r w:rsidRPr="007B4467">
              <w:t xml:space="preserve">UL NR FR1 </w:t>
            </w:r>
            <w:r w:rsidRPr="007B4467">
              <w:rPr>
                <w:rFonts w:eastAsia="SimSun"/>
                <w:lang w:eastAsia="zh-CN"/>
              </w:rPr>
              <w:t xml:space="preserve">and FR2 </w:t>
            </w:r>
            <w:r w:rsidRPr="007B4467">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7B4467" w:rsidRDefault="004D6533" w:rsidP="004D6533">
            <w:pPr>
              <w:pStyle w:val="TAH"/>
              <w:rPr>
                <w:rFonts w:cs="Arial"/>
                <w:szCs w:val="18"/>
              </w:rPr>
            </w:pPr>
            <w:r w:rsidRPr="007B4467">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7B4467" w:rsidRDefault="004D6533" w:rsidP="004D6533">
            <w:pPr>
              <w:pStyle w:val="TAH"/>
            </w:pPr>
            <w:r w:rsidRPr="007B4467">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7B4467" w:rsidRDefault="004D6533" w:rsidP="004D6533">
            <w:pPr>
              <w:pStyle w:val="TAH"/>
            </w:pPr>
            <w:r w:rsidRPr="007B4467">
              <w:t>Comments</w:t>
            </w:r>
          </w:p>
        </w:tc>
      </w:tr>
      <w:tr w:rsidR="004D6533" w:rsidRPr="007B4467"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7B4467" w:rsidRDefault="004D6533" w:rsidP="004D6533">
            <w:pPr>
              <w:pStyle w:val="TAC"/>
            </w:pPr>
            <w:r w:rsidRPr="007B4467">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7B4467" w:rsidRDefault="004D6533" w:rsidP="004D6533">
            <w:pPr>
              <w:pStyle w:val="TAC"/>
            </w:pPr>
            <w:r w:rsidRPr="007B4467">
              <w:t>38.101-1, 5.3A.5</w:t>
            </w:r>
          </w:p>
          <w:p w14:paraId="275CC904" w14:textId="77777777" w:rsidR="004D6533" w:rsidRPr="007B4467" w:rsidRDefault="004D6533" w:rsidP="004D6533">
            <w:pPr>
              <w:pStyle w:val="TAC"/>
            </w:pPr>
            <w:r w:rsidRPr="007B4467">
              <w:t>38.101-2, 5.3A.4</w:t>
            </w:r>
          </w:p>
          <w:p w14:paraId="2D9858E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7B4467" w:rsidRDefault="004D6533" w:rsidP="004D6533">
            <w:pPr>
              <w:pStyle w:val="TAL"/>
            </w:pPr>
            <w:r w:rsidRPr="007B4467">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7B4467" w:rsidRDefault="004D6533" w:rsidP="004D6533">
            <w:pPr>
              <w:pStyle w:val="TAL"/>
            </w:pPr>
          </w:p>
        </w:tc>
      </w:tr>
      <w:tr w:rsidR="004D6533" w:rsidRPr="007B4467"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7B4467" w:rsidRDefault="004D6533" w:rsidP="004D6533">
            <w:pPr>
              <w:pStyle w:val="TAC"/>
              <w:rPr>
                <w:rFonts w:eastAsia="SimSun"/>
                <w:lang w:eastAsia="zh-CN"/>
              </w:rPr>
            </w:pPr>
            <w:r w:rsidRPr="007B4467">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7B4467" w:rsidRDefault="004D6533" w:rsidP="004D6533">
            <w:pPr>
              <w:pStyle w:val="TAC"/>
            </w:pPr>
            <w:r w:rsidRPr="007B4467">
              <w:t>38.101-1, 5.3A.5</w:t>
            </w:r>
          </w:p>
          <w:p w14:paraId="0C4B9933" w14:textId="77777777" w:rsidR="004D6533" w:rsidRPr="007B4467" w:rsidRDefault="004D6533" w:rsidP="004D6533">
            <w:pPr>
              <w:pStyle w:val="TAC"/>
            </w:pPr>
            <w:r w:rsidRPr="007B4467">
              <w:t>38.101-2, 5.3A.4</w:t>
            </w:r>
          </w:p>
          <w:p w14:paraId="4B40F5B2"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7B4467" w:rsidRDefault="004D6533" w:rsidP="004D6533">
            <w:pPr>
              <w:pStyle w:val="TAL"/>
            </w:pPr>
            <w:r w:rsidRPr="007B4467">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7B4467" w:rsidRDefault="004D6533" w:rsidP="004D6533">
            <w:pPr>
              <w:pStyle w:val="TAL"/>
            </w:pPr>
          </w:p>
        </w:tc>
      </w:tr>
      <w:tr w:rsidR="004D6533" w:rsidRPr="007B4467"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7B4467" w:rsidRDefault="004D6533" w:rsidP="004D6533">
            <w:pPr>
              <w:pStyle w:val="TAC"/>
              <w:rPr>
                <w:rFonts w:eastAsia="SimSun"/>
                <w:lang w:eastAsia="zh-CN"/>
              </w:rPr>
            </w:pPr>
            <w:r w:rsidRPr="007B4467">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7B4467" w:rsidRDefault="004D6533" w:rsidP="004D6533">
            <w:pPr>
              <w:pStyle w:val="TAC"/>
            </w:pPr>
            <w:r w:rsidRPr="007B4467">
              <w:t>38.101-1, 5.3A.5</w:t>
            </w:r>
          </w:p>
          <w:p w14:paraId="3C014892" w14:textId="77777777" w:rsidR="004D6533" w:rsidRPr="007B4467" w:rsidRDefault="004D6533" w:rsidP="004D6533">
            <w:pPr>
              <w:pStyle w:val="TAC"/>
            </w:pPr>
            <w:r w:rsidRPr="007B4467">
              <w:t>38.101-2, 5.3A.4</w:t>
            </w:r>
          </w:p>
          <w:p w14:paraId="1849CA9B"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7B4467" w:rsidRDefault="004D6533" w:rsidP="004D6533">
            <w:pPr>
              <w:pStyle w:val="TAL"/>
            </w:pPr>
            <w:r w:rsidRPr="007B4467">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7B4467" w:rsidRDefault="004D6533" w:rsidP="004D6533">
            <w:pPr>
              <w:pStyle w:val="TAL"/>
            </w:pPr>
          </w:p>
        </w:tc>
      </w:tr>
      <w:tr w:rsidR="004D6533" w:rsidRPr="007B4467"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7B4467" w:rsidRDefault="004D6533" w:rsidP="004D6533">
            <w:pPr>
              <w:pStyle w:val="TAC"/>
              <w:rPr>
                <w:rFonts w:eastAsia="SimSun"/>
                <w:lang w:eastAsia="zh-CN"/>
              </w:rPr>
            </w:pPr>
            <w:r w:rsidRPr="007B4467">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7B4467" w:rsidRDefault="004D6533" w:rsidP="004D6533">
            <w:pPr>
              <w:pStyle w:val="TAC"/>
            </w:pPr>
            <w:r w:rsidRPr="007B4467">
              <w:t>38.101-1, 5.3A.5</w:t>
            </w:r>
          </w:p>
          <w:p w14:paraId="1EAC5DC8" w14:textId="77777777" w:rsidR="004D6533" w:rsidRPr="007B4467" w:rsidRDefault="004D6533" w:rsidP="004D6533">
            <w:pPr>
              <w:pStyle w:val="TAC"/>
            </w:pPr>
            <w:r w:rsidRPr="007B4467">
              <w:t>38.101-2, 5.3A.4</w:t>
            </w:r>
          </w:p>
          <w:p w14:paraId="5596756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7B4467" w:rsidRDefault="004D6533" w:rsidP="004D6533">
            <w:pPr>
              <w:pStyle w:val="TAL"/>
            </w:pPr>
            <w:r w:rsidRPr="007B4467">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7B4467" w:rsidRDefault="004D6533" w:rsidP="004D6533">
            <w:pPr>
              <w:pStyle w:val="TAL"/>
            </w:pPr>
          </w:p>
        </w:tc>
      </w:tr>
      <w:tr w:rsidR="004D6533" w:rsidRPr="007B4467"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7B4467" w:rsidRDefault="004D6533" w:rsidP="004D6533">
            <w:pPr>
              <w:pStyle w:val="TAC"/>
              <w:rPr>
                <w:rFonts w:eastAsia="SimSun"/>
                <w:lang w:eastAsia="zh-CN"/>
              </w:rPr>
            </w:pPr>
            <w:r w:rsidRPr="007B4467">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7B4467" w:rsidRDefault="004D6533" w:rsidP="004D6533">
            <w:pPr>
              <w:pStyle w:val="TAC"/>
            </w:pPr>
            <w:r w:rsidRPr="007B4467">
              <w:t>38.101-1, 5.3A.5</w:t>
            </w:r>
          </w:p>
          <w:p w14:paraId="7CABFAF5" w14:textId="77777777" w:rsidR="004D6533" w:rsidRPr="007B4467" w:rsidRDefault="004D6533" w:rsidP="004D6533">
            <w:pPr>
              <w:pStyle w:val="TAC"/>
            </w:pPr>
            <w:r w:rsidRPr="007B4467">
              <w:t>38.101-2, 5.3A.4</w:t>
            </w:r>
          </w:p>
          <w:p w14:paraId="6CC795D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7B4467" w:rsidRDefault="004D6533" w:rsidP="004D6533">
            <w:pPr>
              <w:pStyle w:val="TAL"/>
            </w:pPr>
            <w:r w:rsidRPr="007B4467">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7B4467" w:rsidRDefault="004D6533" w:rsidP="004D6533">
            <w:pPr>
              <w:pStyle w:val="TAL"/>
            </w:pPr>
          </w:p>
        </w:tc>
      </w:tr>
      <w:tr w:rsidR="004D6533" w:rsidRPr="007B4467"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7B4467" w:rsidRDefault="004D6533" w:rsidP="004D6533">
            <w:pPr>
              <w:pStyle w:val="TAC"/>
              <w:rPr>
                <w:rFonts w:eastAsia="SimSun"/>
                <w:lang w:eastAsia="zh-CN"/>
              </w:rPr>
            </w:pPr>
            <w:r w:rsidRPr="007B4467">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J</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7B4467" w:rsidRDefault="004D6533" w:rsidP="004D6533">
            <w:pPr>
              <w:pStyle w:val="TAC"/>
            </w:pPr>
            <w:r w:rsidRPr="007B4467">
              <w:t>38.101-1, 5.3A.5</w:t>
            </w:r>
          </w:p>
          <w:p w14:paraId="46E534AA" w14:textId="77777777" w:rsidR="004D6533" w:rsidRPr="007B4467" w:rsidRDefault="004D6533" w:rsidP="004D6533">
            <w:pPr>
              <w:pStyle w:val="TAC"/>
            </w:pPr>
            <w:r w:rsidRPr="007B4467">
              <w:t>38.101-2, 5.3A.4</w:t>
            </w:r>
          </w:p>
          <w:p w14:paraId="62223AB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7B4467" w:rsidRDefault="004D6533" w:rsidP="004D6533">
            <w:pPr>
              <w:pStyle w:val="TAL"/>
            </w:pPr>
            <w:r w:rsidRPr="007B4467">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7B4467" w:rsidRDefault="004D6533" w:rsidP="004D6533">
            <w:pPr>
              <w:pStyle w:val="TAL"/>
            </w:pPr>
          </w:p>
        </w:tc>
      </w:tr>
      <w:tr w:rsidR="004D6533" w:rsidRPr="007B4467"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7B4467" w:rsidRDefault="004D6533" w:rsidP="004D6533">
            <w:pPr>
              <w:pStyle w:val="TAC"/>
              <w:rPr>
                <w:rFonts w:eastAsia="SimSun"/>
                <w:lang w:eastAsia="zh-CN"/>
              </w:rPr>
            </w:pPr>
            <w:r w:rsidRPr="007B4467">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K</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7B4467" w:rsidRDefault="004D6533" w:rsidP="004D6533">
            <w:pPr>
              <w:pStyle w:val="TAC"/>
            </w:pPr>
            <w:r w:rsidRPr="007B4467">
              <w:t>38.101-1, 5.3A.5</w:t>
            </w:r>
          </w:p>
          <w:p w14:paraId="13F952BB" w14:textId="77777777" w:rsidR="004D6533" w:rsidRPr="007B4467" w:rsidRDefault="004D6533" w:rsidP="004D6533">
            <w:pPr>
              <w:pStyle w:val="TAC"/>
            </w:pPr>
            <w:r w:rsidRPr="007B4467">
              <w:t>38.101-2, 5.3A.4</w:t>
            </w:r>
          </w:p>
          <w:p w14:paraId="5EE7872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7B4467" w:rsidRDefault="004D6533" w:rsidP="004D6533">
            <w:pPr>
              <w:pStyle w:val="TAL"/>
            </w:pPr>
            <w:r w:rsidRPr="007B4467">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7B4467" w:rsidRDefault="004D6533" w:rsidP="004D6533">
            <w:pPr>
              <w:pStyle w:val="TAL"/>
            </w:pPr>
          </w:p>
        </w:tc>
      </w:tr>
      <w:tr w:rsidR="004D6533" w:rsidRPr="007B4467"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7B4467" w:rsidRDefault="004D6533" w:rsidP="004D6533">
            <w:pPr>
              <w:pStyle w:val="TAC"/>
              <w:rPr>
                <w:rFonts w:eastAsia="SimSun"/>
                <w:lang w:eastAsia="zh-CN"/>
              </w:rPr>
            </w:pPr>
            <w:r w:rsidRPr="007B4467">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L</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7B4467" w:rsidRDefault="004D6533" w:rsidP="004D6533">
            <w:pPr>
              <w:pStyle w:val="TAC"/>
            </w:pPr>
            <w:r w:rsidRPr="007B4467">
              <w:t>38.101-1, 5.3A.5</w:t>
            </w:r>
          </w:p>
          <w:p w14:paraId="2638CD54" w14:textId="77777777" w:rsidR="004D6533" w:rsidRPr="007B4467" w:rsidRDefault="004D6533" w:rsidP="004D6533">
            <w:pPr>
              <w:pStyle w:val="TAC"/>
            </w:pPr>
            <w:r w:rsidRPr="007B4467">
              <w:t>38.101-2, 5.3A.4</w:t>
            </w:r>
          </w:p>
          <w:p w14:paraId="6C29C6A9"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7B4467" w:rsidRDefault="004D6533" w:rsidP="004D6533">
            <w:pPr>
              <w:pStyle w:val="TAL"/>
            </w:pPr>
            <w:r w:rsidRPr="007B4467">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7B4467" w:rsidRDefault="004D6533" w:rsidP="004D6533">
            <w:pPr>
              <w:pStyle w:val="TAL"/>
            </w:pPr>
          </w:p>
        </w:tc>
      </w:tr>
      <w:tr w:rsidR="004D6533" w:rsidRPr="007B4467"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7B4467" w:rsidRDefault="004D6533" w:rsidP="004D6533">
            <w:pPr>
              <w:pStyle w:val="TAC"/>
              <w:rPr>
                <w:rFonts w:eastAsia="SimSun"/>
                <w:lang w:eastAsia="zh-CN"/>
              </w:rPr>
            </w:pPr>
            <w:r w:rsidRPr="007B4467">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M</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7B4467" w:rsidRDefault="004D6533" w:rsidP="004D6533">
            <w:pPr>
              <w:pStyle w:val="TAC"/>
            </w:pPr>
            <w:r w:rsidRPr="007B4467">
              <w:t>38.101-1, 5.3A.5</w:t>
            </w:r>
          </w:p>
          <w:p w14:paraId="6FEFEA61" w14:textId="77777777" w:rsidR="004D6533" w:rsidRPr="007B4467" w:rsidRDefault="004D6533" w:rsidP="004D6533">
            <w:pPr>
              <w:pStyle w:val="TAC"/>
            </w:pPr>
            <w:r w:rsidRPr="007B4467">
              <w:t>38.101-2, 5.3A.4</w:t>
            </w:r>
          </w:p>
          <w:p w14:paraId="61FF7290"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7B4467" w:rsidRDefault="004D6533" w:rsidP="004D6533">
            <w:pPr>
              <w:pStyle w:val="TAL"/>
            </w:pPr>
            <w:r w:rsidRPr="007B4467">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7B4467" w:rsidRDefault="004D6533" w:rsidP="004D6533">
            <w:pPr>
              <w:pStyle w:val="TAL"/>
            </w:pPr>
          </w:p>
        </w:tc>
      </w:tr>
      <w:tr w:rsidR="004D6533" w:rsidRPr="007B4467"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7B4467" w:rsidRDefault="004D6533" w:rsidP="004D6533">
            <w:pPr>
              <w:pStyle w:val="TAC"/>
            </w:pPr>
            <w:r w:rsidRPr="007B4467">
              <w:t>38.101-1, 5.3A.5</w:t>
            </w:r>
          </w:p>
          <w:p w14:paraId="342EFA5C" w14:textId="77777777" w:rsidR="004D6533" w:rsidRPr="007B4467" w:rsidRDefault="004D6533" w:rsidP="004D6533">
            <w:pPr>
              <w:pStyle w:val="TAC"/>
            </w:pPr>
            <w:r w:rsidRPr="007B4467">
              <w:t>38.101-2, 5.3A.4</w:t>
            </w:r>
          </w:p>
          <w:p w14:paraId="0947768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7B4467" w:rsidRDefault="004D6533" w:rsidP="004D6533">
            <w:pPr>
              <w:pStyle w:val="TAL"/>
            </w:pPr>
            <w:r w:rsidRPr="007B4467">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7B4467" w:rsidRDefault="004D6533" w:rsidP="004D6533">
            <w:pPr>
              <w:pStyle w:val="TAL"/>
            </w:pPr>
          </w:p>
        </w:tc>
      </w:tr>
      <w:tr w:rsidR="004D6533" w:rsidRPr="007B4467"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7B4467" w:rsidRDefault="004D6533" w:rsidP="004D6533">
            <w:pPr>
              <w:pStyle w:val="TAC"/>
              <w:rPr>
                <w:rFonts w:eastAsia="SimSun"/>
                <w:lang w:eastAsia="zh-CN"/>
              </w:rPr>
            </w:pPr>
            <w:r w:rsidRPr="007B4467">
              <w:t>1</w:t>
            </w:r>
            <w:r w:rsidRPr="007B4467">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H</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7B4467" w:rsidRDefault="004D6533" w:rsidP="004D6533">
            <w:pPr>
              <w:pStyle w:val="TAC"/>
            </w:pPr>
            <w:r w:rsidRPr="007B4467">
              <w:t>38.101-1, 5.3A.5</w:t>
            </w:r>
          </w:p>
          <w:p w14:paraId="05D344E0" w14:textId="77777777" w:rsidR="004D6533" w:rsidRPr="007B4467" w:rsidRDefault="004D6533" w:rsidP="004D6533">
            <w:pPr>
              <w:pStyle w:val="TAC"/>
            </w:pPr>
            <w:r w:rsidRPr="007B4467">
              <w:t>38.101-2, 5.3A.4</w:t>
            </w:r>
          </w:p>
          <w:p w14:paraId="1506055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7B4467" w:rsidRDefault="004D6533" w:rsidP="004D6533">
            <w:pPr>
              <w:pStyle w:val="TAL"/>
            </w:pPr>
            <w:r w:rsidRPr="007B4467">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7B4467" w:rsidRDefault="004D6533" w:rsidP="004D6533">
            <w:pPr>
              <w:pStyle w:val="TAL"/>
            </w:pPr>
          </w:p>
        </w:tc>
      </w:tr>
      <w:tr w:rsidR="004D6533" w:rsidRPr="007B4467"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7B4467" w:rsidRDefault="004D6533" w:rsidP="004D6533">
            <w:pPr>
              <w:pStyle w:val="TAC"/>
              <w:rPr>
                <w:rFonts w:eastAsia="SimSun"/>
                <w:lang w:eastAsia="zh-CN"/>
              </w:rPr>
            </w:pPr>
            <w:r w:rsidRPr="007B4467">
              <w:t>1</w:t>
            </w:r>
            <w:r w:rsidRPr="007B4467">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I</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7B4467" w:rsidRDefault="004D6533" w:rsidP="004D6533">
            <w:pPr>
              <w:pStyle w:val="TAC"/>
            </w:pPr>
            <w:r w:rsidRPr="007B4467">
              <w:t>38.101-1, 5.3A.5</w:t>
            </w:r>
          </w:p>
          <w:p w14:paraId="39758B65" w14:textId="77777777" w:rsidR="004D6533" w:rsidRPr="007B4467" w:rsidRDefault="004D6533" w:rsidP="004D6533">
            <w:pPr>
              <w:pStyle w:val="TAC"/>
            </w:pPr>
            <w:r w:rsidRPr="007B4467">
              <w:t>38.101-2, 5.3A.4</w:t>
            </w:r>
          </w:p>
          <w:p w14:paraId="6D71678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7B4467" w:rsidRDefault="004D6533" w:rsidP="004D6533">
            <w:pPr>
              <w:pStyle w:val="TAL"/>
            </w:pPr>
            <w:r w:rsidRPr="007B4467">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7B4467" w:rsidRDefault="004D6533" w:rsidP="004D6533">
            <w:pPr>
              <w:pStyle w:val="TAL"/>
            </w:pPr>
          </w:p>
        </w:tc>
      </w:tr>
      <w:tr w:rsidR="004D6533" w:rsidRPr="007B4467"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7B4467" w:rsidRDefault="004D6533" w:rsidP="004D6533">
            <w:pPr>
              <w:pStyle w:val="TAC"/>
              <w:rPr>
                <w:rFonts w:eastAsia="SimSun"/>
                <w:lang w:eastAsia="zh-CN"/>
              </w:rPr>
            </w:pPr>
            <w:r w:rsidRPr="007B4467">
              <w:t>1</w:t>
            </w:r>
            <w:r w:rsidRPr="007B4467">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J</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7B4467" w:rsidRDefault="004D6533" w:rsidP="004D6533">
            <w:pPr>
              <w:pStyle w:val="TAC"/>
            </w:pPr>
            <w:r w:rsidRPr="007B4467">
              <w:t>38.101-1, 5.3A.5</w:t>
            </w:r>
          </w:p>
          <w:p w14:paraId="646B2FFF" w14:textId="77777777" w:rsidR="004D6533" w:rsidRPr="007B4467" w:rsidRDefault="004D6533" w:rsidP="004D6533">
            <w:pPr>
              <w:pStyle w:val="TAC"/>
            </w:pPr>
            <w:r w:rsidRPr="007B4467">
              <w:t>38.101-2, 5.3A.4</w:t>
            </w:r>
          </w:p>
          <w:p w14:paraId="7F1D491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7B4467" w:rsidRDefault="004D6533" w:rsidP="004D6533">
            <w:pPr>
              <w:pStyle w:val="TAL"/>
            </w:pPr>
            <w:r w:rsidRPr="007B4467">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7B4467" w:rsidRDefault="004D6533" w:rsidP="004D6533">
            <w:pPr>
              <w:pStyle w:val="TAL"/>
            </w:pPr>
          </w:p>
        </w:tc>
      </w:tr>
      <w:tr w:rsidR="004D6533" w:rsidRPr="007B4467"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7B4467" w:rsidRDefault="004D6533" w:rsidP="004D6533">
            <w:pPr>
              <w:pStyle w:val="TAC"/>
              <w:rPr>
                <w:rFonts w:eastAsia="SimSun"/>
                <w:lang w:eastAsia="zh-CN"/>
              </w:rPr>
            </w:pPr>
            <w:r w:rsidRPr="007B4467">
              <w:t>1</w:t>
            </w:r>
            <w:r w:rsidRPr="007B4467">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K</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7B4467" w:rsidRDefault="004D6533" w:rsidP="004D6533">
            <w:pPr>
              <w:pStyle w:val="TAC"/>
            </w:pPr>
            <w:r w:rsidRPr="007B4467">
              <w:t>38.101-1, 5.3A.5</w:t>
            </w:r>
          </w:p>
          <w:p w14:paraId="40764C1C" w14:textId="77777777" w:rsidR="004D6533" w:rsidRPr="007B4467" w:rsidRDefault="004D6533" w:rsidP="004D6533">
            <w:pPr>
              <w:pStyle w:val="TAC"/>
            </w:pPr>
            <w:r w:rsidRPr="007B4467">
              <w:t>38.101-2, 5.3A.4</w:t>
            </w:r>
          </w:p>
          <w:p w14:paraId="1552AA90"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7B4467" w:rsidRDefault="004D6533" w:rsidP="004D6533">
            <w:pPr>
              <w:pStyle w:val="TAL"/>
            </w:pPr>
            <w:r w:rsidRPr="007B4467">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7B4467" w:rsidRDefault="004D6533" w:rsidP="004D6533">
            <w:pPr>
              <w:pStyle w:val="TAL"/>
            </w:pPr>
          </w:p>
        </w:tc>
      </w:tr>
      <w:tr w:rsidR="004D6533" w:rsidRPr="007B4467"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7B4467" w:rsidRDefault="004D6533" w:rsidP="004D6533">
            <w:pPr>
              <w:pStyle w:val="TAC"/>
              <w:rPr>
                <w:rFonts w:eastAsia="SimSun"/>
                <w:lang w:eastAsia="zh-CN"/>
              </w:rPr>
            </w:pPr>
            <w:r w:rsidRPr="007B4467">
              <w:t>1</w:t>
            </w:r>
            <w:r w:rsidRPr="007B4467">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L</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7B4467" w:rsidRDefault="004D6533" w:rsidP="004D6533">
            <w:pPr>
              <w:pStyle w:val="TAC"/>
            </w:pPr>
            <w:r w:rsidRPr="007B4467">
              <w:t>38.101-1, 5.3A.5</w:t>
            </w:r>
          </w:p>
          <w:p w14:paraId="1025DA0A" w14:textId="77777777" w:rsidR="004D6533" w:rsidRPr="007B4467" w:rsidRDefault="004D6533" w:rsidP="004D6533">
            <w:pPr>
              <w:pStyle w:val="TAC"/>
            </w:pPr>
            <w:r w:rsidRPr="007B4467">
              <w:t>38.101-2, 5.3A.4</w:t>
            </w:r>
          </w:p>
          <w:p w14:paraId="172A7B9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7B4467" w:rsidRDefault="004D6533" w:rsidP="004D6533">
            <w:pPr>
              <w:pStyle w:val="TAL"/>
            </w:pPr>
            <w:r w:rsidRPr="007B4467">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7B4467" w:rsidRDefault="004D6533" w:rsidP="004D6533">
            <w:pPr>
              <w:pStyle w:val="TAL"/>
            </w:pPr>
          </w:p>
        </w:tc>
      </w:tr>
      <w:tr w:rsidR="004D6533" w:rsidRPr="007B4467"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7B4467" w:rsidRDefault="004D6533" w:rsidP="004D6533">
            <w:pPr>
              <w:pStyle w:val="TAC"/>
              <w:rPr>
                <w:rFonts w:eastAsia="SimSun"/>
                <w:lang w:eastAsia="zh-CN"/>
              </w:rPr>
            </w:pPr>
            <w:r w:rsidRPr="007B4467">
              <w:t>1</w:t>
            </w:r>
            <w:r w:rsidRPr="007B4467">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M</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7B4467" w:rsidRDefault="004D6533" w:rsidP="004D6533">
            <w:pPr>
              <w:pStyle w:val="TAC"/>
            </w:pPr>
            <w:r w:rsidRPr="007B4467">
              <w:t>38.101-1, 5.3A.5</w:t>
            </w:r>
          </w:p>
          <w:p w14:paraId="44432B86" w14:textId="77777777" w:rsidR="004D6533" w:rsidRPr="007B4467" w:rsidRDefault="004D6533" w:rsidP="004D6533">
            <w:pPr>
              <w:pStyle w:val="TAC"/>
            </w:pPr>
            <w:r w:rsidRPr="007B4467">
              <w:t>38.101-2, 5.3A.4</w:t>
            </w:r>
          </w:p>
          <w:p w14:paraId="5FE996A9"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7B4467" w:rsidRDefault="004D6533" w:rsidP="004D6533">
            <w:pPr>
              <w:pStyle w:val="TAL"/>
            </w:pPr>
            <w:r w:rsidRPr="007B4467">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7B4467" w:rsidRDefault="004D6533" w:rsidP="004D6533">
            <w:pPr>
              <w:pStyle w:val="TAL"/>
            </w:pPr>
          </w:p>
        </w:tc>
      </w:tr>
    </w:tbl>
    <w:p w14:paraId="79B7FE4B" w14:textId="77777777" w:rsidR="004D6533" w:rsidRPr="007B4467" w:rsidRDefault="004D6533" w:rsidP="004D6533">
      <w:pPr>
        <w:rPr>
          <w:lang w:eastAsia="zh-CN"/>
        </w:rPr>
      </w:pPr>
    </w:p>
    <w:p w14:paraId="22A387B9"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1</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two</w:t>
      </w:r>
      <w:r w:rsidRPr="007B4467">
        <w:t xml:space="preserve"> bands</w:t>
      </w:r>
    </w:p>
    <w:p w14:paraId="769A7D13" w14:textId="77777777" w:rsidR="004D6533" w:rsidRPr="007B4467" w:rsidRDefault="004D6533" w:rsidP="004D6533">
      <w:pPr>
        <w:rPr>
          <w:lang w:eastAsia="zh-CN"/>
        </w:rPr>
      </w:pPr>
      <w:r w:rsidRPr="007B4467">
        <w:rPr>
          <w:lang w:eastAsia="zh-CN"/>
        </w:rPr>
        <w:t>TBD</w:t>
      </w:r>
    </w:p>
    <w:p w14:paraId="1FBD3CF0" w14:textId="77777777" w:rsidR="004D6533" w:rsidRPr="007B4467" w:rsidRDefault="004D6533" w:rsidP="004D6533">
      <w:pPr>
        <w:rPr>
          <w:lang w:eastAsia="zh-CN"/>
        </w:rPr>
      </w:pPr>
    </w:p>
    <w:p w14:paraId="39D7808E" w14:textId="77777777" w:rsidR="004D6533" w:rsidRPr="007B4467" w:rsidRDefault="004D6533" w:rsidP="007624D2">
      <w:pPr>
        <w:pStyle w:val="Heading5"/>
      </w:pPr>
      <w:bookmarkStart w:id="581" w:name="_Toc75383259"/>
      <w:bookmarkStart w:id="582" w:name="_Toc83706907"/>
      <w:bookmarkStart w:id="583" w:name="_Toc90491612"/>
      <w:bookmarkStart w:id="584" w:name="_Toc100147706"/>
      <w:bookmarkStart w:id="585" w:name="_Toc106740978"/>
      <w:bookmarkStart w:id="586" w:name="_Toc114916334"/>
      <w:bookmarkStart w:id="587" w:name="_Toc194512938"/>
      <w:r w:rsidRPr="007B4467">
        <w:t>A.4.3.2A.</w:t>
      </w:r>
      <w:r w:rsidRPr="007B4467">
        <w:rPr>
          <w:rFonts w:eastAsia="SimSun"/>
          <w:lang w:eastAsia="zh-CN"/>
        </w:rPr>
        <w:t>6</w:t>
      </w:r>
      <w:r w:rsidRPr="007B4467">
        <w:t>.</w:t>
      </w:r>
      <w:r w:rsidRPr="007B4467">
        <w:rPr>
          <w:rFonts w:eastAsia="SimSun"/>
          <w:lang w:eastAsia="zh-CN"/>
        </w:rPr>
        <w:t>2</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(t</w:t>
      </w:r>
      <w:r w:rsidRPr="007B4467">
        <w:rPr>
          <w:rFonts w:eastAsia="SimSun"/>
          <w:lang w:eastAsia="zh-CN"/>
        </w:rPr>
        <w:t>hree</w:t>
      </w:r>
      <w:r w:rsidRPr="007B4467">
        <w:t xml:space="preserve"> bands)</w:t>
      </w:r>
      <w:bookmarkEnd w:id="581"/>
      <w:bookmarkEnd w:id="582"/>
      <w:bookmarkEnd w:id="583"/>
      <w:bookmarkEnd w:id="584"/>
      <w:bookmarkEnd w:id="585"/>
      <w:bookmarkEnd w:id="586"/>
      <w:bookmarkEnd w:id="587"/>
    </w:p>
    <w:p w14:paraId="1B6B985C"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t</w:t>
      </w:r>
      <w:r w:rsidRPr="007B4467">
        <w:rPr>
          <w:rFonts w:eastAsia="SimSun"/>
          <w:lang w:eastAsia="zh-CN"/>
        </w:rPr>
        <w:t>hree</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2</w:t>
      </w:r>
      <w:r w:rsidRPr="007B4467">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7B4467"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7B4467" w:rsidRDefault="004D6533" w:rsidP="004D6533">
            <w:pPr>
              <w:pStyle w:val="TAH"/>
            </w:pPr>
            <w:r w:rsidRPr="007B4467">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7B4467" w:rsidRDefault="004D6533" w:rsidP="004D6533">
            <w:pPr>
              <w:pStyle w:val="TAH"/>
            </w:pPr>
            <w:r w:rsidRPr="007B4467">
              <w:t xml:space="preserve">DL NR </w:t>
            </w:r>
            <w:r w:rsidRPr="007B4467">
              <w:rPr>
                <w:rFonts w:eastAsia="SimSun"/>
                <w:lang w:eastAsia="zh-CN"/>
              </w:rPr>
              <w:t xml:space="preserve">FR1 and </w:t>
            </w:r>
            <w:r w:rsidRPr="007B4467">
              <w:t>FR</w:t>
            </w:r>
            <w:r w:rsidRPr="007B4467">
              <w:rPr>
                <w:rFonts w:eastAsia="SimSun"/>
                <w:lang w:eastAsia="zh-CN"/>
              </w:rPr>
              <w:t>2</w:t>
            </w:r>
            <w:r w:rsidRPr="007B4467">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7B4467" w:rsidRDefault="004D6533" w:rsidP="004D6533">
            <w:pPr>
              <w:pStyle w:val="TAH"/>
              <w:rPr>
                <w:rFonts w:cs="Arial"/>
                <w:szCs w:val="18"/>
              </w:rPr>
            </w:pPr>
            <w:r w:rsidRPr="007B4467">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7B4467" w:rsidRDefault="004D6533" w:rsidP="004D6533">
            <w:pPr>
              <w:pStyle w:val="TAH"/>
              <w:rPr>
                <w:lang w:eastAsia="zh-CN"/>
              </w:rPr>
            </w:pPr>
            <w:r w:rsidRPr="007B4467">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7B4467" w:rsidRDefault="004D6533" w:rsidP="004D6533">
            <w:pPr>
              <w:pStyle w:val="TAH"/>
            </w:pPr>
            <w:r w:rsidRPr="007B4467">
              <w:t>Comments</w:t>
            </w:r>
          </w:p>
        </w:tc>
      </w:tr>
      <w:tr w:rsidR="004D6533" w:rsidRPr="007B4467"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7B4467" w:rsidRDefault="004D6533" w:rsidP="004D6533">
            <w:pPr>
              <w:pStyle w:val="TAC"/>
            </w:pPr>
            <w:r w:rsidRPr="007B4467">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7B4467" w:rsidRDefault="004D6533" w:rsidP="004D6533">
            <w:pPr>
              <w:pStyle w:val="TAC"/>
            </w:pPr>
            <w:r w:rsidRPr="007B4467">
              <w:t>38.101-1, 5.3A.5</w:t>
            </w:r>
          </w:p>
          <w:p w14:paraId="0275FCCF" w14:textId="77777777" w:rsidR="004D6533" w:rsidRPr="007B4467" w:rsidRDefault="004D6533" w:rsidP="004D6533">
            <w:pPr>
              <w:pStyle w:val="TAC"/>
            </w:pPr>
            <w:r w:rsidRPr="007B4467">
              <w:t>38.101-2, 5.3A.4</w:t>
            </w:r>
          </w:p>
          <w:p w14:paraId="0370380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7B4467" w:rsidRDefault="004D6533" w:rsidP="004D6533">
            <w:pPr>
              <w:pStyle w:val="TAL"/>
              <w:rPr>
                <w:lang w:eastAsia="zh-CN"/>
              </w:rPr>
            </w:pPr>
            <w:r w:rsidRPr="007B4467">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7B4467" w:rsidRDefault="004D6533" w:rsidP="004D6533">
            <w:pPr>
              <w:pStyle w:val="TAL"/>
            </w:pPr>
          </w:p>
        </w:tc>
      </w:tr>
      <w:tr w:rsidR="004D6533" w:rsidRPr="007B4467"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7B4467" w:rsidRDefault="004D6533" w:rsidP="004D6533">
            <w:pPr>
              <w:pStyle w:val="TAC"/>
              <w:rPr>
                <w:rFonts w:eastAsia="SimSun"/>
                <w:lang w:eastAsia="zh-CN"/>
              </w:rPr>
            </w:pPr>
            <w:r w:rsidRPr="007B4467">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-D</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7B4467" w:rsidRDefault="004D6533" w:rsidP="004D6533">
            <w:pPr>
              <w:pStyle w:val="TAC"/>
            </w:pPr>
            <w:r w:rsidRPr="007B4467">
              <w:t>38.101-1, 5.3A.5</w:t>
            </w:r>
          </w:p>
          <w:p w14:paraId="340136DB" w14:textId="77777777" w:rsidR="004D6533" w:rsidRPr="007B4467" w:rsidRDefault="004D6533" w:rsidP="004D6533">
            <w:pPr>
              <w:pStyle w:val="TAC"/>
            </w:pPr>
            <w:r w:rsidRPr="007B4467">
              <w:t>38.101-2, 5.3A.4</w:t>
            </w:r>
          </w:p>
          <w:p w14:paraId="2DA251D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7B4467" w:rsidRDefault="004D6533" w:rsidP="004D6533">
            <w:pPr>
              <w:pStyle w:val="TAL"/>
              <w:rPr>
                <w:lang w:eastAsia="zh-CN"/>
              </w:rPr>
            </w:pPr>
            <w:r w:rsidRPr="007B4467">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7B4467" w:rsidRDefault="004D6533" w:rsidP="004D6533">
            <w:pPr>
              <w:pStyle w:val="TAL"/>
            </w:pPr>
          </w:p>
        </w:tc>
      </w:tr>
      <w:tr w:rsidR="004D6533" w:rsidRPr="007B4467"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7B4467" w:rsidRDefault="004D6533" w:rsidP="004D6533">
            <w:pPr>
              <w:pStyle w:val="TAC"/>
              <w:rPr>
                <w:rFonts w:eastAsia="SimSun"/>
                <w:lang w:eastAsia="zh-CN"/>
              </w:rPr>
            </w:pPr>
            <w:r w:rsidRPr="007B4467">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-G</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7B4467" w:rsidRDefault="004D6533" w:rsidP="004D6533">
            <w:pPr>
              <w:pStyle w:val="TAC"/>
            </w:pPr>
            <w:r w:rsidRPr="007B4467">
              <w:t>38.101-1, 5.3A.5</w:t>
            </w:r>
          </w:p>
          <w:p w14:paraId="57D20115" w14:textId="77777777" w:rsidR="004D6533" w:rsidRPr="007B4467" w:rsidRDefault="004D6533" w:rsidP="004D6533">
            <w:pPr>
              <w:pStyle w:val="TAC"/>
            </w:pPr>
            <w:r w:rsidRPr="007B4467">
              <w:t>38.101-2, 5.3A.4</w:t>
            </w:r>
          </w:p>
          <w:p w14:paraId="2E806CB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7B4467" w:rsidRDefault="004D6533" w:rsidP="004D6533">
            <w:pPr>
              <w:pStyle w:val="TAL"/>
              <w:rPr>
                <w:lang w:eastAsia="zh-CN"/>
              </w:rPr>
            </w:pPr>
            <w:r w:rsidRPr="007B4467">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7B4467" w:rsidRDefault="004D6533" w:rsidP="004D6533">
            <w:pPr>
              <w:pStyle w:val="TAL"/>
            </w:pPr>
          </w:p>
        </w:tc>
      </w:tr>
      <w:tr w:rsidR="004D6533" w:rsidRPr="007B4467"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7B4467" w:rsidRDefault="004D6533" w:rsidP="004D6533">
            <w:pPr>
              <w:pStyle w:val="TAC"/>
              <w:rPr>
                <w:rFonts w:eastAsia="SimSun"/>
                <w:lang w:eastAsia="zh-CN"/>
              </w:rPr>
            </w:pPr>
            <w:r w:rsidRPr="007B4467">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-H</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7B4467" w:rsidRDefault="004D6533" w:rsidP="004D6533">
            <w:pPr>
              <w:pStyle w:val="TAC"/>
            </w:pPr>
            <w:r w:rsidRPr="007B4467">
              <w:t>38.101-1, 5.3A.5</w:t>
            </w:r>
          </w:p>
          <w:p w14:paraId="5E96AFC4" w14:textId="77777777" w:rsidR="004D6533" w:rsidRPr="007B4467" w:rsidRDefault="004D6533" w:rsidP="004D6533">
            <w:pPr>
              <w:pStyle w:val="TAC"/>
            </w:pPr>
            <w:r w:rsidRPr="007B4467">
              <w:t>38.101-2, 5.3A.4</w:t>
            </w:r>
          </w:p>
          <w:p w14:paraId="55E1CD8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7B4467" w:rsidRDefault="004D6533" w:rsidP="004D6533">
            <w:pPr>
              <w:pStyle w:val="TAL"/>
              <w:rPr>
                <w:lang w:eastAsia="zh-CN"/>
              </w:rPr>
            </w:pPr>
            <w:r w:rsidRPr="007B4467">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7B4467" w:rsidRDefault="004D6533" w:rsidP="004D6533">
            <w:pPr>
              <w:pStyle w:val="TAL"/>
            </w:pPr>
          </w:p>
        </w:tc>
      </w:tr>
      <w:tr w:rsidR="004D6533" w:rsidRPr="007B4467"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7B4467" w:rsidRDefault="004D6533" w:rsidP="004D6533">
            <w:pPr>
              <w:pStyle w:val="TAC"/>
              <w:rPr>
                <w:rFonts w:eastAsia="SimSun"/>
                <w:lang w:eastAsia="zh-CN"/>
              </w:rPr>
            </w:pPr>
            <w:r w:rsidRPr="007B4467">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-I</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7B4467" w:rsidRDefault="004D6533" w:rsidP="004D6533">
            <w:pPr>
              <w:pStyle w:val="TAC"/>
            </w:pPr>
            <w:r w:rsidRPr="007B4467">
              <w:t>38.101-1, 5.3A.5</w:t>
            </w:r>
          </w:p>
          <w:p w14:paraId="3926D1C5" w14:textId="77777777" w:rsidR="004D6533" w:rsidRPr="007B4467" w:rsidRDefault="004D6533" w:rsidP="004D6533">
            <w:pPr>
              <w:pStyle w:val="TAC"/>
            </w:pPr>
            <w:r w:rsidRPr="007B4467">
              <w:t>38.101-2, 5.3A.4</w:t>
            </w:r>
          </w:p>
          <w:p w14:paraId="214A534D"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7B4467" w:rsidRDefault="004D6533" w:rsidP="004D6533">
            <w:pPr>
              <w:pStyle w:val="TAL"/>
              <w:rPr>
                <w:lang w:eastAsia="zh-CN"/>
              </w:rPr>
            </w:pPr>
            <w:r w:rsidRPr="007B4467">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7B4467" w:rsidRDefault="004D6533" w:rsidP="004D6533">
            <w:pPr>
              <w:pStyle w:val="TAL"/>
            </w:pPr>
          </w:p>
        </w:tc>
      </w:tr>
      <w:tr w:rsidR="004D6533" w:rsidRPr="007B4467"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7B4467" w:rsidRDefault="004D6533" w:rsidP="004D6533">
            <w:pPr>
              <w:pStyle w:val="TAC"/>
              <w:rPr>
                <w:rFonts w:eastAsia="SimSun"/>
                <w:lang w:eastAsia="zh-CN"/>
              </w:rPr>
            </w:pPr>
            <w:r w:rsidRPr="007B4467">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)-A</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7B4467" w:rsidRDefault="004D6533" w:rsidP="004D6533">
            <w:pPr>
              <w:pStyle w:val="TAC"/>
            </w:pPr>
            <w:r w:rsidRPr="007B4467">
              <w:t>38.101-1, 5.3A.5</w:t>
            </w:r>
          </w:p>
          <w:p w14:paraId="583EAEDD" w14:textId="77777777" w:rsidR="004D6533" w:rsidRPr="007B4467" w:rsidRDefault="004D6533" w:rsidP="004D6533">
            <w:pPr>
              <w:pStyle w:val="TAC"/>
            </w:pPr>
            <w:r w:rsidRPr="007B4467">
              <w:t>38.101-2, 5.3A.4</w:t>
            </w:r>
          </w:p>
          <w:p w14:paraId="77C7273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7B4467" w:rsidRDefault="004D6533" w:rsidP="004D6533">
            <w:pPr>
              <w:pStyle w:val="TAL"/>
              <w:rPr>
                <w:lang w:eastAsia="zh-CN"/>
              </w:rPr>
            </w:pPr>
            <w:r w:rsidRPr="007B4467">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7B4467" w:rsidRDefault="004D6533" w:rsidP="004D6533">
            <w:pPr>
              <w:pStyle w:val="TAL"/>
            </w:pPr>
          </w:p>
        </w:tc>
      </w:tr>
      <w:tr w:rsidR="004D6533" w:rsidRPr="007B4467"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7B4467" w:rsidRDefault="004D6533" w:rsidP="004D6533">
            <w:pPr>
              <w:pStyle w:val="TAC"/>
              <w:rPr>
                <w:rFonts w:eastAsia="SimSun"/>
                <w:lang w:eastAsia="zh-CN"/>
              </w:rPr>
            </w:pPr>
            <w:r w:rsidRPr="007B4467">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)-D</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7B4467" w:rsidRDefault="004D6533" w:rsidP="004D6533">
            <w:pPr>
              <w:pStyle w:val="TAC"/>
            </w:pPr>
            <w:r w:rsidRPr="007B4467">
              <w:t>38.101-1, 5.3A.5</w:t>
            </w:r>
          </w:p>
          <w:p w14:paraId="6BAD36EB" w14:textId="77777777" w:rsidR="004D6533" w:rsidRPr="007B4467" w:rsidRDefault="004D6533" w:rsidP="004D6533">
            <w:pPr>
              <w:pStyle w:val="TAC"/>
            </w:pPr>
            <w:r w:rsidRPr="007B4467">
              <w:t>38.101-2, 5.3A.4</w:t>
            </w:r>
          </w:p>
          <w:p w14:paraId="6F20C889"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7B4467" w:rsidRDefault="004D6533" w:rsidP="004D6533">
            <w:pPr>
              <w:pStyle w:val="TAL"/>
              <w:rPr>
                <w:lang w:eastAsia="zh-CN"/>
              </w:rPr>
            </w:pPr>
            <w:r w:rsidRPr="007B4467">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7B4467" w:rsidRDefault="004D6533" w:rsidP="004D6533">
            <w:pPr>
              <w:pStyle w:val="TAL"/>
            </w:pPr>
          </w:p>
        </w:tc>
      </w:tr>
      <w:tr w:rsidR="004D6533" w:rsidRPr="007B4467"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7B4467" w:rsidRDefault="004D6533" w:rsidP="004D6533">
            <w:pPr>
              <w:pStyle w:val="TAC"/>
              <w:rPr>
                <w:rFonts w:eastAsia="SimSun"/>
                <w:lang w:eastAsia="zh-CN"/>
              </w:rPr>
            </w:pPr>
            <w:r w:rsidRPr="007B4467">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)-G</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7B4467" w:rsidRDefault="004D6533" w:rsidP="004D6533">
            <w:pPr>
              <w:pStyle w:val="TAC"/>
            </w:pPr>
            <w:r w:rsidRPr="007B4467">
              <w:t>38.101-1, 5.3A.5</w:t>
            </w:r>
          </w:p>
          <w:p w14:paraId="2CDD89E8" w14:textId="77777777" w:rsidR="004D6533" w:rsidRPr="007B4467" w:rsidRDefault="004D6533" w:rsidP="004D6533">
            <w:pPr>
              <w:pStyle w:val="TAC"/>
            </w:pPr>
            <w:r w:rsidRPr="007B4467">
              <w:t>38.101-2, 5.3A.4</w:t>
            </w:r>
          </w:p>
          <w:p w14:paraId="4A005A2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7B4467" w:rsidRDefault="004D6533" w:rsidP="004D6533">
            <w:pPr>
              <w:pStyle w:val="TAL"/>
              <w:rPr>
                <w:lang w:eastAsia="zh-CN"/>
              </w:rPr>
            </w:pPr>
            <w:r w:rsidRPr="007B4467">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7B4467" w:rsidRDefault="004D6533" w:rsidP="004D6533">
            <w:pPr>
              <w:pStyle w:val="TAL"/>
            </w:pPr>
          </w:p>
        </w:tc>
      </w:tr>
      <w:tr w:rsidR="004D6533" w:rsidRPr="007B4467"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7B4467" w:rsidRDefault="004D6533" w:rsidP="004D6533">
            <w:pPr>
              <w:pStyle w:val="TAC"/>
              <w:rPr>
                <w:rFonts w:eastAsia="SimSun"/>
                <w:lang w:eastAsia="zh-CN"/>
              </w:rPr>
            </w:pPr>
            <w:r w:rsidRPr="007B4467">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)-H</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7B4467" w:rsidRDefault="004D6533" w:rsidP="004D6533">
            <w:pPr>
              <w:pStyle w:val="TAC"/>
            </w:pPr>
            <w:r w:rsidRPr="007B4467">
              <w:t>38.101-1, 5.3A.5</w:t>
            </w:r>
          </w:p>
          <w:p w14:paraId="61BB90FE" w14:textId="77777777" w:rsidR="004D6533" w:rsidRPr="007B4467" w:rsidRDefault="004D6533" w:rsidP="004D6533">
            <w:pPr>
              <w:pStyle w:val="TAC"/>
            </w:pPr>
            <w:r w:rsidRPr="007B4467">
              <w:t>38.101-2, 5.3A.4</w:t>
            </w:r>
          </w:p>
          <w:p w14:paraId="73B63ED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7B4467" w:rsidRDefault="004D6533" w:rsidP="004D6533">
            <w:pPr>
              <w:pStyle w:val="TAL"/>
              <w:rPr>
                <w:lang w:eastAsia="zh-CN"/>
              </w:rPr>
            </w:pPr>
            <w:r w:rsidRPr="007B4467">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7B4467" w:rsidRDefault="004D6533" w:rsidP="004D6533">
            <w:pPr>
              <w:pStyle w:val="TAL"/>
            </w:pPr>
          </w:p>
        </w:tc>
      </w:tr>
      <w:tr w:rsidR="004D6533" w:rsidRPr="007B4467"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)-I</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7B4467" w:rsidRDefault="004D6533" w:rsidP="004D6533">
            <w:pPr>
              <w:pStyle w:val="TAC"/>
            </w:pPr>
            <w:r w:rsidRPr="007B4467">
              <w:t>38.101-1, 5.3A.5</w:t>
            </w:r>
          </w:p>
          <w:p w14:paraId="0893B5DA" w14:textId="77777777" w:rsidR="004D6533" w:rsidRPr="007B4467" w:rsidRDefault="004D6533" w:rsidP="004D6533">
            <w:pPr>
              <w:pStyle w:val="TAC"/>
            </w:pPr>
            <w:r w:rsidRPr="007B4467">
              <w:t>38.101-2, 5.3A.4</w:t>
            </w:r>
          </w:p>
          <w:p w14:paraId="25B4219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7B4467" w:rsidRDefault="004D6533" w:rsidP="004D6533">
            <w:pPr>
              <w:pStyle w:val="TAL"/>
              <w:rPr>
                <w:lang w:eastAsia="zh-CN"/>
              </w:rPr>
            </w:pPr>
            <w:r w:rsidRPr="007B4467">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7B4467" w:rsidRDefault="004D6533" w:rsidP="004D6533">
            <w:pPr>
              <w:pStyle w:val="TAL"/>
            </w:pPr>
          </w:p>
        </w:tc>
      </w:tr>
    </w:tbl>
    <w:p w14:paraId="75A5D1FD" w14:textId="77777777" w:rsidR="004D6533" w:rsidRPr="007B4467" w:rsidRDefault="004D6533" w:rsidP="007624D2"/>
    <w:p w14:paraId="43EFCF1C" w14:textId="4B9717FA"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three</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2</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7B4467"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7B4467" w:rsidRDefault="004D6533" w:rsidP="004D65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7B4467" w:rsidRDefault="004D6533" w:rsidP="004D6533">
            <w:pPr>
              <w:pStyle w:val="TAH"/>
            </w:pPr>
            <w:r w:rsidRPr="007B4467">
              <w:t xml:space="preserve">UL NR FR1 </w:t>
            </w:r>
            <w:r w:rsidRPr="007B4467">
              <w:rPr>
                <w:rFonts w:eastAsia="SimSun"/>
                <w:lang w:eastAsia="zh-CN"/>
              </w:rPr>
              <w:t xml:space="preserve">and FR2 </w:t>
            </w:r>
            <w:r w:rsidRPr="007B4467">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7B4467" w:rsidRDefault="004D6533" w:rsidP="004D6533">
            <w:pPr>
              <w:pStyle w:val="TAH"/>
              <w:rPr>
                <w:rFonts w:cs="Arial"/>
                <w:szCs w:val="18"/>
              </w:rPr>
            </w:pPr>
            <w:r w:rsidRPr="007B4467">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7B4467" w:rsidRDefault="004D6533" w:rsidP="004D6533">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7B4467" w:rsidRDefault="004D6533" w:rsidP="004D6533">
            <w:pPr>
              <w:pStyle w:val="TAH"/>
            </w:pPr>
            <w:r w:rsidRPr="007B4467">
              <w:t>Comments</w:t>
            </w:r>
          </w:p>
        </w:tc>
      </w:tr>
      <w:tr w:rsidR="004D6533" w:rsidRPr="007B4467"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7B4467" w:rsidRDefault="004D6533" w:rsidP="004D65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7B4467" w:rsidRDefault="004D6533" w:rsidP="004D6533">
            <w:pPr>
              <w:pStyle w:val="TAC"/>
            </w:pPr>
            <w:r w:rsidRPr="007B4467">
              <w:t>38.101-1, 5.3A.5</w:t>
            </w:r>
          </w:p>
          <w:p w14:paraId="347A42EA" w14:textId="77777777" w:rsidR="004D6533" w:rsidRPr="007B4467" w:rsidRDefault="004D6533" w:rsidP="004D6533">
            <w:pPr>
              <w:pStyle w:val="TAC"/>
            </w:pPr>
            <w:r w:rsidRPr="007B4467">
              <w:t>38.101-2, 5.3A.4</w:t>
            </w:r>
          </w:p>
          <w:p w14:paraId="5165C94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7B4467" w:rsidRDefault="004D6533" w:rsidP="004D6533">
            <w:pPr>
              <w:pStyle w:val="TAL"/>
            </w:pPr>
            <w:r w:rsidRPr="007B4467">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7B4467" w:rsidRDefault="004D6533" w:rsidP="004D6533">
            <w:pPr>
              <w:pStyle w:val="TAL"/>
            </w:pPr>
          </w:p>
        </w:tc>
      </w:tr>
      <w:tr w:rsidR="004D6533" w:rsidRPr="007B4467"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7B4467" w:rsidRDefault="004D6533" w:rsidP="004D6533">
            <w:pPr>
              <w:pStyle w:val="TAC"/>
              <w:rPr>
                <w:rFonts w:eastAsia="SimSun"/>
                <w:lang w:eastAsia="zh-CN"/>
              </w:rPr>
            </w:pPr>
            <w:r w:rsidRPr="007B4467">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7B4467" w:rsidRDefault="004D6533" w:rsidP="004D6533">
            <w:pPr>
              <w:pStyle w:val="TAC"/>
            </w:pPr>
            <w:r w:rsidRPr="007B4467">
              <w:t>38.101-1, 5.3A.5</w:t>
            </w:r>
          </w:p>
          <w:p w14:paraId="3FE8163F" w14:textId="77777777" w:rsidR="004D6533" w:rsidRPr="007B4467" w:rsidRDefault="004D6533" w:rsidP="004D6533">
            <w:pPr>
              <w:pStyle w:val="TAC"/>
            </w:pPr>
            <w:r w:rsidRPr="007B4467">
              <w:t>38.101-2, 5.3A.4</w:t>
            </w:r>
          </w:p>
          <w:p w14:paraId="45AA4714"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7B4467" w:rsidRDefault="004D6533" w:rsidP="004D6533">
            <w:pPr>
              <w:pStyle w:val="TAL"/>
            </w:pPr>
            <w:r w:rsidRPr="007B4467">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7B4467" w:rsidRDefault="004D6533" w:rsidP="004D6533">
            <w:pPr>
              <w:pStyle w:val="TAL"/>
            </w:pPr>
          </w:p>
        </w:tc>
      </w:tr>
      <w:tr w:rsidR="004D6533" w:rsidRPr="007B4467"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7B4467" w:rsidRDefault="004D6533" w:rsidP="004D6533">
            <w:pPr>
              <w:pStyle w:val="TAC"/>
              <w:rPr>
                <w:rFonts w:eastAsia="SimSun"/>
                <w:lang w:eastAsia="zh-CN"/>
              </w:rPr>
            </w:pPr>
            <w:r w:rsidRPr="007B4467">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7B4467" w:rsidRDefault="004D6533" w:rsidP="004D6533">
            <w:pPr>
              <w:pStyle w:val="TAC"/>
            </w:pPr>
            <w:r w:rsidRPr="007B4467">
              <w:t>38.101-1, 5.3A.5</w:t>
            </w:r>
          </w:p>
          <w:p w14:paraId="5100AE5B" w14:textId="77777777" w:rsidR="004D6533" w:rsidRPr="007B4467" w:rsidRDefault="004D6533" w:rsidP="004D6533">
            <w:pPr>
              <w:pStyle w:val="TAC"/>
            </w:pPr>
            <w:r w:rsidRPr="007B4467">
              <w:t>38.101-2, 5.3A.4</w:t>
            </w:r>
          </w:p>
          <w:p w14:paraId="222DB1D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7B4467" w:rsidRDefault="004D6533" w:rsidP="004D6533">
            <w:pPr>
              <w:pStyle w:val="TAL"/>
            </w:pPr>
            <w:r w:rsidRPr="007B4467">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7B4467" w:rsidRDefault="004D6533" w:rsidP="004D6533">
            <w:pPr>
              <w:pStyle w:val="TAL"/>
            </w:pPr>
          </w:p>
        </w:tc>
      </w:tr>
      <w:tr w:rsidR="004D6533" w:rsidRPr="007B4467"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7B4467" w:rsidRDefault="004D6533" w:rsidP="004D6533">
            <w:pPr>
              <w:pStyle w:val="TAC"/>
              <w:rPr>
                <w:rFonts w:eastAsia="SimSun"/>
                <w:lang w:eastAsia="zh-CN"/>
              </w:rPr>
            </w:pPr>
            <w:r w:rsidRPr="007B4467">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7B4467" w:rsidRDefault="004D6533" w:rsidP="004D6533">
            <w:pPr>
              <w:pStyle w:val="TAC"/>
            </w:pPr>
            <w:r w:rsidRPr="007B4467">
              <w:t>38.101-1, 5.3A.5</w:t>
            </w:r>
          </w:p>
          <w:p w14:paraId="70095F59" w14:textId="77777777" w:rsidR="004D6533" w:rsidRPr="007B4467" w:rsidRDefault="004D6533" w:rsidP="004D6533">
            <w:pPr>
              <w:pStyle w:val="TAC"/>
            </w:pPr>
            <w:r w:rsidRPr="007B4467">
              <w:t>38.101-2, 5.3A.4</w:t>
            </w:r>
          </w:p>
          <w:p w14:paraId="329BC5E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7B4467" w:rsidRDefault="004D6533" w:rsidP="004D6533">
            <w:pPr>
              <w:pStyle w:val="TAL"/>
            </w:pPr>
            <w:r w:rsidRPr="007B4467">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7B4467" w:rsidRDefault="004D6533" w:rsidP="004D6533">
            <w:pPr>
              <w:pStyle w:val="TAL"/>
            </w:pPr>
          </w:p>
        </w:tc>
      </w:tr>
      <w:tr w:rsidR="004D6533" w:rsidRPr="007B4467"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7B4467" w:rsidRDefault="004D6533" w:rsidP="004D6533">
            <w:pPr>
              <w:pStyle w:val="TAC"/>
              <w:rPr>
                <w:rFonts w:eastAsia="SimSun"/>
                <w:lang w:eastAsia="zh-CN"/>
              </w:rPr>
            </w:pPr>
            <w:r w:rsidRPr="007B4467">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7B4467" w:rsidRDefault="004D6533" w:rsidP="004D6533">
            <w:pPr>
              <w:pStyle w:val="TAC"/>
            </w:pPr>
            <w:r w:rsidRPr="007B4467">
              <w:t>38.101-1, 5.3A.5</w:t>
            </w:r>
          </w:p>
          <w:p w14:paraId="776412F1" w14:textId="77777777" w:rsidR="004D6533" w:rsidRPr="007B4467" w:rsidRDefault="004D6533" w:rsidP="004D6533">
            <w:pPr>
              <w:pStyle w:val="TAC"/>
            </w:pPr>
            <w:r w:rsidRPr="007B4467">
              <w:t>38.101-2, 5.3A.4</w:t>
            </w:r>
          </w:p>
          <w:p w14:paraId="5537A97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7B4467" w:rsidRDefault="004D6533" w:rsidP="004D6533">
            <w:pPr>
              <w:pStyle w:val="TAL"/>
            </w:pPr>
            <w:r w:rsidRPr="007B4467">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7B4467" w:rsidRDefault="004D6533" w:rsidP="004D6533">
            <w:pPr>
              <w:pStyle w:val="TAL"/>
            </w:pPr>
          </w:p>
        </w:tc>
      </w:tr>
    </w:tbl>
    <w:p w14:paraId="26EEE429" w14:textId="77777777" w:rsidR="004D6533" w:rsidRPr="007B4467" w:rsidRDefault="004D6533" w:rsidP="004D6533">
      <w:pPr>
        <w:rPr>
          <w:lang w:eastAsia="zh-CN"/>
        </w:rPr>
      </w:pPr>
    </w:p>
    <w:p w14:paraId="35B3B044"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three</w:t>
      </w:r>
      <w:r w:rsidRPr="007B4467">
        <w:t xml:space="preserve"> bands</w:t>
      </w:r>
    </w:p>
    <w:p w14:paraId="497E0375" w14:textId="77777777" w:rsidR="004D6533" w:rsidRPr="007B4467" w:rsidRDefault="004D6533" w:rsidP="004D6533">
      <w:pPr>
        <w:rPr>
          <w:lang w:eastAsia="zh-CN"/>
        </w:rPr>
      </w:pPr>
      <w:r w:rsidRPr="007B4467">
        <w:rPr>
          <w:lang w:eastAsia="zh-CN"/>
        </w:rPr>
        <w:t>TBD</w:t>
      </w:r>
    </w:p>
    <w:p w14:paraId="025788C8" w14:textId="77777777" w:rsidR="004D6533" w:rsidRPr="007B4467" w:rsidRDefault="004D6533" w:rsidP="007624D2">
      <w:pPr>
        <w:pStyle w:val="Heading5"/>
      </w:pPr>
      <w:bookmarkStart w:id="588" w:name="_Toc75383260"/>
      <w:bookmarkStart w:id="589" w:name="_Toc83706908"/>
      <w:bookmarkStart w:id="590" w:name="_Toc90491613"/>
      <w:bookmarkStart w:id="591" w:name="_Toc100147707"/>
      <w:bookmarkStart w:id="592" w:name="_Toc106740979"/>
      <w:bookmarkStart w:id="593" w:name="_Toc114916335"/>
      <w:bookmarkStart w:id="594" w:name="_Toc194512939"/>
      <w:r w:rsidRPr="007B4467">
        <w:t>A.4.3.2A.</w:t>
      </w:r>
      <w:r w:rsidRPr="007B4467">
        <w:rPr>
          <w:rFonts w:eastAsia="SimSun"/>
          <w:lang w:eastAsia="zh-CN"/>
        </w:rPr>
        <w:t>6</w:t>
      </w:r>
      <w:r w:rsidRPr="007B4467">
        <w:t>.</w:t>
      </w:r>
      <w:r w:rsidRPr="007B4467">
        <w:rPr>
          <w:rFonts w:eastAsia="SimSun"/>
          <w:lang w:eastAsia="zh-CN"/>
        </w:rPr>
        <w:t>3</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w:t>
      </w:r>
      <w:r w:rsidRPr="007B4467">
        <w:rPr>
          <w:rFonts w:eastAsia="SimSun"/>
          <w:lang w:eastAsia="zh-CN"/>
        </w:rPr>
        <w:t>four</w:t>
      </w:r>
      <w:r w:rsidRPr="007B4467">
        <w:t xml:space="preserve"> bands)</w:t>
      </w:r>
      <w:bookmarkEnd w:id="588"/>
      <w:bookmarkEnd w:id="589"/>
      <w:bookmarkEnd w:id="590"/>
      <w:bookmarkEnd w:id="591"/>
      <w:bookmarkEnd w:id="592"/>
      <w:bookmarkEnd w:id="593"/>
      <w:bookmarkEnd w:id="594"/>
    </w:p>
    <w:p w14:paraId="73271BFF"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3</w:t>
      </w:r>
      <w:r w:rsidRPr="007B4467">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7B4467"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7B4467" w:rsidRDefault="004D6533" w:rsidP="004D653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7B4467" w:rsidRDefault="004D6533" w:rsidP="004D6533">
            <w:pPr>
              <w:pStyle w:val="TAH"/>
            </w:pPr>
            <w:r w:rsidRPr="007B4467">
              <w:t xml:space="preserve">DL NR </w:t>
            </w:r>
            <w:r w:rsidRPr="007B4467">
              <w:rPr>
                <w:rFonts w:eastAsia="SimSun"/>
                <w:lang w:eastAsia="zh-CN"/>
              </w:rPr>
              <w:t xml:space="preserve">FR1 and </w:t>
            </w:r>
            <w:r w:rsidRPr="007B4467">
              <w:t>FR</w:t>
            </w:r>
            <w:r w:rsidRPr="007B4467">
              <w:rPr>
                <w:rFonts w:eastAsia="SimSun"/>
                <w:lang w:eastAsia="zh-CN"/>
              </w:rPr>
              <w:t>2</w:t>
            </w:r>
            <w:r w:rsidRPr="007B4467">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7B4467" w:rsidRDefault="004D6533" w:rsidP="004D653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7B4467" w:rsidRDefault="004D6533" w:rsidP="004D653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7B4467" w:rsidRDefault="004D6533" w:rsidP="004D6533">
            <w:pPr>
              <w:pStyle w:val="TAH"/>
            </w:pPr>
            <w:r w:rsidRPr="007B4467">
              <w:t>Comments</w:t>
            </w:r>
          </w:p>
        </w:tc>
      </w:tr>
      <w:tr w:rsidR="004D6533" w:rsidRPr="007B4467"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7B4467" w:rsidRDefault="004D6533" w:rsidP="004D653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-A-A</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7B4467" w:rsidRDefault="004D6533" w:rsidP="004D6533">
            <w:pPr>
              <w:pStyle w:val="TAC"/>
            </w:pPr>
            <w:r w:rsidRPr="007B4467">
              <w:t>38.101-1, 5.3A.5</w:t>
            </w:r>
          </w:p>
          <w:p w14:paraId="3D70C83B" w14:textId="77777777" w:rsidR="004D6533" w:rsidRPr="007B4467" w:rsidRDefault="004D6533" w:rsidP="004D6533">
            <w:pPr>
              <w:pStyle w:val="TAC"/>
            </w:pPr>
            <w:r w:rsidRPr="007B4467">
              <w:t>38.101-2, 5.3A.4</w:t>
            </w:r>
          </w:p>
          <w:p w14:paraId="2ABE5C6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7B4467" w:rsidRDefault="004D6533" w:rsidP="004D6533">
            <w:pPr>
              <w:pStyle w:val="TAL"/>
              <w:rPr>
                <w:lang w:eastAsia="zh-CN"/>
              </w:rPr>
            </w:pPr>
            <w:r w:rsidRPr="007B4467">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7B4467" w:rsidRDefault="004D6533" w:rsidP="004D6533">
            <w:pPr>
              <w:pStyle w:val="TAL"/>
            </w:pPr>
          </w:p>
        </w:tc>
      </w:tr>
      <w:tr w:rsidR="004D6533" w:rsidRPr="007B4467"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7B4467" w:rsidRDefault="004D6533" w:rsidP="004D6533">
            <w:pPr>
              <w:pStyle w:val="TAC"/>
              <w:rPr>
                <w:rFonts w:eastAsia="SimSun"/>
                <w:lang w:eastAsia="zh-CN"/>
              </w:rPr>
            </w:pPr>
            <w:r w:rsidRPr="007B4467">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-A-D</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7B4467" w:rsidRDefault="004D6533" w:rsidP="004D6533">
            <w:pPr>
              <w:pStyle w:val="TAC"/>
            </w:pPr>
            <w:r w:rsidRPr="007B4467">
              <w:t>38.101-1, 5.3A.5</w:t>
            </w:r>
          </w:p>
          <w:p w14:paraId="49451953" w14:textId="77777777" w:rsidR="004D6533" w:rsidRPr="007B4467" w:rsidRDefault="004D6533" w:rsidP="004D6533">
            <w:pPr>
              <w:pStyle w:val="TAC"/>
            </w:pPr>
            <w:r w:rsidRPr="007B4467">
              <w:t>38.101-2, 5.3A.4</w:t>
            </w:r>
          </w:p>
          <w:p w14:paraId="7AE95BB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7B4467" w:rsidRDefault="004D6533" w:rsidP="004D6533">
            <w:pPr>
              <w:pStyle w:val="TAL"/>
              <w:rPr>
                <w:lang w:eastAsia="zh-CN"/>
              </w:rPr>
            </w:pPr>
            <w:r w:rsidRPr="007B4467">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7B4467" w:rsidRDefault="004D6533" w:rsidP="004D6533">
            <w:pPr>
              <w:pStyle w:val="TAL"/>
            </w:pPr>
          </w:p>
        </w:tc>
      </w:tr>
      <w:tr w:rsidR="004D6533" w:rsidRPr="007B4467"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7B4467" w:rsidRDefault="004D6533" w:rsidP="004D6533">
            <w:pPr>
              <w:pStyle w:val="TAC"/>
              <w:rPr>
                <w:rFonts w:eastAsia="SimSun"/>
                <w:lang w:eastAsia="zh-CN"/>
              </w:rPr>
            </w:pPr>
            <w:r w:rsidRPr="007B4467">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-A-G</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7B4467" w:rsidRDefault="004D6533" w:rsidP="004D6533">
            <w:pPr>
              <w:pStyle w:val="TAC"/>
            </w:pPr>
            <w:r w:rsidRPr="007B4467">
              <w:t>38.101-1, 5.3A.5</w:t>
            </w:r>
          </w:p>
          <w:p w14:paraId="4A802770" w14:textId="77777777" w:rsidR="004D6533" w:rsidRPr="007B4467" w:rsidRDefault="004D6533" w:rsidP="004D6533">
            <w:pPr>
              <w:pStyle w:val="TAC"/>
            </w:pPr>
            <w:r w:rsidRPr="007B4467">
              <w:t>38.101-2, 5.3A.4</w:t>
            </w:r>
          </w:p>
          <w:p w14:paraId="3175D386"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7B4467" w:rsidRDefault="004D6533" w:rsidP="004D6533">
            <w:pPr>
              <w:pStyle w:val="TAL"/>
              <w:rPr>
                <w:lang w:eastAsia="zh-CN"/>
              </w:rPr>
            </w:pPr>
            <w:r w:rsidRPr="007B4467">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7B4467" w:rsidRDefault="004D6533" w:rsidP="004D6533">
            <w:pPr>
              <w:pStyle w:val="TAL"/>
            </w:pPr>
          </w:p>
        </w:tc>
      </w:tr>
      <w:tr w:rsidR="004D6533" w:rsidRPr="007B4467"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7B4467" w:rsidRDefault="004D6533" w:rsidP="004D6533">
            <w:pPr>
              <w:pStyle w:val="TAC"/>
              <w:rPr>
                <w:rFonts w:eastAsia="SimSun"/>
                <w:lang w:eastAsia="zh-CN"/>
              </w:rPr>
            </w:pPr>
            <w:r w:rsidRPr="007B4467">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-A-H</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7B4467" w:rsidRDefault="004D6533" w:rsidP="004D6533">
            <w:pPr>
              <w:pStyle w:val="TAC"/>
            </w:pPr>
            <w:r w:rsidRPr="007B4467">
              <w:t>38.101-1, 5.3A.5</w:t>
            </w:r>
          </w:p>
          <w:p w14:paraId="1A6CBC55" w14:textId="77777777" w:rsidR="004D6533" w:rsidRPr="007B4467" w:rsidRDefault="004D6533" w:rsidP="004D6533">
            <w:pPr>
              <w:pStyle w:val="TAC"/>
            </w:pPr>
            <w:r w:rsidRPr="007B4467">
              <w:t>38.101-2, 5.3A.4</w:t>
            </w:r>
          </w:p>
          <w:p w14:paraId="5881BE2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7B4467" w:rsidRDefault="004D6533" w:rsidP="004D6533">
            <w:pPr>
              <w:pStyle w:val="TAL"/>
              <w:rPr>
                <w:lang w:eastAsia="zh-CN"/>
              </w:rPr>
            </w:pPr>
            <w:r w:rsidRPr="007B4467">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7B4467" w:rsidRDefault="004D6533" w:rsidP="004D6533">
            <w:pPr>
              <w:pStyle w:val="TAL"/>
            </w:pPr>
          </w:p>
        </w:tc>
      </w:tr>
      <w:tr w:rsidR="004D6533" w:rsidRPr="007B4467"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7B4467" w:rsidRDefault="004D6533" w:rsidP="004D6533">
            <w:pPr>
              <w:pStyle w:val="TAC"/>
              <w:rPr>
                <w:rFonts w:eastAsia="SimSun"/>
                <w:lang w:eastAsia="zh-CN"/>
              </w:rPr>
            </w:pPr>
            <w:r w:rsidRPr="007B4467">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-A-I</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7B4467" w:rsidRDefault="004D6533" w:rsidP="004D6533">
            <w:pPr>
              <w:pStyle w:val="TAC"/>
            </w:pPr>
            <w:r w:rsidRPr="007B4467">
              <w:t>38.101-1, 5.3A.5</w:t>
            </w:r>
          </w:p>
          <w:p w14:paraId="6FB2ABD7" w14:textId="77777777" w:rsidR="004D6533" w:rsidRPr="007B4467" w:rsidRDefault="004D6533" w:rsidP="004D6533">
            <w:pPr>
              <w:pStyle w:val="TAC"/>
            </w:pPr>
            <w:r w:rsidRPr="007B4467">
              <w:t>38.101-2, 5.3A.4</w:t>
            </w:r>
          </w:p>
          <w:p w14:paraId="3477407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7B4467" w:rsidRDefault="004D6533" w:rsidP="004D6533">
            <w:pPr>
              <w:pStyle w:val="TAL"/>
              <w:rPr>
                <w:lang w:eastAsia="zh-CN"/>
              </w:rPr>
            </w:pPr>
            <w:r w:rsidRPr="007B4467">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7B4467" w:rsidRDefault="004D6533" w:rsidP="004D6533">
            <w:pPr>
              <w:pStyle w:val="TAL"/>
            </w:pPr>
          </w:p>
        </w:tc>
      </w:tr>
      <w:tr w:rsidR="004D6533" w:rsidRPr="007B4467"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7B4467" w:rsidRDefault="004D6533" w:rsidP="004D6533">
            <w:pPr>
              <w:pStyle w:val="TAC"/>
              <w:rPr>
                <w:rFonts w:eastAsia="SimSun"/>
                <w:lang w:eastAsia="zh-CN"/>
              </w:rPr>
            </w:pPr>
            <w:r w:rsidRPr="007B4467">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-(2A)-A</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7B4467" w:rsidRDefault="004D6533" w:rsidP="004D6533">
            <w:pPr>
              <w:pStyle w:val="TAC"/>
            </w:pPr>
            <w:r w:rsidRPr="007B4467">
              <w:t>38.101-1, 5.3A.5</w:t>
            </w:r>
          </w:p>
          <w:p w14:paraId="55F482DA" w14:textId="77777777" w:rsidR="004D6533" w:rsidRPr="007B4467" w:rsidRDefault="004D6533" w:rsidP="004D6533">
            <w:pPr>
              <w:pStyle w:val="TAC"/>
            </w:pPr>
            <w:r w:rsidRPr="007B4467">
              <w:t>38.101-2, 5.3A.4</w:t>
            </w:r>
          </w:p>
          <w:p w14:paraId="204CBE2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7B4467" w:rsidRDefault="004D6533" w:rsidP="004D6533">
            <w:pPr>
              <w:pStyle w:val="TAL"/>
              <w:rPr>
                <w:lang w:eastAsia="zh-CN"/>
              </w:rPr>
            </w:pPr>
            <w:r w:rsidRPr="007B4467">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7B4467" w:rsidRDefault="004D6533" w:rsidP="004D6533">
            <w:pPr>
              <w:pStyle w:val="TAL"/>
            </w:pPr>
          </w:p>
        </w:tc>
      </w:tr>
      <w:tr w:rsidR="004D6533" w:rsidRPr="007B4467"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7B4467" w:rsidRDefault="004D6533" w:rsidP="004D6533">
            <w:pPr>
              <w:pStyle w:val="TAC"/>
              <w:rPr>
                <w:rFonts w:eastAsia="SimSun"/>
                <w:lang w:eastAsia="zh-CN"/>
              </w:rPr>
            </w:pPr>
            <w:r w:rsidRPr="007B4467">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-(2A)-D</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7B4467" w:rsidRDefault="004D6533" w:rsidP="004D6533">
            <w:pPr>
              <w:pStyle w:val="TAC"/>
            </w:pPr>
            <w:r w:rsidRPr="007B4467">
              <w:t>38.101-1, 5.3A.5</w:t>
            </w:r>
          </w:p>
          <w:p w14:paraId="1FF38512" w14:textId="77777777" w:rsidR="004D6533" w:rsidRPr="007B4467" w:rsidRDefault="004D6533" w:rsidP="004D6533">
            <w:pPr>
              <w:pStyle w:val="TAC"/>
            </w:pPr>
            <w:r w:rsidRPr="007B4467">
              <w:t>38.101-2, 5.3A.4</w:t>
            </w:r>
          </w:p>
          <w:p w14:paraId="5C44BB8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7B4467" w:rsidRDefault="004D6533" w:rsidP="004D6533">
            <w:pPr>
              <w:pStyle w:val="TAL"/>
              <w:rPr>
                <w:lang w:eastAsia="zh-CN"/>
              </w:rPr>
            </w:pPr>
            <w:r w:rsidRPr="007B4467">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7B4467" w:rsidRDefault="004D6533" w:rsidP="004D6533">
            <w:pPr>
              <w:pStyle w:val="TAL"/>
            </w:pPr>
          </w:p>
        </w:tc>
      </w:tr>
      <w:tr w:rsidR="004D6533" w:rsidRPr="007B4467"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7B4467" w:rsidRDefault="004D6533" w:rsidP="004D6533">
            <w:pPr>
              <w:pStyle w:val="TAC"/>
              <w:rPr>
                <w:rFonts w:eastAsia="SimSun"/>
                <w:lang w:eastAsia="zh-CN"/>
              </w:rPr>
            </w:pPr>
            <w:r w:rsidRPr="007B4467">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-(2A)-G</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7B4467" w:rsidRDefault="004D6533" w:rsidP="004D6533">
            <w:pPr>
              <w:pStyle w:val="TAC"/>
            </w:pPr>
            <w:r w:rsidRPr="007B4467">
              <w:t>38.101-1, 5.3A.5</w:t>
            </w:r>
          </w:p>
          <w:p w14:paraId="5DB9F41E" w14:textId="77777777" w:rsidR="004D6533" w:rsidRPr="007B4467" w:rsidRDefault="004D6533" w:rsidP="004D6533">
            <w:pPr>
              <w:pStyle w:val="TAC"/>
            </w:pPr>
            <w:r w:rsidRPr="007B4467">
              <w:t>38.101-2, 5.3A.4</w:t>
            </w:r>
          </w:p>
          <w:p w14:paraId="41D719CF"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7B4467" w:rsidRDefault="004D6533" w:rsidP="004D6533">
            <w:pPr>
              <w:pStyle w:val="TAL"/>
              <w:rPr>
                <w:lang w:eastAsia="zh-CN"/>
              </w:rPr>
            </w:pPr>
            <w:r w:rsidRPr="007B4467">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7B4467" w:rsidRDefault="004D6533" w:rsidP="004D6533">
            <w:pPr>
              <w:pStyle w:val="TAL"/>
            </w:pPr>
          </w:p>
        </w:tc>
      </w:tr>
      <w:tr w:rsidR="004D6533" w:rsidRPr="007B4467"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7B4467" w:rsidRDefault="004D6533" w:rsidP="004D6533">
            <w:pPr>
              <w:pStyle w:val="TAC"/>
              <w:rPr>
                <w:rFonts w:eastAsia="SimSun"/>
                <w:lang w:eastAsia="zh-CN"/>
              </w:rPr>
            </w:pPr>
            <w:r w:rsidRPr="007B4467">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-(2A)-H</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7B4467" w:rsidRDefault="004D6533" w:rsidP="004D6533">
            <w:pPr>
              <w:pStyle w:val="TAC"/>
            </w:pPr>
            <w:r w:rsidRPr="007B4467">
              <w:t>38.101-1, 5.3A.5</w:t>
            </w:r>
          </w:p>
          <w:p w14:paraId="06742972" w14:textId="77777777" w:rsidR="004D6533" w:rsidRPr="007B4467" w:rsidRDefault="004D6533" w:rsidP="004D6533">
            <w:pPr>
              <w:pStyle w:val="TAC"/>
            </w:pPr>
            <w:r w:rsidRPr="007B4467">
              <w:t>38.101-2, 5.3A.4</w:t>
            </w:r>
          </w:p>
          <w:p w14:paraId="3166BBC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7B4467" w:rsidRDefault="004D6533" w:rsidP="004D6533">
            <w:pPr>
              <w:pStyle w:val="TAL"/>
              <w:rPr>
                <w:lang w:eastAsia="zh-CN"/>
              </w:rPr>
            </w:pPr>
            <w:r w:rsidRPr="007B4467">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7B4467" w:rsidRDefault="004D6533" w:rsidP="004D6533">
            <w:pPr>
              <w:pStyle w:val="TAL"/>
            </w:pPr>
          </w:p>
        </w:tc>
      </w:tr>
      <w:tr w:rsidR="004D6533" w:rsidRPr="007B4467"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-(2A)-I</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7B4467" w:rsidRDefault="004D6533" w:rsidP="004D6533">
            <w:pPr>
              <w:pStyle w:val="TAC"/>
            </w:pPr>
            <w:r w:rsidRPr="007B4467">
              <w:t>38.101-1, 5.3A.5</w:t>
            </w:r>
          </w:p>
          <w:p w14:paraId="4B59C3E2" w14:textId="77777777" w:rsidR="004D6533" w:rsidRPr="007B4467" w:rsidRDefault="004D6533" w:rsidP="004D6533">
            <w:pPr>
              <w:pStyle w:val="TAC"/>
            </w:pPr>
            <w:r w:rsidRPr="007B4467">
              <w:t>38.101-2, 5.3A.4</w:t>
            </w:r>
          </w:p>
          <w:p w14:paraId="4DBC916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7B4467" w:rsidRDefault="004D6533" w:rsidP="004D6533">
            <w:pPr>
              <w:pStyle w:val="TAL"/>
              <w:rPr>
                <w:lang w:eastAsia="zh-CN"/>
              </w:rPr>
            </w:pPr>
            <w:r w:rsidRPr="007B4467">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7B4467" w:rsidRDefault="004D6533" w:rsidP="004D6533">
            <w:pPr>
              <w:pStyle w:val="TAL"/>
            </w:pPr>
          </w:p>
        </w:tc>
      </w:tr>
    </w:tbl>
    <w:p w14:paraId="3E23BBA1" w14:textId="77777777" w:rsidR="004D6533" w:rsidRPr="007B4467" w:rsidRDefault="004D6533" w:rsidP="007624D2"/>
    <w:p w14:paraId="244292E1" w14:textId="288760E1"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3</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7B4467"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7B4467" w:rsidRDefault="004D6533" w:rsidP="004D65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7B4467" w:rsidRDefault="004D6533" w:rsidP="004D6533">
            <w:pPr>
              <w:pStyle w:val="TAH"/>
            </w:pPr>
            <w:r w:rsidRPr="007B4467">
              <w:t>UL NR FR1</w:t>
            </w:r>
            <w:r w:rsidRPr="007B4467">
              <w:rPr>
                <w:rFonts w:eastAsia="SimSun"/>
                <w:lang w:eastAsia="zh-CN"/>
              </w:rPr>
              <w:t xml:space="preserve"> and FR2</w:t>
            </w:r>
            <w:r w:rsidRPr="007B4467">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7B4467" w:rsidRDefault="004D6533" w:rsidP="004D6533">
            <w:pPr>
              <w:pStyle w:val="TAH"/>
              <w:rPr>
                <w:rFonts w:cs="Arial"/>
                <w:szCs w:val="18"/>
              </w:rPr>
            </w:pPr>
            <w:r w:rsidRPr="007B4467">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7B4467" w:rsidRDefault="004D6533" w:rsidP="004D6533">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7B4467" w:rsidRDefault="004D6533" w:rsidP="004D6533">
            <w:pPr>
              <w:pStyle w:val="TAH"/>
            </w:pPr>
            <w:r w:rsidRPr="007B4467">
              <w:t>Comments</w:t>
            </w:r>
          </w:p>
        </w:tc>
      </w:tr>
      <w:tr w:rsidR="004D6533" w:rsidRPr="007B4467"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7B4467" w:rsidRDefault="004D6533" w:rsidP="004D65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four</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7B4467" w:rsidRDefault="004D6533" w:rsidP="004D6533">
            <w:pPr>
              <w:pStyle w:val="TAC"/>
            </w:pPr>
            <w:r w:rsidRPr="007B4467">
              <w:t>38.101-1, 5.3A.5</w:t>
            </w:r>
          </w:p>
          <w:p w14:paraId="6A89BB91" w14:textId="77777777" w:rsidR="004D6533" w:rsidRPr="007B4467" w:rsidRDefault="004D6533" w:rsidP="004D6533">
            <w:pPr>
              <w:pStyle w:val="TAC"/>
            </w:pPr>
            <w:r w:rsidRPr="007B4467">
              <w:t>38.101-2, 5.3A.4</w:t>
            </w:r>
          </w:p>
          <w:p w14:paraId="40ED92CD"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7B4467" w:rsidRDefault="004D6533" w:rsidP="004D6533">
            <w:pPr>
              <w:pStyle w:val="TAL"/>
            </w:pPr>
            <w:r w:rsidRPr="007B4467">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7B4467" w:rsidRDefault="004D6533" w:rsidP="004D6533">
            <w:pPr>
              <w:pStyle w:val="TAL"/>
            </w:pPr>
            <w:r w:rsidRPr="007B4467">
              <w:rPr>
                <w:lang w:eastAsia="zh-CN"/>
              </w:rPr>
              <w:t>Not used in any valid CA configurations in TS 38.101-3 [25] yet</w:t>
            </w:r>
          </w:p>
        </w:tc>
      </w:tr>
    </w:tbl>
    <w:p w14:paraId="0CD5489D" w14:textId="77777777" w:rsidR="004D6533" w:rsidRPr="007B4467" w:rsidRDefault="004D6533" w:rsidP="004D6533">
      <w:pPr>
        <w:rPr>
          <w:lang w:eastAsia="zh-CN"/>
        </w:rPr>
      </w:pPr>
    </w:p>
    <w:p w14:paraId="6D4F6103"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w:t>
      </w:r>
    </w:p>
    <w:p w14:paraId="19498FDA" w14:textId="77777777" w:rsidR="004D6533" w:rsidRPr="007B4467" w:rsidRDefault="004D6533" w:rsidP="004D6533">
      <w:pPr>
        <w:rPr>
          <w:lang w:eastAsia="zh-CN"/>
        </w:rPr>
      </w:pPr>
      <w:r w:rsidRPr="007B4467">
        <w:rPr>
          <w:lang w:eastAsia="zh-CN"/>
        </w:rPr>
        <w:t>TBD</w:t>
      </w:r>
    </w:p>
    <w:p w14:paraId="6CAA1FB1" w14:textId="33D4EE98" w:rsidR="00586192" w:rsidRPr="007B4467" w:rsidRDefault="00586192" w:rsidP="00DA21B3">
      <w:pPr>
        <w:pStyle w:val="Heading3"/>
      </w:pPr>
      <w:bookmarkStart w:id="595" w:name="_Toc75383261"/>
      <w:bookmarkStart w:id="596" w:name="_Toc83706909"/>
      <w:bookmarkStart w:id="597" w:name="_Toc90491614"/>
      <w:bookmarkStart w:id="598" w:name="_Toc100147708"/>
      <w:bookmarkStart w:id="599" w:name="_Toc106740980"/>
      <w:bookmarkStart w:id="600" w:name="_Toc114916336"/>
      <w:bookmarkStart w:id="601" w:name="_Toc194512940"/>
      <w:r w:rsidRPr="007B4467">
        <w:t>A.4.3.2B</w:t>
      </w:r>
      <w:r w:rsidR="00DA21B3" w:rsidRPr="007B4467">
        <w:tab/>
      </w:r>
      <w:r w:rsidR="00585F58" w:rsidRPr="007B4467">
        <w:t>NR-DC</w:t>
      </w:r>
      <w:r w:rsidR="00294D3F" w:rsidRPr="007B4467">
        <w:t>,</w:t>
      </w:r>
      <w:r w:rsidRPr="007B4467">
        <w:t xml:space="preserve"> </w:t>
      </w:r>
      <w:r w:rsidR="003B47E4" w:rsidRPr="007B4467">
        <w:t xml:space="preserve">EN-DC </w:t>
      </w:r>
      <w:r w:rsidR="00294D3F" w:rsidRPr="007B4467">
        <w:t xml:space="preserve">and NE-DC </w:t>
      </w:r>
      <w:r w:rsidRPr="007B4467">
        <w:t>Physical Layer Baseline Implementation Capabilities</w:t>
      </w:r>
      <w:bookmarkEnd w:id="545"/>
      <w:bookmarkEnd w:id="546"/>
      <w:bookmarkEnd w:id="547"/>
      <w:bookmarkEnd w:id="555"/>
      <w:bookmarkEnd w:id="556"/>
      <w:bookmarkEnd w:id="557"/>
      <w:bookmarkEnd w:id="558"/>
      <w:bookmarkEnd w:id="595"/>
      <w:bookmarkEnd w:id="596"/>
      <w:bookmarkEnd w:id="597"/>
      <w:bookmarkEnd w:id="598"/>
      <w:bookmarkEnd w:id="599"/>
      <w:bookmarkEnd w:id="600"/>
      <w:bookmarkEnd w:id="601"/>
    </w:p>
    <w:p w14:paraId="2B48C475" w14:textId="77777777" w:rsidR="008F6674" w:rsidRPr="007B4467" w:rsidRDefault="008F6674" w:rsidP="008F6674">
      <w:pPr>
        <w:pStyle w:val="NO"/>
      </w:pPr>
      <w:bookmarkStart w:id="602" w:name="_Toc27410914"/>
      <w:bookmarkStart w:id="603" w:name="_Toc36039426"/>
      <w:bookmarkStart w:id="604" w:name="_Toc43838786"/>
      <w:bookmarkStart w:id="605" w:name="_Toc51772942"/>
      <w:bookmarkStart w:id="606" w:name="_Toc58245148"/>
      <w:bookmarkStart w:id="607" w:name="_Toc68089597"/>
      <w:bookmarkStart w:id="608" w:name="_Toc69067718"/>
      <w:bookmarkStart w:id="609" w:name="_Toc75383262"/>
      <w:bookmarkStart w:id="610" w:name="_Toc83706910"/>
      <w:bookmarkStart w:id="611" w:name="_Toc90491615"/>
      <w:bookmarkStart w:id="612" w:name="_Toc100147709"/>
      <w:bookmarkStart w:id="613" w:name="_Toc106740981"/>
      <w:bookmarkStart w:id="614" w:name="_Toc114916337"/>
      <w:r w:rsidRPr="007B4467">
        <w:t>NOTE:</w:t>
      </w:r>
      <w:r w:rsidRPr="007B4467">
        <w:tab/>
        <w:t>See Annex B for status of completed NR-DC, EN-DC and NE-DC configurations and power classes in this version of 3GPP UE conformance test specifications.</w:t>
      </w:r>
    </w:p>
    <w:p w14:paraId="558EBFC3" w14:textId="77777777" w:rsidR="008C3D6B" w:rsidRPr="007B4467" w:rsidRDefault="00586192" w:rsidP="008C3D6B">
      <w:pPr>
        <w:pStyle w:val="Heading4"/>
      </w:pPr>
      <w:bookmarkStart w:id="615" w:name="_Toc194512941"/>
      <w:r w:rsidRPr="007B4467">
        <w:t>A.4.3.2B.1</w:t>
      </w:r>
      <w:r w:rsidRPr="007B4467">
        <w:tab/>
      </w:r>
      <w:r w:rsidR="00585F58" w:rsidRPr="007B4467">
        <w:t>NR-DC</w:t>
      </w:r>
      <w:r w:rsidRPr="007B4467">
        <w:t xml:space="preserve"> </w:t>
      </w:r>
      <w:bookmarkEnd w:id="602"/>
      <w:bookmarkEnd w:id="603"/>
      <w:bookmarkEnd w:id="604"/>
      <w:bookmarkEnd w:id="605"/>
      <w:r w:rsidR="008C3D6B" w:rsidRPr="007B4467">
        <w:t>Physical Layer Baseline Implementation Capabilities</w:t>
      </w:r>
      <w:bookmarkEnd w:id="606"/>
      <w:bookmarkEnd w:id="607"/>
      <w:bookmarkEnd w:id="608"/>
      <w:bookmarkEnd w:id="609"/>
      <w:bookmarkEnd w:id="610"/>
      <w:bookmarkEnd w:id="611"/>
      <w:bookmarkEnd w:id="612"/>
      <w:bookmarkEnd w:id="613"/>
      <w:bookmarkEnd w:id="614"/>
      <w:bookmarkEnd w:id="615"/>
    </w:p>
    <w:p w14:paraId="605F7C6C" w14:textId="7377AE41" w:rsidR="008C3D6B" w:rsidRPr="007B4467" w:rsidRDefault="00880597" w:rsidP="008C3D6B">
      <w:pPr>
        <w:pStyle w:val="Heading4"/>
      </w:pPr>
      <w:bookmarkStart w:id="616" w:name="_Toc68089598"/>
      <w:bookmarkStart w:id="617" w:name="_Toc69067719"/>
      <w:bookmarkStart w:id="618" w:name="_Toc75383263"/>
      <w:bookmarkStart w:id="619" w:name="_Toc83706911"/>
      <w:bookmarkStart w:id="620" w:name="_Toc90491616"/>
      <w:bookmarkStart w:id="621" w:name="_Toc100147710"/>
      <w:bookmarkStart w:id="622" w:name="_Toc106740982"/>
      <w:bookmarkStart w:id="623" w:name="_Toc114916338"/>
      <w:bookmarkStart w:id="624" w:name="_Toc194512942"/>
      <w:r w:rsidRPr="007B4467">
        <w:t>A.4.3.2B.1.0</w:t>
      </w:r>
      <w:r w:rsidRPr="007B4467">
        <w:tab/>
        <w:t>General NR-DC capabilities</w:t>
      </w:r>
      <w:bookmarkEnd w:id="616"/>
      <w:bookmarkEnd w:id="617"/>
      <w:bookmarkEnd w:id="618"/>
      <w:bookmarkEnd w:id="619"/>
      <w:bookmarkEnd w:id="620"/>
      <w:bookmarkEnd w:id="621"/>
      <w:bookmarkEnd w:id="622"/>
      <w:bookmarkEnd w:id="623"/>
      <w:bookmarkEnd w:id="624"/>
    </w:p>
    <w:p w14:paraId="4A351A3E" w14:textId="77777777" w:rsidR="008C3D6B" w:rsidRPr="007B4467" w:rsidRDefault="008C3D6B" w:rsidP="008C3D6B">
      <w:pPr>
        <w:pStyle w:val="TH"/>
        <w:ind w:left="567"/>
      </w:pPr>
      <w:r w:rsidRPr="007B446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7B446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7B4467" w:rsidRDefault="008C3D6B">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7B4467" w:rsidRDefault="008C3D6B">
            <w:pPr>
              <w:pStyle w:val="TAH"/>
            </w:pPr>
            <w:r w:rsidRPr="007B446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7B4467" w:rsidRDefault="008C3D6B">
            <w:pPr>
              <w:pStyle w:val="TAH"/>
              <w:rPr>
                <w:rFonts w:cs="Arial"/>
                <w:szCs w:val="18"/>
              </w:rPr>
            </w:pPr>
            <w:r w:rsidRPr="007B446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7B4467" w:rsidRDefault="008C3D6B">
            <w:pPr>
              <w:pStyle w:val="TAH"/>
              <w:rPr>
                <w:lang w:eastAsia="zh-CN"/>
              </w:rPr>
            </w:pPr>
            <w:r w:rsidRPr="007B446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7B4467" w:rsidRDefault="008C3D6B">
            <w:pPr>
              <w:pStyle w:val="TAH"/>
              <w:rPr>
                <w:lang w:eastAsia="en-US"/>
              </w:rPr>
            </w:pPr>
            <w:r w:rsidRPr="007B4467">
              <w:t>Comments</w:t>
            </w:r>
          </w:p>
        </w:tc>
      </w:tr>
      <w:tr w:rsidR="008C3D6B" w:rsidRPr="007B446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7B4467" w:rsidRDefault="008C3D6B">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7B4467" w:rsidRDefault="008C3D6B">
            <w:pPr>
              <w:pStyle w:val="TAL"/>
            </w:pPr>
            <w:r w:rsidRPr="007B446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7B4467" w:rsidRDefault="008C3D6B">
            <w:pPr>
              <w:pStyle w:val="TAL"/>
              <w:rPr>
                <w:lang w:eastAsia="zh-CN"/>
              </w:rPr>
            </w:pPr>
            <w:r w:rsidRPr="007B446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7B4467" w:rsidRDefault="008C3D6B">
            <w:pPr>
              <w:pStyle w:val="TAL"/>
              <w:rPr>
                <w:lang w:eastAsia="en-US"/>
              </w:rPr>
            </w:pPr>
          </w:p>
        </w:tc>
      </w:tr>
      <w:tr w:rsidR="008C3D6B" w:rsidRPr="007B446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7B4467" w:rsidRDefault="008C3D6B">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7B4467" w:rsidRDefault="008C3D6B">
            <w:pPr>
              <w:pStyle w:val="TAL"/>
            </w:pPr>
            <w:r w:rsidRPr="007B446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7B4467" w:rsidRDefault="008C3D6B">
            <w:pPr>
              <w:pStyle w:val="TAL"/>
              <w:rPr>
                <w:lang w:eastAsia="zh-CN"/>
              </w:rPr>
            </w:pPr>
            <w:r w:rsidRPr="007B446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7B4467" w:rsidRDefault="008C3D6B">
            <w:pPr>
              <w:pStyle w:val="TAL"/>
              <w:rPr>
                <w:lang w:eastAsia="en-US"/>
              </w:rPr>
            </w:pPr>
          </w:p>
        </w:tc>
      </w:tr>
      <w:tr w:rsidR="008C3D6B" w:rsidRPr="007B446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7B4467" w:rsidRDefault="008C3D6B">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7B4467" w:rsidRDefault="008C3D6B">
            <w:pPr>
              <w:pStyle w:val="TAL"/>
            </w:pPr>
            <w:r w:rsidRPr="007B446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7B4467" w:rsidRDefault="008C3D6B">
            <w:pPr>
              <w:pStyle w:val="TAL"/>
              <w:rPr>
                <w:lang w:eastAsia="zh-CN"/>
              </w:rPr>
            </w:pPr>
            <w:r w:rsidRPr="007B446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7B4467" w:rsidRDefault="008C3D6B">
            <w:pPr>
              <w:pStyle w:val="TAL"/>
              <w:rPr>
                <w:lang w:eastAsia="en-US"/>
              </w:rPr>
            </w:pPr>
          </w:p>
        </w:tc>
      </w:tr>
      <w:tr w:rsidR="008C3D6B" w:rsidRPr="007B446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7B4467" w:rsidRDefault="008C3D6B">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7B4467" w:rsidRDefault="008C3D6B">
            <w:pPr>
              <w:pStyle w:val="TAL"/>
            </w:pPr>
            <w:r w:rsidRPr="007B446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7B4467" w:rsidRDefault="008C3D6B">
            <w:pPr>
              <w:pStyle w:val="TAL"/>
              <w:rPr>
                <w:lang w:eastAsia="zh-CN"/>
              </w:rPr>
            </w:pPr>
            <w:r w:rsidRPr="007B446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7B4467" w:rsidRDefault="008C3D6B">
            <w:pPr>
              <w:pStyle w:val="TAL"/>
              <w:rPr>
                <w:lang w:eastAsia="en-US"/>
              </w:rPr>
            </w:pPr>
          </w:p>
        </w:tc>
      </w:tr>
      <w:tr w:rsidR="008C3D6B" w:rsidRPr="007B446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7B4467" w:rsidRDefault="008C3D6B">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7B4467" w:rsidRDefault="008C3D6B">
            <w:pPr>
              <w:pStyle w:val="TAL"/>
            </w:pPr>
            <w:r w:rsidRPr="007B446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7B4467" w:rsidRDefault="008C3D6B">
            <w:pPr>
              <w:pStyle w:val="TAL"/>
              <w:rPr>
                <w:lang w:eastAsia="zh-CN"/>
              </w:rPr>
            </w:pPr>
            <w:r w:rsidRPr="007B446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7B4467" w:rsidRDefault="008C3D6B">
            <w:pPr>
              <w:pStyle w:val="TAL"/>
              <w:rPr>
                <w:lang w:eastAsia="en-US"/>
              </w:rPr>
            </w:pPr>
          </w:p>
        </w:tc>
      </w:tr>
      <w:tr w:rsidR="008C3D6B" w:rsidRPr="007B446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7B4467" w:rsidRDefault="008C3D6B">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7B4467" w:rsidRDefault="008C3D6B">
            <w:pPr>
              <w:pStyle w:val="TAL"/>
            </w:pPr>
            <w:r w:rsidRPr="007B446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7B4467" w:rsidRDefault="008C3D6B">
            <w:pPr>
              <w:pStyle w:val="TAL"/>
              <w:rPr>
                <w:lang w:eastAsia="zh-CN"/>
              </w:rPr>
            </w:pPr>
            <w:r w:rsidRPr="007B446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7B4467" w:rsidRDefault="008C3D6B">
            <w:pPr>
              <w:pStyle w:val="TAL"/>
              <w:rPr>
                <w:lang w:eastAsia="en-US"/>
              </w:rPr>
            </w:pPr>
          </w:p>
        </w:tc>
      </w:tr>
      <w:tr w:rsidR="008C3D6B" w:rsidRPr="007B446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7B4467" w:rsidRDefault="008C3D6B">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7B4467" w:rsidRDefault="008C3D6B">
            <w:pPr>
              <w:pStyle w:val="TAL"/>
            </w:pPr>
            <w:r w:rsidRPr="007B446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7B4467" w:rsidRDefault="008C3D6B">
            <w:pPr>
              <w:pStyle w:val="TAL"/>
              <w:rPr>
                <w:lang w:eastAsia="zh-CN"/>
              </w:rPr>
            </w:pPr>
            <w:r w:rsidRPr="007B446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7B4467" w:rsidRDefault="008C3D6B">
            <w:pPr>
              <w:pStyle w:val="TAL"/>
              <w:rPr>
                <w:lang w:eastAsia="en-US"/>
              </w:rPr>
            </w:pPr>
          </w:p>
        </w:tc>
      </w:tr>
      <w:tr w:rsidR="008C3D6B" w:rsidRPr="007B446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7B4467" w:rsidRDefault="008C3D6B">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7B4467" w:rsidRDefault="008C3D6B">
            <w:pPr>
              <w:pStyle w:val="TAL"/>
            </w:pPr>
            <w:r w:rsidRPr="007B446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7B4467" w:rsidRDefault="008C3D6B">
            <w:pPr>
              <w:pStyle w:val="TAL"/>
              <w:rPr>
                <w:lang w:eastAsia="zh-CN"/>
              </w:rPr>
            </w:pPr>
            <w:r w:rsidRPr="007B446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7B4467" w:rsidRDefault="008C3D6B">
            <w:pPr>
              <w:pStyle w:val="TAL"/>
              <w:rPr>
                <w:lang w:eastAsia="en-US"/>
              </w:rPr>
            </w:pPr>
          </w:p>
        </w:tc>
      </w:tr>
      <w:tr w:rsidR="008C3D6B" w:rsidRPr="007B446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7B4467" w:rsidRDefault="008C3D6B">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7B4467" w:rsidRDefault="008C3D6B">
            <w:pPr>
              <w:pStyle w:val="TAL"/>
            </w:pPr>
            <w:r w:rsidRPr="007B446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7B4467" w:rsidRDefault="008C3D6B">
            <w:pPr>
              <w:pStyle w:val="TAL"/>
              <w:rPr>
                <w:lang w:eastAsia="zh-CN"/>
              </w:rPr>
            </w:pPr>
            <w:r w:rsidRPr="007B446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7B4467" w:rsidRDefault="008C3D6B">
            <w:pPr>
              <w:pStyle w:val="TAL"/>
              <w:rPr>
                <w:lang w:eastAsia="en-US"/>
              </w:rPr>
            </w:pPr>
          </w:p>
        </w:tc>
      </w:tr>
    </w:tbl>
    <w:p w14:paraId="17E4C37E" w14:textId="77777777" w:rsidR="008C3D6B" w:rsidRPr="007B4467" w:rsidRDefault="008C3D6B" w:rsidP="00BB3988">
      <w:pPr>
        <w:rPr>
          <w:lang w:eastAsia="en-US"/>
        </w:rPr>
      </w:pPr>
    </w:p>
    <w:p w14:paraId="3E2C7684" w14:textId="77777777" w:rsidR="008C3D6B" w:rsidRPr="007B4467" w:rsidRDefault="008C3D6B" w:rsidP="008C3D6B">
      <w:pPr>
        <w:pStyle w:val="TH"/>
        <w:ind w:left="567"/>
      </w:pPr>
      <w:r w:rsidRPr="007B446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7B4467"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7B4467" w:rsidRDefault="008C3D6B">
            <w:pPr>
              <w:pStyle w:val="TAH"/>
            </w:pPr>
            <w:r w:rsidRPr="007B4467">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7B4467" w:rsidRDefault="008C3D6B">
            <w:pPr>
              <w:pStyle w:val="TAH"/>
            </w:pPr>
            <w:r w:rsidRPr="007B4467">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7B4467" w:rsidRDefault="008C3D6B">
            <w:pPr>
              <w:pStyle w:val="TAH"/>
              <w:rPr>
                <w:rFonts w:cs="Arial"/>
                <w:szCs w:val="18"/>
              </w:rPr>
            </w:pPr>
            <w:r w:rsidRPr="007B4467">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7B4467" w:rsidRDefault="008C3D6B">
            <w:pPr>
              <w:pStyle w:val="TAH"/>
              <w:rPr>
                <w:lang w:eastAsia="zh-CN"/>
              </w:rPr>
            </w:pPr>
            <w:r w:rsidRPr="007B446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7B4467" w:rsidRDefault="008C3D6B">
            <w:pPr>
              <w:pStyle w:val="TAH"/>
              <w:rPr>
                <w:lang w:eastAsia="en-US"/>
              </w:rPr>
            </w:pPr>
            <w:r w:rsidRPr="007B4467">
              <w:t>Comments</w:t>
            </w:r>
          </w:p>
        </w:tc>
      </w:tr>
      <w:tr w:rsidR="008C3D6B" w:rsidRPr="007B4467"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7B4467" w:rsidRDefault="008C3D6B">
            <w:pPr>
              <w:pStyle w:val="TAC"/>
            </w:pPr>
            <w:r w:rsidRPr="007B4467">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7B4467" w:rsidRDefault="008C3D6B">
            <w:pPr>
              <w:pStyle w:val="TAL"/>
            </w:pPr>
            <w:r w:rsidRPr="007B446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7B4467" w:rsidRDefault="008C3D6B">
            <w:pPr>
              <w:pStyle w:val="TAL"/>
              <w:rPr>
                <w:lang w:eastAsia="zh-CN"/>
              </w:rPr>
            </w:pPr>
            <w:r w:rsidRPr="007B446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7B4467" w:rsidRDefault="008C3D6B">
            <w:pPr>
              <w:pStyle w:val="TAL"/>
              <w:rPr>
                <w:lang w:eastAsia="en-US"/>
              </w:rPr>
            </w:pPr>
          </w:p>
        </w:tc>
      </w:tr>
      <w:tr w:rsidR="008C3D6B" w:rsidRPr="007B4467"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7B4467" w:rsidRDefault="008C3D6B">
            <w:pPr>
              <w:pStyle w:val="TAC"/>
            </w:pPr>
            <w:r w:rsidRPr="007B4467">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7B4467" w:rsidRDefault="008C3D6B">
            <w:pPr>
              <w:pStyle w:val="TAL"/>
            </w:pPr>
            <w:r w:rsidRPr="007B446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7B4467" w:rsidRDefault="008C3D6B">
            <w:pPr>
              <w:pStyle w:val="TAL"/>
              <w:rPr>
                <w:lang w:eastAsia="zh-CN"/>
              </w:rPr>
            </w:pPr>
            <w:r w:rsidRPr="007B446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7B4467" w:rsidRDefault="008C3D6B">
            <w:pPr>
              <w:pStyle w:val="TAL"/>
              <w:rPr>
                <w:lang w:eastAsia="en-US"/>
              </w:rPr>
            </w:pPr>
          </w:p>
        </w:tc>
      </w:tr>
      <w:tr w:rsidR="008C3D6B" w:rsidRPr="007B4467"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7B4467" w:rsidRDefault="008C3D6B">
            <w:pPr>
              <w:pStyle w:val="TAC"/>
            </w:pPr>
            <w:r w:rsidRPr="007B4467">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7B4467" w:rsidRDefault="008C3D6B">
            <w:pPr>
              <w:pStyle w:val="TAL"/>
            </w:pPr>
            <w:r w:rsidRPr="007B446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7B4467" w:rsidRDefault="008C3D6B">
            <w:pPr>
              <w:pStyle w:val="TAL"/>
              <w:rPr>
                <w:lang w:eastAsia="zh-CN"/>
              </w:rPr>
            </w:pPr>
            <w:r w:rsidRPr="007B446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7B4467" w:rsidRDefault="008C3D6B">
            <w:pPr>
              <w:pStyle w:val="TAL"/>
              <w:rPr>
                <w:lang w:eastAsia="en-US"/>
              </w:rPr>
            </w:pPr>
          </w:p>
        </w:tc>
      </w:tr>
      <w:tr w:rsidR="008C3D6B" w:rsidRPr="007B4467"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7B4467" w:rsidRDefault="008C3D6B">
            <w:pPr>
              <w:pStyle w:val="TAC"/>
            </w:pPr>
            <w:r w:rsidRPr="007B4467">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7B4467" w:rsidRDefault="008C3D6B">
            <w:pPr>
              <w:pStyle w:val="TAL"/>
            </w:pPr>
            <w:r w:rsidRPr="007B446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7B4467" w:rsidRDefault="008C3D6B">
            <w:pPr>
              <w:pStyle w:val="TAL"/>
              <w:rPr>
                <w:lang w:eastAsia="zh-CN"/>
              </w:rPr>
            </w:pPr>
            <w:r w:rsidRPr="007B446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7B4467" w:rsidRDefault="008C3D6B">
            <w:pPr>
              <w:pStyle w:val="TAL"/>
              <w:rPr>
                <w:lang w:eastAsia="en-US"/>
              </w:rPr>
            </w:pPr>
          </w:p>
        </w:tc>
      </w:tr>
      <w:tr w:rsidR="008C3D6B" w:rsidRPr="007B4467"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7B4467" w:rsidRDefault="008C3D6B">
            <w:pPr>
              <w:pStyle w:val="TAC"/>
            </w:pPr>
            <w:r w:rsidRPr="007B4467">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7B4467" w:rsidRDefault="008C3D6B">
            <w:pPr>
              <w:pStyle w:val="TAL"/>
            </w:pPr>
            <w:r w:rsidRPr="007B446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7B4467" w:rsidRDefault="008C3D6B">
            <w:pPr>
              <w:pStyle w:val="TAL"/>
              <w:rPr>
                <w:lang w:eastAsia="zh-CN"/>
              </w:rPr>
            </w:pPr>
            <w:r w:rsidRPr="007B446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7B4467" w:rsidRDefault="008C3D6B">
            <w:pPr>
              <w:pStyle w:val="TAL"/>
              <w:rPr>
                <w:lang w:eastAsia="en-US"/>
              </w:rPr>
            </w:pPr>
          </w:p>
        </w:tc>
      </w:tr>
      <w:tr w:rsidR="008C3D6B" w:rsidRPr="007B4467"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7B4467" w:rsidRDefault="008C3D6B">
            <w:pPr>
              <w:pStyle w:val="TAC"/>
            </w:pPr>
            <w:r w:rsidRPr="007B4467">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7B4467" w:rsidRDefault="008C3D6B">
            <w:pPr>
              <w:pStyle w:val="TAL"/>
            </w:pPr>
            <w:r w:rsidRPr="007B446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7B4467" w:rsidRDefault="008C3D6B">
            <w:pPr>
              <w:pStyle w:val="TAL"/>
              <w:rPr>
                <w:lang w:eastAsia="zh-CN"/>
              </w:rPr>
            </w:pPr>
            <w:r w:rsidRPr="007B446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7B4467" w:rsidRDefault="008C3D6B">
            <w:pPr>
              <w:pStyle w:val="TAL"/>
              <w:rPr>
                <w:lang w:eastAsia="en-US"/>
              </w:rPr>
            </w:pPr>
          </w:p>
        </w:tc>
      </w:tr>
      <w:tr w:rsidR="008C3D6B" w:rsidRPr="007B4467"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7B4467" w:rsidRDefault="008C3D6B">
            <w:pPr>
              <w:pStyle w:val="TAC"/>
            </w:pPr>
            <w:r w:rsidRPr="007B4467">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7B4467" w:rsidRDefault="008C3D6B">
            <w:pPr>
              <w:pStyle w:val="TAL"/>
            </w:pPr>
            <w:r w:rsidRPr="007B446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7B4467" w:rsidRDefault="008C3D6B">
            <w:pPr>
              <w:pStyle w:val="TAL"/>
              <w:rPr>
                <w:lang w:eastAsia="zh-CN"/>
              </w:rPr>
            </w:pPr>
            <w:r w:rsidRPr="007B446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7B4467" w:rsidRDefault="008C3D6B">
            <w:pPr>
              <w:pStyle w:val="TAL"/>
              <w:rPr>
                <w:lang w:eastAsia="en-US"/>
              </w:rPr>
            </w:pPr>
          </w:p>
        </w:tc>
      </w:tr>
      <w:tr w:rsidR="008C3D6B" w:rsidRPr="007B4467"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7B4467" w:rsidRDefault="008C3D6B">
            <w:pPr>
              <w:pStyle w:val="TAC"/>
            </w:pPr>
            <w:r w:rsidRPr="007B4467">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7B4467" w:rsidRDefault="008C3D6B">
            <w:pPr>
              <w:pStyle w:val="TAL"/>
            </w:pPr>
            <w:r w:rsidRPr="007B446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7B4467" w:rsidRDefault="008C3D6B">
            <w:pPr>
              <w:pStyle w:val="TAL"/>
              <w:rPr>
                <w:lang w:eastAsia="zh-CN"/>
              </w:rPr>
            </w:pPr>
            <w:r w:rsidRPr="007B446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7B4467" w:rsidRDefault="008C3D6B">
            <w:pPr>
              <w:pStyle w:val="TAL"/>
              <w:rPr>
                <w:lang w:eastAsia="en-US"/>
              </w:rPr>
            </w:pPr>
          </w:p>
        </w:tc>
      </w:tr>
      <w:tr w:rsidR="008C3D6B" w:rsidRPr="007B4467"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7B4467" w:rsidRDefault="008C3D6B">
            <w:pPr>
              <w:pStyle w:val="TAC"/>
            </w:pPr>
            <w:r w:rsidRPr="007B4467">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7B4467" w:rsidRDefault="008C3D6B">
            <w:pPr>
              <w:pStyle w:val="TAL"/>
            </w:pPr>
            <w:r w:rsidRPr="007B446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7B4467" w:rsidRDefault="008C3D6B">
            <w:pPr>
              <w:pStyle w:val="TAL"/>
              <w:rPr>
                <w:lang w:eastAsia="zh-CN"/>
              </w:rPr>
            </w:pPr>
            <w:r w:rsidRPr="007B446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7B4467" w:rsidRDefault="008C3D6B">
            <w:pPr>
              <w:pStyle w:val="TAL"/>
              <w:rPr>
                <w:lang w:eastAsia="en-US"/>
              </w:rPr>
            </w:pPr>
          </w:p>
        </w:tc>
      </w:tr>
    </w:tbl>
    <w:p w14:paraId="6ACA9FF9" w14:textId="77777777" w:rsidR="0029416B" w:rsidRPr="007B4467" w:rsidRDefault="0029416B" w:rsidP="0029416B"/>
    <w:p w14:paraId="7A680904" w14:textId="77777777" w:rsidR="0029416B" w:rsidRPr="007B4467" w:rsidRDefault="0029416B" w:rsidP="0029416B">
      <w:pPr>
        <w:pStyle w:val="Heading4"/>
        <w:ind w:left="0" w:firstLine="0"/>
      </w:pPr>
      <w:bookmarkStart w:id="625" w:name="_Toc75383264"/>
      <w:bookmarkStart w:id="626" w:name="_Toc83706912"/>
      <w:bookmarkStart w:id="627" w:name="_Toc90491617"/>
      <w:bookmarkStart w:id="628" w:name="_Toc100147711"/>
      <w:bookmarkStart w:id="629" w:name="_Toc106740983"/>
      <w:bookmarkStart w:id="630" w:name="_Toc114916339"/>
      <w:bookmarkStart w:id="631" w:name="_Toc194512943"/>
      <w:r w:rsidRPr="007B4467">
        <w:t>A.4.3.2B.1.</w:t>
      </w:r>
      <w:r w:rsidRPr="007B4467">
        <w:rPr>
          <w:rFonts w:eastAsia="SimSun"/>
          <w:lang w:eastAsia="zh-CN"/>
        </w:rPr>
        <w:t>0a</w:t>
      </w:r>
      <w:r w:rsidRPr="007B4467">
        <w:tab/>
        <w:t xml:space="preserve">NR-DC </w:t>
      </w:r>
      <w:r w:rsidRPr="007B4467">
        <w:rPr>
          <w:rFonts w:eastAsia="SimSun"/>
          <w:lang w:eastAsia="zh-CN"/>
        </w:rPr>
        <w:t>within</w:t>
      </w:r>
      <w:r w:rsidRPr="007B4467">
        <w:t xml:space="preserve"> FR1</w:t>
      </w:r>
      <w:bookmarkEnd w:id="625"/>
      <w:bookmarkEnd w:id="626"/>
      <w:bookmarkEnd w:id="627"/>
      <w:bookmarkEnd w:id="628"/>
      <w:bookmarkEnd w:id="629"/>
      <w:bookmarkEnd w:id="630"/>
      <w:bookmarkEnd w:id="631"/>
    </w:p>
    <w:p w14:paraId="151AE50A" w14:textId="30B023B3" w:rsidR="0029416B" w:rsidRPr="007B4467" w:rsidRDefault="0029416B" w:rsidP="007624D2">
      <w:pPr>
        <w:pStyle w:val="Heading5"/>
        <w:rPr>
          <w:lang w:eastAsia="en-US"/>
        </w:rPr>
      </w:pPr>
      <w:bookmarkStart w:id="632" w:name="_Toc75383265"/>
      <w:bookmarkStart w:id="633" w:name="_Toc83706913"/>
      <w:bookmarkStart w:id="634" w:name="_Toc90491618"/>
      <w:bookmarkStart w:id="635" w:name="_Toc100147712"/>
      <w:bookmarkStart w:id="636" w:name="_Toc106740984"/>
      <w:bookmarkStart w:id="637" w:name="_Toc114916340"/>
      <w:bookmarkStart w:id="638" w:name="_Toc194512944"/>
      <w:r w:rsidRPr="007B4467">
        <w:t>A.4.3.2B.1.</w:t>
      </w:r>
      <w:r w:rsidRPr="007B4467">
        <w:rPr>
          <w:sz w:val="20"/>
          <w:lang w:eastAsia="en-US"/>
        </w:rPr>
        <w:t>0a.1</w:t>
      </w:r>
      <w:r w:rsidRPr="007B4467">
        <w:tab/>
        <w:t xml:space="preserve">NR-DC </w:t>
      </w:r>
      <w:r w:rsidRPr="007B4467">
        <w:rPr>
          <w:sz w:val="20"/>
          <w:lang w:eastAsia="en-US"/>
        </w:rPr>
        <w:t>within</w:t>
      </w:r>
      <w:r w:rsidRPr="007B4467">
        <w:t xml:space="preserve"> FR1</w:t>
      </w:r>
      <w:r w:rsidRPr="007B4467">
        <w:rPr>
          <w:sz w:val="20"/>
          <w:lang w:eastAsia="en-US"/>
        </w:rPr>
        <w:t xml:space="preserve"> (two bands)</w:t>
      </w:r>
      <w:bookmarkEnd w:id="632"/>
      <w:bookmarkEnd w:id="633"/>
      <w:bookmarkEnd w:id="634"/>
      <w:bookmarkEnd w:id="635"/>
      <w:bookmarkEnd w:id="636"/>
      <w:bookmarkEnd w:id="637"/>
      <w:bookmarkEnd w:id="638"/>
    </w:p>
    <w:p w14:paraId="43D172DF" w14:textId="77777777" w:rsidR="0029416B" w:rsidRPr="007B4467" w:rsidRDefault="0029416B" w:rsidP="0029416B">
      <w:pPr>
        <w:pStyle w:val="TH"/>
        <w:ind w:left="567"/>
      </w:pPr>
      <w:r w:rsidRPr="007B4467">
        <w:t>Table A.4.3.2B.1.</w:t>
      </w:r>
      <w:r w:rsidRPr="007B4467">
        <w:rPr>
          <w:rFonts w:eastAsia="SimSun"/>
          <w:lang w:eastAsia="zh-CN"/>
        </w:rPr>
        <w:t>0a.1</w:t>
      </w:r>
      <w:r w:rsidRPr="007B4467">
        <w:t xml:space="preserve">-1: Downlink NR-DC Bandwidth Class Combination capabilities </w:t>
      </w:r>
      <w:r w:rsidRPr="007B4467">
        <w:rPr>
          <w:rFonts w:eastAsia="SimSun"/>
          <w:lang w:eastAsia="zh-CN"/>
        </w:rPr>
        <w:t>within FR1</w:t>
      </w:r>
      <w:r w:rsidRPr="007B4467">
        <w:t xml:space="preserve">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7B4467"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7B4467" w:rsidRDefault="0029416B" w:rsidP="00261B4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7B4467" w:rsidRDefault="0029416B" w:rsidP="00261B49">
            <w:pPr>
              <w:pStyle w:val="TAH"/>
            </w:pPr>
            <w:r w:rsidRPr="007B4467">
              <w:t xml:space="preserve">DL </w:t>
            </w:r>
            <w:r w:rsidRPr="007B4467">
              <w:rPr>
                <w:rFonts w:eastAsia="SimSun"/>
                <w:lang w:eastAsia="zh-CN"/>
              </w:rPr>
              <w:t>NR-DC</w:t>
            </w:r>
            <w:r w:rsidRPr="007B4467">
              <w:t xml:space="preserve"> </w:t>
            </w:r>
            <w:r w:rsidRPr="007B4467">
              <w:rPr>
                <w:rFonts w:eastAsia="SimSun"/>
                <w:lang w:eastAsia="zh-CN"/>
              </w:rPr>
              <w:t xml:space="preserve">FR1 </w:t>
            </w:r>
            <w:r w:rsidRPr="007B4467">
              <w:t>Bandwidth Class</w:t>
            </w:r>
          </w:p>
          <w:p w14:paraId="1C47C818" w14:textId="77777777" w:rsidR="0029416B" w:rsidRPr="007B4467" w:rsidRDefault="0029416B" w:rsidP="00261B49">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7B4467" w:rsidRDefault="0029416B" w:rsidP="00261B4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7B4467" w:rsidRDefault="0029416B" w:rsidP="00261B49">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7B4467" w:rsidRDefault="0029416B" w:rsidP="00261B49">
            <w:pPr>
              <w:pStyle w:val="TAH"/>
            </w:pPr>
            <w:r w:rsidRPr="007B4467">
              <w:t>Comments</w:t>
            </w:r>
          </w:p>
        </w:tc>
      </w:tr>
      <w:tr w:rsidR="0029416B" w:rsidRPr="007B4467"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7B4467" w:rsidRDefault="0029416B" w:rsidP="00261B4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7B4467" w:rsidRDefault="0029416B" w:rsidP="00261B49">
            <w:pPr>
              <w:pStyle w:val="TAL"/>
            </w:pPr>
            <w:r w:rsidRPr="007B4467">
              <w:t>DL</w:t>
            </w:r>
            <w:r w:rsidRPr="007B4467">
              <w:rPr>
                <w:rFonts w:eastAsia="SimSun"/>
                <w:lang w:eastAsia="zh-CN"/>
              </w:rPr>
              <w:t xml:space="preserve"> </w:t>
            </w:r>
            <w:r w:rsidRPr="007B4467">
              <w:t>NR-DC</w:t>
            </w:r>
            <w:r w:rsidRPr="007B4467">
              <w:rPr>
                <w:rFonts w:eastAsia="SimSun"/>
                <w:lang w:eastAsia="zh-CN"/>
              </w:rPr>
              <w:t xml:space="preserve"> FR1 </w:t>
            </w:r>
            <w:r w:rsidRPr="007B4467">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7B4467" w:rsidRDefault="0029416B" w:rsidP="00261B49">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7B4467" w:rsidRDefault="0029416B" w:rsidP="00261B49">
            <w:pPr>
              <w:pStyle w:val="TAL"/>
              <w:rPr>
                <w:lang w:eastAsia="zh-CN"/>
              </w:rPr>
            </w:pPr>
            <w:r w:rsidRPr="007B4467">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7B4467" w:rsidRDefault="0029416B" w:rsidP="00261B49">
            <w:pPr>
              <w:pStyle w:val="TAL"/>
            </w:pPr>
          </w:p>
        </w:tc>
      </w:tr>
    </w:tbl>
    <w:p w14:paraId="470F0FE0" w14:textId="77777777" w:rsidR="0029416B" w:rsidRPr="007B4467" w:rsidRDefault="0029416B" w:rsidP="007624D2"/>
    <w:p w14:paraId="27E0EDF3" w14:textId="77777777" w:rsidR="0029416B" w:rsidRPr="007B4467" w:rsidRDefault="0029416B" w:rsidP="0029416B">
      <w:pPr>
        <w:pStyle w:val="TH"/>
        <w:ind w:left="567"/>
      </w:pPr>
      <w:r w:rsidRPr="007B4467">
        <w:t>Table A.4.3.2B.1.</w:t>
      </w:r>
      <w:r w:rsidRPr="007B4467">
        <w:rPr>
          <w:rFonts w:eastAsia="SimSun"/>
          <w:lang w:eastAsia="zh-CN"/>
        </w:rPr>
        <w:t>0a.1</w:t>
      </w:r>
      <w:r w:rsidRPr="007B4467">
        <w:t>-</w:t>
      </w:r>
      <w:r w:rsidRPr="007B4467">
        <w:rPr>
          <w:rFonts w:eastAsia="SimSun"/>
          <w:lang w:eastAsia="zh-CN"/>
        </w:rPr>
        <w:t>2</w:t>
      </w:r>
      <w:r w:rsidRPr="007B4467">
        <w:t xml:space="preserve">: Uplink NR-DC Bandwidth Class Combination capabilities </w:t>
      </w:r>
      <w:r w:rsidRPr="007B4467">
        <w:rPr>
          <w:rFonts w:eastAsia="SimSun"/>
          <w:lang w:eastAsia="zh-CN"/>
        </w:rPr>
        <w:t>within</w:t>
      </w:r>
      <w:r w:rsidRPr="007B4467">
        <w:t xml:space="preserve"> FR1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7B4467"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7B4467" w:rsidRDefault="0029416B" w:rsidP="00261B4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7B4467" w:rsidRDefault="0029416B" w:rsidP="00261B49">
            <w:pPr>
              <w:pStyle w:val="TAH"/>
            </w:pPr>
            <w:r w:rsidRPr="007B4467">
              <w:t xml:space="preserve">UL NR-DC </w:t>
            </w:r>
            <w:r w:rsidRPr="007B4467">
              <w:rPr>
                <w:rFonts w:eastAsia="SimSun"/>
                <w:lang w:eastAsia="zh-CN"/>
              </w:rPr>
              <w:t>FR1</w:t>
            </w:r>
            <w:r w:rsidRPr="007B4467">
              <w:t xml:space="preserve"> Bandwidth Class</w:t>
            </w:r>
          </w:p>
          <w:p w14:paraId="3B1B5555" w14:textId="77777777" w:rsidR="0029416B" w:rsidRPr="007B4467" w:rsidRDefault="0029416B" w:rsidP="00261B49">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7B4467" w:rsidRDefault="0029416B" w:rsidP="00261B4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7B4467" w:rsidRDefault="0029416B" w:rsidP="00261B49">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7B4467" w:rsidRDefault="0029416B" w:rsidP="00261B49">
            <w:pPr>
              <w:pStyle w:val="TAH"/>
            </w:pPr>
            <w:r w:rsidRPr="007B4467">
              <w:t>Comments</w:t>
            </w:r>
          </w:p>
        </w:tc>
      </w:tr>
      <w:tr w:rsidR="0029416B" w:rsidRPr="007B4467"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7B4467" w:rsidRDefault="0029416B" w:rsidP="00261B4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7B4467" w:rsidRDefault="0029416B" w:rsidP="00261B49">
            <w:pPr>
              <w:pStyle w:val="TAL"/>
            </w:pPr>
            <w:r w:rsidRPr="007B4467">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7B4467" w:rsidRDefault="0029416B" w:rsidP="00261B49">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7B4467" w:rsidRDefault="0029416B" w:rsidP="00261B49">
            <w:pPr>
              <w:pStyle w:val="TAL"/>
              <w:rPr>
                <w:lang w:eastAsia="zh-CN"/>
              </w:rPr>
            </w:pPr>
            <w:r w:rsidRPr="007B4467">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7B4467" w:rsidRDefault="0029416B" w:rsidP="00261B49">
            <w:pPr>
              <w:pStyle w:val="TAL"/>
            </w:pPr>
          </w:p>
        </w:tc>
      </w:tr>
    </w:tbl>
    <w:p w14:paraId="2A50AE98" w14:textId="77777777" w:rsidR="0029416B" w:rsidRPr="007B4467" w:rsidRDefault="0029416B" w:rsidP="007624D2"/>
    <w:p w14:paraId="7446D7E1" w14:textId="77777777" w:rsidR="0029416B" w:rsidRPr="007B4467" w:rsidRDefault="0029416B" w:rsidP="0029416B">
      <w:pPr>
        <w:pStyle w:val="TH"/>
        <w:ind w:left="567"/>
      </w:pPr>
      <w:r w:rsidRPr="007B4467">
        <w:t>Table A.4.3.2B.1.</w:t>
      </w:r>
      <w:r w:rsidRPr="007B4467">
        <w:rPr>
          <w:rFonts w:eastAsia="SimSun"/>
          <w:lang w:eastAsia="zh-CN"/>
        </w:rPr>
        <w:t>0a.</w:t>
      </w:r>
      <w:r w:rsidRPr="007B4467">
        <w:t>1-</w:t>
      </w:r>
      <w:r w:rsidRPr="007B4467">
        <w:rPr>
          <w:rFonts w:eastAsia="SimSun"/>
          <w:lang w:eastAsia="zh-CN"/>
        </w:rPr>
        <w:t>3</w:t>
      </w:r>
      <w:r w:rsidRPr="007B4467">
        <w:t xml:space="preserve">: Supported NR-DC configurations </w:t>
      </w:r>
      <w:r w:rsidRPr="007B4467">
        <w:rPr>
          <w:rFonts w:eastAsia="SimSun"/>
          <w:lang w:eastAsia="zh-CN"/>
        </w:rPr>
        <w:t>within</w:t>
      </w:r>
      <w:r w:rsidRPr="007B4467">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7B4467"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7B4467" w:rsidRDefault="007242D2" w:rsidP="00452594">
            <w:pPr>
              <w:keepNext/>
              <w:keepLines/>
              <w:spacing w:after="0"/>
              <w:jc w:val="center"/>
              <w:rPr>
                <w:rFonts w:ascii="Arial" w:eastAsia="PMingLiU" w:hAnsi="Arial"/>
                <w:b/>
                <w:sz w:val="18"/>
              </w:rPr>
            </w:pPr>
            <w:bookmarkStart w:id="639" w:name="_Toc75383266"/>
            <w:bookmarkStart w:id="640" w:name="_Toc83706914"/>
            <w:bookmarkStart w:id="641" w:name="_Toc90491619"/>
            <w:bookmarkStart w:id="642" w:name="_Toc100147713"/>
            <w:bookmarkStart w:id="643" w:name="_Toc106740985"/>
            <w:r w:rsidRPr="007B4467">
              <w:rPr>
                <w:rFonts w:ascii="Arial" w:eastAsia="PMingLiU" w:hAnsi="Arial"/>
                <w:b/>
                <w:sz w:val="18"/>
              </w:rPr>
              <w:t>NR FR1 Inter-band NR-DC configuration / Item</w:t>
            </w:r>
          </w:p>
          <w:p w14:paraId="7BD4E6C8"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7B4467" w:rsidRDefault="007242D2" w:rsidP="0045259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NR-DC Bandwidth Class(es) in UL</w:t>
            </w:r>
          </w:p>
          <w:p w14:paraId="03699ADA"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4145C740" w14:textId="77777777" w:rsidR="007242D2" w:rsidRPr="007B4467"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ULTxSwitching Band Pair</w:t>
            </w:r>
          </w:p>
          <w:p w14:paraId="050D6062"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4, 5)</w:t>
            </w:r>
          </w:p>
        </w:tc>
      </w:tr>
      <w:tr w:rsidR="007242D2" w:rsidRPr="007B4467"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7B4467" w:rsidRDefault="007242D2" w:rsidP="00452594">
            <w:pPr>
              <w:keepNext/>
              <w:keepLines/>
              <w:spacing w:after="0"/>
              <w:rPr>
                <w:rFonts w:ascii="Arial" w:eastAsia="SimSun" w:hAnsi="Arial"/>
                <w:sz w:val="18"/>
              </w:rPr>
            </w:pPr>
            <w:r w:rsidRPr="007B4467">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7B4467" w:rsidRDefault="007242D2" w:rsidP="00452594">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7B4467"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7B4467"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7B4467"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7B4467" w:rsidRDefault="007242D2" w:rsidP="00452594">
            <w:pPr>
              <w:keepNext/>
              <w:keepLines/>
              <w:spacing w:after="0"/>
              <w:jc w:val="center"/>
              <w:rPr>
                <w:rFonts w:ascii="Arial" w:eastAsia="SimSun" w:hAnsi="Arial"/>
                <w:sz w:val="18"/>
              </w:rPr>
            </w:pPr>
          </w:p>
        </w:tc>
      </w:tr>
      <w:tr w:rsidR="007242D2" w:rsidRPr="007B4467"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7B4467" w:rsidRDefault="007242D2" w:rsidP="00452594">
            <w:pPr>
              <w:pStyle w:val="TAN"/>
              <w:rPr>
                <w:rFonts w:eastAsia="PMingLiU"/>
              </w:rPr>
            </w:pPr>
            <w:r w:rsidRPr="007B4467">
              <w:rPr>
                <w:rFonts w:eastAsia="PMingLiU"/>
              </w:rPr>
              <w:t>Note 1:</w:t>
            </w:r>
            <w:r w:rsidRPr="007B4467">
              <w:rPr>
                <w:rFonts w:eastAsia="PMingLiU"/>
              </w:rPr>
              <w:tab/>
              <w:t xml:space="preserve">Notation used for inter-band NR-DC Bands is according to TS 38.101-1 [23] Table </w:t>
            </w:r>
            <w:r w:rsidRPr="007B4467">
              <w:t>5.5</w:t>
            </w:r>
            <w:r w:rsidRPr="007B4467">
              <w:rPr>
                <w:lang w:eastAsia="zh-CN"/>
              </w:rPr>
              <w:t>B.1</w:t>
            </w:r>
            <w:r w:rsidRPr="007B4467">
              <w:t>-1</w:t>
            </w:r>
            <w:r w:rsidRPr="007B4467">
              <w:rPr>
                <w:rFonts w:eastAsia="PMingLiU"/>
              </w:rPr>
              <w:t>, e.g. ‘DC_n2A-n48C’ indicates NR-DC operation on NR band n2 and n48 with DL CA Bandwidth Class A and C respectively.</w:t>
            </w:r>
          </w:p>
          <w:p w14:paraId="09A36425" w14:textId="77777777" w:rsidR="007242D2" w:rsidRPr="007B4467" w:rsidRDefault="007242D2" w:rsidP="00452594">
            <w:pPr>
              <w:pStyle w:val="TAN"/>
              <w:rPr>
                <w:rFonts w:eastAsia="PMingLiU"/>
              </w:rPr>
            </w:pPr>
            <w:r w:rsidRPr="007B4467">
              <w:rPr>
                <w:rFonts w:eastAsia="PMingLiU"/>
              </w:rPr>
              <w:t>Note 2:</w:t>
            </w:r>
            <w:r w:rsidRPr="007B4467">
              <w:rPr>
                <w:rFonts w:eastAsia="PMingLiU"/>
              </w:rPr>
              <w:tab/>
              <w:t xml:space="preserve">The UL NR-DC capabilities as per Table </w:t>
            </w:r>
            <w:r w:rsidRPr="007B4467">
              <w:t>A.4.3.2B.1.</w:t>
            </w:r>
            <w:r w:rsidRPr="007B4467">
              <w:rPr>
                <w:rFonts w:eastAsia="SimSun"/>
                <w:lang w:eastAsia="zh-CN"/>
              </w:rPr>
              <w:t>0a.1</w:t>
            </w:r>
            <w:r w:rsidRPr="007B4467">
              <w:t>-</w:t>
            </w:r>
            <w:r w:rsidRPr="007B4467">
              <w:rPr>
                <w:rFonts w:eastAsia="SimSun"/>
                <w:lang w:eastAsia="zh-CN"/>
              </w:rPr>
              <w:t xml:space="preserve">2 </w:t>
            </w:r>
            <w:r w:rsidRPr="007B4467">
              <w:rPr>
                <w:rFonts w:eastAsia="PMingLiU"/>
              </w:rPr>
              <w:t xml:space="preserve">can be supported on a single or multiple CA Band(s). The UE supplier shall indicate all supported UL NR-DC Bandwidth Class(es), in uplink of the supported NR-DC Band(s), as per TS 38.101-1 [23] Table </w:t>
            </w:r>
            <w:r w:rsidRPr="007B4467">
              <w:t>5.5</w:t>
            </w:r>
            <w:r w:rsidRPr="007B4467">
              <w:rPr>
                <w:lang w:eastAsia="zh-CN"/>
              </w:rPr>
              <w:t>B.1</w:t>
            </w:r>
            <w:r w:rsidRPr="007B4467">
              <w:t>-1</w:t>
            </w:r>
            <w:r w:rsidRPr="007B4467">
              <w:rPr>
                <w:rFonts w:eastAsia="PMingLiU"/>
              </w:rPr>
              <w:t>. For this release of specification valid choices are ’N’, ‘nXA-nYA’, ‘nX(2A)’, ‘nXB’ and ‘nXC’, where both nX and nY are the NR bands. For example, for DC_n48A-n70A, ‘N’ would mean only DL NR_DC, ‘n48A-n70A’ would mean both DL and UL NR-DC.</w:t>
            </w:r>
          </w:p>
          <w:p w14:paraId="5C459FBA" w14:textId="04008788" w:rsidR="007242D2" w:rsidRPr="007B4467" w:rsidRDefault="007242D2" w:rsidP="00452594">
            <w:pPr>
              <w:pStyle w:val="TAN"/>
              <w:rPr>
                <w:rFonts w:eastAsia="PMingLiU"/>
              </w:rPr>
            </w:pPr>
            <w:r w:rsidRPr="007B4467">
              <w:rPr>
                <w:rFonts w:eastAsia="PMingLiU"/>
              </w:rPr>
              <w:t>Note 3:</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w:t>
            </w:r>
            <w:r w:rsidR="002574F1" w:rsidRPr="007B4467">
              <w:rPr>
                <w:lang w:eastAsia="zh-CN"/>
              </w:rPr>
              <w:t xml:space="preserve"> </w:t>
            </w:r>
            <w:r w:rsidRPr="007B4467">
              <w:rPr>
                <w:lang w:eastAsia="zh-CN"/>
              </w:rPr>
              <w:t>in TS 38.522 [9].</w:t>
            </w:r>
          </w:p>
          <w:p w14:paraId="760D9CED" w14:textId="77777777" w:rsidR="007242D2" w:rsidRPr="007B4467" w:rsidRDefault="007242D2" w:rsidP="00452594">
            <w:pPr>
              <w:pStyle w:val="TAN"/>
              <w:rPr>
                <w:rFonts w:eastAsia="PMingLiU"/>
              </w:rPr>
            </w:pPr>
            <w:r w:rsidRPr="007B4467">
              <w:rPr>
                <w:rFonts w:eastAsia="PMingLiU"/>
              </w:rPr>
              <w:t>Note 4:</w:t>
            </w:r>
            <w:r w:rsidRPr="007B4467">
              <w:rPr>
                <w:rFonts w:eastAsia="PMingLiU"/>
              </w:rPr>
              <w:tab/>
              <w:t>The ULTxSwitching capability can be reported on inter-band NR-DC band combinations. The UE supplier shall indicate inter-band NR-DC band pairs on which it supports ULTxSwitching. For this release of specification valid choices are ’N’ and ‘nX-nY’, where both nX and nY are NR bands. For example, for DC_n48A-n70A, ‘N’ would mean not supporting ULTxSwitching, ‘n48-n70’ would mean supporting of ULTxSwitching on this band pair. If UE supplier indicates supporting of ULTxSwitching on a band pair, they shall indicate at least one inter-band UL NR-DC configuration on the same band pair in the column “Supported NR-DC Bandwidth Class(es) in UL”.</w:t>
            </w:r>
            <w:r w:rsidRPr="007B4467">
              <w:t xml:space="preserve"> </w:t>
            </w:r>
            <w:r w:rsidRPr="007B4467">
              <w:rPr>
                <w:rFonts w:eastAsia="PMingLiU"/>
              </w:rPr>
              <w:t>The ULTxSwitching is only tested with 2 UL CCs, so UE is allowed to report ‘N’ by default for NR-DC configuration with &gt; 2 component carriers.</w:t>
            </w:r>
          </w:p>
          <w:p w14:paraId="034A21B1" w14:textId="77777777" w:rsidR="007242D2" w:rsidRPr="007B4467" w:rsidRDefault="007242D2" w:rsidP="00452594">
            <w:pPr>
              <w:pStyle w:val="TAN"/>
              <w:rPr>
                <w:lang w:eastAsia="zh-CN"/>
              </w:rPr>
            </w:pPr>
            <w:r w:rsidRPr="007B4467">
              <w:rPr>
                <w:rFonts w:eastAsia="PMingLiU"/>
              </w:rPr>
              <w:t>Note 5:</w:t>
            </w:r>
            <w:r w:rsidRPr="007B4467">
              <w:rPr>
                <w:rFonts w:eastAsia="PMingLiU"/>
              </w:rPr>
              <w:tab/>
            </w:r>
            <w:r w:rsidRPr="007B4467">
              <w:rPr>
                <w:lang w:eastAsia="zh-CN"/>
              </w:rPr>
              <w:t>See ULTxSwitching(</w:t>
            </w:r>
            <w:r w:rsidRPr="007B4467">
              <w:rPr>
                <w:i/>
                <w:lang w:eastAsia="zh-CN"/>
              </w:rPr>
              <w:t>table_index</w:t>
            </w:r>
            <w:r w:rsidRPr="007B4467">
              <w:rPr>
                <w:lang w:eastAsia="zh-CN"/>
              </w:rPr>
              <w:t>) Note 6 of Table 4.0-3 in TS 38.522 [9].</w:t>
            </w:r>
          </w:p>
          <w:p w14:paraId="4DFB44DD" w14:textId="77777777" w:rsidR="007242D2" w:rsidRPr="007B4467" w:rsidRDefault="007242D2" w:rsidP="00452594">
            <w:pPr>
              <w:pStyle w:val="TAN"/>
              <w:rPr>
                <w:rFonts w:eastAsia="PMingLiU"/>
              </w:rPr>
            </w:pPr>
            <w:r w:rsidRPr="007B4467">
              <w:rPr>
                <w:lang w:eastAsia="zh-CN"/>
              </w:rPr>
              <w:t>Note 6:</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5D99F611" w14:textId="77777777" w:rsidR="007242D2" w:rsidRPr="007B4467" w:rsidRDefault="007242D2" w:rsidP="00A36FC2"/>
    <w:p w14:paraId="6A710785" w14:textId="63FF8B90" w:rsidR="0029416B" w:rsidRPr="007B4467" w:rsidRDefault="0029416B" w:rsidP="0029416B">
      <w:pPr>
        <w:pStyle w:val="Heading4"/>
        <w:ind w:left="0" w:firstLine="0"/>
        <w:rPr>
          <w:rFonts w:eastAsia="SimSun"/>
          <w:lang w:eastAsia="zh-CN"/>
        </w:rPr>
      </w:pPr>
      <w:bookmarkStart w:id="644" w:name="_Toc114916341"/>
      <w:bookmarkStart w:id="645" w:name="_Toc194512945"/>
      <w:r w:rsidRPr="007B4467">
        <w:t>A.4.3.2B.1.</w:t>
      </w:r>
      <w:r w:rsidRPr="007B4467">
        <w:rPr>
          <w:rFonts w:eastAsia="SimSun"/>
          <w:lang w:eastAsia="zh-CN"/>
        </w:rPr>
        <w:t>0b</w:t>
      </w:r>
      <w:r w:rsidRPr="007B4467">
        <w:tab/>
        <w:t xml:space="preserve">NR-DC </w:t>
      </w:r>
      <w:r w:rsidRPr="007B4467">
        <w:rPr>
          <w:rFonts w:eastAsia="SimSun"/>
          <w:lang w:eastAsia="zh-CN"/>
        </w:rPr>
        <w:t>within</w:t>
      </w:r>
      <w:r w:rsidRPr="007B4467">
        <w:t xml:space="preserve"> FR</w:t>
      </w:r>
      <w:r w:rsidRPr="007B4467">
        <w:rPr>
          <w:rFonts w:eastAsia="SimSun"/>
          <w:lang w:eastAsia="zh-CN"/>
        </w:rPr>
        <w:t>2</w:t>
      </w:r>
      <w:bookmarkEnd w:id="639"/>
      <w:bookmarkEnd w:id="640"/>
      <w:bookmarkEnd w:id="641"/>
      <w:bookmarkEnd w:id="642"/>
      <w:bookmarkEnd w:id="643"/>
      <w:bookmarkEnd w:id="644"/>
      <w:bookmarkEnd w:id="645"/>
    </w:p>
    <w:p w14:paraId="71E7BBA6" w14:textId="70564CC9" w:rsidR="008C3D6B" w:rsidRPr="007B4467" w:rsidRDefault="0029416B" w:rsidP="008C3D6B">
      <w:pPr>
        <w:rPr>
          <w:rFonts w:eastAsia="SimSun"/>
          <w:lang w:eastAsia="zh-CN"/>
        </w:rPr>
      </w:pPr>
      <w:r w:rsidRPr="007B4467">
        <w:rPr>
          <w:rFonts w:eastAsia="SimSun"/>
          <w:lang w:eastAsia="zh-CN"/>
        </w:rPr>
        <w:t>TBD</w:t>
      </w:r>
    </w:p>
    <w:p w14:paraId="1D181C45" w14:textId="551677A1" w:rsidR="0029416B" w:rsidRPr="007B4467" w:rsidRDefault="00880597" w:rsidP="0029416B">
      <w:pPr>
        <w:pStyle w:val="Heading4"/>
        <w:ind w:left="0" w:firstLine="0"/>
      </w:pPr>
      <w:bookmarkStart w:id="646" w:name="_Toc68089599"/>
      <w:bookmarkStart w:id="647" w:name="_Toc69067720"/>
      <w:bookmarkStart w:id="648" w:name="_Toc75383267"/>
      <w:bookmarkStart w:id="649" w:name="_Toc83706915"/>
      <w:bookmarkStart w:id="650" w:name="_Toc90491620"/>
      <w:bookmarkStart w:id="651" w:name="_Toc100147714"/>
      <w:bookmarkStart w:id="652" w:name="_Toc106740986"/>
      <w:bookmarkStart w:id="653" w:name="_Toc114916342"/>
      <w:bookmarkStart w:id="654" w:name="_Toc194512946"/>
      <w:r w:rsidRPr="007B4467">
        <w:t>A.4.3.2B.1.1</w:t>
      </w:r>
      <w:r w:rsidRPr="007B4467">
        <w:tab/>
        <w:t>NR-DC between FR1 and FR2</w:t>
      </w:r>
      <w:bookmarkEnd w:id="646"/>
      <w:bookmarkEnd w:id="647"/>
      <w:bookmarkEnd w:id="648"/>
      <w:bookmarkEnd w:id="649"/>
      <w:bookmarkEnd w:id="650"/>
      <w:bookmarkEnd w:id="651"/>
      <w:bookmarkEnd w:id="652"/>
      <w:bookmarkEnd w:id="653"/>
      <w:bookmarkEnd w:id="654"/>
    </w:p>
    <w:p w14:paraId="6216BCFF" w14:textId="4817AC3B" w:rsidR="00586192" w:rsidRPr="007B4467" w:rsidRDefault="0029416B" w:rsidP="007624D2">
      <w:pPr>
        <w:pStyle w:val="Heading6"/>
      </w:pPr>
      <w:bookmarkStart w:id="655" w:name="_Toc75383268"/>
      <w:bookmarkStart w:id="656" w:name="_Toc83706916"/>
      <w:bookmarkStart w:id="657" w:name="_Toc90491621"/>
      <w:bookmarkStart w:id="658" w:name="_Toc100147715"/>
      <w:bookmarkStart w:id="659" w:name="_Toc106740987"/>
      <w:bookmarkStart w:id="660" w:name="_Toc114916343"/>
      <w:bookmarkStart w:id="661" w:name="_Toc194512947"/>
      <w:r w:rsidRPr="007B4467">
        <w:t>A.4.3.2B.1.1.1</w:t>
      </w:r>
      <w:r w:rsidRPr="007B4467">
        <w:tab/>
        <w:t xml:space="preserve">NR-DC </w:t>
      </w:r>
      <w:r w:rsidRPr="007B4467">
        <w:rPr>
          <w:lang w:eastAsia="zh-CN"/>
        </w:rPr>
        <w:t xml:space="preserve">between FR1 and </w:t>
      </w:r>
      <w:r w:rsidRPr="007B4467">
        <w:t>FR2 (two bands)</w:t>
      </w:r>
      <w:bookmarkEnd w:id="655"/>
      <w:bookmarkEnd w:id="656"/>
      <w:bookmarkEnd w:id="657"/>
      <w:bookmarkEnd w:id="658"/>
      <w:bookmarkEnd w:id="659"/>
      <w:bookmarkEnd w:id="660"/>
      <w:bookmarkEnd w:id="661"/>
    </w:p>
    <w:p w14:paraId="1D5D7FD8" w14:textId="7BB7188F" w:rsidR="00586192" w:rsidRPr="007B4467" w:rsidRDefault="00586192" w:rsidP="00586192">
      <w:pPr>
        <w:pStyle w:val="TH"/>
        <w:ind w:left="567"/>
      </w:pPr>
      <w:r w:rsidRPr="007B4467">
        <w:t>Table A.4.3.2B.1</w:t>
      </w:r>
      <w:r w:rsidR="009B2227" w:rsidRPr="007B4467">
        <w:t>.1</w:t>
      </w:r>
      <w:r w:rsidR="0029416B" w:rsidRPr="007B4467">
        <w:t>.1</w:t>
      </w:r>
      <w:r w:rsidRPr="007B4467">
        <w:t xml:space="preserve">-1: Downlink </w:t>
      </w:r>
      <w:r w:rsidR="00585F58" w:rsidRPr="007B4467">
        <w:t>NR-DC</w:t>
      </w:r>
      <w:r w:rsidRPr="007B4467">
        <w:t xml:space="preserve"> Bandwidth Class Combination capabilities between FR1 and FR2 </w:t>
      </w:r>
      <w:r w:rsidR="009B2227" w:rsidRPr="007B4467">
        <w:t xml:space="preserve">and two bands </w:t>
      </w:r>
      <w:r w:rsidRPr="007B4467">
        <w:t>(for one or more of the supported DC configurations in Table A.4.3.2B.1</w:t>
      </w:r>
      <w:r w:rsidR="009B2227" w:rsidRPr="007B4467">
        <w:t>.1</w:t>
      </w:r>
      <w:r w:rsidR="0029416B" w:rsidRPr="007B4467">
        <w:t>.1</w:t>
      </w:r>
      <w:r w:rsidRPr="007B446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7B4467" w:rsidRDefault="00585F58"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7B4467" w:rsidRDefault="00585F58" w:rsidP="00FA72F8">
            <w:pPr>
              <w:pStyle w:val="TAH"/>
            </w:pPr>
            <w:r w:rsidRPr="007B4467">
              <w:t>DL NR-DC between FR1 and FR2 Bandwidth Class</w:t>
            </w:r>
          </w:p>
          <w:p w14:paraId="5E8139B0" w14:textId="77777777" w:rsidR="00585F58" w:rsidRPr="007B4467" w:rsidRDefault="00585F58" w:rsidP="00FA72F8">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7B4467" w:rsidRDefault="00585F58" w:rsidP="00FA72F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7B4467" w:rsidRDefault="00585F58" w:rsidP="00FA72F8">
            <w:pPr>
              <w:pStyle w:val="TAH"/>
            </w:pPr>
            <w:r w:rsidRPr="007B4467">
              <w:t>Comments</w:t>
            </w:r>
          </w:p>
        </w:tc>
      </w:tr>
      <w:tr w:rsidR="00585F58" w:rsidRPr="007B446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7B4467" w:rsidRDefault="00585F58"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7B4467" w:rsidRDefault="00585F58" w:rsidP="00FA72F8">
            <w:pPr>
              <w:pStyle w:val="TAL"/>
            </w:pPr>
            <w:r w:rsidRPr="007B446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7B4467" w:rsidRDefault="00585F58" w:rsidP="00FA72F8">
            <w:pPr>
              <w:pStyle w:val="TAC"/>
            </w:pPr>
            <w:r w:rsidRPr="007B4467">
              <w:t>38.101-1, 5.3A.5</w:t>
            </w:r>
          </w:p>
          <w:p w14:paraId="7E076440" w14:textId="77777777" w:rsidR="00585F58" w:rsidRPr="007B4467" w:rsidRDefault="00585F58" w:rsidP="00FA72F8">
            <w:pPr>
              <w:pStyle w:val="TAC"/>
            </w:pPr>
            <w:r w:rsidRPr="007B4467">
              <w:t>38.101-2, 5.3A.4</w:t>
            </w:r>
          </w:p>
          <w:p w14:paraId="7C9DE2C2"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7B4467" w:rsidRDefault="00585F58" w:rsidP="00FA72F8">
            <w:pPr>
              <w:pStyle w:val="TAL"/>
              <w:rPr>
                <w:lang w:eastAsia="zh-CN"/>
              </w:rPr>
            </w:pPr>
            <w:r w:rsidRPr="007B446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7B4467" w:rsidRDefault="00585F58" w:rsidP="00FA72F8">
            <w:pPr>
              <w:pStyle w:val="TAL"/>
            </w:pPr>
          </w:p>
        </w:tc>
      </w:tr>
      <w:tr w:rsidR="00585F58" w:rsidRPr="007B446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7B4467" w:rsidRDefault="00585F58"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7B4467" w:rsidRDefault="00585F58" w:rsidP="00FA72F8">
            <w:pPr>
              <w:pStyle w:val="TAL"/>
            </w:pPr>
            <w:r w:rsidRPr="007B446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7B4467" w:rsidRDefault="00585F58" w:rsidP="00FA72F8">
            <w:pPr>
              <w:pStyle w:val="TAC"/>
            </w:pPr>
            <w:r w:rsidRPr="007B4467">
              <w:t>38.101-1, 5.3A.5</w:t>
            </w:r>
          </w:p>
          <w:p w14:paraId="5CEDF1FA" w14:textId="77777777" w:rsidR="00585F58" w:rsidRPr="007B4467" w:rsidRDefault="00585F58" w:rsidP="00FA72F8">
            <w:pPr>
              <w:pStyle w:val="TAC"/>
            </w:pPr>
            <w:r w:rsidRPr="007B4467">
              <w:t>38.101-2, 5.3A.4</w:t>
            </w:r>
          </w:p>
          <w:p w14:paraId="2F68E4DB"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7B4467" w:rsidRDefault="00585F58" w:rsidP="00FA72F8">
            <w:pPr>
              <w:pStyle w:val="TAL"/>
              <w:rPr>
                <w:lang w:eastAsia="zh-CN"/>
              </w:rPr>
            </w:pPr>
            <w:r w:rsidRPr="007B446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7B4467" w:rsidRDefault="00585F58" w:rsidP="00FA72F8">
            <w:pPr>
              <w:pStyle w:val="TAL"/>
            </w:pPr>
          </w:p>
        </w:tc>
      </w:tr>
      <w:tr w:rsidR="00585F58" w:rsidRPr="007B446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7B4467" w:rsidRDefault="00585F58"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7B4467" w:rsidRDefault="00585F58" w:rsidP="00FA72F8">
            <w:pPr>
              <w:pStyle w:val="TAL"/>
            </w:pPr>
            <w:r w:rsidRPr="007B446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7B4467" w:rsidRDefault="00585F58" w:rsidP="00FA72F8">
            <w:pPr>
              <w:pStyle w:val="TAC"/>
            </w:pPr>
            <w:r w:rsidRPr="007B4467">
              <w:t>38.101-1, 5.3A.5</w:t>
            </w:r>
          </w:p>
          <w:p w14:paraId="55F97722" w14:textId="77777777" w:rsidR="00585F58" w:rsidRPr="007B4467" w:rsidRDefault="00585F58" w:rsidP="00FA72F8">
            <w:pPr>
              <w:pStyle w:val="TAC"/>
            </w:pPr>
            <w:r w:rsidRPr="007B4467">
              <w:t>38.101-2, 5.3A.4</w:t>
            </w:r>
          </w:p>
          <w:p w14:paraId="5E5C2CD1"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7B4467" w:rsidRDefault="00585F58" w:rsidP="00FA72F8">
            <w:pPr>
              <w:pStyle w:val="TAL"/>
              <w:rPr>
                <w:lang w:eastAsia="zh-CN"/>
              </w:rPr>
            </w:pPr>
            <w:r w:rsidRPr="007B446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7B4467" w:rsidRDefault="00585F58" w:rsidP="00FA72F8">
            <w:pPr>
              <w:pStyle w:val="TAL"/>
            </w:pPr>
          </w:p>
        </w:tc>
      </w:tr>
      <w:tr w:rsidR="00585F58" w:rsidRPr="007B446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7B4467" w:rsidRDefault="00585F58"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7B4467" w:rsidRDefault="00585F58" w:rsidP="00FA72F8">
            <w:pPr>
              <w:pStyle w:val="TAL"/>
            </w:pPr>
            <w:r w:rsidRPr="007B446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7B4467" w:rsidRDefault="00585F58" w:rsidP="00FA72F8">
            <w:pPr>
              <w:pStyle w:val="TAC"/>
            </w:pPr>
            <w:r w:rsidRPr="007B4467">
              <w:t>38.101-1, 5.3A.5</w:t>
            </w:r>
          </w:p>
          <w:p w14:paraId="32446698" w14:textId="77777777" w:rsidR="00585F58" w:rsidRPr="007B4467" w:rsidRDefault="00585F58" w:rsidP="00FA72F8">
            <w:pPr>
              <w:pStyle w:val="TAC"/>
            </w:pPr>
            <w:r w:rsidRPr="007B4467">
              <w:t>38.101-2, 5.3A.4</w:t>
            </w:r>
          </w:p>
          <w:p w14:paraId="0520B08F"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7B4467" w:rsidRDefault="00585F58" w:rsidP="00FA72F8">
            <w:pPr>
              <w:pStyle w:val="TAL"/>
              <w:rPr>
                <w:lang w:eastAsia="zh-CN"/>
              </w:rPr>
            </w:pPr>
            <w:r w:rsidRPr="007B446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7B4467" w:rsidRDefault="00585F58" w:rsidP="00FA72F8">
            <w:pPr>
              <w:pStyle w:val="TAL"/>
            </w:pPr>
          </w:p>
        </w:tc>
      </w:tr>
      <w:tr w:rsidR="00585F58" w:rsidRPr="007B446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7B4467" w:rsidRDefault="00585F58"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7B4467" w:rsidRDefault="00585F58" w:rsidP="00FA72F8">
            <w:pPr>
              <w:pStyle w:val="TAL"/>
            </w:pPr>
            <w:r w:rsidRPr="007B446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7B4467" w:rsidRDefault="00585F58" w:rsidP="00FA72F8">
            <w:pPr>
              <w:pStyle w:val="TAC"/>
            </w:pPr>
            <w:r w:rsidRPr="007B4467">
              <w:t>38.101-1, 5.3A.5</w:t>
            </w:r>
          </w:p>
          <w:p w14:paraId="65CEA988" w14:textId="77777777" w:rsidR="00585F58" w:rsidRPr="007B4467" w:rsidRDefault="00585F58" w:rsidP="00FA72F8">
            <w:pPr>
              <w:pStyle w:val="TAC"/>
            </w:pPr>
            <w:r w:rsidRPr="007B4467">
              <w:t>38.101-2, 5.3A.4</w:t>
            </w:r>
          </w:p>
          <w:p w14:paraId="444AA710" w14:textId="77777777" w:rsidR="00585F58" w:rsidRPr="007B4467" w:rsidRDefault="00585F58" w:rsidP="00FA72F8">
            <w:pPr>
              <w:pStyle w:val="TAC"/>
              <w:rPr>
                <w:rFonts w:cs="Arial"/>
                <w:szCs w:val="18"/>
              </w:rPr>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7B4467" w:rsidRDefault="00585F58" w:rsidP="00FA72F8">
            <w:pPr>
              <w:pStyle w:val="TAL"/>
            </w:pPr>
            <w:r w:rsidRPr="007B446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7B4467" w:rsidRDefault="00585F58" w:rsidP="00FA72F8">
            <w:pPr>
              <w:pStyle w:val="TAL"/>
            </w:pPr>
          </w:p>
        </w:tc>
      </w:tr>
      <w:tr w:rsidR="00585F58" w:rsidRPr="007B446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7B4467" w:rsidRDefault="00585F58" w:rsidP="00FA72F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7B4467" w:rsidRDefault="00585F58" w:rsidP="00FA72F8">
            <w:pPr>
              <w:pStyle w:val="TAL"/>
            </w:pPr>
            <w:r w:rsidRPr="007B446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7B4467" w:rsidRDefault="00585F58" w:rsidP="00FA72F8">
            <w:pPr>
              <w:pStyle w:val="TAC"/>
            </w:pPr>
            <w:r w:rsidRPr="007B4467">
              <w:t>38.101-1, 5.3A.5</w:t>
            </w:r>
          </w:p>
          <w:p w14:paraId="60953B93" w14:textId="77777777" w:rsidR="00585F58" w:rsidRPr="007B4467" w:rsidRDefault="00585F58" w:rsidP="00FA72F8">
            <w:pPr>
              <w:pStyle w:val="TAC"/>
            </w:pPr>
            <w:r w:rsidRPr="007B4467">
              <w:t>38.101-2, 5.3A.4</w:t>
            </w:r>
          </w:p>
          <w:p w14:paraId="581B63A6"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7B4467" w:rsidRDefault="00585F58" w:rsidP="00FA72F8">
            <w:pPr>
              <w:pStyle w:val="TAL"/>
            </w:pPr>
            <w:r w:rsidRPr="007B446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7B4467" w:rsidRDefault="00585F58" w:rsidP="00FA72F8">
            <w:pPr>
              <w:pStyle w:val="TAL"/>
            </w:pPr>
          </w:p>
        </w:tc>
      </w:tr>
      <w:tr w:rsidR="00585F58" w:rsidRPr="007B446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7B4467" w:rsidRDefault="00585F58" w:rsidP="00FA72F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7B4467" w:rsidRDefault="00585F58" w:rsidP="00FA72F8">
            <w:pPr>
              <w:pStyle w:val="TAL"/>
            </w:pPr>
            <w:r w:rsidRPr="007B446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7B4467" w:rsidRDefault="00585F58" w:rsidP="00FA72F8">
            <w:pPr>
              <w:pStyle w:val="TAC"/>
            </w:pPr>
            <w:r w:rsidRPr="007B4467">
              <w:t>38.101-1, 5.3A.5</w:t>
            </w:r>
          </w:p>
          <w:p w14:paraId="7FCCD792" w14:textId="77777777" w:rsidR="00585F58" w:rsidRPr="007B4467" w:rsidRDefault="00585F58" w:rsidP="00FA72F8">
            <w:pPr>
              <w:pStyle w:val="TAC"/>
            </w:pPr>
            <w:r w:rsidRPr="007B4467">
              <w:t>38.101-2, 5.3A.4</w:t>
            </w:r>
          </w:p>
          <w:p w14:paraId="7077090D"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7B4467" w:rsidRDefault="00585F58" w:rsidP="00FA72F8">
            <w:pPr>
              <w:pStyle w:val="TAL"/>
            </w:pPr>
            <w:r w:rsidRPr="007B446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7B4467" w:rsidRDefault="00585F58" w:rsidP="00FA72F8">
            <w:pPr>
              <w:pStyle w:val="TAL"/>
            </w:pPr>
          </w:p>
        </w:tc>
      </w:tr>
      <w:tr w:rsidR="00585F58" w:rsidRPr="007B446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7B4467" w:rsidRDefault="00585F58" w:rsidP="00FA72F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7B4467" w:rsidRDefault="00585F58" w:rsidP="00FA72F8">
            <w:pPr>
              <w:pStyle w:val="TAL"/>
            </w:pPr>
            <w:r w:rsidRPr="007B446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7B4467" w:rsidRDefault="00585F58" w:rsidP="00FA72F8">
            <w:pPr>
              <w:pStyle w:val="TAC"/>
            </w:pPr>
            <w:r w:rsidRPr="007B4467">
              <w:t>38.101-1, 5.3A.5</w:t>
            </w:r>
          </w:p>
          <w:p w14:paraId="3A9245A2" w14:textId="77777777" w:rsidR="00585F58" w:rsidRPr="007B4467" w:rsidRDefault="00585F58" w:rsidP="00FA72F8">
            <w:pPr>
              <w:pStyle w:val="TAC"/>
            </w:pPr>
            <w:r w:rsidRPr="007B4467">
              <w:t>38.101-2, 5.3A.4</w:t>
            </w:r>
          </w:p>
          <w:p w14:paraId="188630B8"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7B4467" w:rsidRDefault="00585F58" w:rsidP="00FA72F8">
            <w:pPr>
              <w:pStyle w:val="TAL"/>
            </w:pPr>
            <w:r w:rsidRPr="007B446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7B4467" w:rsidRDefault="00585F58" w:rsidP="00FA72F8">
            <w:pPr>
              <w:pStyle w:val="TAL"/>
            </w:pPr>
          </w:p>
        </w:tc>
      </w:tr>
      <w:tr w:rsidR="00585F58" w:rsidRPr="007B446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7B4467" w:rsidRDefault="00585F58"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7B4467" w:rsidRDefault="00585F58" w:rsidP="00FA72F8">
            <w:pPr>
              <w:pStyle w:val="TAL"/>
            </w:pPr>
            <w:r w:rsidRPr="007B446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7B4467" w:rsidRDefault="00585F58" w:rsidP="00FA72F8">
            <w:pPr>
              <w:pStyle w:val="TAC"/>
            </w:pPr>
            <w:r w:rsidRPr="007B4467">
              <w:t>38.101-1, 5.3A.5</w:t>
            </w:r>
          </w:p>
          <w:p w14:paraId="27FEF7CC" w14:textId="77777777" w:rsidR="00585F58" w:rsidRPr="007B4467" w:rsidRDefault="00585F58" w:rsidP="00FA72F8">
            <w:pPr>
              <w:pStyle w:val="TAC"/>
            </w:pPr>
            <w:r w:rsidRPr="007B4467">
              <w:t>38.101-2, 5.3A.4</w:t>
            </w:r>
          </w:p>
          <w:p w14:paraId="7B751B4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7B4467" w:rsidRDefault="00585F58" w:rsidP="00FA72F8">
            <w:pPr>
              <w:pStyle w:val="TAL"/>
              <w:rPr>
                <w:lang w:eastAsia="zh-CN"/>
              </w:rPr>
            </w:pPr>
            <w:r w:rsidRPr="007B446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7B4467" w:rsidRDefault="00585F58" w:rsidP="00FA72F8">
            <w:pPr>
              <w:pStyle w:val="TAL"/>
            </w:pPr>
          </w:p>
        </w:tc>
      </w:tr>
      <w:tr w:rsidR="00585F58" w:rsidRPr="007B446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7B4467" w:rsidRDefault="00585F58" w:rsidP="00FA72F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7B4467" w:rsidRDefault="00585F58" w:rsidP="00FA72F8">
            <w:pPr>
              <w:pStyle w:val="TAL"/>
            </w:pPr>
            <w:r w:rsidRPr="007B446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7B4467" w:rsidRDefault="00585F58" w:rsidP="00FA72F8">
            <w:pPr>
              <w:pStyle w:val="TAC"/>
            </w:pPr>
            <w:r w:rsidRPr="007B4467">
              <w:t>38.101-1, 5.3A.5</w:t>
            </w:r>
          </w:p>
          <w:p w14:paraId="59508FC9" w14:textId="77777777" w:rsidR="00585F58" w:rsidRPr="007B4467" w:rsidRDefault="00585F58" w:rsidP="00FA72F8">
            <w:pPr>
              <w:pStyle w:val="TAC"/>
            </w:pPr>
            <w:r w:rsidRPr="007B4467">
              <w:t>38.101-2, 5.3A.4</w:t>
            </w:r>
          </w:p>
          <w:p w14:paraId="02A8EB90"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7B4467" w:rsidRDefault="00585F58" w:rsidP="00FA72F8">
            <w:pPr>
              <w:pStyle w:val="TAL"/>
            </w:pPr>
            <w:r w:rsidRPr="007B446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7B4467" w:rsidRDefault="00585F58" w:rsidP="00FA72F8">
            <w:pPr>
              <w:pStyle w:val="TAL"/>
            </w:pPr>
          </w:p>
        </w:tc>
      </w:tr>
      <w:tr w:rsidR="00585F58" w:rsidRPr="007B446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7B4467" w:rsidRDefault="00585F58" w:rsidP="00FA72F8">
            <w:pPr>
              <w:pStyle w:val="TAC"/>
            </w:pPr>
            <w:r w:rsidRPr="007B446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7B4467" w:rsidRDefault="00585F58" w:rsidP="00FA72F8">
            <w:pPr>
              <w:pStyle w:val="TAL"/>
            </w:pPr>
            <w:r w:rsidRPr="007B446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7B4467" w:rsidRDefault="00585F58" w:rsidP="00FA72F8">
            <w:pPr>
              <w:pStyle w:val="TAC"/>
            </w:pPr>
            <w:r w:rsidRPr="007B4467">
              <w:t>38.101-1, 5.3A.5</w:t>
            </w:r>
          </w:p>
          <w:p w14:paraId="2337FD0B" w14:textId="77777777" w:rsidR="00585F58" w:rsidRPr="007B4467" w:rsidRDefault="00585F58" w:rsidP="00FA72F8">
            <w:pPr>
              <w:pStyle w:val="TAC"/>
            </w:pPr>
            <w:r w:rsidRPr="007B4467">
              <w:t>38.101-2, 5.3A.4</w:t>
            </w:r>
          </w:p>
          <w:p w14:paraId="35F35EDF"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7B4467" w:rsidRDefault="00585F58" w:rsidP="00FA72F8">
            <w:pPr>
              <w:pStyle w:val="TAL"/>
            </w:pPr>
            <w:r w:rsidRPr="007B446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7B4467" w:rsidRDefault="00585F58" w:rsidP="00FA72F8">
            <w:pPr>
              <w:pStyle w:val="TAL"/>
            </w:pPr>
          </w:p>
        </w:tc>
      </w:tr>
      <w:tr w:rsidR="00585F58" w:rsidRPr="007B446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7B4467" w:rsidRDefault="00585F58"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7B4467" w:rsidRDefault="00585F58" w:rsidP="00FA72F8">
            <w:pPr>
              <w:pStyle w:val="TAL"/>
            </w:pPr>
            <w:r w:rsidRPr="007B446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7B4467" w:rsidRDefault="00585F58" w:rsidP="00FA72F8">
            <w:pPr>
              <w:pStyle w:val="TAC"/>
            </w:pPr>
            <w:r w:rsidRPr="007B4467">
              <w:t>38.101-1, 5.3A.5</w:t>
            </w:r>
          </w:p>
          <w:p w14:paraId="7E324375" w14:textId="77777777" w:rsidR="00585F58" w:rsidRPr="007B4467" w:rsidRDefault="00585F58" w:rsidP="00FA72F8">
            <w:pPr>
              <w:pStyle w:val="TAC"/>
            </w:pPr>
            <w:r w:rsidRPr="007B4467">
              <w:t>38.101-2, 5.3A.4</w:t>
            </w:r>
          </w:p>
          <w:p w14:paraId="6952CEEC"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7B4467" w:rsidRDefault="00585F58" w:rsidP="00FA72F8">
            <w:pPr>
              <w:pStyle w:val="TAL"/>
              <w:rPr>
                <w:lang w:eastAsia="zh-CN"/>
              </w:rPr>
            </w:pPr>
            <w:r w:rsidRPr="007B446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7B4467" w:rsidRDefault="00585F58" w:rsidP="00FA72F8">
            <w:pPr>
              <w:pStyle w:val="TAL"/>
            </w:pPr>
          </w:p>
        </w:tc>
      </w:tr>
      <w:tr w:rsidR="00585F58" w:rsidRPr="007B446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7B4467" w:rsidRDefault="00585F58" w:rsidP="00FA72F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7B4467" w:rsidRDefault="00585F58" w:rsidP="00FA72F8">
            <w:pPr>
              <w:pStyle w:val="TAL"/>
            </w:pPr>
            <w:r w:rsidRPr="007B446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7B4467" w:rsidRDefault="00585F58" w:rsidP="00FA72F8">
            <w:pPr>
              <w:pStyle w:val="TAC"/>
            </w:pPr>
            <w:r w:rsidRPr="007B4467">
              <w:t>38.101-1, 5.3A.5</w:t>
            </w:r>
          </w:p>
          <w:p w14:paraId="35A5B381" w14:textId="77777777" w:rsidR="00585F58" w:rsidRPr="007B4467" w:rsidRDefault="00585F58" w:rsidP="00FA72F8">
            <w:pPr>
              <w:pStyle w:val="TAC"/>
            </w:pPr>
            <w:r w:rsidRPr="007B4467">
              <w:t>38.101-2, 5.3A.4</w:t>
            </w:r>
          </w:p>
          <w:p w14:paraId="30E4315C"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7B4467" w:rsidRDefault="00585F58" w:rsidP="00FA72F8">
            <w:pPr>
              <w:pStyle w:val="TAL"/>
            </w:pPr>
            <w:r w:rsidRPr="007B446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7B4467" w:rsidRDefault="00585F58" w:rsidP="00FA72F8">
            <w:pPr>
              <w:pStyle w:val="TAL"/>
            </w:pPr>
          </w:p>
        </w:tc>
      </w:tr>
      <w:tr w:rsidR="00585F58" w:rsidRPr="007B446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7B4467" w:rsidRDefault="00585F58" w:rsidP="00FA72F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7B4467" w:rsidRDefault="00585F58" w:rsidP="00FA72F8">
            <w:pPr>
              <w:pStyle w:val="TAL"/>
            </w:pPr>
            <w:r w:rsidRPr="007B446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7B4467" w:rsidRDefault="00585F58" w:rsidP="00FA72F8">
            <w:pPr>
              <w:pStyle w:val="TAC"/>
            </w:pPr>
            <w:r w:rsidRPr="007B4467">
              <w:t>38.101-1, 5.3A.5</w:t>
            </w:r>
          </w:p>
          <w:p w14:paraId="75ADF3A1" w14:textId="77777777" w:rsidR="00585F58" w:rsidRPr="007B4467" w:rsidRDefault="00585F58" w:rsidP="00FA72F8">
            <w:pPr>
              <w:pStyle w:val="TAC"/>
            </w:pPr>
            <w:r w:rsidRPr="007B4467">
              <w:t>38.101-2, 5.3A.4</w:t>
            </w:r>
          </w:p>
          <w:p w14:paraId="2D685A5B"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7B4467" w:rsidRDefault="00585F58" w:rsidP="00FA72F8">
            <w:pPr>
              <w:pStyle w:val="TAL"/>
            </w:pPr>
            <w:r w:rsidRPr="007B446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7B4467" w:rsidRDefault="00585F58" w:rsidP="00FA72F8">
            <w:pPr>
              <w:pStyle w:val="TAL"/>
            </w:pPr>
          </w:p>
        </w:tc>
      </w:tr>
      <w:tr w:rsidR="00585F58" w:rsidRPr="007B446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7B4467" w:rsidRDefault="00585F58" w:rsidP="00FA72F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7B4467" w:rsidRDefault="00585F58" w:rsidP="00FA72F8">
            <w:pPr>
              <w:pStyle w:val="TAL"/>
            </w:pPr>
            <w:r w:rsidRPr="007B446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7B4467" w:rsidRDefault="00585F58" w:rsidP="00FA72F8">
            <w:pPr>
              <w:pStyle w:val="TAC"/>
            </w:pPr>
            <w:r w:rsidRPr="007B4467">
              <w:t>38.101-1, 5.3A.5</w:t>
            </w:r>
          </w:p>
          <w:p w14:paraId="472EE8C5" w14:textId="77777777" w:rsidR="00585F58" w:rsidRPr="007B4467" w:rsidRDefault="00585F58" w:rsidP="00FA72F8">
            <w:pPr>
              <w:pStyle w:val="TAC"/>
            </w:pPr>
            <w:r w:rsidRPr="007B4467">
              <w:t>38.101-2, 5.3A.4</w:t>
            </w:r>
          </w:p>
          <w:p w14:paraId="6DA4AFF2"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7B4467" w:rsidRDefault="00585F58" w:rsidP="00FA72F8">
            <w:pPr>
              <w:pStyle w:val="TAL"/>
            </w:pPr>
            <w:r w:rsidRPr="007B446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7B4467" w:rsidRDefault="00585F58" w:rsidP="00FA72F8">
            <w:pPr>
              <w:pStyle w:val="TAL"/>
            </w:pPr>
          </w:p>
        </w:tc>
      </w:tr>
      <w:tr w:rsidR="00585F58" w:rsidRPr="007B446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7B4467" w:rsidRDefault="00585F58" w:rsidP="00FA72F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7B4467" w:rsidRDefault="00585F58" w:rsidP="00FA72F8">
            <w:pPr>
              <w:pStyle w:val="TAL"/>
            </w:pPr>
            <w:r w:rsidRPr="007B446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7B4467" w:rsidRDefault="00585F58" w:rsidP="00FA72F8">
            <w:pPr>
              <w:pStyle w:val="TAC"/>
            </w:pPr>
            <w:r w:rsidRPr="007B4467">
              <w:t>38.101-1, 5.3A.5</w:t>
            </w:r>
          </w:p>
          <w:p w14:paraId="5F5C6C0F" w14:textId="77777777" w:rsidR="00585F58" w:rsidRPr="007B4467" w:rsidRDefault="00585F58" w:rsidP="00FA72F8">
            <w:pPr>
              <w:pStyle w:val="TAC"/>
            </w:pPr>
            <w:r w:rsidRPr="007B4467">
              <w:t>38.101-2, 5.3A.4</w:t>
            </w:r>
          </w:p>
          <w:p w14:paraId="77AA71FC"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7B4467" w:rsidRDefault="00585F58" w:rsidP="00FA72F8">
            <w:pPr>
              <w:pStyle w:val="TAL"/>
            </w:pPr>
            <w:r w:rsidRPr="007B446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7B4467" w:rsidRDefault="00585F58" w:rsidP="00FA72F8">
            <w:pPr>
              <w:pStyle w:val="TAL"/>
            </w:pPr>
          </w:p>
        </w:tc>
      </w:tr>
      <w:tr w:rsidR="00585F58" w:rsidRPr="007B446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7B4467" w:rsidRDefault="00585F58" w:rsidP="00FA72F8">
            <w:pPr>
              <w:pStyle w:val="TAC"/>
              <w:rPr>
                <w:lang w:eastAsia="zh-CN"/>
              </w:rPr>
            </w:pPr>
            <w:r w:rsidRPr="007B446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7B4467" w:rsidRDefault="00585F58" w:rsidP="00FA72F8">
            <w:pPr>
              <w:pStyle w:val="TAL"/>
            </w:pPr>
            <w:r w:rsidRPr="007B446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7B4467" w:rsidRDefault="00585F58" w:rsidP="00FA72F8">
            <w:pPr>
              <w:pStyle w:val="TAC"/>
            </w:pPr>
            <w:r w:rsidRPr="007B4467">
              <w:t>38.101-1, 5.3A.5</w:t>
            </w:r>
          </w:p>
          <w:p w14:paraId="3D5E44B1" w14:textId="77777777" w:rsidR="00585F58" w:rsidRPr="007B4467" w:rsidRDefault="00585F58" w:rsidP="00FA72F8">
            <w:pPr>
              <w:pStyle w:val="TAC"/>
            </w:pPr>
            <w:r w:rsidRPr="007B4467">
              <w:t>38.101-2, 5.3A.4</w:t>
            </w:r>
          </w:p>
          <w:p w14:paraId="647E1EC7"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7B4467" w:rsidRDefault="00585F58" w:rsidP="00FA72F8">
            <w:pPr>
              <w:pStyle w:val="TAL"/>
              <w:rPr>
                <w:lang w:eastAsia="zh-CN"/>
              </w:rPr>
            </w:pPr>
            <w:r w:rsidRPr="007B446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7B4467" w:rsidRDefault="00585F58" w:rsidP="00FA72F8">
            <w:pPr>
              <w:pStyle w:val="TAL"/>
            </w:pPr>
          </w:p>
        </w:tc>
      </w:tr>
      <w:tr w:rsidR="00585F58" w:rsidRPr="007B446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7B4467" w:rsidRDefault="00585F58" w:rsidP="00FA72F8">
            <w:pPr>
              <w:pStyle w:val="TAC"/>
              <w:rPr>
                <w:lang w:eastAsia="zh-CN"/>
              </w:rPr>
            </w:pPr>
            <w:r w:rsidRPr="007B446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7B4467" w:rsidRDefault="00585F58" w:rsidP="00FA72F8">
            <w:pPr>
              <w:pStyle w:val="TAL"/>
            </w:pPr>
            <w:r w:rsidRPr="007B446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7B4467" w:rsidRDefault="00585F58" w:rsidP="00FA72F8">
            <w:pPr>
              <w:pStyle w:val="TAC"/>
            </w:pPr>
            <w:r w:rsidRPr="007B4467">
              <w:t>38.101-1, 5.3A.5</w:t>
            </w:r>
          </w:p>
          <w:p w14:paraId="7930DB83" w14:textId="77777777" w:rsidR="00585F58" w:rsidRPr="007B4467" w:rsidRDefault="00585F58" w:rsidP="00FA72F8">
            <w:pPr>
              <w:pStyle w:val="TAC"/>
            </w:pPr>
            <w:r w:rsidRPr="007B4467">
              <w:t>38.101-2, 5.3A.4</w:t>
            </w:r>
          </w:p>
          <w:p w14:paraId="6262263A"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7B4467" w:rsidRDefault="00585F58" w:rsidP="00FA72F8">
            <w:pPr>
              <w:pStyle w:val="TAL"/>
              <w:rPr>
                <w:lang w:eastAsia="zh-CN"/>
              </w:rPr>
            </w:pPr>
            <w:r w:rsidRPr="007B446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7B4467" w:rsidRDefault="00585F58" w:rsidP="00FA72F8">
            <w:pPr>
              <w:pStyle w:val="TAL"/>
            </w:pPr>
          </w:p>
        </w:tc>
      </w:tr>
      <w:tr w:rsidR="00585F58" w:rsidRPr="007B446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7B4467" w:rsidRDefault="00585F58" w:rsidP="00FA72F8">
            <w:pPr>
              <w:pStyle w:val="TAC"/>
              <w:rPr>
                <w:lang w:eastAsia="zh-CN"/>
              </w:rPr>
            </w:pPr>
            <w:r w:rsidRPr="007B4467">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7B4467" w:rsidRDefault="00585F58" w:rsidP="00FA72F8">
            <w:pPr>
              <w:pStyle w:val="TAL"/>
            </w:pPr>
            <w:r w:rsidRPr="007B446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7B4467" w:rsidRDefault="00585F58" w:rsidP="00FA72F8">
            <w:pPr>
              <w:pStyle w:val="TAC"/>
            </w:pPr>
            <w:r w:rsidRPr="007B4467">
              <w:t>38.101-1, 5.3A.5</w:t>
            </w:r>
          </w:p>
          <w:p w14:paraId="4014155C" w14:textId="77777777" w:rsidR="00585F58" w:rsidRPr="007B4467" w:rsidRDefault="00585F58" w:rsidP="00FA72F8">
            <w:pPr>
              <w:pStyle w:val="TAC"/>
            </w:pPr>
            <w:r w:rsidRPr="007B4467">
              <w:t>38.101-2, 5.3A.4</w:t>
            </w:r>
          </w:p>
          <w:p w14:paraId="5D84444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7B4467" w:rsidRDefault="00585F58" w:rsidP="00FA72F8">
            <w:pPr>
              <w:pStyle w:val="TAL"/>
              <w:rPr>
                <w:lang w:eastAsia="zh-CN"/>
              </w:rPr>
            </w:pPr>
            <w:r w:rsidRPr="007B446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7B4467" w:rsidRDefault="00585F58" w:rsidP="00FA72F8">
            <w:pPr>
              <w:pStyle w:val="TAL"/>
            </w:pPr>
          </w:p>
        </w:tc>
      </w:tr>
      <w:tr w:rsidR="00585F58" w:rsidRPr="007B446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7B4467" w:rsidRDefault="00585F58" w:rsidP="00FA72F8">
            <w:pPr>
              <w:pStyle w:val="TAC"/>
              <w:rPr>
                <w:lang w:eastAsia="zh-CN"/>
              </w:rPr>
            </w:pPr>
            <w:r w:rsidRPr="007B446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7B4467" w:rsidRDefault="00585F58" w:rsidP="00FA72F8">
            <w:pPr>
              <w:pStyle w:val="TAL"/>
            </w:pPr>
            <w:r w:rsidRPr="007B446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7B4467" w:rsidRDefault="00585F58" w:rsidP="00FA72F8">
            <w:pPr>
              <w:pStyle w:val="TAC"/>
            </w:pPr>
            <w:r w:rsidRPr="007B4467">
              <w:t>38.101-1, 5.3A.5</w:t>
            </w:r>
          </w:p>
          <w:p w14:paraId="335A73FA" w14:textId="77777777" w:rsidR="00585F58" w:rsidRPr="007B4467" w:rsidRDefault="00585F58" w:rsidP="00FA72F8">
            <w:pPr>
              <w:pStyle w:val="TAC"/>
            </w:pPr>
            <w:r w:rsidRPr="007B4467">
              <w:t>38.101-2, 5.3A.4</w:t>
            </w:r>
          </w:p>
          <w:p w14:paraId="30201A6F"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7B4467" w:rsidRDefault="00585F58" w:rsidP="00FA72F8">
            <w:pPr>
              <w:pStyle w:val="TAL"/>
              <w:rPr>
                <w:lang w:eastAsia="zh-CN"/>
              </w:rPr>
            </w:pPr>
            <w:r w:rsidRPr="007B446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7B4467" w:rsidRDefault="00585F58" w:rsidP="00FA72F8">
            <w:pPr>
              <w:pStyle w:val="TAL"/>
            </w:pPr>
          </w:p>
        </w:tc>
      </w:tr>
      <w:tr w:rsidR="00585F58" w:rsidRPr="007B446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7B4467" w:rsidRDefault="00585F58" w:rsidP="00FA72F8">
            <w:pPr>
              <w:pStyle w:val="TAC"/>
              <w:rPr>
                <w:lang w:eastAsia="zh-CN"/>
              </w:rPr>
            </w:pPr>
            <w:r w:rsidRPr="007B446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7B4467" w:rsidRDefault="00585F58" w:rsidP="00FA72F8">
            <w:pPr>
              <w:pStyle w:val="TAL"/>
            </w:pPr>
            <w:r w:rsidRPr="007B446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7B4467" w:rsidRDefault="00585F58" w:rsidP="00FA72F8">
            <w:pPr>
              <w:pStyle w:val="TAC"/>
            </w:pPr>
            <w:r w:rsidRPr="007B4467">
              <w:t>38.101-1, 5.3A.5</w:t>
            </w:r>
          </w:p>
          <w:p w14:paraId="72A6235E" w14:textId="77777777" w:rsidR="00585F58" w:rsidRPr="007B4467" w:rsidRDefault="00585F58" w:rsidP="00FA72F8">
            <w:pPr>
              <w:pStyle w:val="TAC"/>
            </w:pPr>
            <w:r w:rsidRPr="007B4467">
              <w:t>38.101-2, 5.3A.4</w:t>
            </w:r>
          </w:p>
          <w:p w14:paraId="6AA7BDFD"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7B4467" w:rsidRDefault="00585F58" w:rsidP="00FA72F8">
            <w:pPr>
              <w:pStyle w:val="TAL"/>
              <w:rPr>
                <w:lang w:eastAsia="zh-CN"/>
              </w:rPr>
            </w:pPr>
            <w:r w:rsidRPr="007B446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7B4467" w:rsidRDefault="00585F58" w:rsidP="00FA72F8">
            <w:pPr>
              <w:pStyle w:val="TAL"/>
            </w:pPr>
          </w:p>
        </w:tc>
      </w:tr>
      <w:tr w:rsidR="00585F58" w:rsidRPr="007B446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7B4467" w:rsidRDefault="00585F58" w:rsidP="00FA72F8">
            <w:pPr>
              <w:pStyle w:val="TAC"/>
              <w:rPr>
                <w:lang w:eastAsia="zh-CN"/>
              </w:rPr>
            </w:pPr>
            <w:r w:rsidRPr="007B4467">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7B4467" w:rsidRDefault="00585F58" w:rsidP="00FA72F8">
            <w:pPr>
              <w:pStyle w:val="TAL"/>
            </w:pPr>
            <w:r w:rsidRPr="007B446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7B4467" w:rsidRDefault="00585F58" w:rsidP="00FA72F8">
            <w:pPr>
              <w:pStyle w:val="TAC"/>
            </w:pPr>
            <w:r w:rsidRPr="007B4467">
              <w:t>38.101-1, 5.3A.5</w:t>
            </w:r>
          </w:p>
          <w:p w14:paraId="53AED2DC" w14:textId="77777777" w:rsidR="00585F58" w:rsidRPr="007B4467" w:rsidRDefault="00585F58" w:rsidP="00FA72F8">
            <w:pPr>
              <w:pStyle w:val="TAC"/>
            </w:pPr>
            <w:r w:rsidRPr="007B4467">
              <w:t>38.101-2, 5.3A.4</w:t>
            </w:r>
          </w:p>
          <w:p w14:paraId="74DC2F50"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7B4467" w:rsidRDefault="00585F58" w:rsidP="00FA72F8">
            <w:pPr>
              <w:pStyle w:val="TAL"/>
              <w:rPr>
                <w:lang w:eastAsia="zh-CN"/>
              </w:rPr>
            </w:pPr>
            <w:r w:rsidRPr="007B446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7B4467" w:rsidRDefault="00585F58" w:rsidP="00FA72F8">
            <w:pPr>
              <w:pStyle w:val="TAL"/>
            </w:pPr>
          </w:p>
        </w:tc>
      </w:tr>
      <w:tr w:rsidR="00585F58" w:rsidRPr="007B446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7B4467" w:rsidRDefault="00585F58" w:rsidP="00FA72F8">
            <w:pPr>
              <w:pStyle w:val="TAC"/>
              <w:rPr>
                <w:lang w:eastAsia="zh-CN"/>
              </w:rPr>
            </w:pPr>
            <w:r w:rsidRPr="007B446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7B4467" w:rsidRDefault="00585F58" w:rsidP="00FA72F8">
            <w:pPr>
              <w:pStyle w:val="TAL"/>
            </w:pPr>
            <w:r w:rsidRPr="007B446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7B4467" w:rsidRDefault="00585F58" w:rsidP="00FA72F8">
            <w:pPr>
              <w:pStyle w:val="TAC"/>
            </w:pPr>
            <w:r w:rsidRPr="007B4467">
              <w:t>38.101-1, 5.3A.5</w:t>
            </w:r>
          </w:p>
          <w:p w14:paraId="36B79B21" w14:textId="77777777" w:rsidR="00585F58" w:rsidRPr="007B4467" w:rsidRDefault="00585F58" w:rsidP="00FA72F8">
            <w:pPr>
              <w:pStyle w:val="TAC"/>
            </w:pPr>
            <w:r w:rsidRPr="007B4467">
              <w:t>38.101-2, 5.3A.4</w:t>
            </w:r>
          </w:p>
          <w:p w14:paraId="3CC71BA7"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7B4467" w:rsidRDefault="00585F58" w:rsidP="00FA72F8">
            <w:pPr>
              <w:pStyle w:val="TAL"/>
              <w:rPr>
                <w:lang w:eastAsia="zh-CN"/>
              </w:rPr>
            </w:pPr>
            <w:r w:rsidRPr="007B446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7B4467" w:rsidRDefault="00585F58" w:rsidP="00FA72F8">
            <w:pPr>
              <w:pStyle w:val="TAL"/>
            </w:pPr>
          </w:p>
        </w:tc>
      </w:tr>
      <w:tr w:rsidR="00585F58" w:rsidRPr="007B446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7B4467" w:rsidRDefault="00585F58" w:rsidP="00FA72F8">
            <w:pPr>
              <w:pStyle w:val="TAC"/>
              <w:rPr>
                <w:lang w:eastAsia="zh-CN"/>
              </w:rPr>
            </w:pPr>
            <w:r w:rsidRPr="007B446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7B4467" w:rsidRDefault="00585F58" w:rsidP="00FA72F8">
            <w:pPr>
              <w:pStyle w:val="TAL"/>
            </w:pPr>
            <w:r w:rsidRPr="007B446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7B4467" w:rsidRDefault="00585F58" w:rsidP="00FA72F8">
            <w:pPr>
              <w:pStyle w:val="TAC"/>
            </w:pPr>
            <w:r w:rsidRPr="007B4467">
              <w:t>38.101-1, 5.3A.5</w:t>
            </w:r>
          </w:p>
          <w:p w14:paraId="62858B27" w14:textId="77777777" w:rsidR="00585F58" w:rsidRPr="007B4467" w:rsidRDefault="00585F58" w:rsidP="00FA72F8">
            <w:pPr>
              <w:pStyle w:val="TAC"/>
            </w:pPr>
            <w:r w:rsidRPr="007B4467">
              <w:t>38.101-2, 5.3A.4</w:t>
            </w:r>
          </w:p>
          <w:p w14:paraId="38383AE6"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7B4467" w:rsidRDefault="00585F58" w:rsidP="00FA72F8">
            <w:pPr>
              <w:pStyle w:val="TAL"/>
              <w:rPr>
                <w:lang w:eastAsia="zh-CN"/>
              </w:rPr>
            </w:pPr>
            <w:r w:rsidRPr="007B446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7B4467" w:rsidRDefault="00585F58" w:rsidP="00FA72F8">
            <w:pPr>
              <w:pStyle w:val="TAL"/>
            </w:pPr>
          </w:p>
        </w:tc>
      </w:tr>
      <w:tr w:rsidR="00585F58" w:rsidRPr="007B446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7B4467" w:rsidRDefault="00585F58" w:rsidP="00FA72F8">
            <w:pPr>
              <w:pStyle w:val="TAC"/>
            </w:pPr>
            <w:r w:rsidRPr="007B446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7B4467" w:rsidRDefault="00585F58" w:rsidP="00FA72F8">
            <w:pPr>
              <w:pStyle w:val="TAL"/>
            </w:pPr>
            <w:r w:rsidRPr="007B446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7B4467" w:rsidRDefault="00585F58" w:rsidP="00FA72F8">
            <w:pPr>
              <w:pStyle w:val="TAC"/>
            </w:pPr>
            <w:r w:rsidRPr="007B4467">
              <w:t>38.101-1, 5.3A.5</w:t>
            </w:r>
          </w:p>
          <w:p w14:paraId="54C0FA6B" w14:textId="77777777" w:rsidR="00585F58" w:rsidRPr="007B4467" w:rsidRDefault="00585F58" w:rsidP="00FA72F8">
            <w:pPr>
              <w:pStyle w:val="TAC"/>
            </w:pPr>
            <w:r w:rsidRPr="007B4467">
              <w:t>38.101-2, 5.3A.4</w:t>
            </w:r>
          </w:p>
          <w:p w14:paraId="0A53C400"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7B4467" w:rsidRDefault="00585F58" w:rsidP="00FA72F8">
            <w:pPr>
              <w:pStyle w:val="TAL"/>
            </w:pPr>
            <w:r w:rsidRPr="007B446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7B4467" w:rsidRDefault="00585F58" w:rsidP="00FA72F8">
            <w:pPr>
              <w:pStyle w:val="TAL"/>
            </w:pPr>
          </w:p>
        </w:tc>
      </w:tr>
      <w:tr w:rsidR="00585F58" w:rsidRPr="007B446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7B4467" w:rsidRDefault="00585F58" w:rsidP="00FA72F8">
            <w:pPr>
              <w:pStyle w:val="TAC"/>
            </w:pPr>
            <w:r w:rsidRPr="007B446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7B4467" w:rsidRDefault="00585F58" w:rsidP="00FA72F8">
            <w:pPr>
              <w:pStyle w:val="TAL"/>
            </w:pPr>
            <w:r w:rsidRPr="007B446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7B4467" w:rsidRDefault="00585F58" w:rsidP="00FA72F8">
            <w:pPr>
              <w:pStyle w:val="TAC"/>
            </w:pPr>
            <w:r w:rsidRPr="007B4467">
              <w:t>38.101-1, 5.3A.5</w:t>
            </w:r>
          </w:p>
          <w:p w14:paraId="590FF6A6" w14:textId="77777777" w:rsidR="00585F58" w:rsidRPr="007B4467" w:rsidRDefault="00585F58" w:rsidP="00FA72F8">
            <w:pPr>
              <w:pStyle w:val="TAC"/>
            </w:pPr>
            <w:r w:rsidRPr="007B4467">
              <w:t>38.101-2, 5.3A.4</w:t>
            </w:r>
          </w:p>
          <w:p w14:paraId="547619A4"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7B4467" w:rsidRDefault="00585F58" w:rsidP="00FA72F8">
            <w:pPr>
              <w:pStyle w:val="TAL"/>
            </w:pPr>
            <w:r w:rsidRPr="007B446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7B4467" w:rsidRDefault="00585F58" w:rsidP="00FA72F8">
            <w:pPr>
              <w:pStyle w:val="TAL"/>
            </w:pPr>
          </w:p>
        </w:tc>
      </w:tr>
      <w:tr w:rsidR="00585F58" w:rsidRPr="007B446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7B4467" w:rsidRDefault="00585F58" w:rsidP="00FA72F8">
            <w:pPr>
              <w:pStyle w:val="TAC"/>
            </w:pPr>
            <w:r w:rsidRPr="007B446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7B4467" w:rsidRDefault="00585F58" w:rsidP="00FA72F8">
            <w:pPr>
              <w:pStyle w:val="TAL"/>
            </w:pPr>
            <w:r w:rsidRPr="007B446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7B4467" w:rsidRDefault="00585F58" w:rsidP="00FA72F8">
            <w:pPr>
              <w:pStyle w:val="TAC"/>
            </w:pPr>
            <w:r w:rsidRPr="007B4467">
              <w:t>38.101-1, 5.3A.5</w:t>
            </w:r>
          </w:p>
          <w:p w14:paraId="15CD15E8" w14:textId="77777777" w:rsidR="00585F58" w:rsidRPr="007B4467" w:rsidRDefault="00585F58" w:rsidP="00FA72F8">
            <w:pPr>
              <w:pStyle w:val="TAC"/>
            </w:pPr>
            <w:r w:rsidRPr="007B4467">
              <w:t>38.101-2, 5.3A.4</w:t>
            </w:r>
          </w:p>
          <w:p w14:paraId="77CE1FA6"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7B4467" w:rsidRDefault="00585F58" w:rsidP="00FA72F8">
            <w:pPr>
              <w:pStyle w:val="TAL"/>
            </w:pPr>
            <w:r w:rsidRPr="007B446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7B4467" w:rsidRDefault="00585F58" w:rsidP="00FA72F8">
            <w:pPr>
              <w:pStyle w:val="TAL"/>
            </w:pPr>
          </w:p>
        </w:tc>
      </w:tr>
      <w:tr w:rsidR="00585F58" w:rsidRPr="007B446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7B4467" w:rsidRDefault="00585F58" w:rsidP="00FA72F8">
            <w:pPr>
              <w:pStyle w:val="TAC"/>
            </w:pPr>
            <w:r w:rsidRPr="007B446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7B4467" w:rsidRDefault="00585F58" w:rsidP="00FA72F8">
            <w:pPr>
              <w:pStyle w:val="TAL"/>
            </w:pPr>
            <w:r w:rsidRPr="007B446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7B4467" w:rsidRDefault="00585F58" w:rsidP="00FA72F8">
            <w:pPr>
              <w:pStyle w:val="TAC"/>
            </w:pPr>
            <w:r w:rsidRPr="007B4467">
              <w:t>38.101-1, 5.3A.5</w:t>
            </w:r>
          </w:p>
          <w:p w14:paraId="4B835E77" w14:textId="77777777" w:rsidR="00585F58" w:rsidRPr="007B4467" w:rsidRDefault="00585F58" w:rsidP="00FA72F8">
            <w:pPr>
              <w:pStyle w:val="TAC"/>
            </w:pPr>
            <w:r w:rsidRPr="007B4467">
              <w:t>38.101-2, 5.3A.4</w:t>
            </w:r>
          </w:p>
          <w:p w14:paraId="09CBCAE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7B4467" w:rsidRDefault="00585F58" w:rsidP="00FA72F8">
            <w:pPr>
              <w:pStyle w:val="TAL"/>
            </w:pPr>
            <w:r w:rsidRPr="007B446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7B4467" w:rsidRDefault="00585F58" w:rsidP="00FA72F8">
            <w:pPr>
              <w:pStyle w:val="TAL"/>
            </w:pPr>
          </w:p>
        </w:tc>
      </w:tr>
    </w:tbl>
    <w:p w14:paraId="78451635" w14:textId="77777777" w:rsidR="00585F58" w:rsidRPr="007B4467" w:rsidRDefault="00585F58" w:rsidP="00585F58"/>
    <w:p w14:paraId="0D71E379" w14:textId="76EFD163" w:rsidR="00585F58" w:rsidRPr="007B4467" w:rsidRDefault="00585F58" w:rsidP="00807EE5">
      <w:pPr>
        <w:pStyle w:val="TH"/>
        <w:ind w:left="567"/>
      </w:pPr>
      <w:r w:rsidRPr="007B4467">
        <w:t>Table A.4.3.2B.1.1</w:t>
      </w:r>
      <w:r w:rsidR="0029416B" w:rsidRPr="007B4467">
        <w:t>.1</w:t>
      </w:r>
      <w:r w:rsidRPr="007B4467">
        <w:t>-</w:t>
      </w:r>
      <w:r w:rsidRPr="007B4467">
        <w:rPr>
          <w:lang w:eastAsia="zh-CN"/>
        </w:rPr>
        <w:t>1a</w:t>
      </w:r>
      <w:r w:rsidRPr="007B4467">
        <w:t>: Uplink NR-DC Bandwidth Class Combination capabilities between FR1 and FR2 and two bands (for one or more of the supported DC configurations in Table A.4.3.2B.1.1</w:t>
      </w:r>
      <w:r w:rsidR="0029416B" w:rsidRPr="007B4467">
        <w:t>.1</w:t>
      </w:r>
      <w:r w:rsidRPr="007B4467">
        <w:t>-</w:t>
      </w:r>
      <w:r w:rsidRPr="007B4467">
        <w:rPr>
          <w:lang w:eastAsia="zh-CN"/>
        </w:rPr>
        <w:t>2</w:t>
      </w:r>
      <w:r w:rsidRPr="007B446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7B4467" w:rsidRDefault="00585F58"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7B4467" w:rsidRDefault="00585F58" w:rsidP="00FA72F8">
            <w:pPr>
              <w:pStyle w:val="TAH"/>
            </w:pPr>
            <w:r w:rsidRPr="007B4467">
              <w:t>UL NR-DC between FR1 and FR2 Bandwidth Class</w:t>
            </w:r>
          </w:p>
          <w:p w14:paraId="547D9A55" w14:textId="77777777" w:rsidR="00585F58" w:rsidRPr="007B4467" w:rsidRDefault="00585F58" w:rsidP="00FA72F8">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7B4467" w:rsidRDefault="00585F58" w:rsidP="00FA72F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7B4467" w:rsidRDefault="00585F58" w:rsidP="00FA72F8">
            <w:pPr>
              <w:pStyle w:val="TAH"/>
            </w:pPr>
            <w:r w:rsidRPr="007B4467">
              <w:t>Comments</w:t>
            </w:r>
          </w:p>
        </w:tc>
      </w:tr>
      <w:tr w:rsidR="00585F58" w:rsidRPr="007B446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7B4467" w:rsidRDefault="00585F58"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7B4467" w:rsidRDefault="00585F58" w:rsidP="00FA72F8">
            <w:pPr>
              <w:pStyle w:val="TAL"/>
            </w:pPr>
            <w:r w:rsidRPr="007B446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7B4467" w:rsidRDefault="00585F58" w:rsidP="00FA72F8">
            <w:pPr>
              <w:pStyle w:val="TAC"/>
            </w:pPr>
            <w:r w:rsidRPr="007B4467">
              <w:t>38.101-1, 5.3A.5</w:t>
            </w:r>
          </w:p>
          <w:p w14:paraId="49399769" w14:textId="77777777" w:rsidR="00585F58" w:rsidRPr="007B4467" w:rsidRDefault="00585F58" w:rsidP="00FA72F8">
            <w:pPr>
              <w:pStyle w:val="TAC"/>
            </w:pPr>
            <w:r w:rsidRPr="007B4467">
              <w:t>38.101-2, 5.3A.4</w:t>
            </w:r>
          </w:p>
          <w:p w14:paraId="41727422"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7B4467" w:rsidRDefault="00585F58" w:rsidP="00FA72F8">
            <w:pPr>
              <w:pStyle w:val="TAL"/>
              <w:rPr>
                <w:lang w:eastAsia="zh-CN"/>
              </w:rPr>
            </w:pPr>
            <w:r w:rsidRPr="007B446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7B4467" w:rsidRDefault="00585F58" w:rsidP="00FA72F8">
            <w:pPr>
              <w:pStyle w:val="TAL"/>
            </w:pPr>
          </w:p>
        </w:tc>
      </w:tr>
      <w:tr w:rsidR="00585F58" w:rsidRPr="007B446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7B4467" w:rsidRDefault="00585F58"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7B4467" w:rsidRDefault="00585F58" w:rsidP="00FA72F8">
            <w:pPr>
              <w:pStyle w:val="TAL"/>
            </w:pPr>
            <w:r w:rsidRPr="007B446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7B4467" w:rsidRDefault="00585F58" w:rsidP="00FA72F8">
            <w:pPr>
              <w:pStyle w:val="TAC"/>
            </w:pPr>
            <w:r w:rsidRPr="007B4467">
              <w:t>38.101-1, 5.3A.5</w:t>
            </w:r>
          </w:p>
          <w:p w14:paraId="432A6C7B" w14:textId="77777777" w:rsidR="00585F58" w:rsidRPr="007B4467" w:rsidRDefault="00585F58" w:rsidP="00FA72F8">
            <w:pPr>
              <w:pStyle w:val="TAC"/>
            </w:pPr>
            <w:r w:rsidRPr="007B4467">
              <w:t>38.101-2, 5.3A.4</w:t>
            </w:r>
          </w:p>
          <w:p w14:paraId="4D907FA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7B4467" w:rsidRDefault="00585F58" w:rsidP="00FA72F8">
            <w:pPr>
              <w:pStyle w:val="TAL"/>
              <w:rPr>
                <w:lang w:eastAsia="zh-CN"/>
              </w:rPr>
            </w:pPr>
            <w:r w:rsidRPr="007B446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7B4467" w:rsidRDefault="00585F58" w:rsidP="00FA72F8">
            <w:pPr>
              <w:pStyle w:val="TAL"/>
            </w:pPr>
          </w:p>
        </w:tc>
      </w:tr>
      <w:tr w:rsidR="00585F58" w:rsidRPr="007B446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7B4467" w:rsidRDefault="00585F58"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7B4467" w:rsidRDefault="00585F58" w:rsidP="00FA72F8">
            <w:pPr>
              <w:pStyle w:val="TAL"/>
            </w:pPr>
            <w:r w:rsidRPr="007B446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7B4467" w:rsidRDefault="00585F58" w:rsidP="00FA72F8">
            <w:pPr>
              <w:pStyle w:val="TAC"/>
            </w:pPr>
            <w:r w:rsidRPr="007B4467">
              <w:t>38.101-1, 5.3A.5</w:t>
            </w:r>
          </w:p>
          <w:p w14:paraId="6B48387D" w14:textId="77777777" w:rsidR="00585F58" w:rsidRPr="007B4467" w:rsidRDefault="00585F58" w:rsidP="00FA72F8">
            <w:pPr>
              <w:pStyle w:val="TAC"/>
            </w:pPr>
            <w:r w:rsidRPr="007B4467">
              <w:t>38.101-2, 5.3A.4</w:t>
            </w:r>
          </w:p>
          <w:p w14:paraId="4CABFB7C"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7B4467" w:rsidRDefault="00585F58" w:rsidP="00FA72F8">
            <w:pPr>
              <w:pStyle w:val="TAL"/>
              <w:rPr>
                <w:lang w:eastAsia="zh-CN"/>
              </w:rPr>
            </w:pPr>
            <w:r w:rsidRPr="007B446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7B4467" w:rsidRDefault="00585F58" w:rsidP="00FA72F8">
            <w:pPr>
              <w:pStyle w:val="TAL"/>
            </w:pPr>
          </w:p>
        </w:tc>
      </w:tr>
      <w:tr w:rsidR="00585F58" w:rsidRPr="007B446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7B4467" w:rsidRDefault="00585F58"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7B4467" w:rsidRDefault="00585F58" w:rsidP="00FA72F8">
            <w:pPr>
              <w:pStyle w:val="TAL"/>
            </w:pPr>
            <w:r w:rsidRPr="007B446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7B4467" w:rsidRDefault="00585F58" w:rsidP="00FA72F8">
            <w:pPr>
              <w:pStyle w:val="TAC"/>
            </w:pPr>
            <w:r w:rsidRPr="007B4467">
              <w:t>38.101-1, 5.3A.5</w:t>
            </w:r>
          </w:p>
          <w:p w14:paraId="42F87B33" w14:textId="77777777" w:rsidR="00585F58" w:rsidRPr="007B4467" w:rsidRDefault="00585F58" w:rsidP="00FA72F8">
            <w:pPr>
              <w:pStyle w:val="TAC"/>
            </w:pPr>
            <w:r w:rsidRPr="007B4467">
              <w:t>38.101-2, 5.3A.4</w:t>
            </w:r>
          </w:p>
          <w:p w14:paraId="519B342F"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7B4467" w:rsidRDefault="00585F58" w:rsidP="00FA72F8">
            <w:pPr>
              <w:pStyle w:val="TAL"/>
              <w:rPr>
                <w:lang w:eastAsia="zh-CN"/>
              </w:rPr>
            </w:pPr>
            <w:r w:rsidRPr="007B446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7B4467" w:rsidRDefault="00585F58" w:rsidP="00FA72F8">
            <w:pPr>
              <w:pStyle w:val="TAL"/>
            </w:pPr>
          </w:p>
        </w:tc>
      </w:tr>
      <w:tr w:rsidR="00585F58" w:rsidRPr="007B446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7B4467" w:rsidRDefault="00585F58" w:rsidP="00FA72F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7B4467" w:rsidRDefault="00585F58" w:rsidP="00FA72F8">
            <w:pPr>
              <w:pStyle w:val="TAL"/>
            </w:pPr>
            <w:r w:rsidRPr="007B446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7B4467" w:rsidRDefault="00585F58" w:rsidP="00FA72F8">
            <w:pPr>
              <w:pStyle w:val="TAC"/>
            </w:pPr>
            <w:r w:rsidRPr="007B4467">
              <w:t>38.101-1, 5.3A.5</w:t>
            </w:r>
          </w:p>
          <w:p w14:paraId="5A3D601E" w14:textId="77777777" w:rsidR="00585F58" w:rsidRPr="007B4467" w:rsidRDefault="00585F58" w:rsidP="00FA72F8">
            <w:pPr>
              <w:pStyle w:val="TAC"/>
            </w:pPr>
            <w:r w:rsidRPr="007B4467">
              <w:t>38.101-2, 5.3A.4</w:t>
            </w:r>
          </w:p>
          <w:p w14:paraId="7F9D4C3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7B4467" w:rsidRDefault="00585F58" w:rsidP="00FA72F8">
            <w:pPr>
              <w:pStyle w:val="TAL"/>
              <w:rPr>
                <w:lang w:eastAsia="zh-CN"/>
              </w:rPr>
            </w:pPr>
            <w:r w:rsidRPr="007B446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7B4467" w:rsidRDefault="00585F58" w:rsidP="00FA72F8">
            <w:pPr>
              <w:pStyle w:val="TAL"/>
            </w:pPr>
          </w:p>
        </w:tc>
      </w:tr>
      <w:tr w:rsidR="00585F58" w:rsidRPr="007B446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7B4467" w:rsidRDefault="00585F58"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7B4467" w:rsidRDefault="00585F58" w:rsidP="00FA72F8">
            <w:pPr>
              <w:pStyle w:val="TAL"/>
            </w:pPr>
            <w:r w:rsidRPr="007B446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7B4467" w:rsidRDefault="00585F58" w:rsidP="00FA72F8">
            <w:pPr>
              <w:pStyle w:val="TAC"/>
            </w:pPr>
            <w:r w:rsidRPr="007B4467">
              <w:t>38.101-1, 5.3A.5</w:t>
            </w:r>
          </w:p>
          <w:p w14:paraId="46904DBB" w14:textId="77777777" w:rsidR="00585F58" w:rsidRPr="007B4467" w:rsidRDefault="00585F58" w:rsidP="00FA72F8">
            <w:pPr>
              <w:pStyle w:val="TAC"/>
            </w:pPr>
            <w:r w:rsidRPr="007B4467">
              <w:t>38.101-2, 5.3A.4</w:t>
            </w:r>
          </w:p>
          <w:p w14:paraId="2902CF09"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7B4467" w:rsidRDefault="00585F58" w:rsidP="00FA72F8">
            <w:pPr>
              <w:pStyle w:val="TAL"/>
              <w:rPr>
                <w:lang w:eastAsia="zh-CN"/>
              </w:rPr>
            </w:pPr>
            <w:r w:rsidRPr="007B446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7B4467" w:rsidRDefault="00585F58" w:rsidP="00FA72F8">
            <w:pPr>
              <w:pStyle w:val="TAL"/>
            </w:pPr>
          </w:p>
        </w:tc>
      </w:tr>
      <w:tr w:rsidR="00585F58" w:rsidRPr="007B446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7B4467" w:rsidRDefault="00585F58"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7B4467" w:rsidRDefault="00585F58" w:rsidP="00FA72F8">
            <w:pPr>
              <w:pStyle w:val="TAL"/>
            </w:pPr>
            <w:r w:rsidRPr="007B446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7B4467" w:rsidRDefault="00585F58" w:rsidP="00FA72F8">
            <w:pPr>
              <w:pStyle w:val="TAC"/>
            </w:pPr>
            <w:r w:rsidRPr="007B4467">
              <w:t>38.101-1, 5.3A.5</w:t>
            </w:r>
          </w:p>
          <w:p w14:paraId="19BEF6E3" w14:textId="77777777" w:rsidR="00585F58" w:rsidRPr="007B4467" w:rsidRDefault="00585F58" w:rsidP="00FA72F8">
            <w:pPr>
              <w:pStyle w:val="TAC"/>
            </w:pPr>
            <w:r w:rsidRPr="007B4467">
              <w:t>38.101-2, 5.3A.4</w:t>
            </w:r>
          </w:p>
          <w:p w14:paraId="4E12240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7B4467" w:rsidRDefault="00585F58" w:rsidP="00FA72F8">
            <w:pPr>
              <w:pStyle w:val="TAL"/>
              <w:rPr>
                <w:lang w:eastAsia="zh-CN"/>
              </w:rPr>
            </w:pPr>
            <w:r w:rsidRPr="007B446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7B4467" w:rsidRDefault="00585F58" w:rsidP="00FA72F8">
            <w:pPr>
              <w:pStyle w:val="TAL"/>
            </w:pPr>
          </w:p>
        </w:tc>
      </w:tr>
      <w:tr w:rsidR="00585F58" w:rsidRPr="007B446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7B4467" w:rsidRDefault="00585F58"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7B4467" w:rsidRDefault="00585F58" w:rsidP="00FA72F8">
            <w:pPr>
              <w:pStyle w:val="TAL"/>
            </w:pPr>
            <w:r w:rsidRPr="007B446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7B4467" w:rsidRDefault="00585F58" w:rsidP="00FA72F8">
            <w:pPr>
              <w:pStyle w:val="TAC"/>
            </w:pPr>
            <w:r w:rsidRPr="007B4467">
              <w:t>38.101-1, 5.3A.5</w:t>
            </w:r>
          </w:p>
          <w:p w14:paraId="073456B9" w14:textId="77777777" w:rsidR="00585F58" w:rsidRPr="007B4467" w:rsidRDefault="00585F58" w:rsidP="00FA72F8">
            <w:pPr>
              <w:pStyle w:val="TAC"/>
            </w:pPr>
            <w:r w:rsidRPr="007B4467">
              <w:t>38.101-2, 5.3A.4</w:t>
            </w:r>
          </w:p>
          <w:p w14:paraId="7DEFAAFB"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7B4467" w:rsidRDefault="00585F58" w:rsidP="00FA72F8">
            <w:pPr>
              <w:pStyle w:val="TAL"/>
              <w:rPr>
                <w:lang w:eastAsia="zh-CN"/>
              </w:rPr>
            </w:pPr>
            <w:r w:rsidRPr="007B446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7B4467" w:rsidRDefault="00585F58" w:rsidP="00FA72F8">
            <w:pPr>
              <w:pStyle w:val="TAL"/>
            </w:pPr>
          </w:p>
        </w:tc>
      </w:tr>
      <w:tr w:rsidR="00585F58" w:rsidRPr="007B446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7B4467" w:rsidRDefault="00585F58"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7B4467" w:rsidRDefault="00585F58" w:rsidP="00FA72F8">
            <w:pPr>
              <w:pStyle w:val="TAL"/>
            </w:pPr>
            <w:r w:rsidRPr="007B446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7B4467" w:rsidRDefault="00585F58" w:rsidP="00FA72F8">
            <w:pPr>
              <w:pStyle w:val="TAC"/>
            </w:pPr>
            <w:r w:rsidRPr="007B4467">
              <w:t>38.101-1, 5.3A.5</w:t>
            </w:r>
          </w:p>
          <w:p w14:paraId="2300F35D" w14:textId="77777777" w:rsidR="00585F58" w:rsidRPr="007B4467" w:rsidRDefault="00585F58" w:rsidP="00FA72F8">
            <w:pPr>
              <w:pStyle w:val="TAC"/>
            </w:pPr>
            <w:r w:rsidRPr="007B4467">
              <w:t>38.101-2, 5.3A.4</w:t>
            </w:r>
          </w:p>
          <w:p w14:paraId="7685090E"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7B4467" w:rsidRDefault="00585F58" w:rsidP="00FA72F8">
            <w:pPr>
              <w:pStyle w:val="TAL"/>
              <w:rPr>
                <w:lang w:eastAsia="zh-CN"/>
              </w:rPr>
            </w:pPr>
            <w:r w:rsidRPr="007B446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7B4467" w:rsidRDefault="00585F58" w:rsidP="00FA72F8">
            <w:pPr>
              <w:pStyle w:val="TAL"/>
            </w:pPr>
          </w:p>
        </w:tc>
      </w:tr>
    </w:tbl>
    <w:p w14:paraId="2178B2F2" w14:textId="77777777" w:rsidR="00585F58" w:rsidRPr="007B4467" w:rsidRDefault="00585F58" w:rsidP="00585F58"/>
    <w:p w14:paraId="2E75C3C9" w14:textId="18495E2E" w:rsidR="00586192" w:rsidRPr="007B4467" w:rsidRDefault="00586192" w:rsidP="00586192">
      <w:pPr>
        <w:pStyle w:val="TH"/>
        <w:ind w:left="567"/>
      </w:pPr>
      <w:r w:rsidRPr="007B4467">
        <w:t>Table A.4.3.2B.1</w:t>
      </w:r>
      <w:r w:rsidR="009B2227" w:rsidRPr="007B4467">
        <w:t>.1</w:t>
      </w:r>
      <w:r w:rsidR="0029416B" w:rsidRPr="007B4467">
        <w:t>.1</w:t>
      </w:r>
      <w:r w:rsidRPr="007B4467">
        <w:t xml:space="preserve">-2: Supported </w:t>
      </w:r>
      <w:r w:rsidR="00585F58" w:rsidRPr="007B4467">
        <w:t>NR-DC</w:t>
      </w:r>
      <w:r w:rsidRPr="007B446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2"/>
        <w:gridCol w:w="1212"/>
        <w:gridCol w:w="480"/>
        <w:gridCol w:w="2462"/>
        <w:gridCol w:w="3005"/>
      </w:tblGrid>
      <w:tr w:rsidR="003B47E4" w:rsidRPr="007B4467" w14:paraId="65751165" w14:textId="77777777" w:rsidTr="00D3132E">
        <w:trPr>
          <w:cantSplit/>
          <w:trHeight w:val="1134"/>
          <w:jc w:val="center"/>
        </w:trPr>
        <w:tc>
          <w:tcPr>
            <w:tcW w:w="1284" w:type="pct"/>
            <w:tcBorders>
              <w:top w:val="single" w:sz="4" w:space="0" w:color="auto"/>
              <w:left w:val="single" w:sz="4" w:space="0" w:color="auto"/>
              <w:bottom w:val="single" w:sz="4" w:space="0" w:color="auto"/>
              <w:right w:val="single" w:sz="4" w:space="0" w:color="auto"/>
            </w:tcBorders>
            <w:hideMark/>
          </w:tcPr>
          <w:p w14:paraId="76E4C6A4" w14:textId="77777777" w:rsidR="003B47E4" w:rsidRPr="007B4467" w:rsidRDefault="00585F58" w:rsidP="001F77D3">
            <w:pPr>
              <w:keepNext/>
              <w:keepLines/>
              <w:spacing w:after="0"/>
              <w:jc w:val="center"/>
              <w:rPr>
                <w:rFonts w:ascii="Arial" w:eastAsia="PMingLiU" w:hAnsi="Arial"/>
                <w:b/>
                <w:sz w:val="18"/>
              </w:rPr>
            </w:pPr>
            <w:r w:rsidRPr="007B4467">
              <w:rPr>
                <w:rFonts w:ascii="Arial" w:eastAsia="PMingLiU" w:hAnsi="Arial"/>
                <w:b/>
                <w:sz w:val="18"/>
                <w:lang w:eastAsia="zh-CN"/>
              </w:rPr>
              <w:t>NR-DC</w:t>
            </w:r>
            <w:r w:rsidR="003B47E4" w:rsidRPr="007B4467">
              <w:rPr>
                <w:rFonts w:ascii="Arial" w:eastAsia="PMingLiU" w:hAnsi="Arial"/>
                <w:b/>
                <w:sz w:val="18"/>
              </w:rPr>
              <w:t xml:space="preserve"> configuration / Item</w:t>
            </w:r>
          </w:p>
          <w:p w14:paraId="41A56C80"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7B4467" w:rsidRDefault="003B47E4"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6E5AE6" w:rsidRPr="007B4467" w14:paraId="105EF54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9C46C50" w14:textId="1EBDD58E" w:rsidR="006E5AE6" w:rsidRPr="007B4467" w:rsidRDefault="006E5AE6" w:rsidP="006E5AE6">
            <w:pPr>
              <w:pStyle w:val="TAL"/>
            </w:pPr>
            <w:r w:rsidRPr="007B4467">
              <w:rPr>
                <w:rFonts w:cs="Arial"/>
                <w:color w:val="000000"/>
                <w:szCs w:val="18"/>
              </w:rPr>
              <w:t>DC_n2A-n260A</w:t>
            </w:r>
          </w:p>
        </w:tc>
        <w:tc>
          <w:tcPr>
            <w:tcW w:w="629" w:type="pct"/>
            <w:tcBorders>
              <w:top w:val="single" w:sz="4" w:space="0" w:color="auto"/>
              <w:left w:val="single" w:sz="4" w:space="0" w:color="auto"/>
              <w:bottom w:val="single" w:sz="4" w:space="0" w:color="auto"/>
              <w:right w:val="single" w:sz="4" w:space="0" w:color="auto"/>
            </w:tcBorders>
          </w:tcPr>
          <w:p w14:paraId="6F7BF35B" w14:textId="73B664D3"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133D00A"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0CB5A"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0C9E" w14:textId="77777777" w:rsidR="006E5AE6" w:rsidRPr="007B4467" w:rsidRDefault="006E5AE6" w:rsidP="006E5AE6">
            <w:pPr>
              <w:keepNext/>
              <w:keepLines/>
              <w:spacing w:after="0"/>
              <w:jc w:val="center"/>
              <w:rPr>
                <w:rFonts w:ascii="Arial" w:eastAsia="SimSun" w:hAnsi="Arial"/>
                <w:sz w:val="18"/>
              </w:rPr>
            </w:pPr>
          </w:p>
        </w:tc>
      </w:tr>
      <w:tr w:rsidR="006E5AE6" w:rsidRPr="007B4467" w14:paraId="0E5096E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EF7B2BB" w14:textId="3746F45B" w:rsidR="006E5AE6" w:rsidRPr="007B4467" w:rsidRDefault="006E5AE6" w:rsidP="006E5AE6">
            <w:pPr>
              <w:pStyle w:val="TAL"/>
            </w:pPr>
            <w:r w:rsidRPr="007B4467">
              <w:rPr>
                <w:rFonts w:cs="Arial"/>
                <w:color w:val="000000"/>
                <w:szCs w:val="18"/>
              </w:rPr>
              <w:t>DC_n2A-n261A</w:t>
            </w:r>
          </w:p>
        </w:tc>
        <w:tc>
          <w:tcPr>
            <w:tcW w:w="629" w:type="pct"/>
            <w:tcBorders>
              <w:top w:val="single" w:sz="4" w:space="0" w:color="auto"/>
              <w:left w:val="single" w:sz="4" w:space="0" w:color="auto"/>
              <w:bottom w:val="single" w:sz="4" w:space="0" w:color="auto"/>
              <w:right w:val="single" w:sz="4" w:space="0" w:color="auto"/>
            </w:tcBorders>
          </w:tcPr>
          <w:p w14:paraId="6F906D4C" w14:textId="38190AB8"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2BDF3C0"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CB909"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934F28" w14:textId="77777777" w:rsidR="006E5AE6" w:rsidRPr="007B4467" w:rsidRDefault="006E5AE6" w:rsidP="006E5AE6">
            <w:pPr>
              <w:keepNext/>
              <w:keepLines/>
              <w:spacing w:after="0"/>
              <w:jc w:val="center"/>
              <w:rPr>
                <w:rFonts w:ascii="Arial" w:eastAsia="SimSun" w:hAnsi="Arial"/>
                <w:sz w:val="18"/>
              </w:rPr>
            </w:pPr>
          </w:p>
        </w:tc>
      </w:tr>
      <w:tr w:rsidR="006E5AE6" w:rsidRPr="007B4467" w14:paraId="59BF127E"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BC0A92D" w14:textId="33BD0F82" w:rsidR="006E5AE6" w:rsidRPr="007B4467" w:rsidRDefault="006E5AE6" w:rsidP="006E5AE6">
            <w:pPr>
              <w:pStyle w:val="TAL"/>
            </w:pPr>
            <w:r w:rsidRPr="007B4467">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29271D8F" w14:textId="7708BFD2"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CA5B450"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035832"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B6F07" w14:textId="77777777" w:rsidR="006E5AE6" w:rsidRPr="007B4467" w:rsidRDefault="006E5AE6" w:rsidP="006E5AE6">
            <w:pPr>
              <w:keepNext/>
              <w:keepLines/>
              <w:spacing w:after="0"/>
              <w:jc w:val="center"/>
              <w:rPr>
                <w:rFonts w:ascii="Arial" w:eastAsia="SimSun" w:hAnsi="Arial"/>
                <w:sz w:val="18"/>
              </w:rPr>
            </w:pPr>
          </w:p>
        </w:tc>
      </w:tr>
      <w:tr w:rsidR="006E5AE6" w:rsidRPr="007B4467" w14:paraId="7B2BD249"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A8E7E8C" w14:textId="25B3D413" w:rsidR="006E5AE6" w:rsidRPr="007B4467" w:rsidRDefault="006E5AE6" w:rsidP="006E5AE6">
            <w:pPr>
              <w:pStyle w:val="TAL"/>
            </w:pPr>
            <w:r w:rsidRPr="007B4467">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7996BDF" w14:textId="7EDBAF3F"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3CC0786"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9A4C0"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24A5F" w14:textId="77777777" w:rsidR="006E5AE6" w:rsidRPr="007B4467" w:rsidRDefault="006E5AE6" w:rsidP="006E5AE6">
            <w:pPr>
              <w:keepNext/>
              <w:keepLines/>
              <w:spacing w:after="0"/>
              <w:jc w:val="center"/>
              <w:rPr>
                <w:rFonts w:ascii="Arial" w:eastAsia="SimSun" w:hAnsi="Arial"/>
                <w:sz w:val="18"/>
              </w:rPr>
            </w:pPr>
          </w:p>
        </w:tc>
      </w:tr>
      <w:tr w:rsidR="00D3132E" w:rsidRPr="007B4467" w14:paraId="3B5111C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38A9C3B" w14:textId="0EA7B73A" w:rsidR="00D3132E" w:rsidRPr="007B4467" w:rsidRDefault="00D3132E" w:rsidP="00D3132E">
            <w:pPr>
              <w:pStyle w:val="TAL"/>
              <w:rPr>
                <w:rFonts w:cs="Arial"/>
                <w:color w:val="000000"/>
                <w:szCs w:val="18"/>
              </w:rPr>
            </w:pPr>
            <w:r w:rsidRPr="007B4467">
              <w:rPr>
                <w:rFonts w:cs="Arial"/>
                <w:color w:val="000000"/>
                <w:szCs w:val="18"/>
              </w:rPr>
              <w:t>DC_n48A-n260A</w:t>
            </w:r>
          </w:p>
        </w:tc>
        <w:tc>
          <w:tcPr>
            <w:tcW w:w="629" w:type="pct"/>
            <w:tcBorders>
              <w:top w:val="single" w:sz="4" w:space="0" w:color="auto"/>
              <w:left w:val="single" w:sz="4" w:space="0" w:color="auto"/>
              <w:bottom w:val="single" w:sz="4" w:space="0" w:color="auto"/>
              <w:right w:val="single" w:sz="4" w:space="0" w:color="auto"/>
            </w:tcBorders>
          </w:tcPr>
          <w:p w14:paraId="579872C7" w14:textId="532CD3A2"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E7812FD"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7D2D75"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45A829" w14:textId="77777777" w:rsidR="00D3132E" w:rsidRPr="007B4467" w:rsidRDefault="00D3132E" w:rsidP="00D3132E">
            <w:pPr>
              <w:keepNext/>
              <w:keepLines/>
              <w:spacing w:after="0"/>
              <w:jc w:val="center"/>
              <w:rPr>
                <w:rFonts w:ascii="Arial" w:eastAsia="SimSun" w:hAnsi="Arial"/>
                <w:sz w:val="18"/>
              </w:rPr>
            </w:pPr>
          </w:p>
        </w:tc>
      </w:tr>
      <w:tr w:rsidR="00D3132E" w:rsidRPr="007B4467" w14:paraId="50B6F6A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5F5A8A" w14:textId="79BFC417" w:rsidR="00D3132E" w:rsidRPr="007B4467" w:rsidRDefault="00D3132E" w:rsidP="00D3132E">
            <w:pPr>
              <w:pStyle w:val="TAL"/>
              <w:rPr>
                <w:rFonts w:cs="Arial"/>
                <w:color w:val="000000"/>
                <w:szCs w:val="18"/>
              </w:rPr>
            </w:pPr>
            <w:r w:rsidRPr="007B4467">
              <w:rPr>
                <w:rFonts w:cs="Arial"/>
                <w:color w:val="000000"/>
                <w:szCs w:val="18"/>
              </w:rPr>
              <w:t>DC_n48A-n261A</w:t>
            </w:r>
          </w:p>
        </w:tc>
        <w:tc>
          <w:tcPr>
            <w:tcW w:w="629" w:type="pct"/>
            <w:tcBorders>
              <w:top w:val="single" w:sz="4" w:space="0" w:color="auto"/>
              <w:left w:val="single" w:sz="4" w:space="0" w:color="auto"/>
              <w:bottom w:val="single" w:sz="4" w:space="0" w:color="auto"/>
              <w:right w:val="single" w:sz="4" w:space="0" w:color="auto"/>
            </w:tcBorders>
          </w:tcPr>
          <w:p w14:paraId="6C213B51" w14:textId="4CD2A92E"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1ED94CD"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725869"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B6891E" w14:textId="77777777" w:rsidR="00D3132E" w:rsidRPr="007B4467" w:rsidRDefault="00D3132E" w:rsidP="00D3132E">
            <w:pPr>
              <w:keepNext/>
              <w:keepLines/>
              <w:spacing w:after="0"/>
              <w:jc w:val="center"/>
              <w:rPr>
                <w:rFonts w:ascii="Arial" w:eastAsia="SimSun" w:hAnsi="Arial"/>
                <w:sz w:val="18"/>
              </w:rPr>
            </w:pPr>
          </w:p>
        </w:tc>
      </w:tr>
      <w:tr w:rsidR="00D3132E" w:rsidRPr="007B4467" w14:paraId="63314A23"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F6A11B1" w14:textId="48B1293F" w:rsidR="00D3132E" w:rsidRPr="007B4467" w:rsidRDefault="00D3132E" w:rsidP="00D3132E">
            <w:pPr>
              <w:pStyle w:val="TAL"/>
              <w:rPr>
                <w:rFonts w:cs="Arial"/>
                <w:color w:val="000000"/>
                <w:szCs w:val="18"/>
              </w:rPr>
            </w:pPr>
            <w:r w:rsidRPr="007B4467">
              <w:rPr>
                <w:rFonts w:cs="Arial"/>
                <w:color w:val="000000"/>
                <w:szCs w:val="18"/>
              </w:rPr>
              <w:t>DC_n66A-n260A</w:t>
            </w:r>
          </w:p>
        </w:tc>
        <w:tc>
          <w:tcPr>
            <w:tcW w:w="629" w:type="pct"/>
            <w:tcBorders>
              <w:top w:val="single" w:sz="4" w:space="0" w:color="auto"/>
              <w:left w:val="single" w:sz="4" w:space="0" w:color="auto"/>
              <w:bottom w:val="single" w:sz="4" w:space="0" w:color="auto"/>
              <w:right w:val="single" w:sz="4" w:space="0" w:color="auto"/>
            </w:tcBorders>
          </w:tcPr>
          <w:p w14:paraId="23359F93" w14:textId="4F882011"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B379002"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9C931C"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C49912" w14:textId="77777777" w:rsidR="00D3132E" w:rsidRPr="007B4467" w:rsidRDefault="00D3132E" w:rsidP="00D3132E">
            <w:pPr>
              <w:keepNext/>
              <w:keepLines/>
              <w:spacing w:after="0"/>
              <w:jc w:val="center"/>
              <w:rPr>
                <w:rFonts w:ascii="Arial" w:eastAsia="SimSun" w:hAnsi="Arial"/>
                <w:sz w:val="18"/>
              </w:rPr>
            </w:pPr>
          </w:p>
        </w:tc>
      </w:tr>
      <w:tr w:rsidR="00D3132E" w:rsidRPr="007B4467" w14:paraId="025DC451"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1859EA4C" w14:textId="3442FF46" w:rsidR="00D3132E" w:rsidRPr="007B4467" w:rsidRDefault="00D3132E" w:rsidP="00D3132E">
            <w:pPr>
              <w:pStyle w:val="TAL"/>
              <w:rPr>
                <w:rFonts w:cs="Arial"/>
                <w:color w:val="000000"/>
                <w:szCs w:val="18"/>
              </w:rPr>
            </w:pPr>
            <w:r w:rsidRPr="007B4467">
              <w:rPr>
                <w:rFonts w:cs="Arial"/>
                <w:color w:val="000000"/>
                <w:szCs w:val="18"/>
              </w:rPr>
              <w:t>DC_n66A-n261A</w:t>
            </w:r>
          </w:p>
        </w:tc>
        <w:tc>
          <w:tcPr>
            <w:tcW w:w="629" w:type="pct"/>
            <w:tcBorders>
              <w:top w:val="single" w:sz="4" w:space="0" w:color="auto"/>
              <w:left w:val="single" w:sz="4" w:space="0" w:color="auto"/>
              <w:bottom w:val="single" w:sz="4" w:space="0" w:color="auto"/>
              <w:right w:val="single" w:sz="4" w:space="0" w:color="auto"/>
            </w:tcBorders>
          </w:tcPr>
          <w:p w14:paraId="4C7E1BDB" w14:textId="0947E4C5"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CFF8DE2"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F2CB1B"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668089" w14:textId="77777777" w:rsidR="00D3132E" w:rsidRPr="007B4467" w:rsidRDefault="00D3132E" w:rsidP="00D3132E">
            <w:pPr>
              <w:keepNext/>
              <w:keepLines/>
              <w:spacing w:after="0"/>
              <w:jc w:val="center"/>
              <w:rPr>
                <w:rFonts w:ascii="Arial" w:eastAsia="SimSun" w:hAnsi="Arial"/>
                <w:sz w:val="18"/>
              </w:rPr>
            </w:pPr>
          </w:p>
        </w:tc>
      </w:tr>
      <w:tr w:rsidR="006E5AE6" w:rsidRPr="007B4467" w14:paraId="291442A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0796748" w14:textId="4CDEF5A1" w:rsidR="006E5AE6" w:rsidRPr="007B4467" w:rsidRDefault="006E5AE6" w:rsidP="006E5AE6">
            <w:pPr>
              <w:pStyle w:val="TAL"/>
            </w:pPr>
            <w:r w:rsidRPr="007B4467">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7C7C2578" w14:textId="2081F124"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1B67796"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68D3D"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5052C" w14:textId="77777777" w:rsidR="006E5AE6" w:rsidRPr="007B4467" w:rsidRDefault="006E5AE6" w:rsidP="006E5AE6">
            <w:pPr>
              <w:keepNext/>
              <w:keepLines/>
              <w:spacing w:after="0"/>
              <w:jc w:val="center"/>
              <w:rPr>
                <w:rFonts w:ascii="Arial" w:eastAsia="SimSun" w:hAnsi="Arial"/>
                <w:sz w:val="18"/>
              </w:rPr>
            </w:pPr>
          </w:p>
        </w:tc>
      </w:tr>
      <w:tr w:rsidR="006E5AE6" w:rsidRPr="007B4467" w14:paraId="5FA3ACD8"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EF63B3C" w14:textId="340CA8C7" w:rsidR="006E5AE6" w:rsidRPr="007B4467" w:rsidRDefault="006E5AE6" w:rsidP="006E5AE6">
            <w:pPr>
              <w:pStyle w:val="TAL"/>
            </w:pPr>
            <w:r w:rsidRPr="007B4467">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474B7A30" w14:textId="64B3A4B2" w:rsidR="006E5AE6" w:rsidRPr="007B4467" w:rsidRDefault="006E5AE6" w:rsidP="006E5AE6">
            <w:pPr>
              <w:keepNext/>
              <w:keepLines/>
              <w:spacing w:after="0"/>
              <w:jc w:val="center"/>
              <w:rPr>
                <w:rFonts w:ascii="Arial" w:hAnsi="Arial"/>
                <w:sz w:val="18"/>
              </w:rPr>
            </w:pPr>
            <w:r w:rsidRPr="007B4467">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59B53FD"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1CE81"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8BEA2E" w14:textId="77777777" w:rsidR="006E5AE6" w:rsidRPr="007B4467" w:rsidRDefault="006E5AE6" w:rsidP="006E5AE6">
            <w:pPr>
              <w:keepNext/>
              <w:keepLines/>
              <w:spacing w:after="0"/>
              <w:jc w:val="center"/>
              <w:rPr>
                <w:rFonts w:ascii="Arial" w:eastAsia="SimSun" w:hAnsi="Arial"/>
                <w:sz w:val="18"/>
              </w:rPr>
            </w:pPr>
          </w:p>
        </w:tc>
      </w:tr>
      <w:tr w:rsidR="006E5AE6" w:rsidRPr="007B4467" w14:paraId="1A4910C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0030B1F" w14:textId="5AC228AA" w:rsidR="006E5AE6" w:rsidRPr="007B4467" w:rsidRDefault="006E5AE6" w:rsidP="006E5AE6">
            <w:pPr>
              <w:pStyle w:val="TAL"/>
            </w:pPr>
            <w:r w:rsidRPr="007B4467">
              <w:t>DC_n78A-n257</w:t>
            </w:r>
            <w:r w:rsidRPr="007B446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0FCE4AC7" w14:textId="659EE017" w:rsidR="006E5AE6" w:rsidRPr="007B4467" w:rsidRDefault="006E5AE6" w:rsidP="006E5AE6">
            <w:pPr>
              <w:keepNext/>
              <w:keepLines/>
              <w:spacing w:after="0"/>
              <w:jc w:val="center"/>
              <w:rPr>
                <w:rFonts w:ascii="Arial"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1775B4"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0B7802"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07BF77" w14:textId="77777777" w:rsidR="006E5AE6" w:rsidRPr="007B4467" w:rsidRDefault="006E5AE6" w:rsidP="006E5AE6">
            <w:pPr>
              <w:keepNext/>
              <w:keepLines/>
              <w:spacing w:after="0"/>
              <w:jc w:val="center"/>
              <w:rPr>
                <w:rFonts w:ascii="Arial" w:eastAsia="SimSun" w:hAnsi="Arial"/>
                <w:sz w:val="18"/>
              </w:rPr>
            </w:pPr>
          </w:p>
        </w:tc>
      </w:tr>
      <w:tr w:rsidR="006E5AE6" w:rsidRPr="007B4467" w14:paraId="4282D33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7A55DB" w14:textId="77777777" w:rsidR="006E5AE6" w:rsidRPr="007B4467" w:rsidRDefault="006E5AE6" w:rsidP="006E5AE6">
            <w:pPr>
              <w:pStyle w:val="TAL"/>
            </w:pPr>
            <w:r w:rsidRPr="007B446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6E5AE6" w:rsidRPr="007B4467" w:rsidRDefault="006E5AE6" w:rsidP="006E5AE6">
            <w:pPr>
              <w:keepNext/>
              <w:keepLines/>
              <w:spacing w:after="0"/>
              <w:jc w:val="center"/>
              <w:rPr>
                <w:rFonts w:ascii="Arial" w:eastAsia="SimSun" w:hAnsi="Arial"/>
                <w:sz w:val="18"/>
              </w:rPr>
            </w:pPr>
          </w:p>
        </w:tc>
      </w:tr>
      <w:tr w:rsidR="006E5AE6" w:rsidRPr="007B4467" w14:paraId="74AF4D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FEE9B2F" w14:textId="77777777" w:rsidR="006E5AE6" w:rsidRPr="007B4467" w:rsidRDefault="006E5AE6" w:rsidP="006E5AE6">
            <w:pPr>
              <w:pStyle w:val="TAL"/>
              <w:rPr>
                <w:rFonts w:eastAsia="SimSun"/>
              </w:rPr>
            </w:pPr>
            <w:r w:rsidRPr="007B446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6E5AE6" w:rsidRPr="007B4467" w:rsidRDefault="006E5AE6" w:rsidP="006E5AE6">
            <w:pPr>
              <w:keepNext/>
              <w:keepLines/>
              <w:spacing w:after="0"/>
              <w:jc w:val="center"/>
              <w:rPr>
                <w:rFonts w:ascii="Arial" w:eastAsia="SimSun" w:hAnsi="Arial"/>
                <w:sz w:val="18"/>
              </w:rPr>
            </w:pPr>
          </w:p>
        </w:tc>
      </w:tr>
      <w:tr w:rsidR="006E5AE6" w:rsidRPr="007B4467" w14:paraId="17C339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42B716C" w14:textId="77777777" w:rsidR="006E5AE6" w:rsidRPr="007B4467" w:rsidRDefault="006E5AE6" w:rsidP="006E5AE6">
            <w:pPr>
              <w:pStyle w:val="TAL"/>
              <w:rPr>
                <w:rFonts w:eastAsia="SimSun"/>
              </w:rPr>
            </w:pPr>
            <w:r w:rsidRPr="007B446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6E5AE6" w:rsidRPr="007B4467" w:rsidRDefault="006E5AE6" w:rsidP="006E5AE6">
            <w:pPr>
              <w:keepNext/>
              <w:keepLines/>
              <w:spacing w:after="0"/>
              <w:jc w:val="center"/>
              <w:rPr>
                <w:rFonts w:ascii="Arial" w:eastAsia="SimSun" w:hAnsi="Arial"/>
                <w:sz w:val="18"/>
              </w:rPr>
            </w:pPr>
          </w:p>
        </w:tc>
      </w:tr>
      <w:tr w:rsidR="006E5AE6" w:rsidRPr="007B4467" w14:paraId="17F3F60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6FE50A" w14:textId="77777777" w:rsidR="006E5AE6" w:rsidRPr="007B4467" w:rsidRDefault="006E5AE6" w:rsidP="006E5AE6">
            <w:pPr>
              <w:pStyle w:val="TAL"/>
            </w:pPr>
            <w:r w:rsidRPr="007B446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6E5AE6" w:rsidRPr="007B4467" w:rsidRDefault="006E5AE6" w:rsidP="006E5AE6">
            <w:pPr>
              <w:keepNext/>
              <w:keepLines/>
              <w:spacing w:after="0"/>
              <w:jc w:val="center"/>
              <w:rPr>
                <w:rFonts w:ascii="Arial" w:eastAsia="SimSun"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6E5AE6" w:rsidRPr="007B4467" w:rsidRDefault="006E5AE6" w:rsidP="006E5AE6">
            <w:pPr>
              <w:keepNext/>
              <w:keepLines/>
              <w:spacing w:after="0"/>
              <w:jc w:val="center"/>
              <w:rPr>
                <w:rFonts w:ascii="Arial" w:eastAsia="SimSun" w:hAnsi="Arial"/>
                <w:sz w:val="18"/>
              </w:rPr>
            </w:pPr>
          </w:p>
        </w:tc>
      </w:tr>
      <w:tr w:rsidR="006E5AE6" w:rsidRPr="007B4467" w14:paraId="00EF2A5B"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532E8EE" w14:textId="77777777" w:rsidR="006E5AE6" w:rsidRPr="007B4467" w:rsidRDefault="006E5AE6" w:rsidP="006E5AE6">
            <w:pPr>
              <w:pStyle w:val="TAL"/>
              <w:rPr>
                <w:rFonts w:eastAsia="SimSun"/>
              </w:rPr>
            </w:pPr>
            <w:r w:rsidRPr="007B446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6E5AE6" w:rsidRPr="007B4467" w:rsidRDefault="006E5AE6" w:rsidP="006E5AE6">
            <w:pPr>
              <w:keepNext/>
              <w:keepLines/>
              <w:spacing w:after="0"/>
              <w:jc w:val="center"/>
              <w:rPr>
                <w:rFonts w:ascii="Arial" w:eastAsia="SimSun" w:hAnsi="Arial"/>
                <w:sz w:val="18"/>
              </w:rPr>
            </w:pPr>
          </w:p>
        </w:tc>
      </w:tr>
      <w:tr w:rsidR="006E5AE6" w:rsidRPr="007B4467" w14:paraId="73E221B5"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23888DF" w14:textId="77777777" w:rsidR="006E5AE6" w:rsidRPr="007B4467" w:rsidRDefault="006E5AE6" w:rsidP="006E5AE6">
            <w:pPr>
              <w:pStyle w:val="TAL"/>
              <w:rPr>
                <w:rFonts w:eastAsia="SimSun"/>
              </w:rPr>
            </w:pPr>
            <w:r w:rsidRPr="007B446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6E5AE6" w:rsidRPr="007B4467" w:rsidRDefault="006E5AE6" w:rsidP="006E5AE6">
            <w:pPr>
              <w:keepNext/>
              <w:keepLines/>
              <w:spacing w:after="0"/>
              <w:jc w:val="center"/>
              <w:rPr>
                <w:rFonts w:ascii="Arial" w:eastAsia="SimSun" w:hAnsi="Arial"/>
                <w:sz w:val="18"/>
              </w:rPr>
            </w:pPr>
          </w:p>
        </w:tc>
      </w:tr>
      <w:tr w:rsidR="006E5AE6" w:rsidRPr="007B4467" w14:paraId="2ACF5E1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3413BD" w14:textId="77777777" w:rsidR="006E5AE6" w:rsidRPr="007B4467" w:rsidRDefault="006E5AE6" w:rsidP="006E5AE6">
            <w:pPr>
              <w:pStyle w:val="TAL"/>
              <w:rPr>
                <w:rFonts w:eastAsia="PMingLiU"/>
              </w:rPr>
            </w:pPr>
            <w:r w:rsidRPr="007B446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6E5AE6" w:rsidRPr="007B4467" w:rsidRDefault="006E5AE6" w:rsidP="006E5AE6">
            <w:pPr>
              <w:keepNext/>
              <w:keepLines/>
              <w:spacing w:after="0"/>
              <w:jc w:val="center"/>
              <w:rPr>
                <w:rFonts w:ascii="Arial" w:eastAsia="PMingLiU" w:hAnsi="Arial"/>
                <w:sz w:val="18"/>
                <w:lang w:eastAsia="zh-CN"/>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6E5AE6" w:rsidRPr="007B4467" w:rsidRDefault="006E5AE6" w:rsidP="006E5AE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6E5AE6" w:rsidRPr="007B4467" w:rsidRDefault="006E5AE6" w:rsidP="006E5AE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6E5AE6" w:rsidRPr="007B4467" w:rsidRDefault="006E5AE6" w:rsidP="006E5AE6">
            <w:pPr>
              <w:keepNext/>
              <w:keepLines/>
              <w:spacing w:after="0"/>
              <w:jc w:val="center"/>
              <w:rPr>
                <w:rFonts w:ascii="Arial" w:eastAsia="PMingLiU" w:hAnsi="Arial"/>
                <w:sz w:val="18"/>
              </w:rPr>
            </w:pPr>
          </w:p>
        </w:tc>
      </w:tr>
      <w:tr w:rsidR="006E5AE6" w:rsidRPr="007B4467" w14:paraId="5062A192" w14:textId="77777777" w:rsidTr="006E5AE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6E5AE6" w:rsidRPr="007B4467" w:rsidRDefault="006E5AE6" w:rsidP="006E5AE6">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Notation used NR-DC Bands is according to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-3</w:t>
            </w:r>
            <w:r w:rsidRPr="007B4467">
              <w:rPr>
                <w:rFonts w:ascii="Arial" w:eastAsia="PMingLiU" w:hAnsi="Arial"/>
                <w:sz w:val="18"/>
              </w:rPr>
              <w:t xml:space="preserve"> [2</w:t>
            </w:r>
            <w:r w:rsidRPr="007B4467">
              <w:rPr>
                <w:rFonts w:ascii="Arial" w:eastAsia="PMingLiU" w:hAnsi="Arial"/>
                <w:sz w:val="18"/>
                <w:lang w:eastAsia="zh-CN"/>
              </w:rPr>
              <w:t>5</w:t>
            </w:r>
            <w:r w:rsidRPr="007B4467">
              <w:rPr>
                <w:rFonts w:ascii="Arial" w:eastAsia="PMingLiU" w:hAnsi="Arial"/>
                <w:sz w:val="18"/>
              </w:rPr>
              <w:t>] Table 5.5B.7-1, e.g. ‘DC_</w:t>
            </w:r>
            <w:r w:rsidRPr="007B4467">
              <w:rPr>
                <w:rFonts w:ascii="Arial" w:eastAsia="PMingLiU" w:hAnsi="Arial"/>
                <w:sz w:val="18"/>
                <w:lang w:eastAsia="zh-CN"/>
              </w:rPr>
              <w:t>n78A-n257G</w:t>
            </w:r>
            <w:r w:rsidRPr="007B4467">
              <w:rPr>
                <w:rFonts w:ascii="Arial" w:eastAsia="PMingLiU" w:hAnsi="Arial"/>
                <w:sz w:val="18"/>
              </w:rPr>
              <w:t xml:space="preserve">’ indicates NR-DC operation on </w:t>
            </w:r>
            <w:r w:rsidRPr="007B4467">
              <w:rPr>
                <w:rFonts w:ascii="Arial" w:eastAsia="PMingLiU" w:hAnsi="Arial"/>
                <w:sz w:val="18"/>
                <w:lang w:eastAsia="zh-CN"/>
              </w:rPr>
              <w:t>NR</w:t>
            </w:r>
            <w:r w:rsidRPr="007B4467">
              <w:rPr>
                <w:rFonts w:ascii="Arial" w:eastAsia="PMingLiU" w:hAnsi="Arial"/>
                <w:sz w:val="18"/>
              </w:rPr>
              <w:t xml:space="preserve"> bands </w:t>
            </w:r>
            <w:r w:rsidRPr="007B4467">
              <w:rPr>
                <w:rFonts w:ascii="Arial" w:eastAsia="PMingLiU" w:hAnsi="Arial"/>
                <w:sz w:val="18"/>
                <w:lang w:eastAsia="zh-CN"/>
              </w:rPr>
              <w:t>n78 and n257</w:t>
            </w:r>
            <w:r w:rsidRPr="007B4467">
              <w:rPr>
                <w:rFonts w:ascii="Arial" w:eastAsia="PMingLiU" w:hAnsi="Arial"/>
                <w:sz w:val="18"/>
              </w:rPr>
              <w:t xml:space="preserve"> with DL CA Bandwidth Class A and G respectively.</w:t>
            </w:r>
          </w:p>
        </w:tc>
      </w:tr>
    </w:tbl>
    <w:p w14:paraId="72DD3913" w14:textId="77777777" w:rsidR="003B47E4" w:rsidRPr="007B4467" w:rsidRDefault="003B47E4" w:rsidP="00807CE8"/>
    <w:p w14:paraId="2BE38258" w14:textId="77777777" w:rsidR="00586192" w:rsidRPr="007B4467" w:rsidRDefault="00586192" w:rsidP="00586192">
      <w:pPr>
        <w:pStyle w:val="Heading4"/>
      </w:pPr>
      <w:bookmarkStart w:id="662" w:name="_Toc27410915"/>
      <w:bookmarkStart w:id="663" w:name="_Toc36039428"/>
      <w:bookmarkStart w:id="664" w:name="_Toc43838788"/>
      <w:bookmarkStart w:id="665" w:name="_Toc51772944"/>
      <w:bookmarkStart w:id="666" w:name="_Toc58245151"/>
      <w:bookmarkStart w:id="667" w:name="_Toc68089600"/>
      <w:bookmarkStart w:id="668" w:name="_Toc69067721"/>
      <w:bookmarkStart w:id="669" w:name="_Toc75383269"/>
      <w:bookmarkStart w:id="670" w:name="_Toc83706917"/>
      <w:bookmarkStart w:id="671" w:name="_Toc90491622"/>
      <w:bookmarkStart w:id="672" w:name="_Toc100147716"/>
      <w:bookmarkStart w:id="673" w:name="_Toc106740988"/>
      <w:bookmarkStart w:id="674" w:name="_Toc114916344"/>
      <w:bookmarkStart w:id="675" w:name="_Toc194512948"/>
      <w:r w:rsidRPr="007B4467">
        <w:t>A.4.3.2B.2</w:t>
      </w:r>
      <w:r w:rsidRPr="007B4467">
        <w:tab/>
        <w:t>EN-DC Physical Layer Baseline Implementation Capabilities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20C27EF" w14:textId="77777777" w:rsidR="005015ED" w:rsidRPr="007B4467" w:rsidRDefault="005015ED" w:rsidP="00F7225E">
      <w:pPr>
        <w:pStyle w:val="Heading5"/>
        <w:ind w:left="0" w:firstLine="0"/>
      </w:pPr>
      <w:bookmarkStart w:id="676" w:name="_Toc51772945"/>
      <w:bookmarkStart w:id="677" w:name="_Toc58245152"/>
      <w:bookmarkStart w:id="678" w:name="_Toc68089601"/>
      <w:bookmarkStart w:id="679" w:name="_Toc69067722"/>
      <w:bookmarkStart w:id="680" w:name="_Toc75383270"/>
      <w:bookmarkStart w:id="681" w:name="_Toc83706918"/>
      <w:bookmarkStart w:id="682" w:name="_Toc90491623"/>
      <w:bookmarkStart w:id="683" w:name="_Toc100147717"/>
      <w:bookmarkStart w:id="684" w:name="_Toc106740989"/>
      <w:bookmarkStart w:id="685" w:name="_Toc114916345"/>
      <w:bookmarkStart w:id="686" w:name="_Toc27410916"/>
      <w:bookmarkStart w:id="687" w:name="_Toc36039429"/>
      <w:bookmarkStart w:id="688" w:name="_Toc43838789"/>
      <w:bookmarkStart w:id="689" w:name="_Toc194512949"/>
      <w:bookmarkEnd w:id="534"/>
      <w:r w:rsidRPr="007B4467">
        <w:t>A.4.3.2B</w:t>
      </w:r>
      <w:r w:rsidRPr="007B4467">
        <w:rPr>
          <w:rFonts w:eastAsia="SimSun"/>
          <w:lang w:eastAsia="zh-CN"/>
        </w:rPr>
        <w:t>.2.</w:t>
      </w:r>
      <w:r w:rsidRPr="007B4467">
        <w:t>0</w:t>
      </w:r>
      <w:r w:rsidRPr="007B4467">
        <w:tab/>
        <w:t xml:space="preserve">General </w:t>
      </w:r>
      <w:r w:rsidRPr="007B4467">
        <w:rPr>
          <w:rFonts w:eastAsia="SimSun"/>
          <w:lang w:eastAsia="zh-CN"/>
        </w:rPr>
        <w:t>EN-DC</w:t>
      </w:r>
      <w:r w:rsidRPr="007B4467">
        <w:t xml:space="preserve"> capabilities</w:t>
      </w:r>
      <w:bookmarkEnd w:id="676"/>
      <w:bookmarkEnd w:id="677"/>
      <w:bookmarkEnd w:id="678"/>
      <w:bookmarkEnd w:id="679"/>
      <w:bookmarkEnd w:id="680"/>
      <w:bookmarkEnd w:id="681"/>
      <w:bookmarkEnd w:id="682"/>
      <w:bookmarkEnd w:id="683"/>
      <w:bookmarkEnd w:id="684"/>
      <w:bookmarkEnd w:id="685"/>
      <w:bookmarkEnd w:id="689"/>
    </w:p>
    <w:p w14:paraId="3764DDFB" w14:textId="77777777" w:rsidR="005015ED" w:rsidRPr="007B4467" w:rsidRDefault="005015ED" w:rsidP="005015ED">
      <w:pPr>
        <w:pStyle w:val="TH"/>
        <w:ind w:left="567"/>
      </w:pPr>
      <w:r w:rsidRPr="007B4467">
        <w:t>Table A.4.3.2</w:t>
      </w:r>
      <w:r w:rsidRPr="007B4467">
        <w:rPr>
          <w:rFonts w:eastAsia="SimSun"/>
          <w:lang w:eastAsia="zh-CN"/>
        </w:rPr>
        <w:t>B</w:t>
      </w:r>
      <w:r w:rsidRPr="007B4467">
        <w:t>.</w:t>
      </w:r>
      <w:r w:rsidRPr="007B4467">
        <w:rPr>
          <w:rFonts w:eastAsia="SimSun"/>
          <w:lang w:eastAsia="zh-CN"/>
        </w:rPr>
        <w:t>2.0</w:t>
      </w:r>
      <w:r w:rsidRPr="007B4467">
        <w:t xml:space="preserve">-1: Downlink </w:t>
      </w:r>
      <w:r w:rsidRPr="007B4467">
        <w:rPr>
          <w:rFonts w:eastAsia="SimSun"/>
          <w:lang w:eastAsia="zh-CN"/>
        </w:rPr>
        <w:t>EN-DC</w:t>
      </w:r>
      <w:r w:rsidRPr="007B4467">
        <w:t xml:space="preserve"> capabilities (for one or more of the supported </w:t>
      </w:r>
      <w:r w:rsidRPr="007B4467">
        <w:rPr>
          <w:rFonts w:eastAsia="SimSun"/>
          <w:lang w:eastAsia="zh-CN"/>
        </w:rPr>
        <w:t>EN-DC</w:t>
      </w:r>
      <w:r w:rsidRPr="007B4467">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7B4467"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7B4467" w:rsidRDefault="00E75832" w:rsidP="00E7583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7B4467" w:rsidRDefault="00E75832" w:rsidP="00E75832">
            <w:pPr>
              <w:pStyle w:val="TAH"/>
            </w:pP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7B4467" w:rsidRDefault="00E75832" w:rsidP="00E75832">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7B4467" w:rsidRDefault="00E75832" w:rsidP="00E75832">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7B4467" w:rsidRDefault="00E75832" w:rsidP="00E75832">
            <w:pPr>
              <w:pStyle w:val="TAH"/>
            </w:pPr>
            <w:r w:rsidRPr="007B4467">
              <w:t>Comments</w:t>
            </w:r>
          </w:p>
        </w:tc>
      </w:tr>
      <w:tr w:rsidR="00E75832" w:rsidRPr="007B4467"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7B4467" w:rsidRDefault="00E75832" w:rsidP="00E7583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7B4467" w:rsidRDefault="00E75832" w:rsidP="00E75832">
            <w:pPr>
              <w:pStyle w:val="TAL"/>
            </w:pPr>
            <w:r w:rsidRPr="007B446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7B4467" w:rsidRDefault="00E75832" w:rsidP="00E75832">
            <w:pPr>
              <w:pStyle w:val="TAL"/>
            </w:pPr>
            <w:r w:rsidRPr="007B4467">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7B4467" w:rsidRDefault="00E75832" w:rsidP="00E75832">
            <w:pPr>
              <w:pStyle w:val="TAL"/>
            </w:pPr>
          </w:p>
        </w:tc>
      </w:tr>
      <w:tr w:rsidR="00E75832" w:rsidRPr="007B4467"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7B4467" w:rsidRDefault="00E75832" w:rsidP="00E75832">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7B4467" w:rsidRDefault="00E75832" w:rsidP="00E75832">
            <w:pPr>
              <w:pStyle w:val="TAL"/>
            </w:pPr>
            <w:r w:rsidRPr="007B446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7B4467" w:rsidRDefault="00E75832" w:rsidP="00E75832">
            <w:pPr>
              <w:pStyle w:val="TAL"/>
            </w:pPr>
            <w:r w:rsidRPr="007B4467">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7B4467" w:rsidRDefault="00E75832" w:rsidP="00E75832">
            <w:pPr>
              <w:pStyle w:val="TAL"/>
            </w:pPr>
          </w:p>
        </w:tc>
      </w:tr>
      <w:tr w:rsidR="00E75832" w:rsidRPr="007B4467"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7B4467" w:rsidRDefault="00E75832" w:rsidP="00E75832">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7B4467" w:rsidRDefault="00E75832" w:rsidP="00E75832">
            <w:pPr>
              <w:pStyle w:val="TAL"/>
            </w:pPr>
            <w:r w:rsidRPr="007B446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7B4467" w:rsidRDefault="00E75832" w:rsidP="00E75832">
            <w:pPr>
              <w:pStyle w:val="TAL"/>
            </w:pPr>
            <w:r w:rsidRPr="007B4467">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7B4467" w:rsidRDefault="00E75832" w:rsidP="00E75832">
            <w:pPr>
              <w:pStyle w:val="TAL"/>
            </w:pPr>
          </w:p>
        </w:tc>
      </w:tr>
      <w:tr w:rsidR="00E75832" w:rsidRPr="007B4467"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7B4467" w:rsidRDefault="00E75832" w:rsidP="00E7583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7B4467" w:rsidRDefault="00E75832" w:rsidP="00E75832">
            <w:pPr>
              <w:pStyle w:val="TAL"/>
            </w:pPr>
            <w:r w:rsidRPr="007B446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7B4467" w:rsidRDefault="00E75832" w:rsidP="00E75832">
            <w:pPr>
              <w:pStyle w:val="TAL"/>
            </w:pPr>
            <w:r w:rsidRPr="007B4467">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7B4467" w:rsidRDefault="00E75832" w:rsidP="00E75832">
            <w:pPr>
              <w:pStyle w:val="TAL"/>
            </w:pPr>
          </w:p>
        </w:tc>
      </w:tr>
      <w:tr w:rsidR="00E75832" w:rsidRPr="007B4467"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7B4467" w:rsidRDefault="00E75832" w:rsidP="00E75832">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7B4467" w:rsidRDefault="00E75832" w:rsidP="00E75832">
            <w:pPr>
              <w:pStyle w:val="TAL"/>
            </w:pPr>
            <w:r w:rsidRPr="007B446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7B4467" w:rsidRDefault="00E75832" w:rsidP="00E75832">
            <w:pPr>
              <w:pStyle w:val="TAL"/>
            </w:pPr>
            <w:r w:rsidRPr="007B4467">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7B4467" w:rsidRDefault="00E75832" w:rsidP="00E75832">
            <w:pPr>
              <w:pStyle w:val="TAL"/>
            </w:pPr>
          </w:p>
        </w:tc>
      </w:tr>
      <w:tr w:rsidR="00E75832" w:rsidRPr="007B4467"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7B4467" w:rsidRDefault="00E75832" w:rsidP="00E75832">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7B4467" w:rsidRDefault="00E75832" w:rsidP="00E75832">
            <w:pPr>
              <w:pStyle w:val="TAL"/>
            </w:pPr>
            <w:r w:rsidRPr="007B446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7B4467" w:rsidRDefault="00E75832" w:rsidP="00E75832">
            <w:pPr>
              <w:pStyle w:val="TAL"/>
            </w:pPr>
            <w:r w:rsidRPr="007B4467">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7B4467" w:rsidRDefault="00E75832" w:rsidP="00E75832">
            <w:pPr>
              <w:pStyle w:val="TAL"/>
            </w:pPr>
          </w:p>
        </w:tc>
      </w:tr>
      <w:tr w:rsidR="00E75832" w:rsidRPr="007B4467"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7B4467" w:rsidRDefault="00E75832" w:rsidP="00E7583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7B4467" w:rsidRDefault="00E75832" w:rsidP="00E75832">
            <w:pPr>
              <w:pStyle w:val="TAL"/>
            </w:pPr>
            <w:r w:rsidRPr="007B446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7B4467" w:rsidRDefault="00E75832" w:rsidP="00E75832">
            <w:pPr>
              <w:pStyle w:val="TAL"/>
              <w:rPr>
                <w:rFonts w:cs="Arial"/>
                <w:szCs w:val="18"/>
              </w:rPr>
            </w:pPr>
            <w:r w:rsidRPr="007B4467">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7B4467" w:rsidRDefault="00E75832" w:rsidP="00E75832">
            <w:pPr>
              <w:pStyle w:val="TAL"/>
              <w:rPr>
                <w:rFonts w:cs="Arial"/>
                <w:szCs w:val="18"/>
              </w:rPr>
            </w:pPr>
          </w:p>
        </w:tc>
      </w:tr>
    </w:tbl>
    <w:p w14:paraId="6C12C1EB" w14:textId="77777777" w:rsidR="005015ED" w:rsidRPr="007B4467" w:rsidRDefault="005015ED" w:rsidP="005015ED"/>
    <w:p w14:paraId="26A64956" w14:textId="77777777" w:rsidR="002513DE" w:rsidRPr="007B4467" w:rsidRDefault="002513DE" w:rsidP="002513DE">
      <w:pPr>
        <w:pStyle w:val="TH"/>
        <w:ind w:left="567"/>
        <w:rPr>
          <w:lang w:eastAsia="en-US"/>
        </w:rPr>
      </w:pPr>
      <w:r w:rsidRPr="007B4467">
        <w:t>Table A.4.3.2</w:t>
      </w:r>
      <w:r w:rsidRPr="007B4467">
        <w:rPr>
          <w:rFonts w:eastAsia="SimSun"/>
          <w:lang w:eastAsia="zh-CN"/>
        </w:rPr>
        <w:t>B</w:t>
      </w:r>
      <w:r w:rsidRPr="007B4467">
        <w:t>.</w:t>
      </w:r>
      <w:r w:rsidRPr="007B4467">
        <w:rPr>
          <w:rFonts w:eastAsia="SimSun"/>
          <w:lang w:eastAsia="zh-CN"/>
        </w:rPr>
        <w:t>2.0</w:t>
      </w:r>
      <w:r w:rsidRPr="007B4467">
        <w:t xml:space="preserve">-1A: Downlink </w:t>
      </w:r>
      <w:r w:rsidRPr="007B4467">
        <w:rPr>
          <w:rFonts w:eastAsia="SimSun"/>
          <w:lang w:eastAsia="zh-CN"/>
        </w:rPr>
        <w:t>EN-DC</w:t>
      </w:r>
      <w:r w:rsidRPr="007B4467">
        <w:t xml:space="preserve"> capabilities (number of NR DL</w:t>
      </w:r>
      <w:r w:rsidRPr="007B4467">
        <w:rPr>
          <w:rFonts w:eastAsia="SimSun"/>
          <w:lang w:eastAsia="zh-CN"/>
        </w:rPr>
        <w:t xml:space="preserve"> </w:t>
      </w:r>
      <w:r w:rsidRPr="007B4467">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7B4467"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7B4467" w:rsidRDefault="00E75832" w:rsidP="00E75832">
            <w:pPr>
              <w:pStyle w:val="TAH"/>
            </w:pPr>
            <w:r w:rsidRPr="007B4467">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7B4467" w:rsidRDefault="00E75832" w:rsidP="00E75832">
            <w:pPr>
              <w:pStyle w:val="TAH"/>
            </w:pPr>
            <w:r w:rsidRPr="007B4467">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7B4467" w:rsidRDefault="00E75832" w:rsidP="00E75832">
            <w:pPr>
              <w:pStyle w:val="TAH"/>
              <w:rPr>
                <w:rFonts w:cs="Arial"/>
                <w:szCs w:val="18"/>
              </w:rPr>
            </w:pPr>
            <w:r w:rsidRPr="007B4467">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7B4467" w:rsidRDefault="00E75832" w:rsidP="00E75832">
            <w:pPr>
              <w:pStyle w:val="TAH"/>
            </w:pPr>
            <w:r w:rsidRPr="007B4467">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7B4467" w:rsidRDefault="00E75832" w:rsidP="00E75832">
            <w:pPr>
              <w:pStyle w:val="TAH"/>
            </w:pPr>
            <w:r w:rsidRPr="007B4467">
              <w:t>Comments</w:t>
            </w:r>
          </w:p>
        </w:tc>
      </w:tr>
      <w:tr w:rsidR="00E75832" w:rsidRPr="007B4467"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7B4467" w:rsidRDefault="00E75832" w:rsidP="00E75832">
            <w:pPr>
              <w:pStyle w:val="TAC"/>
            </w:pPr>
            <w:r w:rsidRPr="007B4467">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7B4467" w:rsidRDefault="00E75832" w:rsidP="00E75832">
            <w:pPr>
              <w:pStyle w:val="TAL"/>
            </w:pPr>
            <w:r w:rsidRPr="007B4467">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7B4467" w:rsidRDefault="00E75832" w:rsidP="00E75832">
            <w:pPr>
              <w:pStyle w:val="TAL"/>
            </w:pPr>
            <w:r w:rsidRPr="007B4467">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7B4467" w:rsidRDefault="00E75832" w:rsidP="00E75832">
            <w:pPr>
              <w:pStyle w:val="TAL"/>
            </w:pPr>
          </w:p>
        </w:tc>
      </w:tr>
      <w:tr w:rsidR="00E75832" w:rsidRPr="007B4467"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7B4467" w:rsidRDefault="00E75832" w:rsidP="00E75832">
            <w:pPr>
              <w:pStyle w:val="TAC"/>
            </w:pPr>
            <w:r w:rsidRPr="007B4467">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7B4467" w:rsidRDefault="00E75832" w:rsidP="00E75832">
            <w:pPr>
              <w:pStyle w:val="TAL"/>
            </w:pPr>
            <w:r w:rsidRPr="007B4467">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7B4467" w:rsidRDefault="00E75832" w:rsidP="00E75832">
            <w:pPr>
              <w:pStyle w:val="TAL"/>
            </w:pPr>
            <w:r w:rsidRPr="007B4467">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7B4467" w:rsidRDefault="00E75832" w:rsidP="00E75832">
            <w:pPr>
              <w:pStyle w:val="TAL"/>
            </w:pPr>
          </w:p>
        </w:tc>
      </w:tr>
      <w:tr w:rsidR="00E75832" w:rsidRPr="007B4467"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7B4467" w:rsidRDefault="00E75832" w:rsidP="00E75832">
            <w:pPr>
              <w:pStyle w:val="TAC"/>
            </w:pPr>
            <w:r w:rsidRPr="007B4467">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7B4467" w:rsidRDefault="00E75832" w:rsidP="00E75832">
            <w:pPr>
              <w:pStyle w:val="TAL"/>
            </w:pPr>
            <w:r w:rsidRPr="007B4467">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7B4467" w:rsidRDefault="00E75832" w:rsidP="00E75832">
            <w:pPr>
              <w:pStyle w:val="TAL"/>
            </w:pPr>
            <w:r w:rsidRPr="007B4467">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7B4467" w:rsidRDefault="00E75832" w:rsidP="00E75832">
            <w:pPr>
              <w:pStyle w:val="TAL"/>
            </w:pPr>
          </w:p>
        </w:tc>
      </w:tr>
      <w:tr w:rsidR="00E75832" w:rsidRPr="007B4467"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7B4467" w:rsidRDefault="00E75832" w:rsidP="00E75832">
            <w:pPr>
              <w:pStyle w:val="TAC"/>
            </w:pPr>
            <w:r w:rsidRPr="007B4467">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7B4467" w:rsidRDefault="00E75832" w:rsidP="00E75832">
            <w:pPr>
              <w:pStyle w:val="TAL"/>
            </w:pPr>
            <w:r w:rsidRPr="007B4467">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7B4467" w:rsidRDefault="00E75832" w:rsidP="00E75832">
            <w:pPr>
              <w:pStyle w:val="TAL"/>
            </w:pPr>
            <w:r w:rsidRPr="007B4467">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7B4467" w:rsidRDefault="00E75832" w:rsidP="00E75832">
            <w:pPr>
              <w:pStyle w:val="TAL"/>
            </w:pPr>
          </w:p>
        </w:tc>
      </w:tr>
      <w:tr w:rsidR="00E75832" w:rsidRPr="007B4467"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7B4467" w:rsidRDefault="00E75832" w:rsidP="00E75832">
            <w:pPr>
              <w:pStyle w:val="TAC"/>
            </w:pPr>
            <w:r w:rsidRPr="007B4467">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7B4467" w:rsidRDefault="00E75832" w:rsidP="00E75832">
            <w:pPr>
              <w:pStyle w:val="TAL"/>
            </w:pPr>
            <w:r w:rsidRPr="007B4467">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7B4467" w:rsidRDefault="00E75832" w:rsidP="00E75832">
            <w:pPr>
              <w:pStyle w:val="TAL"/>
            </w:pPr>
            <w:r w:rsidRPr="007B4467">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7B4467" w:rsidRDefault="00E75832" w:rsidP="00E75832">
            <w:pPr>
              <w:pStyle w:val="TAL"/>
            </w:pPr>
          </w:p>
        </w:tc>
      </w:tr>
      <w:tr w:rsidR="00E75832" w:rsidRPr="007B4467"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7B4467" w:rsidRDefault="00E75832" w:rsidP="00E75832">
            <w:pPr>
              <w:pStyle w:val="TAC"/>
            </w:pPr>
            <w:r w:rsidRPr="007B4467">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7B4467" w:rsidRDefault="00E75832" w:rsidP="00E75832">
            <w:pPr>
              <w:pStyle w:val="TAL"/>
            </w:pPr>
            <w:r w:rsidRPr="007B4467">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7B4467" w:rsidRDefault="00E75832" w:rsidP="00E75832">
            <w:pPr>
              <w:pStyle w:val="TAL"/>
            </w:pPr>
            <w:r w:rsidRPr="007B4467">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7B4467" w:rsidRDefault="00E75832" w:rsidP="00E75832">
            <w:pPr>
              <w:pStyle w:val="TAL"/>
            </w:pPr>
          </w:p>
        </w:tc>
      </w:tr>
      <w:tr w:rsidR="00E75832" w:rsidRPr="007B4467"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7B4467" w:rsidRDefault="00E75832" w:rsidP="00E75832">
            <w:pPr>
              <w:pStyle w:val="TAC"/>
            </w:pPr>
            <w:r w:rsidRPr="007B4467">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7B4467" w:rsidRDefault="00E75832" w:rsidP="00E75832">
            <w:pPr>
              <w:pStyle w:val="TAL"/>
            </w:pPr>
            <w:r w:rsidRPr="007B4467">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7B4467" w:rsidRDefault="00E75832" w:rsidP="00E75832">
            <w:pPr>
              <w:pStyle w:val="TAL"/>
              <w:rPr>
                <w:rFonts w:cs="Arial"/>
                <w:szCs w:val="18"/>
              </w:rPr>
            </w:pPr>
            <w:r w:rsidRPr="007B4467">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7B4467" w:rsidRDefault="00E75832" w:rsidP="00E75832">
            <w:pPr>
              <w:pStyle w:val="TAL"/>
              <w:rPr>
                <w:rFonts w:cs="Arial"/>
                <w:szCs w:val="18"/>
              </w:rPr>
            </w:pPr>
          </w:p>
        </w:tc>
      </w:tr>
      <w:tr w:rsidR="0038208C" w:rsidRPr="007B4467"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7B4467" w:rsidRDefault="0038208C" w:rsidP="00A36FC2">
            <w:pPr>
              <w:pStyle w:val="TAC"/>
            </w:pPr>
            <w:r w:rsidRPr="007B4467">
              <w:rPr>
                <w:rFonts w:eastAsia="PMingLiU"/>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7B4467" w:rsidRDefault="0038208C" w:rsidP="0038208C">
            <w:pPr>
              <w:pStyle w:val="TAL"/>
            </w:pPr>
            <w:r w:rsidRPr="007B4467">
              <w:t xml:space="preserve">EN-DC with </w:t>
            </w:r>
            <w:r w:rsidRPr="007B4467">
              <w:rPr>
                <w:rFonts w:eastAsia="PMingLiU"/>
                <w:lang w:eastAsia="zh-TW"/>
              </w:rPr>
              <w:t>8</w:t>
            </w:r>
            <w:r w:rsidRPr="007B4467">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7B4467" w:rsidRDefault="0038208C" w:rsidP="0038208C">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Pr="007B4467" w:rsidRDefault="0038208C" w:rsidP="0038208C">
            <w:pPr>
              <w:pStyle w:val="TAL"/>
              <w:rPr>
                <w:lang w:eastAsia="zh-CN"/>
              </w:rPr>
            </w:pPr>
            <w:r w:rsidRPr="007B4467">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7B4467" w:rsidRDefault="0038208C" w:rsidP="0038208C">
            <w:pPr>
              <w:pStyle w:val="TAL"/>
              <w:rPr>
                <w:rFonts w:cs="Arial"/>
                <w:szCs w:val="18"/>
              </w:rPr>
            </w:pPr>
          </w:p>
        </w:tc>
      </w:tr>
    </w:tbl>
    <w:p w14:paraId="1425C23E" w14:textId="77777777" w:rsidR="002513DE" w:rsidRPr="007B4467" w:rsidRDefault="002513DE" w:rsidP="002513DE">
      <w:pPr>
        <w:rPr>
          <w:lang w:eastAsia="en-US"/>
        </w:rPr>
      </w:pPr>
    </w:p>
    <w:p w14:paraId="079970F6" w14:textId="752951E1" w:rsidR="005015ED" w:rsidRPr="007B4467" w:rsidRDefault="005015ED" w:rsidP="005015ED">
      <w:pPr>
        <w:pStyle w:val="TH"/>
        <w:ind w:left="567"/>
      </w:pPr>
      <w:r w:rsidRPr="007B4467">
        <w:t>Table A.4.3.2</w:t>
      </w:r>
      <w:r w:rsidRPr="007B4467">
        <w:rPr>
          <w:rFonts w:eastAsia="SimSun"/>
          <w:lang w:eastAsia="zh-CN"/>
        </w:rPr>
        <w:t>B</w:t>
      </w:r>
      <w:r w:rsidRPr="007B4467">
        <w:t>.</w:t>
      </w:r>
      <w:r w:rsidRPr="007B4467">
        <w:rPr>
          <w:rFonts w:eastAsia="SimSun"/>
          <w:lang w:eastAsia="zh-CN"/>
        </w:rPr>
        <w:t>2.0</w:t>
      </w:r>
      <w:r w:rsidRPr="007B4467">
        <w:t xml:space="preserve">-2: Uplink </w:t>
      </w:r>
      <w:r w:rsidRPr="007B4467">
        <w:rPr>
          <w:rFonts w:eastAsia="SimSun"/>
          <w:lang w:eastAsia="zh-CN"/>
        </w:rPr>
        <w:t>EN-DC</w:t>
      </w:r>
      <w:r w:rsidRPr="007B4467">
        <w:t xml:space="preserve"> capabilities (for one or more of the supported </w:t>
      </w:r>
      <w:r w:rsidR="00786C8D" w:rsidRPr="007B4467">
        <w:t>EN-DC</w:t>
      </w:r>
      <w:r w:rsidR="0038208C" w:rsidRPr="007B4467">
        <w:t xml:space="preserve"> </w:t>
      </w:r>
      <w:r w:rsidRPr="007B4467">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7B4467"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7B4467" w:rsidRDefault="00E75832" w:rsidP="00E75832">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7B4467" w:rsidRDefault="00E75832" w:rsidP="00E75832">
            <w:pPr>
              <w:pStyle w:val="TAH"/>
            </w:pPr>
            <w:r w:rsidRPr="007B446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7B4467" w:rsidRDefault="00E75832" w:rsidP="00E75832">
            <w:pPr>
              <w:pStyle w:val="TAH"/>
              <w:rPr>
                <w:rFonts w:cs="Arial"/>
                <w:szCs w:val="18"/>
              </w:rPr>
            </w:pPr>
            <w:r w:rsidRPr="007B4467">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7B4467" w:rsidRDefault="00E75832" w:rsidP="00E75832">
            <w:pPr>
              <w:pStyle w:val="TAH"/>
            </w:pPr>
            <w:r w:rsidRPr="007B4467">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7B4467" w:rsidRDefault="00E75832" w:rsidP="00E75832">
            <w:pPr>
              <w:pStyle w:val="TAH"/>
            </w:pPr>
            <w:r w:rsidRPr="007B4467">
              <w:t>Comments</w:t>
            </w:r>
          </w:p>
        </w:tc>
      </w:tr>
      <w:tr w:rsidR="00E75832" w:rsidRPr="007B4467"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7B4467" w:rsidRDefault="00E75832" w:rsidP="00E75832">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7B4467" w:rsidRDefault="00E75832" w:rsidP="00E75832">
            <w:pPr>
              <w:pStyle w:val="TAL"/>
            </w:pPr>
            <w:r w:rsidRPr="007B446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7B4467" w:rsidRDefault="00E75832" w:rsidP="00E75832">
            <w:pPr>
              <w:pStyle w:val="TAL"/>
            </w:pPr>
            <w:r w:rsidRPr="007B4467">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7B4467" w:rsidRDefault="00E75832" w:rsidP="00E75832">
            <w:pPr>
              <w:pStyle w:val="TAL"/>
            </w:pPr>
          </w:p>
        </w:tc>
      </w:tr>
      <w:tr w:rsidR="00E75832" w:rsidRPr="007B4467"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7B4467" w:rsidRDefault="00E75832" w:rsidP="00E75832">
            <w:pPr>
              <w:pStyle w:val="TAC"/>
            </w:pPr>
            <w:r w:rsidRPr="007B446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7B4467" w:rsidRDefault="00E75832" w:rsidP="00E75832">
            <w:pPr>
              <w:pStyle w:val="TAL"/>
            </w:pPr>
            <w:r w:rsidRPr="007B446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7B4467" w:rsidRDefault="00E75832" w:rsidP="00E75832">
            <w:pPr>
              <w:pStyle w:val="TAL"/>
            </w:pPr>
            <w:r w:rsidRPr="007B4467">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7B4467" w:rsidRDefault="00E75832" w:rsidP="00E75832">
            <w:pPr>
              <w:pStyle w:val="TAL"/>
            </w:pPr>
          </w:p>
        </w:tc>
      </w:tr>
      <w:tr w:rsidR="00E75832" w:rsidRPr="007B4467"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7B4467" w:rsidRDefault="00E75832" w:rsidP="00E75832">
            <w:pPr>
              <w:pStyle w:val="TAC"/>
            </w:pPr>
            <w:r w:rsidRPr="007B446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7B4467" w:rsidRDefault="00E75832" w:rsidP="00E75832">
            <w:pPr>
              <w:pStyle w:val="TAL"/>
            </w:pPr>
            <w:r w:rsidRPr="007B446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7B4467" w:rsidRDefault="00E75832" w:rsidP="00E75832">
            <w:pPr>
              <w:pStyle w:val="TAL"/>
            </w:pPr>
            <w:r w:rsidRPr="007B4467">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7B4467" w:rsidRDefault="00E75832" w:rsidP="00E75832">
            <w:pPr>
              <w:pStyle w:val="TAL"/>
            </w:pPr>
          </w:p>
        </w:tc>
      </w:tr>
      <w:tr w:rsidR="00E75832" w:rsidRPr="007B4467"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7B4467" w:rsidRDefault="00E75832" w:rsidP="00E75832">
            <w:pPr>
              <w:pStyle w:val="TAC"/>
            </w:pPr>
            <w:r w:rsidRPr="007B446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7B4467" w:rsidRDefault="00E75832" w:rsidP="00E75832">
            <w:pPr>
              <w:pStyle w:val="TAL"/>
            </w:pPr>
            <w:r w:rsidRPr="007B446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7B4467" w:rsidRDefault="00E75832" w:rsidP="00E75832">
            <w:pPr>
              <w:pStyle w:val="TAL"/>
            </w:pPr>
            <w:r w:rsidRPr="007B4467">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7B4467" w:rsidRDefault="00E75832" w:rsidP="00E75832">
            <w:pPr>
              <w:pStyle w:val="TAL"/>
            </w:pPr>
          </w:p>
        </w:tc>
      </w:tr>
      <w:tr w:rsidR="00E75832" w:rsidRPr="007B4467"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7B4467" w:rsidRDefault="00E75832" w:rsidP="00E75832">
            <w:pPr>
              <w:pStyle w:val="TAC"/>
            </w:pPr>
            <w:r w:rsidRPr="007B446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7B4467" w:rsidRDefault="00E75832" w:rsidP="00E75832">
            <w:pPr>
              <w:pStyle w:val="TAL"/>
            </w:pPr>
            <w:r w:rsidRPr="007B446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7B4467" w:rsidRDefault="00E75832" w:rsidP="00E75832">
            <w:pPr>
              <w:pStyle w:val="TAL"/>
            </w:pPr>
            <w:r w:rsidRPr="007B4467">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7B4467" w:rsidRDefault="00E75832" w:rsidP="00E75832">
            <w:pPr>
              <w:pStyle w:val="TAL"/>
            </w:pPr>
          </w:p>
        </w:tc>
      </w:tr>
      <w:tr w:rsidR="00E75832" w:rsidRPr="007B4467"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7B4467" w:rsidRDefault="00E75832" w:rsidP="00E75832">
            <w:pPr>
              <w:pStyle w:val="TAC"/>
            </w:pPr>
            <w:r w:rsidRPr="007B446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7B4467" w:rsidRDefault="00E75832" w:rsidP="00E75832">
            <w:pPr>
              <w:pStyle w:val="TAL"/>
            </w:pPr>
            <w:r w:rsidRPr="007B446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7B4467" w:rsidRDefault="00E75832" w:rsidP="00E75832">
            <w:pPr>
              <w:pStyle w:val="TAL"/>
            </w:pPr>
            <w:r w:rsidRPr="007B4467">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7B4467" w:rsidRDefault="00E75832" w:rsidP="00E75832">
            <w:pPr>
              <w:pStyle w:val="TAL"/>
            </w:pPr>
          </w:p>
        </w:tc>
      </w:tr>
      <w:tr w:rsidR="00E75832" w:rsidRPr="007B4467"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7B4467" w:rsidRDefault="00E75832" w:rsidP="00E75832">
            <w:pPr>
              <w:pStyle w:val="TAC"/>
            </w:pPr>
            <w:r w:rsidRPr="007B446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7B4467" w:rsidRDefault="00E75832" w:rsidP="00E75832">
            <w:pPr>
              <w:pStyle w:val="TAL"/>
            </w:pPr>
            <w:r w:rsidRPr="007B446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7B4467" w:rsidRDefault="00E75832" w:rsidP="00E75832">
            <w:pPr>
              <w:pStyle w:val="TAL"/>
            </w:pPr>
            <w:r w:rsidRPr="007B4467">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7B4467" w:rsidRDefault="00E75832" w:rsidP="00E75832">
            <w:pPr>
              <w:pStyle w:val="TAL"/>
            </w:pPr>
          </w:p>
        </w:tc>
      </w:tr>
    </w:tbl>
    <w:p w14:paraId="534DB2A7" w14:textId="77777777" w:rsidR="002513DE" w:rsidRPr="007B4467" w:rsidRDefault="002513DE" w:rsidP="002513DE">
      <w:pPr>
        <w:rPr>
          <w:rFonts w:eastAsia="SimSun"/>
          <w:lang w:eastAsia="zh-CN"/>
        </w:rPr>
      </w:pPr>
    </w:p>
    <w:p w14:paraId="66CB894E" w14:textId="77777777" w:rsidR="002513DE" w:rsidRPr="007B4467" w:rsidRDefault="002513DE" w:rsidP="002513DE">
      <w:pPr>
        <w:pStyle w:val="TH"/>
        <w:ind w:left="567"/>
        <w:rPr>
          <w:lang w:eastAsia="en-US"/>
        </w:rPr>
      </w:pPr>
      <w:r w:rsidRPr="007B4467">
        <w:t>Table A.4.3.2</w:t>
      </w:r>
      <w:r w:rsidRPr="007B4467">
        <w:rPr>
          <w:rFonts w:eastAsia="SimSun"/>
          <w:lang w:eastAsia="zh-CN"/>
        </w:rPr>
        <w:t>B</w:t>
      </w:r>
      <w:r w:rsidRPr="007B4467">
        <w:t>.</w:t>
      </w:r>
      <w:r w:rsidRPr="007B4467">
        <w:rPr>
          <w:rFonts w:eastAsia="SimSun"/>
          <w:lang w:eastAsia="zh-CN"/>
        </w:rPr>
        <w:t>2.0</w:t>
      </w:r>
      <w:r w:rsidRPr="007B4467">
        <w:t xml:space="preserve">-2A: Uplink </w:t>
      </w:r>
      <w:r w:rsidRPr="007B4467">
        <w:rPr>
          <w:rFonts w:eastAsia="SimSun"/>
          <w:lang w:eastAsia="zh-CN"/>
        </w:rPr>
        <w:t>EN-DC</w:t>
      </w:r>
      <w:r w:rsidRPr="007B4467">
        <w:t xml:space="preserve"> capabilities (number of NR UL</w:t>
      </w:r>
      <w:r w:rsidRPr="007B4467">
        <w:rPr>
          <w:rFonts w:eastAsia="SimSun"/>
          <w:lang w:eastAsia="zh-CN"/>
        </w:rPr>
        <w:t xml:space="preserve"> </w:t>
      </w:r>
      <w:r w:rsidRPr="007B4467">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7B4467"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7B4467" w:rsidRDefault="00E75832" w:rsidP="00E75832">
            <w:pPr>
              <w:pStyle w:val="TAH"/>
            </w:pPr>
            <w:r w:rsidRPr="007B4467">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7B4467" w:rsidRDefault="00E75832" w:rsidP="00E75832">
            <w:pPr>
              <w:pStyle w:val="TAH"/>
            </w:pPr>
            <w:r w:rsidRPr="007B4467">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7B4467" w:rsidRDefault="00E75832" w:rsidP="00E75832">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7B4467" w:rsidRDefault="00E75832" w:rsidP="00E75832">
            <w:pPr>
              <w:pStyle w:val="TAH"/>
            </w:pPr>
            <w:r w:rsidRPr="007B4467">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7B4467" w:rsidRDefault="00E75832" w:rsidP="00E75832">
            <w:pPr>
              <w:pStyle w:val="TAH"/>
            </w:pPr>
            <w:r w:rsidRPr="007B4467">
              <w:t>Comments</w:t>
            </w:r>
          </w:p>
        </w:tc>
      </w:tr>
      <w:tr w:rsidR="00E75832" w:rsidRPr="007B4467"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7B4467" w:rsidRDefault="00E75832" w:rsidP="00E75832">
            <w:pPr>
              <w:pStyle w:val="TAC"/>
            </w:pPr>
            <w:r w:rsidRPr="007B4467">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7B4467" w:rsidRDefault="00E75832" w:rsidP="00E75832">
            <w:pPr>
              <w:pStyle w:val="TAL"/>
            </w:pPr>
            <w:r w:rsidRPr="007B4467">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7B4467" w:rsidRDefault="00E75832" w:rsidP="00E75832">
            <w:pPr>
              <w:pStyle w:val="TAL"/>
            </w:pPr>
            <w:r w:rsidRPr="007B4467">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7B4467" w:rsidRDefault="00E75832" w:rsidP="00E75832">
            <w:pPr>
              <w:pStyle w:val="TAL"/>
            </w:pPr>
          </w:p>
        </w:tc>
      </w:tr>
      <w:tr w:rsidR="00E75832" w:rsidRPr="007B4467"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7B4467" w:rsidRDefault="00E75832" w:rsidP="00E75832">
            <w:pPr>
              <w:pStyle w:val="TAC"/>
            </w:pPr>
            <w:r w:rsidRPr="007B4467">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7B4467" w:rsidRDefault="00E75832" w:rsidP="00E75832">
            <w:pPr>
              <w:pStyle w:val="TAL"/>
            </w:pPr>
            <w:r w:rsidRPr="007B4467">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7B4467" w:rsidRDefault="00E75832" w:rsidP="00E75832">
            <w:pPr>
              <w:pStyle w:val="TAL"/>
            </w:pPr>
            <w:r w:rsidRPr="007B4467">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7B4467" w:rsidRDefault="00E75832" w:rsidP="00E75832">
            <w:pPr>
              <w:pStyle w:val="TAL"/>
            </w:pPr>
          </w:p>
        </w:tc>
      </w:tr>
      <w:tr w:rsidR="00E75832" w:rsidRPr="007B4467"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7B4467" w:rsidRDefault="00E75832" w:rsidP="00E75832">
            <w:pPr>
              <w:pStyle w:val="TAC"/>
            </w:pPr>
            <w:r w:rsidRPr="007B4467">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7B4467" w:rsidRDefault="00E75832" w:rsidP="00E75832">
            <w:pPr>
              <w:pStyle w:val="TAL"/>
            </w:pPr>
            <w:r w:rsidRPr="007B4467">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7B4467" w:rsidRDefault="00E75832" w:rsidP="00E75832">
            <w:pPr>
              <w:pStyle w:val="TAL"/>
            </w:pPr>
            <w:r w:rsidRPr="007B4467">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7B4467" w:rsidRDefault="00E75832" w:rsidP="00E75832">
            <w:pPr>
              <w:pStyle w:val="TAL"/>
            </w:pPr>
          </w:p>
        </w:tc>
      </w:tr>
      <w:tr w:rsidR="00E75832" w:rsidRPr="007B4467"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7B4467" w:rsidRDefault="00E75832" w:rsidP="00E75832">
            <w:pPr>
              <w:pStyle w:val="TAC"/>
            </w:pPr>
            <w:r w:rsidRPr="007B4467">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7B4467" w:rsidRDefault="00E75832" w:rsidP="00E75832">
            <w:pPr>
              <w:pStyle w:val="TAL"/>
            </w:pPr>
            <w:r w:rsidRPr="007B4467">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7B4467" w:rsidRDefault="00E75832" w:rsidP="00E75832">
            <w:pPr>
              <w:pStyle w:val="TAL"/>
            </w:pPr>
            <w:r w:rsidRPr="007B4467">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7B4467" w:rsidRDefault="00E75832" w:rsidP="00E75832">
            <w:pPr>
              <w:pStyle w:val="TAL"/>
            </w:pPr>
          </w:p>
        </w:tc>
      </w:tr>
      <w:tr w:rsidR="00E75832" w:rsidRPr="007B4467"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7B4467" w:rsidRDefault="00E75832" w:rsidP="00E75832">
            <w:pPr>
              <w:pStyle w:val="TAC"/>
            </w:pPr>
            <w:r w:rsidRPr="007B4467">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7B4467" w:rsidRDefault="00E75832" w:rsidP="00E75832">
            <w:pPr>
              <w:pStyle w:val="TAL"/>
            </w:pPr>
            <w:r w:rsidRPr="007B4467">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7B4467" w:rsidRDefault="00E75832" w:rsidP="00E75832">
            <w:pPr>
              <w:pStyle w:val="TAL"/>
            </w:pPr>
            <w:r w:rsidRPr="007B4467">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7B4467" w:rsidRDefault="00E75832" w:rsidP="00E75832">
            <w:pPr>
              <w:pStyle w:val="TAL"/>
            </w:pPr>
          </w:p>
        </w:tc>
      </w:tr>
      <w:tr w:rsidR="00E75832" w:rsidRPr="007B4467"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7B4467" w:rsidRDefault="00E75832" w:rsidP="00E75832">
            <w:pPr>
              <w:pStyle w:val="TAC"/>
            </w:pPr>
            <w:r w:rsidRPr="007B4467">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7B4467" w:rsidRDefault="00E75832" w:rsidP="00E75832">
            <w:pPr>
              <w:pStyle w:val="TAL"/>
            </w:pPr>
            <w:r w:rsidRPr="007B4467">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7B4467" w:rsidRDefault="00E75832" w:rsidP="00E75832">
            <w:pPr>
              <w:pStyle w:val="TAL"/>
            </w:pPr>
            <w:r w:rsidRPr="007B4467">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7B4467" w:rsidRDefault="00E75832" w:rsidP="00E75832">
            <w:pPr>
              <w:pStyle w:val="TAL"/>
            </w:pPr>
          </w:p>
        </w:tc>
      </w:tr>
      <w:tr w:rsidR="00E75832" w:rsidRPr="007B4467"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7B4467" w:rsidRDefault="00E75832" w:rsidP="00E75832">
            <w:pPr>
              <w:pStyle w:val="TAC"/>
            </w:pPr>
            <w:r w:rsidRPr="007B4467">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7B4467" w:rsidRDefault="00E75832" w:rsidP="00E75832">
            <w:pPr>
              <w:pStyle w:val="TAL"/>
            </w:pPr>
            <w:r w:rsidRPr="007B4467">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7B4467" w:rsidRDefault="00E75832" w:rsidP="00E75832">
            <w:pPr>
              <w:pStyle w:val="TAL"/>
            </w:pPr>
            <w:r w:rsidRPr="007B4467">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7B4467" w:rsidRDefault="00E75832" w:rsidP="00E75832">
            <w:pPr>
              <w:pStyle w:val="TAL"/>
            </w:pPr>
          </w:p>
        </w:tc>
      </w:tr>
      <w:tr w:rsidR="0038208C" w:rsidRPr="007B4467"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7B4467" w:rsidRDefault="0038208C" w:rsidP="0038208C">
            <w:pPr>
              <w:pStyle w:val="TAC"/>
            </w:pPr>
            <w:r w:rsidRPr="007B4467">
              <w:rPr>
                <w:rFonts w:eastAsia="PMingLiU"/>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7B4467" w:rsidRDefault="0038208C" w:rsidP="0038208C">
            <w:pPr>
              <w:pStyle w:val="TAL"/>
            </w:pPr>
            <w:r w:rsidRPr="007B4467">
              <w:rPr>
                <w:rFonts w:eastAsia="PMingLiU"/>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7B4467" w:rsidRDefault="0038208C" w:rsidP="0038208C">
            <w:pPr>
              <w:pStyle w:val="TAL"/>
            </w:pPr>
            <w:r w:rsidRPr="007B4467">
              <w:rPr>
                <w:rFonts w:eastAsia="PMingLiU"/>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Pr="007B4467" w:rsidRDefault="0038208C" w:rsidP="0038208C">
            <w:pPr>
              <w:pStyle w:val="TAL"/>
              <w:rPr>
                <w:lang w:eastAsia="zh-CN"/>
              </w:rPr>
            </w:pPr>
            <w:r w:rsidRPr="007B4467">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7B4467" w:rsidRDefault="0038208C" w:rsidP="0038208C">
            <w:pPr>
              <w:pStyle w:val="TAL"/>
            </w:pPr>
          </w:p>
        </w:tc>
      </w:tr>
    </w:tbl>
    <w:p w14:paraId="63FB9C92" w14:textId="77777777" w:rsidR="005015ED" w:rsidRPr="007B4467" w:rsidRDefault="005015ED" w:rsidP="005015ED"/>
    <w:p w14:paraId="46B283BA" w14:textId="37CADAC7" w:rsidR="00586192" w:rsidRPr="007B4467" w:rsidRDefault="00586192" w:rsidP="00586192">
      <w:pPr>
        <w:pStyle w:val="Heading5"/>
      </w:pPr>
      <w:bookmarkStart w:id="690" w:name="_Toc51772946"/>
      <w:bookmarkStart w:id="691" w:name="_Toc58245153"/>
      <w:bookmarkStart w:id="692" w:name="_Toc68089602"/>
      <w:bookmarkStart w:id="693" w:name="_Toc69067723"/>
      <w:bookmarkStart w:id="694" w:name="_Toc75383271"/>
      <w:bookmarkStart w:id="695" w:name="_Toc83706919"/>
      <w:bookmarkStart w:id="696" w:name="_Toc90491624"/>
      <w:bookmarkStart w:id="697" w:name="_Toc100147718"/>
      <w:bookmarkStart w:id="698" w:name="_Toc106740990"/>
      <w:bookmarkStart w:id="699" w:name="_Toc114916346"/>
      <w:bookmarkStart w:id="700" w:name="_Toc194512950"/>
      <w:r w:rsidRPr="007B4467">
        <w:t>A.4.3.2B.2.1</w:t>
      </w:r>
      <w:r w:rsidRPr="007B4467">
        <w:tab/>
      </w:r>
      <w:r w:rsidR="009B2227" w:rsidRPr="007B4467">
        <w:t xml:space="preserve">Intra-band contiguous </w:t>
      </w:r>
      <w:r w:rsidRPr="007B4467">
        <w:t>EN-DC</w:t>
      </w:r>
      <w:bookmarkEnd w:id="686"/>
      <w:bookmarkEnd w:id="687"/>
      <w:bookmarkEnd w:id="688"/>
      <w:bookmarkEnd w:id="690"/>
      <w:bookmarkEnd w:id="691"/>
      <w:bookmarkEnd w:id="692"/>
      <w:bookmarkEnd w:id="693"/>
      <w:bookmarkEnd w:id="694"/>
      <w:bookmarkEnd w:id="695"/>
      <w:bookmarkEnd w:id="696"/>
      <w:bookmarkEnd w:id="697"/>
      <w:bookmarkEnd w:id="698"/>
      <w:bookmarkEnd w:id="699"/>
      <w:bookmarkEnd w:id="700"/>
    </w:p>
    <w:p w14:paraId="4974459F" w14:textId="48D8140B" w:rsidR="00586192" w:rsidRPr="007B4467" w:rsidRDefault="00586192" w:rsidP="00586192">
      <w:pPr>
        <w:pStyle w:val="TH"/>
        <w:ind w:left="567"/>
      </w:pPr>
      <w:r w:rsidRPr="007B4467">
        <w:t xml:space="preserve">Table A.4.3.2B.2.1-1: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Intra-band contiguous</w:t>
      </w:r>
      <w:r w:rsidRPr="007B4467">
        <w:t xml:space="preserve"> </w:t>
      </w:r>
      <w:r w:rsidR="009B2227" w:rsidRPr="007B4467">
        <w:t xml:space="preserve">EN-DC </w:t>
      </w:r>
      <w:r w:rsidRPr="007B4467">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7B4467" w:rsidRDefault="006E2774" w:rsidP="006E2774">
            <w:pPr>
              <w:pStyle w:val="TAH"/>
            </w:pPr>
            <w:r w:rsidRPr="007B446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7B4467" w:rsidRDefault="006E2774" w:rsidP="006E2774">
            <w:pPr>
              <w:pStyle w:val="TAH"/>
            </w:pPr>
            <w:r w:rsidRPr="007B4467">
              <w:t>Comments</w:t>
            </w:r>
          </w:p>
        </w:tc>
      </w:tr>
      <w:tr w:rsidR="006E2774" w:rsidRPr="007B446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7B4467" w:rsidRDefault="006E2774" w:rsidP="006E2774">
            <w:pPr>
              <w:pStyle w:val="TAL"/>
            </w:pPr>
            <w:r w:rsidRPr="007B4467">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7B4467" w:rsidRDefault="006E2774" w:rsidP="006E2774">
            <w:pPr>
              <w:pStyle w:val="TAC"/>
              <w:rPr>
                <w:lang w:eastAsia="zh-CN"/>
              </w:rPr>
            </w:pPr>
            <w:r w:rsidRPr="007B4467">
              <w:rPr>
                <w:lang w:eastAsia="zh-CN"/>
              </w:rPr>
              <w:t>36.101, 5.6A.1</w:t>
            </w:r>
          </w:p>
          <w:p w14:paraId="6E88314F" w14:textId="77777777" w:rsidR="006E2774" w:rsidRPr="007B4467" w:rsidRDefault="006E2774" w:rsidP="006E2774">
            <w:pPr>
              <w:pStyle w:val="TAC"/>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7B4467" w:rsidRDefault="006E2774" w:rsidP="006E2774">
            <w:pPr>
              <w:pStyle w:val="TAL"/>
            </w:pPr>
            <w:r w:rsidRPr="007B4467">
              <w:t>pc_</w:t>
            </w:r>
            <w:r w:rsidRPr="007B4467">
              <w:rPr>
                <w:lang w:eastAsia="zh-CN"/>
              </w:rPr>
              <w:t>D</w:t>
            </w:r>
            <w:r w:rsidRPr="007B446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7B4467" w:rsidRDefault="006E2774" w:rsidP="006E2774">
            <w:pPr>
              <w:pStyle w:val="TAL"/>
            </w:pPr>
          </w:p>
        </w:tc>
      </w:tr>
      <w:tr w:rsidR="006E2774" w:rsidRPr="007B446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7B4467" w:rsidRDefault="006E2774" w:rsidP="006E2774">
            <w:pPr>
              <w:pStyle w:val="TAL"/>
            </w:pPr>
            <w:r w:rsidRPr="007B4467">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7B4467" w:rsidRDefault="006E2774" w:rsidP="006E2774">
            <w:pPr>
              <w:pStyle w:val="TAC"/>
            </w:pPr>
            <w:r w:rsidRPr="007B4467">
              <w:rPr>
                <w:lang w:eastAsia="zh-CN"/>
              </w:rPr>
              <w:t>36.101, 5.6A.1</w:t>
            </w:r>
          </w:p>
          <w:p w14:paraId="656939D2" w14:textId="77777777" w:rsidR="006E2774" w:rsidRPr="007B4467" w:rsidRDefault="006E2774" w:rsidP="006E2774">
            <w:pPr>
              <w:pStyle w:val="TAC"/>
              <w:rPr>
                <w:rFonts w:cs="Arial"/>
                <w:szCs w:val="18"/>
              </w:rPr>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7B4467" w:rsidRDefault="006E2774" w:rsidP="006E2774">
            <w:pPr>
              <w:pStyle w:val="TAL"/>
            </w:pPr>
            <w:r w:rsidRPr="007B4467">
              <w:t>pc_</w:t>
            </w:r>
            <w:r w:rsidRPr="007B4467">
              <w:rPr>
                <w:lang w:eastAsia="zh-CN"/>
              </w:rPr>
              <w:t>D</w:t>
            </w:r>
            <w:r w:rsidRPr="007B4467">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7B4467" w:rsidRDefault="006E2774" w:rsidP="006E2774">
            <w:pPr>
              <w:pStyle w:val="TAL"/>
            </w:pPr>
          </w:p>
        </w:tc>
      </w:tr>
      <w:tr w:rsidR="006E2774" w:rsidRPr="007B446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7B4467" w:rsidRDefault="006E2774" w:rsidP="006E2774">
            <w:pPr>
              <w:pStyle w:val="TAL"/>
            </w:pPr>
            <w:r w:rsidRPr="007B4467">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7B4467" w:rsidRDefault="006E2774" w:rsidP="006E2774">
            <w:pPr>
              <w:pStyle w:val="TAC"/>
            </w:pPr>
            <w:r w:rsidRPr="007B4467">
              <w:rPr>
                <w:lang w:eastAsia="zh-CN"/>
              </w:rPr>
              <w:t>36.101, 5.6A.1</w:t>
            </w:r>
          </w:p>
          <w:p w14:paraId="26DD6A22" w14:textId="77777777" w:rsidR="006E2774" w:rsidRPr="007B4467" w:rsidRDefault="006E2774" w:rsidP="006E2774">
            <w:pPr>
              <w:pStyle w:val="TAC"/>
              <w:rPr>
                <w:rFonts w:cs="Arial"/>
                <w:szCs w:val="18"/>
              </w:rPr>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7B4467" w:rsidRDefault="006E2774" w:rsidP="006E2774">
            <w:pPr>
              <w:pStyle w:val="TAL"/>
            </w:pPr>
            <w:r w:rsidRPr="007B4467">
              <w:t>pc_</w:t>
            </w:r>
            <w:r w:rsidRPr="007B4467">
              <w:rPr>
                <w:lang w:eastAsia="zh-CN"/>
              </w:rPr>
              <w:t>D</w:t>
            </w:r>
            <w:r w:rsidRPr="007B4467">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7B4467" w:rsidRDefault="006E2774" w:rsidP="006E2774">
            <w:pPr>
              <w:pStyle w:val="TAL"/>
            </w:pPr>
          </w:p>
        </w:tc>
      </w:tr>
    </w:tbl>
    <w:p w14:paraId="585CD0A1" w14:textId="77777777" w:rsidR="006E2774" w:rsidRPr="007B4467" w:rsidRDefault="006E2774" w:rsidP="006E2774"/>
    <w:p w14:paraId="7BBC9C28" w14:textId="5D8FE4D8" w:rsidR="006E2774" w:rsidRPr="007B4467" w:rsidRDefault="006E2774" w:rsidP="006E2774">
      <w:pPr>
        <w:pStyle w:val="TH"/>
        <w:ind w:left="567"/>
      </w:pPr>
      <w:r w:rsidRPr="007B4467">
        <w:t>Table A.4.3.2B.2.1-1a: Uplink Bandwidth</w:t>
      </w:r>
      <w:r w:rsidRPr="007B4467">
        <w:rPr>
          <w:lang w:eastAsia="fi-FI"/>
        </w:rPr>
        <w:t xml:space="preserve"> </w:t>
      </w:r>
      <w:r w:rsidRPr="007B4467">
        <w:t xml:space="preserve">Class Combination capabilities for </w:t>
      </w:r>
      <w:r w:rsidRPr="007B4467">
        <w:rPr>
          <w:lang w:eastAsia="fi-FI"/>
        </w:rPr>
        <w:t>Intra-band contiguous</w:t>
      </w:r>
      <w:r w:rsidRPr="007B4467">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7B4467" w:rsidRDefault="006E2774" w:rsidP="007A14A3">
            <w:pPr>
              <w:pStyle w:val="TAH"/>
            </w:pPr>
            <w:r w:rsidRPr="007B446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7B4467" w:rsidRDefault="006E2774" w:rsidP="007A14A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7B4467" w:rsidRDefault="006E2774" w:rsidP="007A14A3">
            <w:pPr>
              <w:pStyle w:val="TAH"/>
            </w:pPr>
            <w:r w:rsidRPr="007B4467">
              <w:t>Comments</w:t>
            </w:r>
          </w:p>
        </w:tc>
      </w:tr>
      <w:tr w:rsidR="006E2774" w:rsidRPr="007B446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7B4467" w:rsidRDefault="006E2774" w:rsidP="007A14A3">
            <w:pPr>
              <w:pStyle w:val="TAL"/>
            </w:pPr>
            <w:r w:rsidRPr="007B4467">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7B4467" w:rsidRDefault="006E2774" w:rsidP="007A14A3">
            <w:pPr>
              <w:pStyle w:val="TAC"/>
              <w:rPr>
                <w:lang w:eastAsia="zh-CN"/>
              </w:rPr>
            </w:pPr>
            <w:r w:rsidRPr="007B4467">
              <w:rPr>
                <w:lang w:eastAsia="zh-CN"/>
              </w:rPr>
              <w:t>36.101, 5.6A.1</w:t>
            </w:r>
          </w:p>
          <w:p w14:paraId="33E282C1" w14:textId="77777777" w:rsidR="006E2774" w:rsidRPr="007B4467" w:rsidRDefault="006E2774" w:rsidP="007A14A3">
            <w:pPr>
              <w:pStyle w:val="TAC"/>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7B4467" w:rsidRDefault="006E2774" w:rsidP="007A14A3">
            <w:pPr>
              <w:pStyle w:val="TAL"/>
            </w:pPr>
            <w:r w:rsidRPr="007B4467">
              <w:t>pc_</w:t>
            </w:r>
            <w:r w:rsidRPr="007B4467">
              <w:rPr>
                <w:lang w:eastAsia="zh-CN"/>
              </w:rPr>
              <w:t>U</w:t>
            </w:r>
            <w:r w:rsidRPr="007B446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7B4467" w:rsidRDefault="006E2774" w:rsidP="007A14A3">
            <w:pPr>
              <w:pStyle w:val="TAL"/>
            </w:pPr>
          </w:p>
        </w:tc>
      </w:tr>
      <w:tr w:rsidR="006E2774" w:rsidRPr="007B446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1864B06" w14:textId="441FFC8F" w:rsidR="006E2774" w:rsidRPr="007B4467" w:rsidRDefault="00D96FD2" w:rsidP="007A14A3">
            <w:pPr>
              <w:pStyle w:val="TAL"/>
            </w:pPr>
            <w:r w:rsidRPr="007B4467">
              <w:t>Void</w:t>
            </w:r>
          </w:p>
        </w:tc>
        <w:tc>
          <w:tcPr>
            <w:tcW w:w="1537" w:type="dxa"/>
            <w:tcBorders>
              <w:top w:val="single" w:sz="4" w:space="0" w:color="auto"/>
              <w:left w:val="single" w:sz="4" w:space="0" w:color="auto"/>
              <w:bottom w:val="single" w:sz="4" w:space="0" w:color="auto"/>
              <w:right w:val="single" w:sz="4" w:space="0" w:color="auto"/>
            </w:tcBorders>
          </w:tcPr>
          <w:p w14:paraId="193653A4" w14:textId="0D381B55" w:rsidR="006E2774" w:rsidRPr="007B4467" w:rsidRDefault="006E2774" w:rsidP="007A14A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4338907" w14:textId="59DC7B7E" w:rsidR="006E2774" w:rsidRPr="007B4467"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7B4467" w:rsidRDefault="006E2774" w:rsidP="007A14A3">
            <w:pPr>
              <w:pStyle w:val="TAL"/>
            </w:pPr>
          </w:p>
        </w:tc>
      </w:tr>
    </w:tbl>
    <w:p w14:paraId="2A041ADF" w14:textId="77777777" w:rsidR="00586192" w:rsidRPr="007B4467" w:rsidRDefault="00586192" w:rsidP="00586192"/>
    <w:p w14:paraId="7A87A6F6" w14:textId="7C360CEF" w:rsidR="00586192" w:rsidRPr="007B4467" w:rsidRDefault="00586192" w:rsidP="00586192">
      <w:pPr>
        <w:pStyle w:val="TH"/>
        <w:ind w:left="567"/>
      </w:pPr>
      <w:r w:rsidRPr="007B4467">
        <w:t xml:space="preserve">Table A.4.3.2B.2.1-2: Supported </w:t>
      </w:r>
      <w:r w:rsidRPr="007B4467">
        <w:rPr>
          <w:lang w:eastAsia="fi-FI"/>
        </w:rPr>
        <w:t>Intra-band contiguous</w:t>
      </w:r>
      <w:r w:rsidRPr="007B4467">
        <w:t xml:space="preserve"> </w:t>
      </w:r>
      <w:r w:rsidR="009B2227" w:rsidRPr="007B4467">
        <w:t xml:space="preserve">EN-DC </w:t>
      </w:r>
      <w:r w:rsidRPr="007B4467">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7B446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7B4467" w:rsidRDefault="005015ED" w:rsidP="007A14A3">
            <w:pPr>
              <w:keepNext/>
              <w:keepLines/>
              <w:spacing w:after="0"/>
              <w:jc w:val="center"/>
              <w:rPr>
                <w:rFonts w:ascii="Arial" w:hAnsi="Arial"/>
                <w:b/>
                <w:sz w:val="18"/>
              </w:rPr>
            </w:pPr>
            <w:r w:rsidRPr="007B4467">
              <w:rPr>
                <w:rFonts w:ascii="Arial" w:hAnsi="Arial"/>
                <w:b/>
                <w:sz w:val="18"/>
                <w:lang w:eastAsia="zh-CN"/>
              </w:rPr>
              <w:t>EN-DC</w:t>
            </w:r>
            <w:r w:rsidRPr="007B4467">
              <w:rPr>
                <w:rFonts w:ascii="Arial" w:hAnsi="Arial"/>
                <w:b/>
                <w:sz w:val="18"/>
              </w:rPr>
              <w:t xml:space="preserve"> configuration / Item (Note 1</w:t>
            </w:r>
            <w:r w:rsidR="00786C8D" w:rsidRPr="007B4467">
              <w:rPr>
                <w:rFonts w:ascii="Arial" w:hAnsi="Arial"/>
                <w:b/>
                <w:sz w:val="18"/>
              </w:rPr>
              <w:t>, 3</w:t>
            </w:r>
            <w:r w:rsidRPr="007B4467">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7B4467" w:rsidRDefault="005015ED" w:rsidP="007A14A3">
            <w:pPr>
              <w:keepNext/>
              <w:keepLines/>
              <w:spacing w:after="0"/>
              <w:jc w:val="center"/>
              <w:rPr>
                <w:rFonts w:ascii="Arial" w:hAnsi="Arial"/>
                <w:b/>
                <w:sz w:val="18"/>
              </w:rPr>
            </w:pPr>
            <w:r w:rsidRPr="007B446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7B4467" w:rsidRDefault="005015ED" w:rsidP="007A14A3">
            <w:pPr>
              <w:keepNext/>
              <w:keepLines/>
              <w:spacing w:after="0"/>
              <w:ind w:left="113" w:right="113"/>
              <w:jc w:val="center"/>
              <w:rPr>
                <w:rFonts w:ascii="Arial" w:hAnsi="Arial"/>
                <w:b/>
                <w:sz w:val="18"/>
              </w:rPr>
            </w:pPr>
            <w:r w:rsidRPr="007B446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7B4467" w:rsidRDefault="005015ED" w:rsidP="00786C8D">
            <w:pPr>
              <w:keepNext/>
              <w:keepLines/>
              <w:spacing w:after="0"/>
              <w:jc w:val="center"/>
              <w:rPr>
                <w:rFonts w:ascii="Arial" w:hAnsi="Arial"/>
                <w:b/>
                <w:sz w:val="18"/>
              </w:rPr>
            </w:pPr>
            <w:r w:rsidRPr="007B4467">
              <w:rPr>
                <w:rFonts w:ascii="Arial" w:hAnsi="Arial"/>
                <w:b/>
                <w:sz w:val="18"/>
              </w:rPr>
              <w:t>Supported EN-DC Bandwidth Class(es) in UL</w:t>
            </w:r>
          </w:p>
          <w:p w14:paraId="5B4CC63A" w14:textId="4C5E1729" w:rsidR="005015ED" w:rsidRPr="007B4467" w:rsidRDefault="00786C8D" w:rsidP="00786C8D">
            <w:pPr>
              <w:keepNext/>
              <w:keepLines/>
              <w:spacing w:after="0"/>
              <w:jc w:val="center"/>
              <w:rPr>
                <w:rFonts w:ascii="Arial" w:hAnsi="Arial"/>
                <w:b/>
                <w:sz w:val="18"/>
              </w:rPr>
            </w:pPr>
            <w:r w:rsidRPr="007B4467">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7B4467" w:rsidRDefault="005015ED" w:rsidP="007A14A3">
            <w:pPr>
              <w:keepNext/>
              <w:keepLines/>
              <w:spacing w:after="0"/>
              <w:jc w:val="center"/>
              <w:rPr>
                <w:rFonts w:ascii="Arial" w:hAnsi="Arial"/>
                <w:b/>
                <w:sz w:val="18"/>
              </w:rPr>
            </w:pPr>
            <w:r w:rsidRPr="007B4467">
              <w:rPr>
                <w:rFonts w:ascii="Arial" w:hAnsi="Arial"/>
                <w:b/>
                <w:sz w:val="18"/>
              </w:rPr>
              <w:t>Supported Bandwidth Combination Set(s)</w:t>
            </w:r>
          </w:p>
        </w:tc>
      </w:tr>
      <w:tr w:rsidR="005015ED" w:rsidRPr="007B446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7B4467" w:rsidRDefault="005015ED" w:rsidP="007A14A3">
            <w:pPr>
              <w:pStyle w:val="TAL"/>
            </w:pPr>
            <w:r w:rsidRPr="007B446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7B4467" w:rsidRDefault="005015ED" w:rsidP="007A14A3">
            <w:pPr>
              <w:keepNext/>
              <w:keepLines/>
              <w:spacing w:after="0"/>
              <w:jc w:val="center"/>
              <w:rPr>
                <w:rFonts w:ascii="Arial" w:hAnsi="Arial"/>
                <w:sz w:val="18"/>
                <w:lang w:eastAsia="ja-JP"/>
              </w:rPr>
            </w:pPr>
            <w:r w:rsidRPr="007B446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7B446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7B446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7B4467" w:rsidRDefault="005015ED" w:rsidP="007A14A3">
            <w:pPr>
              <w:keepNext/>
              <w:keepLines/>
              <w:spacing w:after="0"/>
              <w:jc w:val="center"/>
              <w:rPr>
                <w:rFonts w:ascii="Arial" w:hAnsi="Arial"/>
                <w:sz w:val="18"/>
              </w:rPr>
            </w:pPr>
          </w:p>
        </w:tc>
      </w:tr>
      <w:tr w:rsidR="005015ED" w:rsidRPr="007B446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7B4467" w:rsidRDefault="005015ED" w:rsidP="007A14A3">
            <w:pPr>
              <w:pStyle w:val="TAL"/>
            </w:pPr>
            <w:r w:rsidRPr="007B446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7B4467" w:rsidRDefault="005015ED" w:rsidP="007A14A3">
            <w:pPr>
              <w:keepNext/>
              <w:keepLines/>
              <w:spacing w:after="0"/>
              <w:jc w:val="center"/>
              <w:rPr>
                <w:rFonts w:ascii="Arial" w:hAnsi="Arial"/>
                <w:sz w:val="18"/>
                <w:lang w:eastAsia="ja-JP"/>
              </w:rPr>
            </w:pPr>
            <w:r w:rsidRPr="007B446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7B446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7B446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7B4467" w:rsidRDefault="005015ED" w:rsidP="007A14A3">
            <w:pPr>
              <w:keepNext/>
              <w:keepLines/>
              <w:spacing w:after="0"/>
              <w:jc w:val="center"/>
              <w:rPr>
                <w:rFonts w:ascii="Arial" w:hAnsi="Arial"/>
                <w:sz w:val="18"/>
              </w:rPr>
            </w:pPr>
          </w:p>
        </w:tc>
      </w:tr>
      <w:tr w:rsidR="005015ED" w:rsidRPr="007B446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7B4467" w:rsidRDefault="005015ED" w:rsidP="00786C8D">
            <w:pPr>
              <w:pStyle w:val="TAN"/>
            </w:pPr>
            <w:r w:rsidRPr="007B4467">
              <w:t>Note 1:</w:t>
            </w:r>
            <w:r w:rsidRPr="007B4467">
              <w:tab/>
              <w:t>Notation used for intra-band contiguous EN-DC Bands is according to TS 3</w:t>
            </w:r>
            <w:r w:rsidRPr="007B4467">
              <w:rPr>
                <w:lang w:eastAsia="zh-CN"/>
              </w:rPr>
              <w:t>8</w:t>
            </w:r>
            <w:r w:rsidRPr="007B4467">
              <w:t>.101</w:t>
            </w:r>
            <w:r w:rsidRPr="007B4467">
              <w:rPr>
                <w:lang w:eastAsia="zh-CN"/>
              </w:rPr>
              <w:t>-3</w:t>
            </w:r>
            <w:r w:rsidRPr="007B4467">
              <w:t xml:space="preserve"> [25] Table 5.3B.1.</w:t>
            </w:r>
            <w:r w:rsidRPr="007B4467">
              <w:rPr>
                <w:rFonts w:eastAsia="SimSun"/>
                <w:lang w:eastAsia="zh-CN"/>
              </w:rPr>
              <w:t>2</w:t>
            </w:r>
            <w:r w:rsidRPr="007B4467">
              <w:t xml:space="preserve">-1, e.g. ‘DC_(n)41AA’ indicates contiguous EN-DC operation on E-UTRA band 41 with DL Bandwidth Class A and </w:t>
            </w:r>
            <w:r w:rsidRPr="007B4467">
              <w:rPr>
                <w:lang w:eastAsia="zh-CN"/>
              </w:rPr>
              <w:t>NR</w:t>
            </w:r>
            <w:r w:rsidRPr="007B4467">
              <w:t xml:space="preserve"> band </w:t>
            </w:r>
            <w:r w:rsidRPr="007B4467">
              <w:rPr>
                <w:lang w:eastAsia="zh-CN"/>
              </w:rPr>
              <w:t>n41</w:t>
            </w:r>
            <w:r w:rsidRPr="007B4467">
              <w:t xml:space="preserve"> with DL CA Bandwidth Class A.</w:t>
            </w:r>
          </w:p>
          <w:p w14:paraId="43ACBE47" w14:textId="77777777" w:rsidR="00786C8D" w:rsidRPr="007B4467" w:rsidRDefault="00786C8D" w:rsidP="00786C8D">
            <w:pPr>
              <w:pStyle w:val="TAN"/>
              <w:rPr>
                <w:rFonts w:eastAsia="PMingLiU"/>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EB43E00" w14:textId="6155EF5C" w:rsidR="005015ED" w:rsidRPr="007B4467" w:rsidRDefault="00786C8D" w:rsidP="00786C8D">
            <w:pPr>
              <w:pStyle w:val="TAN"/>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53DA697D" w14:textId="77777777" w:rsidR="006E2774" w:rsidRPr="007B4467" w:rsidRDefault="006E2774" w:rsidP="006E2774"/>
    <w:p w14:paraId="7D0DB3F4" w14:textId="77777777" w:rsidR="006E2774" w:rsidRPr="007B4467" w:rsidRDefault="006E2774" w:rsidP="006E2774">
      <w:pPr>
        <w:pStyle w:val="TH"/>
        <w:rPr>
          <w:rFonts w:eastAsia="PMingLiU"/>
        </w:rPr>
      </w:pPr>
      <w:r w:rsidRPr="007B4467">
        <w:rPr>
          <w:rFonts w:eastAsia="PMingLiU"/>
        </w:rPr>
        <w:t xml:space="preserve">Table </w:t>
      </w:r>
      <w:r w:rsidRPr="007B4467">
        <w:t>A.4.3.2B.2.1-3</w:t>
      </w:r>
      <w:r w:rsidRPr="007B4467">
        <w:rPr>
          <w:rFonts w:eastAsia="PMingLiU"/>
        </w:rPr>
        <w:t xml:space="preserve">: </w:t>
      </w:r>
      <w:r w:rsidRPr="007B4467">
        <w:rPr>
          <w:lang w:eastAsia="zh-CN"/>
        </w:rPr>
        <w:t xml:space="preserve">Intra-band contiguous EN-DC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7B446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7B4467" w:rsidRDefault="006E2774" w:rsidP="007A14A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7B4467" w:rsidRDefault="006E2774" w:rsidP="007A14A3">
            <w:pPr>
              <w:pStyle w:val="TAH"/>
              <w:rPr>
                <w:rFonts w:eastAsia="PMingLiU"/>
              </w:rPr>
            </w:pPr>
            <w:r w:rsidRPr="007B4467">
              <w:rPr>
                <w:lang w:eastAsia="zh-CN"/>
              </w:rPr>
              <w:t xml:space="preserve">Intra-band contiguous EN-DC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7B4467" w:rsidRDefault="006E2774" w:rsidP="007A14A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7B4467" w:rsidRDefault="006E2774" w:rsidP="007A14A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7B4467" w:rsidRDefault="006E2774" w:rsidP="007A14A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7B4467" w:rsidRDefault="006E2774" w:rsidP="007A14A3">
            <w:pPr>
              <w:pStyle w:val="TAH"/>
              <w:rPr>
                <w:rFonts w:eastAsia="PMingLiU"/>
              </w:rPr>
            </w:pPr>
            <w:r w:rsidRPr="007B4467">
              <w:rPr>
                <w:rFonts w:eastAsia="PMingLiU"/>
              </w:rPr>
              <w:t>Comments</w:t>
            </w:r>
          </w:p>
        </w:tc>
      </w:tr>
      <w:tr w:rsidR="006E2774" w:rsidRPr="007B446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7B4467" w:rsidRDefault="006E2774" w:rsidP="007A14A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7B4467" w:rsidRDefault="006E2774" w:rsidP="007A14A3">
            <w:pPr>
              <w:pStyle w:val="TAL"/>
              <w:rPr>
                <w:lang w:eastAsia="zh-CN"/>
              </w:rPr>
            </w:pPr>
            <w:r w:rsidRPr="007B4467">
              <w:rPr>
                <w:lang w:eastAsia="zh-CN"/>
              </w:rPr>
              <w:t xml:space="preserve">LTE </w:t>
            </w:r>
            <w:r w:rsidRPr="007B4467">
              <w:rPr>
                <w:rFonts w:eastAsia="PMingLiU"/>
              </w:rPr>
              <w:t xml:space="preserve">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p w14:paraId="0F9CB2F7" w14:textId="77777777" w:rsidR="006E2774" w:rsidRPr="007B4467" w:rsidRDefault="006E2774" w:rsidP="007A14A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7B4467" w:rsidRDefault="006E2774" w:rsidP="007A14A3">
            <w:pPr>
              <w:pStyle w:val="TAC"/>
              <w:rPr>
                <w:rFonts w:eastAsia="PMingLiU"/>
                <w:lang w:eastAsia="zh-CN"/>
              </w:rPr>
            </w:pPr>
            <w:r w:rsidRPr="007B4467">
              <w:rPr>
                <w:rFonts w:eastAsia="PMingLiU"/>
              </w:rPr>
              <w:t>38.101-</w:t>
            </w:r>
            <w:r w:rsidRPr="007B4467">
              <w:rPr>
                <w:lang w:eastAsia="zh-CN"/>
              </w:rPr>
              <w:t>3</w:t>
            </w:r>
            <w:r w:rsidRPr="007B4467">
              <w:rPr>
                <w:rFonts w:eastAsia="PMingLiU"/>
              </w:rPr>
              <w:t xml:space="preserve">, </w:t>
            </w:r>
            <w:r w:rsidRPr="007B4467">
              <w:rPr>
                <w:lang w:eastAsia="zh-CN"/>
              </w:rPr>
              <w:t>6</w:t>
            </w:r>
            <w:r w:rsidRPr="007B4467">
              <w:rPr>
                <w:rFonts w:eastAsia="PMingLiU"/>
              </w:rPr>
              <w:t>.2</w:t>
            </w:r>
            <w:r w:rsidRPr="007B446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7B4467" w:rsidRDefault="006E2774" w:rsidP="007A14A3">
            <w:pPr>
              <w:pStyle w:val="TAC"/>
              <w:rPr>
                <w:rFonts w:eastAsia="PMingLiU"/>
              </w:rPr>
            </w:pPr>
            <w:r w:rsidRPr="007B4467">
              <w:rPr>
                <w:rFonts w:eastAsia="PMingLiU"/>
                <w:lang w:eastAsia="zh-TW"/>
              </w:rPr>
              <w:t>Rel-1</w:t>
            </w:r>
            <w:r w:rsidRPr="007B446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7B4467" w:rsidRDefault="006E2774" w:rsidP="007A14A3">
            <w:pPr>
              <w:pStyle w:val="TAC"/>
              <w:rPr>
                <w:rFonts w:eastAsia="PMingLiU"/>
              </w:rPr>
            </w:pPr>
            <w:r w:rsidRPr="007B4467">
              <w:t>pc_</w:t>
            </w:r>
            <w:r w:rsidRPr="007B4467">
              <w:rPr>
                <w:lang w:eastAsia="zh-CN"/>
              </w:rPr>
              <w:t>Band41_</w:t>
            </w:r>
            <w:r w:rsidRPr="007B4467">
              <w:t>nrBand</w:t>
            </w:r>
            <w:r w:rsidRPr="007B4467">
              <w:rPr>
                <w:lang w:eastAsia="zh-CN"/>
              </w:rPr>
              <w:t>41</w:t>
            </w:r>
            <w:r w:rsidRPr="007B4467">
              <w:t>_C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7B4467" w:rsidRDefault="006E2774" w:rsidP="007A14A3">
            <w:pPr>
              <w:pStyle w:val="TAC"/>
              <w:rPr>
                <w:rFonts w:eastAsia="PMingLiU"/>
                <w:lang w:eastAsia="zh-CN"/>
              </w:rPr>
            </w:pPr>
            <w:r w:rsidRPr="007B4467">
              <w:rPr>
                <w:rFonts w:cs="Arial"/>
                <w:szCs w:val="18"/>
                <w:lang w:eastAsia="ja-JP"/>
              </w:rPr>
              <w:t>DC_(n)</w:t>
            </w:r>
            <w:r w:rsidRPr="007B4467">
              <w:rPr>
                <w:rFonts w:cs="Arial"/>
                <w:szCs w:val="18"/>
                <w:lang w:eastAsia="zh-CN"/>
              </w:rPr>
              <w:t>41AA</w:t>
            </w:r>
          </w:p>
        </w:tc>
      </w:tr>
    </w:tbl>
    <w:p w14:paraId="543B49EA" w14:textId="77777777" w:rsidR="00B1496E" w:rsidRPr="007B4467" w:rsidRDefault="00B1496E" w:rsidP="00B1496E">
      <w:pPr>
        <w:rPr>
          <w:lang w:eastAsia="zh-CN"/>
        </w:rPr>
      </w:pPr>
    </w:p>
    <w:p w14:paraId="018F8B20" w14:textId="7833DF75" w:rsidR="00B1496E" w:rsidRPr="007B4467" w:rsidRDefault="00B1496E" w:rsidP="00B1496E">
      <w:pPr>
        <w:pStyle w:val="TH"/>
        <w:rPr>
          <w:rFonts w:eastAsia="PMingLiU"/>
        </w:rPr>
      </w:pPr>
      <w:r w:rsidRPr="007B4467">
        <w:rPr>
          <w:rFonts w:eastAsia="PMingLiU"/>
        </w:rPr>
        <w:t xml:space="preserve">Table </w:t>
      </w:r>
      <w:r w:rsidRPr="007B4467">
        <w:t>A.4.3.2B.2.1-</w:t>
      </w:r>
      <w:r w:rsidRPr="007B4467">
        <w:rPr>
          <w:lang w:eastAsia="zh-CN"/>
        </w:rPr>
        <w:t>4</w:t>
      </w:r>
      <w:r w:rsidRPr="007B4467">
        <w:rPr>
          <w:rFonts w:eastAsia="PMingLiU"/>
        </w:rPr>
        <w:t xml:space="preserve">: </w:t>
      </w:r>
      <w:r w:rsidRPr="007B4467">
        <w:rPr>
          <w:lang w:eastAsia="zh-CN"/>
        </w:rPr>
        <w:t xml:space="preserve">Intra-band contiguous EN-DC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7B4467"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7B4467" w:rsidRDefault="00B1496E" w:rsidP="00261B4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7B4467" w:rsidRDefault="00B1496E" w:rsidP="00261B4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7B4467" w:rsidRDefault="00B1496E" w:rsidP="00261B4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7B4467" w:rsidRDefault="00B1496E" w:rsidP="00261B4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7B4467" w:rsidRDefault="00B1496E" w:rsidP="00261B4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7B4467" w:rsidRDefault="00B1496E" w:rsidP="00261B4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7B4467" w:rsidRDefault="00B1496E" w:rsidP="00261B4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7B4467" w:rsidRDefault="00B1496E" w:rsidP="00261B49">
            <w:pPr>
              <w:pStyle w:val="TAC"/>
              <w:rPr>
                <w:lang w:eastAsia="zh-CN"/>
              </w:rPr>
            </w:pPr>
            <w:r w:rsidRPr="007B4467">
              <w:rPr>
                <w:rFonts w:cs="Arial"/>
                <w:szCs w:val="18"/>
                <w:lang w:eastAsia="ja-JP"/>
              </w:rPr>
              <w:t>DC_(n)</w:t>
            </w:r>
            <w:r w:rsidRPr="007B446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7B4467" w:rsidRDefault="00B1496E" w:rsidP="00261B49">
            <w:pPr>
              <w:pStyle w:val="TAC"/>
            </w:pPr>
            <w:r w:rsidRPr="007B4467">
              <w:rPr>
                <w:rFonts w:cs="Arial"/>
                <w:szCs w:val="18"/>
                <w:lang w:eastAsia="ja-JP"/>
              </w:rPr>
              <w:t>DC_(n)</w:t>
            </w:r>
            <w:r w:rsidRPr="007B4467">
              <w:rPr>
                <w:rFonts w:cs="Arial"/>
                <w:szCs w:val="18"/>
                <w:lang w:eastAsia="zh-CN"/>
              </w:rPr>
              <w:t>41AA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7B4467" w:rsidRDefault="00B1496E" w:rsidP="00261B49">
            <w:pPr>
              <w:pStyle w:val="TAC"/>
            </w:pPr>
            <w:r w:rsidRPr="007B4467">
              <w:rPr>
                <w:lang w:eastAsia="zh-TW"/>
              </w:rPr>
              <w:t>Rel-1</w:t>
            </w:r>
            <w:r w:rsidRPr="007B4467">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41</w:t>
            </w:r>
            <w:r w:rsidRPr="007B4467">
              <w:t>_C</w:t>
            </w:r>
            <w:r w:rsidRPr="007B4467">
              <w:rPr>
                <w:lang w:eastAsia="zh-CN"/>
              </w:rPr>
              <w:t>_</w:t>
            </w:r>
            <w:r w:rsidRPr="007B4467">
              <w:t>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7B4467" w:rsidRDefault="00B1496E" w:rsidP="00261B49">
            <w:pPr>
              <w:pStyle w:val="TAC"/>
              <w:rPr>
                <w:lang w:eastAsia="zh-CN"/>
              </w:rPr>
            </w:pPr>
          </w:p>
        </w:tc>
      </w:tr>
    </w:tbl>
    <w:p w14:paraId="54549AD1" w14:textId="77777777" w:rsidR="00C76379" w:rsidRPr="007B4467" w:rsidRDefault="00C76379" w:rsidP="00C76379"/>
    <w:p w14:paraId="4CC435F7" w14:textId="77777777" w:rsidR="00C76379" w:rsidRPr="007B4467" w:rsidRDefault="00C76379" w:rsidP="00C76379">
      <w:pPr>
        <w:pStyle w:val="TH"/>
      </w:pPr>
      <w:r w:rsidRPr="007B4467">
        <w:rPr>
          <w:rFonts w:eastAsia="PMingLiU"/>
        </w:rPr>
        <w:t xml:space="preserve">Table </w:t>
      </w:r>
      <w:r w:rsidRPr="007B4467">
        <w:t>A.4.3.2B.2.1-4a</w:t>
      </w:r>
      <w:r w:rsidRPr="007B4467">
        <w:rPr>
          <w:rFonts w:eastAsia="PMingLiU"/>
        </w:rPr>
        <w:t xml:space="preserve">: </w:t>
      </w:r>
      <w:r w:rsidRPr="007B4467">
        <w:t xml:space="preserve">Intra-band contiguous EN-DC maxNumberSRS-Ports-PerResource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7B4467" w:rsidRDefault="00C76379">
            <w:pPr>
              <w:pStyle w:val="TAH"/>
            </w:pPr>
            <w:r w:rsidRPr="007B4467">
              <w:t>Supported maxNumberSRS-Ports-PerResource</w:t>
            </w:r>
          </w:p>
        </w:tc>
      </w:tr>
      <w:tr w:rsidR="00C76379" w:rsidRPr="007B4467"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7B4467" w:rsidRDefault="00C76379">
            <w:pPr>
              <w:pStyle w:val="TAC"/>
            </w:pPr>
            <w:r w:rsidRPr="007B4467">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7B4467" w:rsidRDefault="00C76379">
            <w:pPr>
              <w:pStyle w:val="TAC"/>
              <w:rPr>
                <w:rFonts w:cs="Arial"/>
                <w:szCs w:val="18"/>
                <w:lang w:eastAsia="ja-JP"/>
              </w:rPr>
            </w:pPr>
            <w:r w:rsidRPr="007B4467">
              <w:rPr>
                <w:rFonts w:cs="Arial"/>
                <w:szCs w:val="18"/>
                <w:lang w:eastAsia="ja-JP"/>
              </w:rPr>
              <w:t>DC_(n)</w:t>
            </w:r>
            <w:r w:rsidRPr="007B4467">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7B4467" w:rsidRDefault="00C76379">
            <w:pPr>
              <w:pStyle w:val="TAC"/>
              <w:rPr>
                <w:rFonts w:cs="Arial"/>
                <w:szCs w:val="18"/>
                <w:lang w:eastAsia="ja-JP"/>
              </w:rPr>
            </w:pPr>
            <w:r w:rsidRPr="007B4467">
              <w:rPr>
                <w:rFonts w:cs="Arial"/>
                <w:szCs w:val="18"/>
                <w:lang w:eastAsia="ja-JP"/>
              </w:rPr>
              <w:t>DC_(n)</w:t>
            </w:r>
            <w:r w:rsidRPr="007B4467">
              <w:rPr>
                <w:rFonts w:cs="Arial"/>
                <w:szCs w:val="18"/>
              </w:rPr>
              <w:t>41AA</w:t>
            </w:r>
            <w:r w:rsidRPr="007B4467">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7B4467" w:rsidRDefault="00C76379">
            <w:pPr>
              <w:pStyle w:val="TAC"/>
              <w:rPr>
                <w:lang w:eastAsia="zh-CN"/>
              </w:rPr>
            </w:pPr>
            <w:r w:rsidRPr="007B4467">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7B4467" w:rsidRDefault="00C76379"/>
        </w:tc>
      </w:tr>
    </w:tbl>
    <w:p w14:paraId="3B62D7A9" w14:textId="77777777" w:rsidR="00C76379" w:rsidRPr="007B4467" w:rsidRDefault="00C76379" w:rsidP="00C76379">
      <w:pPr>
        <w:rPr>
          <w:rFonts w:eastAsia="SimSun"/>
          <w:lang w:eastAsia="zh-CN"/>
        </w:rPr>
      </w:pPr>
    </w:p>
    <w:p w14:paraId="59F84709" w14:textId="77777777" w:rsidR="00C76379" w:rsidRPr="007B4467" w:rsidRDefault="00C76379" w:rsidP="00C76379">
      <w:pPr>
        <w:pStyle w:val="TH"/>
      </w:pPr>
      <w:r w:rsidRPr="007B4467">
        <w:rPr>
          <w:rFonts w:eastAsia="PMingLiU"/>
        </w:rPr>
        <w:t xml:space="preserve">Table </w:t>
      </w:r>
      <w:r w:rsidRPr="007B4467">
        <w:t>A.4.3.2B.2.1-4b</w:t>
      </w:r>
      <w:r w:rsidRPr="007B4467">
        <w:rPr>
          <w:rFonts w:eastAsia="PMingLiU"/>
        </w:rPr>
        <w:t xml:space="preserve">: </w:t>
      </w:r>
      <w:r w:rsidRPr="007B4467">
        <w:t xml:space="preserve">Intra-band contiguous EN-DC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w:t>
      </w:r>
      <w:r w:rsidRPr="007B4467">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7B4467" w:rsidRDefault="00C7637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7B4467" w:rsidRDefault="00C76379">
            <w:pPr>
              <w:pStyle w:val="TAH"/>
            </w:pPr>
            <w:r w:rsidRPr="007B4467">
              <w:t>Supported NR part power class</w:t>
            </w:r>
          </w:p>
        </w:tc>
      </w:tr>
      <w:tr w:rsidR="00C76379" w:rsidRPr="007B4467"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7B4467" w:rsidRDefault="00C7637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7B4467" w:rsidRDefault="00C76379">
            <w:pPr>
              <w:pStyle w:val="TAC"/>
            </w:pPr>
            <w:r w:rsidRPr="007B4467">
              <w:rPr>
                <w:rFonts w:cs="Arial"/>
                <w:szCs w:val="18"/>
                <w:lang w:eastAsia="ja-JP"/>
              </w:rPr>
              <w:t>DC_(n)</w:t>
            </w:r>
            <w:r w:rsidRPr="007B4467">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7B4467" w:rsidRDefault="00C76379">
            <w:pPr>
              <w:pStyle w:val="TAC"/>
            </w:pPr>
            <w:r w:rsidRPr="007B4467">
              <w:rPr>
                <w:rFonts w:cs="Arial"/>
                <w:szCs w:val="18"/>
                <w:lang w:eastAsia="ja-JP"/>
              </w:rPr>
              <w:t>DC_(n)</w:t>
            </w:r>
            <w:r w:rsidRPr="007B4467">
              <w:rPr>
                <w:rFonts w:cs="Arial"/>
                <w:szCs w:val="18"/>
              </w:rPr>
              <w:t>41AA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7B4467" w:rsidRDefault="00C76379">
            <w:pPr>
              <w:pStyle w:val="TAC"/>
            </w:pPr>
            <w:r w:rsidRPr="007B4467">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7B4467" w:rsidRDefault="00C76379">
            <w:pPr>
              <w:pStyle w:val="TAC"/>
            </w:pPr>
            <w:r w:rsidRPr="007B4467">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7B4467" w:rsidRDefault="00C76379"/>
        </w:tc>
      </w:tr>
    </w:tbl>
    <w:p w14:paraId="211AC40A" w14:textId="77777777" w:rsidR="00586192" w:rsidRPr="007B4467" w:rsidRDefault="00586192" w:rsidP="00586192"/>
    <w:p w14:paraId="1ADF8801" w14:textId="1C493539" w:rsidR="00586192" w:rsidRPr="007B4467" w:rsidRDefault="00586192" w:rsidP="00586192">
      <w:pPr>
        <w:pStyle w:val="Heading5"/>
      </w:pPr>
      <w:bookmarkStart w:id="701" w:name="_Toc27410917"/>
      <w:bookmarkStart w:id="702" w:name="_Toc36039430"/>
      <w:bookmarkStart w:id="703" w:name="_Toc43838790"/>
      <w:bookmarkStart w:id="704" w:name="_Toc51772947"/>
      <w:bookmarkStart w:id="705" w:name="_Toc58245154"/>
      <w:bookmarkStart w:id="706" w:name="_Toc68089603"/>
      <w:bookmarkStart w:id="707" w:name="_Toc69067724"/>
      <w:bookmarkStart w:id="708" w:name="_Toc75383272"/>
      <w:bookmarkStart w:id="709" w:name="_Toc83706920"/>
      <w:bookmarkStart w:id="710" w:name="_Toc90491625"/>
      <w:bookmarkStart w:id="711" w:name="_Toc100147719"/>
      <w:bookmarkStart w:id="712" w:name="_Toc106740991"/>
      <w:bookmarkStart w:id="713" w:name="_Toc114916347"/>
      <w:bookmarkStart w:id="714" w:name="_Toc194512951"/>
      <w:r w:rsidRPr="007B4467">
        <w:t>A.4.3.2B.2.2</w:t>
      </w:r>
      <w:r w:rsidRPr="007B4467">
        <w:tab/>
        <w:t xml:space="preserve">Intra-band non-contiguous </w:t>
      </w:r>
      <w:r w:rsidR="009B2227" w:rsidRPr="007B4467">
        <w:t>EN-DC</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C715613" w14:textId="4EED0784" w:rsidR="00586192" w:rsidRPr="007B4467" w:rsidRDefault="00586192" w:rsidP="00586192">
      <w:pPr>
        <w:pStyle w:val="TH"/>
        <w:ind w:left="567"/>
      </w:pPr>
      <w:r w:rsidRPr="007B4467">
        <w:t xml:space="preserve">Table A.4.3.2B.2.2-1: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Intra-band</w:t>
      </w:r>
      <w:r w:rsidRPr="007B4467">
        <w:t xml:space="preserve"> </w:t>
      </w:r>
      <w:r w:rsidRPr="007B4467">
        <w:rPr>
          <w:lang w:eastAsia="fi-FI"/>
        </w:rPr>
        <w:t>non-contiguous</w:t>
      </w:r>
      <w:r w:rsidRPr="007B4467">
        <w:t xml:space="preserve"> </w:t>
      </w:r>
      <w:r w:rsidR="009B2227" w:rsidRPr="007B4467">
        <w:t xml:space="preserve">EN-DC </w:t>
      </w:r>
      <w:r w:rsidRPr="007B4467">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7B4467" w:rsidRDefault="006E2774" w:rsidP="007A14A3">
            <w:pPr>
              <w:pStyle w:val="TAH"/>
            </w:pPr>
            <w:r w:rsidRPr="007B446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7B4467" w:rsidRDefault="006E2774" w:rsidP="007A14A3">
            <w:pPr>
              <w:pStyle w:val="TAH"/>
            </w:pPr>
            <w:r w:rsidRPr="007B4467">
              <w:t>Comments</w:t>
            </w:r>
          </w:p>
        </w:tc>
      </w:tr>
      <w:tr w:rsidR="006E2774" w:rsidRPr="007B446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7B4467" w:rsidRDefault="006E2774" w:rsidP="007A14A3">
            <w:pPr>
              <w:pStyle w:val="TAL"/>
            </w:pPr>
            <w:r w:rsidRPr="007B4467">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7B4467" w:rsidRDefault="006E2774" w:rsidP="007A14A3">
            <w:pPr>
              <w:pStyle w:val="TAC"/>
            </w:pPr>
            <w:r w:rsidRPr="007B4467">
              <w:t>36.101, 5.6A.1</w:t>
            </w:r>
          </w:p>
          <w:p w14:paraId="6475ED99"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7B4467" w:rsidRDefault="006E2774" w:rsidP="007A14A3">
            <w:pPr>
              <w:pStyle w:val="TAL"/>
            </w:pPr>
            <w:r w:rsidRPr="007B4467">
              <w:t>pc_</w:t>
            </w:r>
            <w:r w:rsidRPr="007B4467">
              <w:rPr>
                <w:lang w:eastAsia="zh-CN"/>
              </w:rPr>
              <w:t>D</w:t>
            </w:r>
            <w:r w:rsidRPr="007B446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7B4467" w:rsidRDefault="006E2774" w:rsidP="007A14A3">
            <w:pPr>
              <w:pStyle w:val="TAL"/>
            </w:pPr>
          </w:p>
        </w:tc>
      </w:tr>
      <w:tr w:rsidR="006E2774" w:rsidRPr="007B446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7B4467" w:rsidRDefault="006E2774" w:rsidP="007A14A3">
            <w:pPr>
              <w:pStyle w:val="TAL"/>
            </w:pPr>
            <w:r w:rsidRPr="007B4467">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7B4467" w:rsidRDefault="006E2774" w:rsidP="007A14A3">
            <w:pPr>
              <w:pStyle w:val="TAC"/>
            </w:pPr>
            <w:r w:rsidRPr="007B4467">
              <w:t>36.101, 5.6A.1</w:t>
            </w:r>
          </w:p>
          <w:p w14:paraId="15CC0006"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7B4467" w:rsidRDefault="006E2774" w:rsidP="007A14A3">
            <w:pPr>
              <w:pStyle w:val="TAL"/>
            </w:pPr>
            <w:r w:rsidRPr="007B4467">
              <w:t>pc_</w:t>
            </w:r>
            <w:r w:rsidRPr="007B4467">
              <w:rPr>
                <w:lang w:eastAsia="zh-CN"/>
              </w:rPr>
              <w:t>D</w:t>
            </w:r>
            <w:r w:rsidRPr="007B4467">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7B4467" w:rsidRDefault="006E2774" w:rsidP="007A14A3">
            <w:pPr>
              <w:pStyle w:val="TAL"/>
            </w:pPr>
          </w:p>
        </w:tc>
      </w:tr>
      <w:tr w:rsidR="006E2774" w:rsidRPr="007B446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7B4467" w:rsidRDefault="006E2774" w:rsidP="007A14A3">
            <w:pPr>
              <w:pStyle w:val="TAL"/>
            </w:pPr>
            <w:r w:rsidRPr="007B4467">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7B4467" w:rsidRDefault="006E2774" w:rsidP="007A14A3">
            <w:pPr>
              <w:pStyle w:val="TAC"/>
            </w:pPr>
            <w:r w:rsidRPr="007B4467">
              <w:t>36.101, 5.6A.1</w:t>
            </w:r>
          </w:p>
          <w:p w14:paraId="2D5566D8"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7B4467" w:rsidRDefault="006E2774" w:rsidP="007A14A3">
            <w:pPr>
              <w:pStyle w:val="TAL"/>
            </w:pPr>
            <w:r w:rsidRPr="007B4467">
              <w:t>pc_</w:t>
            </w:r>
            <w:r w:rsidRPr="007B4467">
              <w:rPr>
                <w:lang w:eastAsia="zh-CN"/>
              </w:rPr>
              <w:t>D</w:t>
            </w:r>
            <w:r w:rsidRPr="007B4467">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7B4467" w:rsidRDefault="006E2774" w:rsidP="007A14A3">
            <w:pPr>
              <w:pStyle w:val="TAL"/>
            </w:pPr>
          </w:p>
        </w:tc>
      </w:tr>
      <w:tr w:rsidR="006E2774" w:rsidRPr="007B446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7B4467" w:rsidRDefault="006E2774" w:rsidP="007A14A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7B4467" w:rsidRDefault="006E2774" w:rsidP="007A14A3">
            <w:pPr>
              <w:pStyle w:val="TAL"/>
            </w:pPr>
            <w:r w:rsidRPr="007B4467">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7B4467" w:rsidRDefault="006E2774" w:rsidP="007A14A3">
            <w:pPr>
              <w:pStyle w:val="TAC"/>
            </w:pPr>
            <w:r w:rsidRPr="007B4467">
              <w:t>36.101, 5.6A.1</w:t>
            </w:r>
          </w:p>
          <w:p w14:paraId="3E83EF1F" w14:textId="77777777" w:rsidR="006E2774" w:rsidRPr="007B4467" w:rsidRDefault="006E2774" w:rsidP="007A14A3">
            <w:pPr>
              <w:pStyle w:val="TAC"/>
              <w:rPr>
                <w:rFonts w:cs="Arial"/>
                <w:szCs w:val="18"/>
              </w:rPr>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7B4467" w:rsidRDefault="006E2774" w:rsidP="007A14A3">
            <w:pPr>
              <w:pStyle w:val="TAL"/>
            </w:pPr>
            <w:r w:rsidRPr="007B4467">
              <w:t>pc_</w:t>
            </w:r>
            <w:r w:rsidRPr="007B4467">
              <w:rPr>
                <w:lang w:eastAsia="zh-CN"/>
              </w:rPr>
              <w:t>D</w:t>
            </w:r>
            <w:r w:rsidRPr="007B4467">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7B4467" w:rsidRDefault="006E2774" w:rsidP="007A14A3">
            <w:pPr>
              <w:pStyle w:val="TAL"/>
            </w:pPr>
          </w:p>
        </w:tc>
      </w:tr>
      <w:tr w:rsidR="006E2774" w:rsidRPr="007B446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7B4467" w:rsidRDefault="006E2774" w:rsidP="007A14A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7B4467" w:rsidRDefault="006E2774" w:rsidP="007A14A3">
            <w:pPr>
              <w:pStyle w:val="TAL"/>
            </w:pPr>
            <w:r w:rsidRPr="007B4467">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7B4467" w:rsidRDefault="006E2774" w:rsidP="007A14A3">
            <w:pPr>
              <w:pStyle w:val="TAC"/>
            </w:pPr>
            <w:r w:rsidRPr="007B4467">
              <w:t>36.101, 5.6A.1</w:t>
            </w:r>
          </w:p>
          <w:p w14:paraId="2A0F1865" w14:textId="77777777" w:rsidR="006E2774" w:rsidRPr="007B4467" w:rsidRDefault="006E2774" w:rsidP="007A14A3">
            <w:pPr>
              <w:pStyle w:val="TAC"/>
              <w:rPr>
                <w:rFonts w:cs="Arial"/>
                <w:szCs w:val="18"/>
              </w:rPr>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7B4467" w:rsidRDefault="006E2774" w:rsidP="007A14A3">
            <w:pPr>
              <w:pStyle w:val="TAL"/>
            </w:pPr>
            <w:r w:rsidRPr="007B4467">
              <w:t>pc_</w:t>
            </w:r>
            <w:r w:rsidRPr="007B4467">
              <w:rPr>
                <w:lang w:eastAsia="zh-CN"/>
              </w:rPr>
              <w:t>D</w:t>
            </w:r>
            <w:r w:rsidRPr="007B4467">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7B4467" w:rsidRDefault="006E2774" w:rsidP="007A14A3">
            <w:pPr>
              <w:pStyle w:val="TAL"/>
            </w:pPr>
          </w:p>
        </w:tc>
      </w:tr>
    </w:tbl>
    <w:p w14:paraId="4E6954E0" w14:textId="77777777" w:rsidR="006E2774" w:rsidRPr="007B4467" w:rsidRDefault="006E2774" w:rsidP="006E2774"/>
    <w:p w14:paraId="39E9E360" w14:textId="64DC6309" w:rsidR="006E2774" w:rsidRPr="007B4467" w:rsidRDefault="006E2774" w:rsidP="00F7225E">
      <w:pPr>
        <w:pStyle w:val="TH"/>
      </w:pPr>
      <w:r w:rsidRPr="007B4467">
        <w:t>Table A.4.3.2B.2.2-1a: Uplink Bandwidth</w:t>
      </w:r>
      <w:r w:rsidRPr="007B4467">
        <w:rPr>
          <w:lang w:eastAsia="fi-FI"/>
        </w:rPr>
        <w:t xml:space="preserve"> </w:t>
      </w:r>
      <w:r w:rsidRPr="007B4467">
        <w:t xml:space="preserve">Class Combination capabilities for </w:t>
      </w:r>
      <w:r w:rsidRPr="007B4467">
        <w:rPr>
          <w:lang w:eastAsia="fi-FI"/>
        </w:rPr>
        <w:t>Intra-band</w:t>
      </w:r>
      <w:r w:rsidRPr="007B4467">
        <w:t xml:space="preserve"> </w:t>
      </w:r>
      <w:r w:rsidRPr="007B4467">
        <w:rPr>
          <w:lang w:eastAsia="fi-FI"/>
        </w:rPr>
        <w:t>non-contiguous</w:t>
      </w:r>
      <w:r w:rsidRPr="007B4467">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7B4467" w:rsidRDefault="006E2774" w:rsidP="007A14A3">
            <w:pPr>
              <w:pStyle w:val="TAH"/>
            </w:pPr>
            <w:r w:rsidRPr="007B446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7B4467" w:rsidRDefault="006E2774" w:rsidP="007A14A3">
            <w:pPr>
              <w:pStyle w:val="TAH"/>
            </w:pPr>
            <w:r w:rsidRPr="007B4467">
              <w:t>Comments</w:t>
            </w:r>
          </w:p>
        </w:tc>
      </w:tr>
      <w:tr w:rsidR="006E2774" w:rsidRPr="007B446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7B4467" w:rsidRDefault="006E2774" w:rsidP="007A14A3">
            <w:pPr>
              <w:pStyle w:val="TAL"/>
            </w:pPr>
            <w:r w:rsidRPr="007B4467">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7B4467" w:rsidRDefault="006E2774" w:rsidP="007A14A3">
            <w:pPr>
              <w:pStyle w:val="TAC"/>
            </w:pPr>
            <w:r w:rsidRPr="007B4467">
              <w:t>36.101, 5.6A.1</w:t>
            </w:r>
          </w:p>
          <w:p w14:paraId="2640EAC7"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7B4467" w:rsidRDefault="006E2774" w:rsidP="007A14A3">
            <w:pPr>
              <w:pStyle w:val="TAL"/>
            </w:pPr>
            <w:r w:rsidRPr="007B4467">
              <w:t>pc_</w:t>
            </w:r>
            <w:r w:rsidRPr="007B4467">
              <w:rPr>
                <w:lang w:eastAsia="zh-CN"/>
              </w:rPr>
              <w:t>U</w:t>
            </w:r>
            <w:r w:rsidRPr="007B446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7B4467" w:rsidRDefault="006E2774" w:rsidP="007A14A3">
            <w:pPr>
              <w:pStyle w:val="TAL"/>
            </w:pPr>
          </w:p>
        </w:tc>
      </w:tr>
      <w:tr w:rsidR="006E2774" w:rsidRPr="007B446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A7A7A7E" w:rsidR="006E2774" w:rsidRPr="007B4467" w:rsidRDefault="00D96FD2" w:rsidP="007A14A3">
            <w:pPr>
              <w:pStyle w:val="TAL"/>
            </w:pPr>
            <w:r w:rsidRPr="007B4467">
              <w:t>Void</w:t>
            </w:r>
          </w:p>
        </w:tc>
        <w:tc>
          <w:tcPr>
            <w:tcW w:w="1537" w:type="dxa"/>
            <w:tcBorders>
              <w:top w:val="single" w:sz="4" w:space="0" w:color="auto"/>
              <w:left w:val="single" w:sz="4" w:space="0" w:color="auto"/>
              <w:bottom w:val="single" w:sz="4" w:space="0" w:color="auto"/>
              <w:right w:val="single" w:sz="4" w:space="0" w:color="auto"/>
            </w:tcBorders>
          </w:tcPr>
          <w:p w14:paraId="0F5A4BE4" w14:textId="4F1ADC1D" w:rsidR="006E2774" w:rsidRPr="007B4467" w:rsidRDefault="006E2774" w:rsidP="007A14A3">
            <w:pPr>
              <w:pStyle w:val="TAC"/>
            </w:pPr>
          </w:p>
        </w:tc>
        <w:tc>
          <w:tcPr>
            <w:tcW w:w="1559" w:type="dxa"/>
            <w:tcBorders>
              <w:top w:val="single" w:sz="4" w:space="0" w:color="auto"/>
              <w:left w:val="single" w:sz="4" w:space="0" w:color="auto"/>
              <w:bottom w:val="single" w:sz="4" w:space="0" w:color="auto"/>
              <w:right w:val="single" w:sz="4" w:space="0" w:color="auto"/>
            </w:tcBorders>
          </w:tcPr>
          <w:p w14:paraId="161E2B2B" w14:textId="75F9FCEC" w:rsidR="006E2774" w:rsidRPr="007B4467"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7B4467" w:rsidRDefault="006E2774" w:rsidP="007A14A3">
            <w:pPr>
              <w:pStyle w:val="TAL"/>
            </w:pPr>
          </w:p>
        </w:tc>
      </w:tr>
    </w:tbl>
    <w:p w14:paraId="7D18B3A2" w14:textId="77777777" w:rsidR="006E2774" w:rsidRPr="007B4467" w:rsidRDefault="006E2774" w:rsidP="006E2774"/>
    <w:p w14:paraId="37B040A5" w14:textId="12410A21" w:rsidR="00586192" w:rsidRPr="007B4467" w:rsidRDefault="00586192" w:rsidP="00586192">
      <w:pPr>
        <w:pStyle w:val="TH"/>
        <w:ind w:left="567"/>
      </w:pPr>
      <w:r w:rsidRPr="007B4467">
        <w:t xml:space="preserve">Table A.4.3.2B.2.2-2: Supported </w:t>
      </w:r>
      <w:r w:rsidRPr="007B4467">
        <w:rPr>
          <w:lang w:eastAsia="fi-FI"/>
        </w:rPr>
        <w:t>Intra-band non-contiguous</w:t>
      </w:r>
      <w:r w:rsidRPr="007B4467">
        <w:t xml:space="preserve"> </w:t>
      </w:r>
      <w:r w:rsidR="009B2227" w:rsidRPr="007B4467">
        <w:t xml:space="preserve">EN-DC </w:t>
      </w:r>
      <w:r w:rsidRPr="007B4467">
        <w:t>configurations</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3B47E4" w:rsidRPr="007B4467" w14:paraId="22DACBA2" w14:textId="77777777" w:rsidTr="002B0F1D">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7FACCEFB" w14:textId="56F96C0D"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w:t>
            </w:r>
            <w:r w:rsidR="00786C8D" w:rsidRPr="007B4467">
              <w:rPr>
                <w:rFonts w:ascii="Arial" w:eastAsia="PMingLiU" w:hAnsi="Arial"/>
                <w:b/>
                <w:sz w:val="18"/>
              </w:rPr>
              <w:t>, 3, 4</w:t>
            </w:r>
            <w:r w:rsidRPr="007B446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7B4467" w:rsidRDefault="003B47E4"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7B4467" w:rsidRDefault="003B47E4"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4CB5145" w14:textId="2F712341" w:rsidR="003B47E4" w:rsidRPr="007B4467" w:rsidRDefault="00786C8D" w:rsidP="00786C8D">
            <w:pPr>
              <w:keepNext/>
              <w:keepLines/>
              <w:spacing w:after="0"/>
              <w:jc w:val="center"/>
              <w:rPr>
                <w:rFonts w:ascii="Arial" w:eastAsia="PMingLiU" w:hAnsi="Arial"/>
                <w:b/>
                <w:sz w:val="18"/>
              </w:rPr>
            </w:pPr>
            <w:r w:rsidRPr="007B4467">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C76379" w:rsidRPr="007B4467" w14:paraId="14A4F979"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BFE0949" w14:textId="47C32CB7" w:rsidR="00C76379" w:rsidRPr="007B4467" w:rsidRDefault="00C76379" w:rsidP="00C76379">
            <w:pPr>
              <w:pStyle w:val="TAL"/>
            </w:pPr>
            <w:r w:rsidRPr="007B4467">
              <w:t>DC_</w:t>
            </w:r>
            <w:r w:rsidRPr="007B4467">
              <w:rPr>
                <w:lang w:eastAsia="zh-TW"/>
              </w:rPr>
              <w:t>2A_n2A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7B4467" w:rsidRDefault="00C76379" w:rsidP="005B00C6">
            <w:pPr>
              <w:pStyle w:val="TAC"/>
              <w:rPr>
                <w:rFonts w:eastAsia="PMingLiU"/>
                <w:lang w:eastAsia="ja-JP"/>
              </w:rPr>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7B4467" w:rsidRDefault="00C76379" w:rsidP="00C76379">
            <w:pPr>
              <w:keepNext/>
              <w:keepLines/>
              <w:spacing w:after="0"/>
              <w:jc w:val="center"/>
              <w:rPr>
                <w:rFonts w:ascii="Arial" w:eastAsia="PMingLiU" w:hAnsi="Arial"/>
                <w:sz w:val="18"/>
              </w:rPr>
            </w:pPr>
          </w:p>
        </w:tc>
      </w:tr>
      <w:tr w:rsidR="00C76379" w:rsidRPr="007B4467" w14:paraId="74BDB987"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136B510" w14:textId="028514ED" w:rsidR="00C76379" w:rsidRPr="007B4467" w:rsidRDefault="00C76379" w:rsidP="00C76379">
            <w:pPr>
              <w:pStyle w:val="TAL"/>
            </w:pPr>
            <w:r w:rsidRPr="007B4467">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7B4467" w:rsidRDefault="00C76379" w:rsidP="00C76379">
            <w:pPr>
              <w:keepNext/>
              <w:keepLines/>
              <w:spacing w:after="0"/>
              <w:jc w:val="center"/>
              <w:rPr>
                <w:rFonts w:ascii="Arial" w:eastAsia="PMingLiU" w:hAnsi="Arial"/>
                <w:sz w:val="18"/>
              </w:rPr>
            </w:pPr>
          </w:p>
        </w:tc>
      </w:tr>
      <w:tr w:rsidR="00C76379" w:rsidRPr="007B4467" w14:paraId="408EBD6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2D6925EE" w14:textId="77777777" w:rsidR="00C76379" w:rsidRPr="007B4467" w:rsidRDefault="00C76379" w:rsidP="00C76379">
            <w:pPr>
              <w:pStyle w:val="TAL"/>
            </w:pPr>
            <w:r w:rsidRPr="007B446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7B4467" w:rsidRDefault="00C76379" w:rsidP="00C76379">
            <w:pPr>
              <w:keepNext/>
              <w:keepLines/>
              <w:spacing w:after="0"/>
              <w:jc w:val="center"/>
              <w:rPr>
                <w:rFonts w:ascii="Arial" w:eastAsia="PMingLiU" w:hAnsi="Arial"/>
                <w:sz w:val="18"/>
              </w:rPr>
            </w:pPr>
          </w:p>
        </w:tc>
      </w:tr>
      <w:tr w:rsidR="00C76379" w:rsidRPr="007B4467" w14:paraId="0E22FBE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F0602B2" w14:textId="77777777" w:rsidR="00C76379" w:rsidRPr="007B4467" w:rsidRDefault="00C76379" w:rsidP="00C76379">
            <w:pPr>
              <w:pStyle w:val="TAL"/>
            </w:pPr>
            <w:r w:rsidRPr="007B446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7B4467" w:rsidRDefault="00C76379" w:rsidP="00C76379">
            <w:pPr>
              <w:keepNext/>
              <w:keepLines/>
              <w:spacing w:after="0"/>
              <w:jc w:val="center"/>
              <w:rPr>
                <w:rFonts w:ascii="Arial" w:eastAsia="PMingLiU" w:hAnsi="Arial"/>
                <w:sz w:val="18"/>
              </w:rPr>
            </w:pPr>
          </w:p>
        </w:tc>
      </w:tr>
      <w:tr w:rsidR="00C76379" w:rsidRPr="007B4467" w14:paraId="03353FC6"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4882375E" w14:textId="2B5C9D6B" w:rsidR="00C76379" w:rsidRPr="007B4467" w:rsidRDefault="00C76379" w:rsidP="00C76379">
            <w:pPr>
              <w:pStyle w:val="TAL"/>
            </w:pPr>
            <w:r w:rsidRPr="007B4467">
              <w:rPr>
                <w:rFonts w:eastAsia="MS Mincho"/>
              </w:rPr>
              <w:t>DC_</w:t>
            </w:r>
            <w:r w:rsidRPr="007B4467">
              <w:t>66</w:t>
            </w:r>
            <w:r w:rsidRPr="007B4467">
              <w:rPr>
                <w:lang w:eastAsia="zh-TW"/>
              </w:rPr>
              <w:t>A_n</w:t>
            </w:r>
            <w:r w:rsidRPr="007B4467">
              <w:t>66</w:t>
            </w:r>
            <w:r w:rsidRPr="007B4467">
              <w:rPr>
                <w:lang w:eastAsia="zh-TW"/>
              </w:rPr>
              <w:t>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7B4467" w:rsidRDefault="00C76379" w:rsidP="005B00C6">
            <w:pPr>
              <w:pStyle w:val="TAC"/>
              <w:rPr>
                <w:rFonts w:eastAsia="PMingLiU"/>
                <w:lang w:eastAsia="ja-JP"/>
              </w:rPr>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7B4467" w:rsidRDefault="00C76379" w:rsidP="00C76379">
            <w:pPr>
              <w:keepNext/>
              <w:keepLines/>
              <w:spacing w:after="0"/>
              <w:jc w:val="center"/>
              <w:rPr>
                <w:rFonts w:ascii="Arial" w:eastAsia="PMingLiU" w:hAnsi="Arial"/>
                <w:sz w:val="18"/>
              </w:rPr>
            </w:pPr>
          </w:p>
        </w:tc>
      </w:tr>
      <w:tr w:rsidR="002B0F1D" w:rsidRPr="007B4467" w14:paraId="3FA36055"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E63AB35" w14:textId="4C65DF01" w:rsidR="002B0F1D" w:rsidRPr="007B4467" w:rsidRDefault="002B0F1D" w:rsidP="002B0F1D">
            <w:pPr>
              <w:pStyle w:val="TAL"/>
              <w:rPr>
                <w:rFonts w:eastAsia="MS Mincho"/>
              </w:rPr>
            </w:pPr>
            <w:r w:rsidRPr="007B4467">
              <w:rPr>
                <w:rFonts w:eastAsia="MS Mincho"/>
              </w:rPr>
              <w:t>DC_</w:t>
            </w:r>
            <w:r w:rsidRPr="007B4467">
              <w:t>66</w:t>
            </w:r>
            <w:r w:rsidRPr="007B4467">
              <w:rPr>
                <w:lang w:eastAsia="zh-TW"/>
              </w:rPr>
              <w:t>A-66A_n</w:t>
            </w:r>
            <w:r w:rsidRPr="007B4467">
              <w:t>66</w:t>
            </w:r>
            <w:r w:rsidRPr="007B4467">
              <w:rPr>
                <w:lang w:eastAsia="zh-TW"/>
              </w:rPr>
              <w:t>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0ABD3C4" w14:textId="7B28F809" w:rsidR="002B0F1D" w:rsidRPr="007B4467" w:rsidRDefault="002B0F1D" w:rsidP="002B0F1D">
            <w:pPr>
              <w:pStyle w:val="TAC"/>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2AE7D2EE" w14:textId="77777777" w:rsidR="002B0F1D" w:rsidRPr="007B4467" w:rsidRDefault="002B0F1D" w:rsidP="002B0F1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3CE4D" w14:textId="77777777" w:rsidR="002B0F1D" w:rsidRPr="007B4467" w:rsidRDefault="002B0F1D" w:rsidP="002B0F1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5E31A5" w14:textId="77777777" w:rsidR="002B0F1D" w:rsidRPr="007B4467" w:rsidRDefault="002B0F1D" w:rsidP="002B0F1D">
            <w:pPr>
              <w:keepNext/>
              <w:keepLines/>
              <w:spacing w:after="0"/>
              <w:jc w:val="center"/>
              <w:rPr>
                <w:rFonts w:ascii="Arial" w:eastAsia="PMingLiU" w:hAnsi="Arial"/>
                <w:sz w:val="18"/>
              </w:rPr>
            </w:pPr>
          </w:p>
        </w:tc>
      </w:tr>
      <w:tr w:rsidR="00C76379" w:rsidRPr="007B446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7B4467" w:rsidRDefault="00C76379" w:rsidP="00C76379">
            <w:pPr>
              <w:pStyle w:val="TAN"/>
              <w:rPr>
                <w:rFonts w:eastAsia="PMingLiU"/>
              </w:rPr>
            </w:pPr>
            <w:r w:rsidRPr="007B4467">
              <w:rPr>
                <w:rFonts w:eastAsia="PMingLiU"/>
              </w:rPr>
              <w:t>Note 1:</w:t>
            </w:r>
            <w:r w:rsidRPr="007B4467">
              <w:rPr>
                <w:rFonts w:eastAsia="PMingLiU"/>
              </w:rPr>
              <w:tab/>
              <w:t>Notation used for intra-band non-contiguous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5.3B.1.3-1</w:t>
            </w:r>
            <w:r w:rsidRPr="007B4467">
              <w:rPr>
                <w:rFonts w:eastAsia="PMingLiU"/>
              </w:rPr>
              <w:t>, e.g. ‘</w:t>
            </w:r>
            <w:r w:rsidRPr="007B4467">
              <w:t>DC_41A_n41A</w:t>
            </w:r>
            <w:r w:rsidRPr="007B4467">
              <w:rPr>
                <w:rFonts w:eastAsia="PMingLiU"/>
              </w:rPr>
              <w:t xml:space="preserve">’ indicates non-contiguous EN-DC operation on E-UTRA band 41 with DL Bandwidth Class A and </w:t>
            </w:r>
            <w:r w:rsidRPr="007B4467">
              <w:rPr>
                <w:rFonts w:eastAsia="PMingLiU"/>
                <w:lang w:eastAsia="zh-CN"/>
              </w:rPr>
              <w:t>NR</w:t>
            </w:r>
            <w:r w:rsidRPr="007B4467">
              <w:rPr>
                <w:rFonts w:eastAsia="PMingLiU"/>
              </w:rPr>
              <w:t xml:space="preserve"> band </w:t>
            </w:r>
            <w:r w:rsidRPr="007B4467">
              <w:rPr>
                <w:rFonts w:eastAsia="PMingLiU"/>
                <w:lang w:eastAsia="zh-CN"/>
              </w:rPr>
              <w:t>n41</w:t>
            </w:r>
            <w:r w:rsidRPr="007B4467">
              <w:rPr>
                <w:rFonts w:eastAsia="PMingLiU"/>
              </w:rPr>
              <w:t xml:space="preserve"> with DL CA Bandwidth Class A.</w:t>
            </w:r>
          </w:p>
          <w:p w14:paraId="772CDAF7" w14:textId="77777777" w:rsidR="00C76379" w:rsidRPr="007B4467" w:rsidRDefault="00C76379" w:rsidP="00C76379">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0ED92B5F" w14:textId="38CC8BB1" w:rsidR="00C76379" w:rsidRPr="007B4467" w:rsidRDefault="00C76379" w:rsidP="00C76379">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605F5847" w14:textId="77777777" w:rsidR="00C76379" w:rsidRPr="007B4467" w:rsidRDefault="00C76379" w:rsidP="00C76379">
            <w:pPr>
              <w:pStyle w:val="TAN"/>
            </w:pPr>
            <w:r w:rsidRPr="007B4467">
              <w:rPr>
                <w:lang w:eastAsia="zh-CN"/>
              </w:rPr>
              <w:t>Note 4:</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p w14:paraId="44CA776E" w14:textId="77777777" w:rsidR="00C76379" w:rsidRPr="007B4467" w:rsidRDefault="00C76379" w:rsidP="00C76379">
            <w:pPr>
              <w:pStyle w:val="TAN"/>
            </w:pPr>
            <w:r w:rsidRPr="007B4467">
              <w:t>Note 5:</w:t>
            </w:r>
            <w:r w:rsidRPr="007B4467">
              <w:tab/>
              <w:t>Only single switched UL is supported in Rel-15.</w:t>
            </w:r>
          </w:p>
          <w:p w14:paraId="6F27824B" w14:textId="2654966C" w:rsidR="00C76379" w:rsidRPr="007B4467" w:rsidRDefault="00C76379" w:rsidP="00C76379">
            <w:pPr>
              <w:pStyle w:val="TAN"/>
              <w:rPr>
                <w:rFonts w:eastAsia="PMingLiU"/>
              </w:rPr>
            </w:pPr>
            <w:r w:rsidRPr="007B4467">
              <w:t>Note 6:</w:t>
            </w:r>
            <w:r w:rsidRPr="007B4467">
              <w:tab/>
              <w:t>Only single switched UL is supported.</w:t>
            </w:r>
          </w:p>
        </w:tc>
      </w:tr>
    </w:tbl>
    <w:p w14:paraId="7AF0A8D5" w14:textId="77777777" w:rsidR="00586192" w:rsidRPr="007B4467" w:rsidRDefault="00586192" w:rsidP="00586192"/>
    <w:p w14:paraId="7D89FF7E" w14:textId="77777777" w:rsidR="006E2774" w:rsidRPr="007B4467" w:rsidRDefault="006E2774" w:rsidP="006E2774">
      <w:pPr>
        <w:pStyle w:val="TH"/>
        <w:rPr>
          <w:rFonts w:eastAsia="PMingLiU"/>
        </w:rPr>
      </w:pPr>
      <w:bookmarkStart w:id="715" w:name="_Toc27410918"/>
      <w:bookmarkStart w:id="716" w:name="_Toc36039431"/>
      <w:bookmarkStart w:id="717" w:name="_Toc43838791"/>
      <w:r w:rsidRPr="007B4467">
        <w:t>Table A.4.3.2B.2.2-3</w:t>
      </w:r>
      <w:r w:rsidRPr="007B4467">
        <w:rPr>
          <w:rFonts w:eastAsia="PMingLiU"/>
        </w:rPr>
        <w:t xml:space="preserve">: </w:t>
      </w:r>
      <w:r w:rsidRPr="007B4467">
        <w:rPr>
          <w:lang w:eastAsia="zh-CN"/>
        </w:rPr>
        <w:t xml:space="preserve">Intra-band non-contiguous EN-DC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7B446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7B4467" w:rsidRDefault="006E2774" w:rsidP="007A14A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7B4467" w:rsidRDefault="006E2774" w:rsidP="007A14A3">
            <w:pPr>
              <w:pStyle w:val="TAH"/>
              <w:rPr>
                <w:rFonts w:eastAsia="PMingLiU"/>
              </w:rPr>
            </w:pPr>
            <w:r w:rsidRPr="007B4467">
              <w:rPr>
                <w:lang w:eastAsia="zh-CN"/>
              </w:rPr>
              <w:t xml:space="preserve">Intra-band non-contiguous EN-DC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7B4467" w:rsidRDefault="006E2774" w:rsidP="007A14A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7B4467" w:rsidRDefault="006E2774" w:rsidP="007A14A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7B4467" w:rsidRDefault="006E2774" w:rsidP="007A14A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7B4467" w:rsidRDefault="006E2774" w:rsidP="007A14A3">
            <w:pPr>
              <w:pStyle w:val="TAH"/>
              <w:rPr>
                <w:rFonts w:eastAsia="PMingLiU"/>
              </w:rPr>
            </w:pPr>
            <w:r w:rsidRPr="007B4467">
              <w:rPr>
                <w:rFonts w:eastAsia="PMingLiU"/>
              </w:rPr>
              <w:t>Comments</w:t>
            </w:r>
          </w:p>
        </w:tc>
      </w:tr>
      <w:tr w:rsidR="006E2774" w:rsidRPr="007B446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7B4467" w:rsidRDefault="006E2774" w:rsidP="007A14A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7B4467" w:rsidRDefault="006E2774" w:rsidP="007A14A3">
            <w:pPr>
              <w:pStyle w:val="TAL"/>
              <w:rPr>
                <w:lang w:eastAsia="zh-CN"/>
              </w:rPr>
            </w:pPr>
            <w:r w:rsidRPr="007B4467">
              <w:rPr>
                <w:lang w:eastAsia="zh-CN"/>
              </w:rPr>
              <w:t xml:space="preserve">LTE </w:t>
            </w:r>
            <w:r w:rsidRPr="007B4467">
              <w:rPr>
                <w:rFonts w:eastAsia="PMingLiU"/>
              </w:rPr>
              <w:t xml:space="preserve">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p w14:paraId="28DF68AD" w14:textId="77777777" w:rsidR="006E2774" w:rsidRPr="007B4467" w:rsidRDefault="006E2774" w:rsidP="007A14A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7B4467" w:rsidRDefault="006E2774" w:rsidP="007A14A3">
            <w:pPr>
              <w:pStyle w:val="TAC"/>
              <w:rPr>
                <w:rFonts w:eastAsia="PMingLiU"/>
                <w:lang w:eastAsia="zh-CN"/>
              </w:rPr>
            </w:pPr>
            <w:r w:rsidRPr="007B4467">
              <w:rPr>
                <w:rFonts w:eastAsia="PMingLiU"/>
              </w:rPr>
              <w:t>38.101-</w:t>
            </w:r>
            <w:r w:rsidRPr="007B4467">
              <w:rPr>
                <w:lang w:eastAsia="zh-CN"/>
              </w:rPr>
              <w:t>3</w:t>
            </w:r>
            <w:r w:rsidRPr="007B4467">
              <w:rPr>
                <w:rFonts w:eastAsia="PMingLiU"/>
              </w:rPr>
              <w:t xml:space="preserve">, </w:t>
            </w:r>
            <w:r w:rsidRPr="007B4467">
              <w:rPr>
                <w:lang w:eastAsia="zh-CN"/>
              </w:rPr>
              <w:t>6</w:t>
            </w:r>
            <w:r w:rsidRPr="007B4467">
              <w:rPr>
                <w:rFonts w:eastAsia="PMingLiU"/>
              </w:rPr>
              <w:t>.2</w:t>
            </w:r>
            <w:r w:rsidRPr="007B446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7B4467" w:rsidRDefault="006E2774" w:rsidP="007A14A3">
            <w:pPr>
              <w:pStyle w:val="TAC"/>
              <w:rPr>
                <w:rFonts w:eastAsia="PMingLiU"/>
              </w:rPr>
            </w:pPr>
            <w:r w:rsidRPr="007B4467">
              <w:rPr>
                <w:rFonts w:eastAsia="PMingLiU"/>
                <w:lang w:eastAsia="zh-TW"/>
              </w:rPr>
              <w:t>Rel-1</w:t>
            </w:r>
            <w:r w:rsidRPr="007B446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7B4467" w:rsidRDefault="006E2774" w:rsidP="007A14A3">
            <w:pPr>
              <w:pStyle w:val="TAC"/>
              <w:rPr>
                <w:rFonts w:eastAsia="PMingLiU"/>
              </w:rPr>
            </w:pPr>
            <w:r w:rsidRPr="007B4467">
              <w:t>pc_</w:t>
            </w:r>
            <w:r w:rsidRPr="007B4467">
              <w:rPr>
                <w:lang w:eastAsia="zh-CN"/>
              </w:rPr>
              <w:t>Band41_</w:t>
            </w:r>
            <w:r w:rsidRPr="007B4467">
              <w:t>nrBand</w:t>
            </w:r>
            <w:r w:rsidRPr="007B4467">
              <w:rPr>
                <w:lang w:eastAsia="zh-CN"/>
              </w:rPr>
              <w:t>41</w:t>
            </w:r>
            <w:r w:rsidRPr="007B4467">
              <w:t>_NC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7B4467" w:rsidRDefault="006E2774" w:rsidP="007A14A3">
            <w:pPr>
              <w:pStyle w:val="TAC"/>
              <w:rPr>
                <w:rFonts w:eastAsia="PMingLiU"/>
                <w:lang w:eastAsia="zh-CN"/>
              </w:rPr>
            </w:pPr>
            <w:r w:rsidRPr="007B4467">
              <w:rPr>
                <w:rFonts w:cs="Arial"/>
                <w:szCs w:val="18"/>
                <w:lang w:eastAsia="ja-JP"/>
              </w:rPr>
              <w:t>DC_</w:t>
            </w:r>
            <w:r w:rsidRPr="007B4467">
              <w:rPr>
                <w:rFonts w:cs="Arial"/>
                <w:szCs w:val="18"/>
                <w:lang w:eastAsia="zh-CN"/>
              </w:rPr>
              <w:t>41A_n41A</w:t>
            </w:r>
          </w:p>
        </w:tc>
      </w:tr>
    </w:tbl>
    <w:p w14:paraId="724FFEAB" w14:textId="77777777" w:rsidR="00B1496E" w:rsidRPr="007B4467" w:rsidRDefault="00B1496E" w:rsidP="00B1496E">
      <w:pPr>
        <w:rPr>
          <w:lang w:eastAsia="zh-CN"/>
        </w:rPr>
      </w:pPr>
    </w:p>
    <w:p w14:paraId="01E9D2D9" w14:textId="1456A86F" w:rsidR="00B1496E" w:rsidRPr="007B4467" w:rsidRDefault="00B1496E" w:rsidP="00B1496E">
      <w:pPr>
        <w:pStyle w:val="TH"/>
        <w:rPr>
          <w:rFonts w:eastAsia="PMingLiU"/>
        </w:rPr>
      </w:pPr>
      <w:r w:rsidRPr="007B4467">
        <w:rPr>
          <w:rFonts w:eastAsia="PMingLiU"/>
        </w:rPr>
        <w:t xml:space="preserve">Table </w:t>
      </w:r>
      <w:r w:rsidRPr="007B4467">
        <w:t>A.4.3.2B.2.</w:t>
      </w:r>
      <w:r w:rsidRPr="007B4467">
        <w:rPr>
          <w:lang w:eastAsia="zh-CN"/>
        </w:rPr>
        <w:t>2</w:t>
      </w:r>
      <w:r w:rsidRPr="007B4467">
        <w:t>-</w:t>
      </w:r>
      <w:r w:rsidRPr="007B4467">
        <w:rPr>
          <w:lang w:eastAsia="zh-CN"/>
        </w:rPr>
        <w:t>4</w:t>
      </w:r>
      <w:r w:rsidRPr="007B4467">
        <w:rPr>
          <w:rFonts w:eastAsia="PMingLiU"/>
        </w:rPr>
        <w:t xml:space="preserve">: </w:t>
      </w:r>
      <w:r w:rsidRPr="007B4467">
        <w:rPr>
          <w:lang w:eastAsia="zh-CN"/>
        </w:rPr>
        <w:t xml:space="preserve">Intra-band non-contiguous EN-DC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7B4467"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7B4467" w:rsidRDefault="00B1496E" w:rsidP="00261B4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7B4467" w:rsidRDefault="00B1496E" w:rsidP="00261B4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7B4467" w:rsidRDefault="00B1496E" w:rsidP="00261B4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7B4467" w:rsidRDefault="00B1496E" w:rsidP="00261B4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7B4467" w:rsidRDefault="00B1496E" w:rsidP="00261B4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7B4467" w:rsidRDefault="00B1496E" w:rsidP="00261B4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7B4467" w:rsidRDefault="00B1496E" w:rsidP="00261B4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7B4467" w:rsidRDefault="00B1496E" w:rsidP="00261B49">
            <w:pPr>
              <w:pStyle w:val="TAC"/>
              <w:rPr>
                <w:lang w:eastAsia="zh-CN"/>
              </w:rPr>
            </w:pPr>
            <w:r w:rsidRPr="007B4467">
              <w:rPr>
                <w:rFonts w:cs="Arial"/>
                <w:szCs w:val="18"/>
                <w:lang w:eastAsia="ja-JP"/>
              </w:rPr>
              <w:t>DC_</w:t>
            </w:r>
            <w:r w:rsidRPr="007B446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41A_n41A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7B4467" w:rsidRDefault="00B1496E" w:rsidP="00261B49">
            <w:pPr>
              <w:pStyle w:val="TAC"/>
            </w:pPr>
            <w:r w:rsidRPr="007B4467">
              <w:rPr>
                <w:lang w:eastAsia="zh-TW"/>
              </w:rPr>
              <w:t>Rel-1</w:t>
            </w:r>
            <w:r w:rsidRPr="007B4467">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41</w:t>
            </w:r>
            <w:r w:rsidRPr="007B4467">
              <w:t>_</w:t>
            </w:r>
            <w:r w:rsidRPr="007B4467">
              <w:rPr>
                <w:lang w:eastAsia="zh-CN"/>
              </w:rPr>
              <w:t>N</w:t>
            </w:r>
            <w:r w:rsidRPr="007B4467">
              <w:t>C</w:t>
            </w:r>
            <w:r w:rsidRPr="007B4467">
              <w:rPr>
                <w:lang w:eastAsia="zh-CN"/>
              </w:rPr>
              <w:t>_</w:t>
            </w:r>
            <w:r w:rsidRPr="007B4467">
              <w:t>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7B4467" w:rsidRDefault="00B1496E" w:rsidP="00261B49">
            <w:pPr>
              <w:pStyle w:val="TAC"/>
              <w:rPr>
                <w:lang w:eastAsia="zh-CN"/>
              </w:rPr>
            </w:pPr>
          </w:p>
        </w:tc>
      </w:tr>
    </w:tbl>
    <w:p w14:paraId="7D12E9B9" w14:textId="77777777" w:rsidR="00C76379" w:rsidRPr="007B4467" w:rsidRDefault="00C76379" w:rsidP="00C76379"/>
    <w:p w14:paraId="599D660D" w14:textId="77777777" w:rsidR="00C76379" w:rsidRPr="007B4467" w:rsidRDefault="00C76379" w:rsidP="00C76379">
      <w:pPr>
        <w:pStyle w:val="TH"/>
      </w:pPr>
      <w:r w:rsidRPr="007B4467">
        <w:rPr>
          <w:rFonts w:eastAsia="PMingLiU"/>
        </w:rPr>
        <w:t xml:space="preserve">Table </w:t>
      </w:r>
      <w:r w:rsidRPr="007B4467">
        <w:t>A.4.3.2B.2.2-4a</w:t>
      </w:r>
      <w:r w:rsidRPr="007B4467">
        <w:rPr>
          <w:rFonts w:eastAsia="PMingLiU"/>
        </w:rPr>
        <w:t xml:space="preserve">: </w:t>
      </w:r>
      <w:r w:rsidRPr="007B4467">
        <w:t xml:space="preserve">Intra-band non-contiguous EN-DC maxNumberSRS-Ports-PerResource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7B4467" w:rsidRDefault="00C76379">
            <w:pPr>
              <w:pStyle w:val="TAH"/>
            </w:pPr>
            <w:r w:rsidRPr="007B4467">
              <w:t>Supported maxNumberSRS-Ports-PerResource</w:t>
            </w:r>
          </w:p>
        </w:tc>
      </w:tr>
      <w:tr w:rsidR="00C76379" w:rsidRPr="007B4467"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7B4467" w:rsidRDefault="00C76379">
            <w:pPr>
              <w:pStyle w:val="TAC"/>
            </w:pPr>
            <w:r w:rsidRPr="007B4467">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41A_n41A</w:t>
            </w:r>
            <w:r w:rsidRPr="007B4467">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7B4467" w:rsidRDefault="00C76379">
            <w:pPr>
              <w:pStyle w:val="TAC"/>
              <w:rPr>
                <w:lang w:eastAsia="zh-CN"/>
              </w:rPr>
            </w:pPr>
            <w:r w:rsidRPr="007B4467">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7B4467" w:rsidRDefault="00C76379"/>
        </w:tc>
      </w:tr>
    </w:tbl>
    <w:p w14:paraId="2ED23DCC" w14:textId="77777777" w:rsidR="00C76379" w:rsidRPr="007B4467" w:rsidRDefault="00C76379" w:rsidP="00C76379">
      <w:pPr>
        <w:rPr>
          <w:rFonts w:eastAsia="SimSun"/>
          <w:lang w:eastAsia="zh-CN"/>
        </w:rPr>
      </w:pPr>
    </w:p>
    <w:p w14:paraId="529991BA" w14:textId="77777777" w:rsidR="00C76379" w:rsidRPr="007B4467" w:rsidRDefault="00C76379" w:rsidP="00C76379">
      <w:pPr>
        <w:pStyle w:val="TH"/>
      </w:pPr>
      <w:r w:rsidRPr="007B4467">
        <w:rPr>
          <w:rFonts w:eastAsia="PMingLiU"/>
        </w:rPr>
        <w:t xml:space="preserve">Table </w:t>
      </w:r>
      <w:r w:rsidRPr="007B4467">
        <w:t>A.4.3.2B.2.2-4b</w:t>
      </w:r>
      <w:r w:rsidRPr="007B4467">
        <w:rPr>
          <w:rFonts w:eastAsia="PMingLiU"/>
        </w:rPr>
        <w:t xml:space="preserve">: </w:t>
      </w:r>
      <w:r w:rsidRPr="007B4467">
        <w:t xml:space="preserve">Intra-band non-contiguous EN-DC NR part power class UE </w:t>
      </w:r>
      <w:r w:rsidRPr="007B4467">
        <w:rPr>
          <w:rFonts w:eastAsia="PMingLiU"/>
        </w:rPr>
        <w:t>RF Baseline Implementation Capabilitie</w:t>
      </w:r>
      <w:r w:rsidRPr="007B4467">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7B4467" w:rsidRDefault="00C7637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7B4467" w:rsidRDefault="00C76379">
            <w:pPr>
              <w:pStyle w:val="TAH"/>
            </w:pPr>
            <w:r w:rsidRPr="007B4467">
              <w:t>Supported NR part power class</w:t>
            </w:r>
          </w:p>
        </w:tc>
      </w:tr>
      <w:tr w:rsidR="00C76379" w:rsidRPr="007B4467"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7B4467" w:rsidRDefault="00C7637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7B4467" w:rsidRDefault="00C76379">
            <w:pPr>
              <w:pStyle w:val="TAC"/>
            </w:pPr>
            <w:r w:rsidRPr="007B4467">
              <w:rPr>
                <w:rFonts w:cs="Arial"/>
                <w:szCs w:val="18"/>
                <w:lang w:eastAsia="ja-JP"/>
              </w:rPr>
              <w:t>DC_</w:t>
            </w:r>
            <w:r w:rsidRPr="007B4467">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7B4467" w:rsidRDefault="00C76379">
            <w:pPr>
              <w:pStyle w:val="TAC"/>
            </w:pPr>
            <w:r w:rsidRPr="007B4467">
              <w:rPr>
                <w:rFonts w:cs="Arial"/>
                <w:szCs w:val="18"/>
                <w:lang w:eastAsia="ja-JP"/>
              </w:rPr>
              <w:t>DC_</w:t>
            </w:r>
            <w:r w:rsidRPr="007B4467">
              <w:rPr>
                <w:rFonts w:cs="Arial"/>
                <w:szCs w:val="18"/>
              </w:rPr>
              <w:t>41A_n41A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7B4467" w:rsidRDefault="00C76379">
            <w:pPr>
              <w:pStyle w:val="TAC"/>
            </w:pPr>
            <w:r w:rsidRPr="007B4467">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7B4467" w:rsidRDefault="00C76379">
            <w:pPr>
              <w:pStyle w:val="TAC"/>
            </w:pPr>
            <w:r w:rsidRPr="007B4467">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7B4467" w:rsidRDefault="00C76379"/>
        </w:tc>
      </w:tr>
    </w:tbl>
    <w:p w14:paraId="56911FAC" w14:textId="77777777" w:rsidR="006E2774" w:rsidRPr="007B4467" w:rsidRDefault="006E2774" w:rsidP="00F7225E"/>
    <w:p w14:paraId="1878E786" w14:textId="77777777" w:rsidR="00586192" w:rsidRPr="007B4467" w:rsidRDefault="00586192" w:rsidP="00586192">
      <w:pPr>
        <w:pStyle w:val="Heading5"/>
      </w:pPr>
      <w:bookmarkStart w:id="718" w:name="_Toc51772948"/>
      <w:bookmarkStart w:id="719" w:name="_Toc58245155"/>
      <w:bookmarkStart w:id="720" w:name="_Toc68089604"/>
      <w:bookmarkStart w:id="721" w:name="_Toc69067725"/>
      <w:bookmarkStart w:id="722" w:name="_Toc75383273"/>
      <w:bookmarkStart w:id="723" w:name="_Toc83706921"/>
      <w:bookmarkStart w:id="724" w:name="_Toc90491626"/>
      <w:bookmarkStart w:id="725" w:name="_Toc100147720"/>
      <w:bookmarkStart w:id="726" w:name="_Toc106740992"/>
      <w:bookmarkStart w:id="727" w:name="_Toc114916348"/>
      <w:bookmarkStart w:id="728" w:name="_Toc194512952"/>
      <w:r w:rsidRPr="007B4467">
        <w:t>A.4.3.2B.2.3</w:t>
      </w:r>
      <w:r w:rsidRPr="007B4467">
        <w:tab/>
        <w:t>Inter-band</w:t>
      </w:r>
      <w:bookmarkEnd w:id="715"/>
      <w:r w:rsidR="009B2227" w:rsidRPr="007B4467">
        <w:t xml:space="preserve"> EN-DC</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7156B194" w14:textId="77777777" w:rsidR="00586192" w:rsidRPr="007B4467" w:rsidRDefault="00586192" w:rsidP="00586192">
      <w:pPr>
        <w:pStyle w:val="Heading6"/>
      </w:pPr>
      <w:bookmarkStart w:id="729" w:name="_Toc27410919"/>
      <w:bookmarkStart w:id="730" w:name="_Toc36039432"/>
      <w:bookmarkStart w:id="731" w:name="_Toc43838792"/>
      <w:bookmarkStart w:id="732" w:name="_Toc51772949"/>
      <w:bookmarkStart w:id="733" w:name="_Toc58245156"/>
      <w:bookmarkStart w:id="734" w:name="_Toc68089605"/>
      <w:bookmarkStart w:id="735" w:name="_Toc69067726"/>
      <w:bookmarkStart w:id="736" w:name="_Toc75383274"/>
      <w:bookmarkStart w:id="737" w:name="_Toc83706922"/>
      <w:bookmarkStart w:id="738" w:name="_Toc90491627"/>
      <w:bookmarkStart w:id="739" w:name="_Toc100147721"/>
      <w:bookmarkStart w:id="740" w:name="_Toc106740993"/>
      <w:bookmarkStart w:id="741" w:name="_Toc114916349"/>
      <w:bookmarkStart w:id="742" w:name="_Toc194512953"/>
      <w:r w:rsidRPr="007B4467">
        <w:t>A.4.3.2B.2.3.1</w:t>
      </w:r>
      <w:r w:rsidRPr="007B4467">
        <w:tab/>
        <w:t xml:space="preserve">Inter-band </w:t>
      </w:r>
      <w:r w:rsidR="009B2227" w:rsidRPr="007B4467">
        <w:t xml:space="preserve">EN-DC </w:t>
      </w:r>
      <w:r w:rsidRPr="007B4467">
        <w:t>with</w:t>
      </w:r>
      <w:r w:rsidR="009B2227" w:rsidRPr="007B4467">
        <w:t>in</w:t>
      </w:r>
      <w:r w:rsidRPr="007B4467">
        <w:t xml:space="preserve"> FR1 (two bands)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5E779EC" w14:textId="77777777" w:rsidR="00586192" w:rsidRPr="007B4467" w:rsidRDefault="00586192" w:rsidP="00586192">
      <w:pPr>
        <w:pStyle w:val="TH"/>
        <w:ind w:left="567"/>
      </w:pPr>
      <w:r w:rsidRPr="007B4467">
        <w:t xml:space="preserve">Table A.4.3.2B.2.3.1-1: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9B2227" w:rsidRPr="007B4467">
        <w:t>EN-DC within</w:t>
      </w:r>
      <w:r w:rsidRPr="007B446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7B4467" w:rsidRDefault="006E2774" w:rsidP="007A14A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7B4467" w:rsidRDefault="006E2774" w:rsidP="007A14A3">
            <w:pPr>
              <w:pStyle w:val="TAH"/>
            </w:pPr>
            <w:r w:rsidRPr="007B4467">
              <w:t>Comments</w:t>
            </w:r>
          </w:p>
        </w:tc>
      </w:tr>
      <w:tr w:rsidR="006E2774" w:rsidRPr="007B446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7B4467" w:rsidRDefault="006E2774" w:rsidP="007A14A3">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7B4467" w:rsidRDefault="006E2774" w:rsidP="007A14A3">
            <w:pPr>
              <w:pStyle w:val="TAC"/>
            </w:pPr>
            <w:r w:rsidRPr="007B4467">
              <w:t>36.101, 5.6A.1</w:t>
            </w:r>
          </w:p>
          <w:p w14:paraId="733EC82E"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7B4467" w:rsidRDefault="006E2774" w:rsidP="007A14A3">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7B4467" w:rsidRDefault="006E2774" w:rsidP="007A14A3">
            <w:pPr>
              <w:pStyle w:val="TAL"/>
            </w:pPr>
          </w:p>
        </w:tc>
      </w:tr>
      <w:tr w:rsidR="006E2774" w:rsidRPr="007B446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7B4467" w:rsidRDefault="006E2774" w:rsidP="007A14A3">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7B4467" w:rsidRDefault="006E2774" w:rsidP="007A14A3">
            <w:pPr>
              <w:pStyle w:val="TAC"/>
            </w:pPr>
            <w:r w:rsidRPr="007B4467">
              <w:t>36.101, 5.6A.1</w:t>
            </w:r>
          </w:p>
          <w:p w14:paraId="1B005D80"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7B4467" w:rsidRDefault="006E2774" w:rsidP="007A14A3">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7B4467" w:rsidRDefault="006E2774" w:rsidP="007A14A3">
            <w:pPr>
              <w:pStyle w:val="TAL"/>
            </w:pPr>
          </w:p>
        </w:tc>
      </w:tr>
      <w:tr w:rsidR="006E2774" w:rsidRPr="007B446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7B4467" w:rsidRDefault="006E2774" w:rsidP="007A14A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7B4467" w:rsidRDefault="006E2774" w:rsidP="007A14A3">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7B4467" w:rsidRDefault="006E2774" w:rsidP="007A14A3">
            <w:pPr>
              <w:pStyle w:val="TAC"/>
            </w:pPr>
            <w:r w:rsidRPr="007B4467">
              <w:t>36.101, 5.6A.1</w:t>
            </w:r>
          </w:p>
          <w:p w14:paraId="127DA63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7B4467" w:rsidRDefault="006E2774" w:rsidP="007A14A3">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7B4467" w:rsidRDefault="006E2774" w:rsidP="007A14A3">
            <w:pPr>
              <w:pStyle w:val="TAL"/>
            </w:pPr>
          </w:p>
        </w:tc>
      </w:tr>
      <w:tr w:rsidR="006E2774" w:rsidRPr="007B446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7B4467" w:rsidRDefault="006E2774" w:rsidP="007A14A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7B4467" w:rsidRDefault="006E2774" w:rsidP="007A14A3">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7B4467" w:rsidRDefault="006E2774" w:rsidP="007A14A3">
            <w:pPr>
              <w:pStyle w:val="TAC"/>
            </w:pPr>
            <w:r w:rsidRPr="007B4467">
              <w:t>36.101, 5.6A.1</w:t>
            </w:r>
          </w:p>
          <w:p w14:paraId="176ECA0F"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7B4467" w:rsidRDefault="006E2774" w:rsidP="007A14A3">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7B4467" w:rsidRDefault="006E2774" w:rsidP="007A14A3">
            <w:pPr>
              <w:pStyle w:val="TAL"/>
            </w:pPr>
          </w:p>
        </w:tc>
      </w:tr>
      <w:tr w:rsidR="006E2774" w:rsidRPr="007B446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7B4467" w:rsidRDefault="006E2774" w:rsidP="007A14A3">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7B4467" w:rsidRDefault="006E2774" w:rsidP="007A14A3">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7B4467" w:rsidRDefault="006E2774" w:rsidP="007A14A3">
            <w:pPr>
              <w:pStyle w:val="TAC"/>
            </w:pPr>
            <w:r w:rsidRPr="007B4467">
              <w:t>36.101, 5.6A.1</w:t>
            </w:r>
          </w:p>
          <w:p w14:paraId="59DC35C5"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7B4467" w:rsidRDefault="006E2774" w:rsidP="007A14A3">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7B4467" w:rsidRDefault="006E2774" w:rsidP="007A14A3">
            <w:pPr>
              <w:pStyle w:val="TAL"/>
            </w:pPr>
          </w:p>
        </w:tc>
      </w:tr>
      <w:tr w:rsidR="006E2774" w:rsidRPr="007B446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7B4467" w:rsidRDefault="006E2774" w:rsidP="007A14A3">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7B4467" w:rsidRDefault="006E2774" w:rsidP="007A14A3">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7B4467" w:rsidRDefault="006E2774" w:rsidP="007A14A3">
            <w:pPr>
              <w:pStyle w:val="TAC"/>
            </w:pPr>
            <w:r w:rsidRPr="007B4467">
              <w:t>36.101, 5.6A.1</w:t>
            </w:r>
          </w:p>
          <w:p w14:paraId="3389447F"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7B4467" w:rsidRDefault="006E2774" w:rsidP="007A14A3">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7B4467" w:rsidRDefault="006E2774" w:rsidP="007A14A3">
            <w:pPr>
              <w:pStyle w:val="TAL"/>
            </w:pPr>
          </w:p>
        </w:tc>
      </w:tr>
      <w:tr w:rsidR="006E2774" w:rsidRPr="007B446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7B4467" w:rsidRDefault="006E2774" w:rsidP="007A14A3">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7B4467" w:rsidRDefault="006E2774" w:rsidP="007A14A3">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7B4467" w:rsidRDefault="006E2774" w:rsidP="007A14A3">
            <w:pPr>
              <w:pStyle w:val="TAC"/>
            </w:pPr>
            <w:r w:rsidRPr="007B4467">
              <w:t>36.101, 5.6A.1</w:t>
            </w:r>
          </w:p>
          <w:p w14:paraId="1597BC5D"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7B4467" w:rsidRDefault="006E2774" w:rsidP="007A14A3">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7B4467" w:rsidRDefault="006E2774" w:rsidP="007A14A3">
            <w:pPr>
              <w:pStyle w:val="TAL"/>
            </w:pPr>
          </w:p>
        </w:tc>
      </w:tr>
      <w:tr w:rsidR="006E2774" w:rsidRPr="007B446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7B4467" w:rsidRDefault="006E2774" w:rsidP="007A14A3">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7B4467" w:rsidRDefault="006E2774" w:rsidP="007A14A3">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7B4467" w:rsidRDefault="006E2774" w:rsidP="007A14A3">
            <w:pPr>
              <w:pStyle w:val="TAC"/>
            </w:pPr>
            <w:r w:rsidRPr="007B4467">
              <w:t>36.101, 5.6A.1</w:t>
            </w:r>
          </w:p>
          <w:p w14:paraId="29148252"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7B4467" w:rsidRDefault="006E2774" w:rsidP="007A14A3">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7B4467" w:rsidRDefault="006E2774" w:rsidP="007A14A3">
            <w:pPr>
              <w:pStyle w:val="TAL"/>
            </w:pPr>
          </w:p>
        </w:tc>
      </w:tr>
      <w:tr w:rsidR="006E2774" w:rsidRPr="007B446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7B4467" w:rsidRDefault="006E2774" w:rsidP="007A14A3">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7B4467" w:rsidRDefault="006E2774" w:rsidP="007A14A3">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7B4467" w:rsidRDefault="006E2774" w:rsidP="007A14A3">
            <w:pPr>
              <w:pStyle w:val="TAC"/>
            </w:pPr>
            <w:r w:rsidRPr="007B4467">
              <w:t>36.101, 5.6A.1</w:t>
            </w:r>
          </w:p>
          <w:p w14:paraId="399210F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7B4467" w:rsidRDefault="006E2774" w:rsidP="007A14A3">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7B4467" w:rsidRDefault="006E2774" w:rsidP="007A14A3">
            <w:pPr>
              <w:pStyle w:val="TAL"/>
            </w:pPr>
          </w:p>
        </w:tc>
      </w:tr>
      <w:tr w:rsidR="006E2774" w:rsidRPr="007B446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7B4467" w:rsidRDefault="006E2774" w:rsidP="007A14A3">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7B4467" w:rsidRDefault="006E2774" w:rsidP="007A14A3">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7B4467" w:rsidRDefault="006E2774" w:rsidP="007A14A3">
            <w:pPr>
              <w:pStyle w:val="TAC"/>
            </w:pPr>
            <w:r w:rsidRPr="007B4467">
              <w:t>36.101, 5.6A.1</w:t>
            </w:r>
          </w:p>
          <w:p w14:paraId="2CDE5C3B"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7B4467" w:rsidRDefault="006E2774" w:rsidP="007A14A3">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7B4467" w:rsidRDefault="006E2774" w:rsidP="007A14A3">
            <w:pPr>
              <w:pStyle w:val="TAL"/>
            </w:pPr>
          </w:p>
        </w:tc>
      </w:tr>
      <w:tr w:rsidR="006E2774" w:rsidRPr="007B446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7B4467" w:rsidRDefault="006E2774" w:rsidP="007A14A3">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7B4467" w:rsidRDefault="006E2774" w:rsidP="007A14A3">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7B4467" w:rsidRDefault="006E2774" w:rsidP="007A14A3">
            <w:pPr>
              <w:pStyle w:val="TAC"/>
            </w:pPr>
            <w:r w:rsidRPr="007B4467">
              <w:t>36.101, 5.6A.1</w:t>
            </w:r>
          </w:p>
          <w:p w14:paraId="3BF3AF1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7B4467" w:rsidRDefault="006E2774" w:rsidP="007A14A3">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7B4467" w:rsidRDefault="006E2774" w:rsidP="007A14A3">
            <w:pPr>
              <w:pStyle w:val="TAL"/>
            </w:pPr>
          </w:p>
        </w:tc>
      </w:tr>
      <w:tr w:rsidR="006E2774" w:rsidRPr="007B446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7B4467" w:rsidRDefault="006E2774" w:rsidP="007A14A3">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7B4467" w:rsidRDefault="006E2774" w:rsidP="007A14A3">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7B4467" w:rsidRDefault="006E2774" w:rsidP="007A14A3">
            <w:pPr>
              <w:pStyle w:val="TAC"/>
            </w:pPr>
            <w:r w:rsidRPr="007B4467">
              <w:t>36.101, 5.6A.1</w:t>
            </w:r>
          </w:p>
          <w:p w14:paraId="19517817"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7B4467" w:rsidRDefault="006E2774" w:rsidP="007A14A3">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7B4467" w:rsidRDefault="006E2774" w:rsidP="007A14A3">
            <w:pPr>
              <w:pStyle w:val="TAL"/>
            </w:pPr>
          </w:p>
        </w:tc>
      </w:tr>
      <w:tr w:rsidR="006E2774" w:rsidRPr="007B446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7B4467" w:rsidRDefault="006E2774" w:rsidP="007A14A3">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7B4467" w:rsidRDefault="006E2774" w:rsidP="007A14A3">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7B4467" w:rsidRDefault="006E2774" w:rsidP="007A14A3">
            <w:pPr>
              <w:pStyle w:val="TAC"/>
            </w:pPr>
            <w:r w:rsidRPr="007B4467">
              <w:t>36.101, 5.6A.1</w:t>
            </w:r>
          </w:p>
          <w:p w14:paraId="63CEBB60"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7B4467" w:rsidRDefault="006E2774" w:rsidP="007A14A3">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7B4467" w:rsidRDefault="006E2774" w:rsidP="007A14A3">
            <w:pPr>
              <w:pStyle w:val="TAL"/>
            </w:pPr>
          </w:p>
        </w:tc>
      </w:tr>
      <w:tr w:rsidR="006E2774" w:rsidRPr="007B446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7B4467" w:rsidRDefault="006E2774" w:rsidP="007A14A3">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7B4467" w:rsidRDefault="006E2774" w:rsidP="007A14A3">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7B4467" w:rsidRDefault="006E2774" w:rsidP="007A14A3">
            <w:pPr>
              <w:pStyle w:val="TAC"/>
            </w:pPr>
            <w:r w:rsidRPr="007B4467">
              <w:t>36.101, 5.6A.1</w:t>
            </w:r>
          </w:p>
          <w:p w14:paraId="0008ABC4"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7B4467" w:rsidRDefault="006E2774" w:rsidP="007A14A3">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7B4467" w:rsidRDefault="006E2774" w:rsidP="007A14A3">
            <w:pPr>
              <w:pStyle w:val="TAL"/>
            </w:pPr>
          </w:p>
        </w:tc>
      </w:tr>
      <w:tr w:rsidR="006E2774" w:rsidRPr="007B446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7B4467" w:rsidRDefault="006E2774" w:rsidP="007A14A3">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7B4467" w:rsidRDefault="006E2774" w:rsidP="007A14A3">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7B4467" w:rsidRDefault="006E2774" w:rsidP="007A14A3">
            <w:pPr>
              <w:pStyle w:val="TAC"/>
            </w:pPr>
            <w:r w:rsidRPr="007B4467">
              <w:t>36.101, 5.6A.1</w:t>
            </w:r>
          </w:p>
          <w:p w14:paraId="4CB6732A"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7B4467" w:rsidRDefault="006E2774" w:rsidP="007A14A3">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7B4467" w:rsidRDefault="006E2774" w:rsidP="007A14A3">
            <w:pPr>
              <w:pStyle w:val="TAL"/>
            </w:pPr>
          </w:p>
        </w:tc>
      </w:tr>
      <w:tr w:rsidR="006E2774" w:rsidRPr="007B446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7B4467" w:rsidDel="00142FC9" w:rsidRDefault="006E2774" w:rsidP="007A14A3">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7B4467" w:rsidRDefault="006E2774" w:rsidP="007A14A3">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7B4467" w:rsidRDefault="006E2774" w:rsidP="007A14A3">
            <w:pPr>
              <w:pStyle w:val="TAC"/>
            </w:pPr>
            <w:r w:rsidRPr="007B4467">
              <w:t>36.101, 5.6A.1</w:t>
            </w:r>
          </w:p>
          <w:p w14:paraId="251CC2F4"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7B4467" w:rsidRDefault="006E2774" w:rsidP="007A14A3">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7B4467" w:rsidRDefault="006E2774" w:rsidP="007A14A3">
            <w:pPr>
              <w:pStyle w:val="TAL"/>
            </w:pPr>
          </w:p>
        </w:tc>
      </w:tr>
      <w:tr w:rsidR="006E2774" w:rsidRPr="007B446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7B4467" w:rsidDel="00142FC9" w:rsidRDefault="006E2774" w:rsidP="007A14A3">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7B4467" w:rsidRDefault="006E2774" w:rsidP="007A14A3">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7B4467" w:rsidRDefault="006E2774" w:rsidP="007A14A3">
            <w:pPr>
              <w:pStyle w:val="TAC"/>
            </w:pPr>
            <w:r w:rsidRPr="007B4467">
              <w:t>36.101, 5.6A.1</w:t>
            </w:r>
          </w:p>
          <w:p w14:paraId="0D148DF6"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7B4467" w:rsidRDefault="006E2774" w:rsidP="007A14A3">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7B4467" w:rsidRDefault="006E2774" w:rsidP="007A14A3">
            <w:pPr>
              <w:pStyle w:val="TAL"/>
            </w:pPr>
          </w:p>
        </w:tc>
      </w:tr>
    </w:tbl>
    <w:p w14:paraId="0ADCCADF" w14:textId="77777777" w:rsidR="006E2774" w:rsidRPr="007B4467" w:rsidRDefault="006E2774" w:rsidP="006E2774"/>
    <w:p w14:paraId="535F7639" w14:textId="26D4D6D8" w:rsidR="006E2774" w:rsidRPr="007B4467" w:rsidRDefault="006E2774" w:rsidP="00807EE5">
      <w:pPr>
        <w:pStyle w:val="TH"/>
      </w:pPr>
      <w:r w:rsidRPr="007B4467">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7B4467" w:rsidRDefault="006E2774" w:rsidP="007A14A3">
            <w:pPr>
              <w:pStyle w:val="TAH"/>
            </w:pPr>
            <w:r w:rsidRPr="007B4467">
              <w:t>Comments</w:t>
            </w:r>
          </w:p>
        </w:tc>
      </w:tr>
      <w:tr w:rsidR="006E2774" w:rsidRPr="007B446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7B4467" w:rsidRDefault="006E2774" w:rsidP="007A14A3">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7B4467" w:rsidRDefault="006E2774" w:rsidP="007A14A3">
            <w:pPr>
              <w:pStyle w:val="TAC"/>
            </w:pPr>
            <w:r w:rsidRPr="007B4467">
              <w:t>36.101, 5.6A.1</w:t>
            </w:r>
          </w:p>
          <w:p w14:paraId="1EF3FFB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7B4467" w:rsidRDefault="006E2774" w:rsidP="007A14A3">
            <w:pPr>
              <w:pStyle w:val="TAL"/>
            </w:pPr>
          </w:p>
        </w:tc>
      </w:tr>
      <w:tr w:rsidR="006E2774" w:rsidRPr="007B446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7B4467" w:rsidRDefault="006E2774" w:rsidP="007A14A3">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7B4467" w:rsidRDefault="006E2774" w:rsidP="007A14A3">
            <w:pPr>
              <w:pStyle w:val="TAC"/>
            </w:pPr>
            <w:r w:rsidRPr="007B4467">
              <w:t>36.101, 5.6A.1</w:t>
            </w:r>
          </w:p>
          <w:p w14:paraId="16BD6114"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7B4467" w:rsidRDefault="006E2774" w:rsidP="007A14A3">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7B4467" w:rsidRDefault="006E2774" w:rsidP="007A14A3">
            <w:pPr>
              <w:pStyle w:val="TAL"/>
            </w:pPr>
          </w:p>
        </w:tc>
      </w:tr>
      <w:tr w:rsidR="006E2774" w:rsidRPr="007B446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7B4467" w:rsidRDefault="006E2774" w:rsidP="007A14A3">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7B4467" w:rsidRDefault="006E2774" w:rsidP="007A14A3">
            <w:pPr>
              <w:pStyle w:val="TAC"/>
            </w:pPr>
            <w:r w:rsidRPr="007B4467">
              <w:t>36.101, 5.6A.1</w:t>
            </w:r>
          </w:p>
          <w:p w14:paraId="30D97D18"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7B4467" w:rsidRDefault="006E2774" w:rsidP="007A14A3">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7B4467" w:rsidRDefault="006E2774" w:rsidP="007A14A3">
            <w:pPr>
              <w:pStyle w:val="TAL"/>
            </w:pPr>
          </w:p>
        </w:tc>
      </w:tr>
      <w:tr w:rsidR="006E2774" w:rsidRPr="007B446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7B4467" w:rsidRDefault="006E2774" w:rsidP="007A14A3">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7B4467" w:rsidRDefault="006E2774" w:rsidP="007A14A3">
            <w:pPr>
              <w:pStyle w:val="TAC"/>
            </w:pPr>
            <w:r w:rsidRPr="007B4467">
              <w:t>36.101, 5.6A.1</w:t>
            </w:r>
          </w:p>
          <w:p w14:paraId="22FFF253"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7B4467" w:rsidRDefault="006E2774" w:rsidP="007A14A3">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7B4467" w:rsidRDefault="006E2774" w:rsidP="007A14A3">
            <w:pPr>
              <w:pStyle w:val="TAL"/>
            </w:pPr>
          </w:p>
        </w:tc>
      </w:tr>
      <w:tr w:rsidR="006E2774" w:rsidRPr="007B446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7B4467" w:rsidRDefault="006E2774" w:rsidP="007A14A3">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7B4467" w:rsidRDefault="006E2774" w:rsidP="007A14A3">
            <w:pPr>
              <w:pStyle w:val="TAC"/>
            </w:pPr>
            <w:r w:rsidRPr="007B4467">
              <w:t>36.101, 5.6A.1</w:t>
            </w:r>
          </w:p>
          <w:p w14:paraId="37F86AE7"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7B4467" w:rsidRDefault="006E2774" w:rsidP="007A14A3">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7B4467" w:rsidRDefault="006E2774" w:rsidP="007A14A3">
            <w:pPr>
              <w:pStyle w:val="TAL"/>
            </w:pPr>
          </w:p>
        </w:tc>
      </w:tr>
    </w:tbl>
    <w:p w14:paraId="35AD7611" w14:textId="77777777" w:rsidR="006E2774" w:rsidRPr="007B4467" w:rsidRDefault="006E2774" w:rsidP="006E2774"/>
    <w:p w14:paraId="5A97436A" w14:textId="09800DDC" w:rsidR="00586192" w:rsidRPr="007B4467" w:rsidRDefault="00586192" w:rsidP="00586192">
      <w:pPr>
        <w:pStyle w:val="TH"/>
        <w:ind w:left="567"/>
      </w:pPr>
      <w:r w:rsidRPr="007B4467">
        <w:t xml:space="preserve">Table A.4.3.2B.2.3.1-2: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70"/>
        <w:gridCol w:w="1618"/>
        <w:gridCol w:w="1734"/>
        <w:gridCol w:w="1715"/>
      </w:tblGrid>
      <w:tr w:rsidR="00A8025F" w:rsidRPr="007B4467" w14:paraId="4EEC5EE9" w14:textId="5076738A" w:rsidTr="002B0F1D">
        <w:trPr>
          <w:cantSplit/>
          <w:trHeight w:val="1134"/>
        </w:trPr>
        <w:tc>
          <w:tcPr>
            <w:tcW w:w="963" w:type="pct"/>
            <w:tcBorders>
              <w:top w:val="single" w:sz="4" w:space="0" w:color="auto"/>
              <w:left w:val="single" w:sz="4" w:space="0" w:color="auto"/>
              <w:bottom w:val="single" w:sz="4" w:space="0" w:color="auto"/>
              <w:right w:val="single" w:sz="4" w:space="0" w:color="auto"/>
            </w:tcBorders>
          </w:tcPr>
          <w:p w14:paraId="57FFC28E" w14:textId="010989F2"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9D7A791" w14:textId="77777777"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7B4467" w:rsidRDefault="00A76D2A" w:rsidP="00A76D2A">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1DBF10BF" w14:textId="53A6C930"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1E73BC1" w14:textId="34349021"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2891E85F" w14:textId="77777777"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576949C8" w14:textId="2AD7691E"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 xml:space="preserve">(Note </w:t>
            </w:r>
            <w:r w:rsidR="009B75B5" w:rsidRPr="007B4467">
              <w:rPr>
                <w:rFonts w:ascii="Arial" w:eastAsia="PMingLiU" w:hAnsi="Arial"/>
                <w:b/>
                <w:sz w:val="18"/>
              </w:rPr>
              <w:t>1</w:t>
            </w:r>
            <w:r w:rsidRPr="007B4467">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6692FDC6" w14:textId="77777777" w:rsidR="00A76D2A" w:rsidRPr="007B4467" w:rsidRDefault="00A76D2A" w:rsidP="00A76D2A">
            <w:pPr>
              <w:keepNext/>
              <w:jc w:val="center"/>
            </w:pPr>
            <w:r w:rsidRPr="007B4467">
              <w:rPr>
                <w:rFonts w:ascii="Arial" w:hAnsi="Arial" w:cs="Arial"/>
                <w:b/>
                <w:bCs/>
                <w:sz w:val="18"/>
                <w:szCs w:val="18"/>
              </w:rPr>
              <w:t>Supported simultaneousRxTx</w:t>
            </w:r>
          </w:p>
          <w:p w14:paraId="6B3B600E" w14:textId="24E86F47" w:rsidR="00A76D2A" w:rsidRPr="007B4467" w:rsidRDefault="00A76D2A" w:rsidP="00A76D2A">
            <w:pPr>
              <w:keepNext/>
              <w:keepLines/>
              <w:spacing w:after="0"/>
              <w:jc w:val="center"/>
              <w:rPr>
                <w:rFonts w:ascii="Arial" w:eastAsia="PMingLiU" w:hAnsi="Arial"/>
                <w:b/>
                <w:sz w:val="18"/>
              </w:rPr>
            </w:pPr>
            <w:r w:rsidRPr="007B4467">
              <w:rPr>
                <w:rFonts w:ascii="Arial" w:hAnsi="Arial" w:cs="Arial"/>
                <w:b/>
                <w:bCs/>
                <w:sz w:val="18"/>
                <w:szCs w:val="18"/>
              </w:rPr>
              <w:t xml:space="preserve">(Note </w:t>
            </w:r>
            <w:r w:rsidR="009B75B5" w:rsidRPr="007B4467">
              <w:rPr>
                <w:rFonts w:ascii="Arial" w:hAnsi="Arial" w:cs="Arial"/>
                <w:b/>
                <w:bCs/>
                <w:sz w:val="18"/>
                <w:szCs w:val="18"/>
              </w:rPr>
              <w:t>2</w:t>
            </w:r>
            <w:r w:rsidRPr="007B4467">
              <w:rPr>
                <w:rFonts w:ascii="Arial" w:hAnsi="Arial" w:cs="Arial"/>
                <w:b/>
                <w:bCs/>
                <w:sz w:val="18"/>
                <w:szCs w:val="18"/>
              </w:rPr>
              <w:t>)</w:t>
            </w:r>
          </w:p>
        </w:tc>
      </w:tr>
      <w:tr w:rsidR="00A8025F" w:rsidRPr="007B4467" w14:paraId="7306D683" w14:textId="5FE0DAA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1FDF7" w14:textId="77777777" w:rsidR="00A76D2A" w:rsidRPr="007B4467" w:rsidRDefault="00A76D2A" w:rsidP="00A76D2A">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3078C718"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D24BF"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790D7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01A272"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30B299" w14:textId="77777777" w:rsidR="00A76D2A" w:rsidRPr="007B4467" w:rsidRDefault="00A76D2A" w:rsidP="00A76D2A">
            <w:pPr>
              <w:pStyle w:val="TAC"/>
              <w:rPr>
                <w:rFonts w:eastAsia="PMingLiU"/>
              </w:rPr>
            </w:pPr>
          </w:p>
        </w:tc>
      </w:tr>
      <w:tr w:rsidR="00A8025F" w:rsidRPr="007B4467" w14:paraId="51FAAECE" w14:textId="77407C6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FEFE45" w14:textId="36EC8392" w:rsidR="00A76D2A" w:rsidRPr="007B4467" w:rsidRDefault="00A76D2A" w:rsidP="00A76D2A">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176D9C5F" w14:textId="2A804C09"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31E23C"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C0DD6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CBA5DF"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F29AE4" w14:textId="77777777" w:rsidR="00A76D2A" w:rsidRPr="007B4467" w:rsidRDefault="00A76D2A" w:rsidP="00A76D2A">
            <w:pPr>
              <w:pStyle w:val="TAC"/>
              <w:rPr>
                <w:rFonts w:eastAsia="PMingLiU"/>
              </w:rPr>
            </w:pPr>
          </w:p>
        </w:tc>
      </w:tr>
      <w:tr w:rsidR="00A8025F" w:rsidRPr="007B4467" w14:paraId="68ED0858" w14:textId="192D24A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56A69" w14:textId="16F1C080" w:rsidR="00A76D2A" w:rsidRPr="007B4467" w:rsidRDefault="00A76D2A" w:rsidP="00A76D2A">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0BA03CED" w14:textId="5372B010"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DA59D4"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5077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39565E"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E4C075" w14:textId="77777777" w:rsidR="00A76D2A" w:rsidRPr="007B4467" w:rsidRDefault="00A76D2A" w:rsidP="00A76D2A">
            <w:pPr>
              <w:pStyle w:val="TAC"/>
              <w:rPr>
                <w:rFonts w:eastAsia="PMingLiU"/>
              </w:rPr>
            </w:pPr>
          </w:p>
        </w:tc>
      </w:tr>
      <w:tr w:rsidR="00A8025F" w:rsidRPr="007B4467" w14:paraId="5ED6048A" w14:textId="29B850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04D95" w14:textId="77777777" w:rsidR="00A76D2A" w:rsidRPr="007B4467" w:rsidRDefault="00A76D2A" w:rsidP="00A76D2A">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518D3FD8"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C6914C"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635A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FE0C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036B55" w14:textId="77777777" w:rsidR="00A76D2A" w:rsidRPr="007B4467" w:rsidRDefault="00A76D2A" w:rsidP="00A76D2A">
            <w:pPr>
              <w:pStyle w:val="TAC"/>
              <w:rPr>
                <w:rFonts w:eastAsia="PMingLiU"/>
              </w:rPr>
            </w:pPr>
          </w:p>
        </w:tc>
      </w:tr>
      <w:tr w:rsidR="00A8025F" w:rsidRPr="007B4467" w14:paraId="317E5122" w14:textId="61395A1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F04501" w14:textId="3D503A4E" w:rsidR="00A76D2A" w:rsidRPr="007B4467" w:rsidRDefault="00A76D2A" w:rsidP="00A76D2A">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593FA0C" w14:textId="49D9973B" w:rsidR="00A76D2A" w:rsidRPr="007B4467" w:rsidRDefault="00A76D2A" w:rsidP="00A76D2A">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97A27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4162F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BDB891" w14:textId="184EEA28"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41353C" w14:textId="1EA29E2A" w:rsidR="00A76D2A" w:rsidRPr="007B4467" w:rsidRDefault="00A76D2A" w:rsidP="00A76D2A">
            <w:pPr>
              <w:pStyle w:val="TAC"/>
              <w:rPr>
                <w:rFonts w:eastAsia="PMingLiU"/>
              </w:rPr>
            </w:pPr>
            <w:r w:rsidRPr="007B4467">
              <w:rPr>
                <w:rFonts w:eastAsia="SimSun"/>
                <w:lang w:eastAsia="zh-CN"/>
              </w:rPr>
              <w:t>Yes</w:t>
            </w:r>
          </w:p>
        </w:tc>
      </w:tr>
      <w:tr w:rsidR="00A8025F" w:rsidRPr="007B4467" w14:paraId="539229F6" w14:textId="10A430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79020A" w14:textId="77777777" w:rsidR="00A76D2A" w:rsidRPr="007B4467" w:rsidRDefault="00A76D2A" w:rsidP="00A76D2A">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45026A7"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C50FE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421D1"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1750EA" w14:textId="468E4CA3"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ECAD60" w14:textId="5F9A86C0"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46828FFF" w14:textId="63C402C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0B6CF"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7E51E103"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9BE89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584602"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25F65" w14:textId="5C1EDDC5"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1AA9FDE" w14:textId="46305741"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C7B6636" w14:textId="39C40E3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DAF83D" w14:textId="77777777" w:rsidR="00A76D2A" w:rsidRPr="007B4467" w:rsidRDefault="00A76D2A" w:rsidP="00A76D2A">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00720465"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29E92"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65CD23"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E635F3" w14:textId="272EBAEA"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625CE0" w14:textId="47903AD8"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432EE2C3" w14:textId="2591D1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AAD4C0" w14:textId="0F5D9627" w:rsidR="00A76D2A" w:rsidRPr="007B4467" w:rsidRDefault="00A76D2A" w:rsidP="00A76D2A">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07B0B979" w14:textId="145603A7" w:rsidR="00A76D2A" w:rsidRPr="007B4467" w:rsidRDefault="00A76D2A" w:rsidP="00A76D2A">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B7B9C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573F8"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04977" w14:textId="46C56F82"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285417" w14:textId="77777777" w:rsidR="00A76D2A" w:rsidRPr="007B4467" w:rsidRDefault="00A76D2A" w:rsidP="00A76D2A">
            <w:pPr>
              <w:pStyle w:val="TAC"/>
              <w:rPr>
                <w:rFonts w:eastAsia="SimSun"/>
                <w:lang w:eastAsia="zh-CN"/>
              </w:rPr>
            </w:pPr>
          </w:p>
        </w:tc>
      </w:tr>
      <w:tr w:rsidR="00A8025F" w:rsidRPr="007B4467" w14:paraId="48131BF9" w14:textId="342EF0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0CE113"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2A23619E"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0F96A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8965C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A28D2" w14:textId="3B6A5BA3"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BB88E0" w14:textId="032E4F55"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3E24C257" w14:textId="407EB9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2509A2" w14:textId="77777777" w:rsidR="00A76D2A" w:rsidRPr="007B4467" w:rsidRDefault="00A76D2A" w:rsidP="00A76D2A">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47EF4E17"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49C64A"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789F8"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8F487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A582C0" w14:textId="77777777" w:rsidR="00A76D2A" w:rsidRPr="007B4467" w:rsidRDefault="00A76D2A" w:rsidP="00A76D2A">
            <w:pPr>
              <w:pStyle w:val="TAC"/>
              <w:rPr>
                <w:rFonts w:eastAsia="PMingLiU"/>
              </w:rPr>
            </w:pPr>
          </w:p>
        </w:tc>
      </w:tr>
      <w:tr w:rsidR="00586252" w:rsidRPr="007B4467" w14:paraId="680FF57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26C428" w14:textId="77777777" w:rsidR="00586252" w:rsidRPr="007B4467" w:rsidRDefault="00586252" w:rsidP="00452594">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393FF12C" w14:textId="77777777" w:rsidR="00586252" w:rsidRPr="007B4467" w:rsidRDefault="00586252" w:rsidP="0045259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3F920"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94027"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EF7D9"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E73E4F"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4E4DEA" w14:textId="77777777" w:rsidR="00586252" w:rsidRPr="007B4467" w:rsidRDefault="00586252" w:rsidP="00452594">
            <w:pPr>
              <w:pStyle w:val="TAC"/>
              <w:rPr>
                <w:rFonts w:eastAsia="PMingLiU"/>
              </w:rPr>
            </w:pPr>
          </w:p>
        </w:tc>
      </w:tr>
      <w:tr w:rsidR="00A8025F" w:rsidRPr="007B4467" w14:paraId="2C5962AC" w14:textId="6095F1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55E1" w14:textId="77777777" w:rsidR="00A76D2A" w:rsidRPr="007B4467" w:rsidRDefault="00A76D2A" w:rsidP="00A76D2A">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62B5D25" w14:textId="77777777" w:rsidR="00A76D2A" w:rsidRPr="007B4467" w:rsidRDefault="00A76D2A" w:rsidP="00A76D2A">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A7A5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8A9DE"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33206"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587E87" w14:textId="77777777" w:rsidR="00A76D2A" w:rsidRPr="007B4467" w:rsidRDefault="00A76D2A" w:rsidP="00A76D2A">
            <w:pPr>
              <w:pStyle w:val="TAC"/>
              <w:rPr>
                <w:rFonts w:eastAsia="PMingLiU"/>
              </w:rPr>
            </w:pPr>
          </w:p>
        </w:tc>
      </w:tr>
      <w:tr w:rsidR="00A8025F" w:rsidRPr="007B4467" w14:paraId="7A2A84B5" w14:textId="24FAFEC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B1CB9" w14:textId="77777777" w:rsidR="00A76D2A" w:rsidRPr="007B4467" w:rsidRDefault="00A76D2A" w:rsidP="00A76D2A">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CF9E6E9" w14:textId="77777777" w:rsidR="00A76D2A" w:rsidRPr="007B4467" w:rsidRDefault="00A76D2A" w:rsidP="00A76D2A">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4256FF"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2FC02"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8B49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0CC3FA" w14:textId="77777777" w:rsidR="00A76D2A" w:rsidRPr="007B4467" w:rsidRDefault="00A76D2A" w:rsidP="00A76D2A">
            <w:pPr>
              <w:pStyle w:val="TAC"/>
              <w:rPr>
                <w:rFonts w:eastAsia="PMingLiU"/>
              </w:rPr>
            </w:pPr>
          </w:p>
        </w:tc>
      </w:tr>
      <w:tr w:rsidR="00A8025F" w:rsidRPr="007B4467" w14:paraId="52450A39" w14:textId="20C723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5964AD" w14:textId="48E7A1B5" w:rsidR="00A76D2A" w:rsidRPr="007B4467" w:rsidRDefault="00A76D2A" w:rsidP="00A76D2A">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08780A22" w14:textId="79338A25" w:rsidR="00A76D2A" w:rsidRPr="007B4467" w:rsidRDefault="00A76D2A" w:rsidP="00A76D2A">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5C073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E043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BE81CB"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0F6EC" w14:textId="77777777" w:rsidR="00A76D2A" w:rsidRPr="007B4467" w:rsidRDefault="00A76D2A" w:rsidP="00A76D2A">
            <w:pPr>
              <w:pStyle w:val="TAC"/>
              <w:rPr>
                <w:rFonts w:eastAsia="PMingLiU"/>
              </w:rPr>
            </w:pPr>
          </w:p>
        </w:tc>
      </w:tr>
      <w:tr w:rsidR="002B0F1D" w:rsidRPr="007B4467" w14:paraId="469536B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0D69C1" w14:textId="0159DFA8" w:rsidR="002B0F1D" w:rsidRPr="007B4467" w:rsidRDefault="002B0F1D" w:rsidP="002B0F1D">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359F058E" w14:textId="6FE5E3A7" w:rsidR="002B0F1D" w:rsidRPr="007B4467" w:rsidRDefault="002B0F1D" w:rsidP="002B0F1D">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0A4D68E"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C7C161"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27E2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BD944D"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EF1F6B" w14:textId="77777777" w:rsidR="002B0F1D" w:rsidRPr="007B4467" w:rsidRDefault="002B0F1D" w:rsidP="002B0F1D">
            <w:pPr>
              <w:pStyle w:val="TAC"/>
              <w:rPr>
                <w:rFonts w:eastAsia="PMingLiU"/>
              </w:rPr>
            </w:pPr>
          </w:p>
        </w:tc>
      </w:tr>
      <w:tr w:rsidR="00A8025F" w:rsidRPr="007B4467" w14:paraId="2D5EB340" w14:textId="29FD895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2057F" w14:textId="77777777" w:rsidR="00A76D2A" w:rsidRPr="007B4467" w:rsidRDefault="00A76D2A" w:rsidP="00A76D2A">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3609A8C9"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B2640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F989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D5F95"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8B6F27" w14:textId="77777777" w:rsidR="00A76D2A" w:rsidRPr="007B4467" w:rsidRDefault="00A76D2A" w:rsidP="00A76D2A">
            <w:pPr>
              <w:pStyle w:val="TAC"/>
              <w:rPr>
                <w:rFonts w:eastAsia="PMingLiU"/>
              </w:rPr>
            </w:pPr>
          </w:p>
        </w:tc>
      </w:tr>
      <w:tr w:rsidR="00A8025F" w:rsidRPr="007B4467" w14:paraId="24143678" w14:textId="4634181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54A1B" w14:textId="54A436AD" w:rsidR="00A76D2A" w:rsidRPr="007B4467" w:rsidRDefault="00A76D2A" w:rsidP="00A76D2A">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4C8AE19" w14:textId="3AD260A4" w:rsidR="00A76D2A" w:rsidRPr="007B4467" w:rsidRDefault="00A76D2A" w:rsidP="00A76D2A">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DCF7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3DFCB3"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17FE80"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8DEE92" w14:textId="77777777" w:rsidR="00A76D2A" w:rsidRPr="007B4467" w:rsidRDefault="00A76D2A" w:rsidP="00A76D2A">
            <w:pPr>
              <w:pStyle w:val="TAC"/>
              <w:rPr>
                <w:rFonts w:eastAsia="PMingLiU"/>
              </w:rPr>
            </w:pPr>
          </w:p>
        </w:tc>
      </w:tr>
      <w:tr w:rsidR="00586252" w:rsidRPr="007B4467" w14:paraId="1A564DB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51694A" w14:textId="77777777" w:rsidR="00586252" w:rsidRPr="007B4467" w:rsidRDefault="00586252" w:rsidP="00452594">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7F412AB3"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1007AC"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0301AA"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3A8BB"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CF3D6"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333C7" w14:textId="77777777" w:rsidR="00586252" w:rsidRPr="007B4467" w:rsidRDefault="00586252" w:rsidP="00452594">
            <w:pPr>
              <w:pStyle w:val="TAC"/>
              <w:rPr>
                <w:rFonts w:eastAsia="PMingLiU"/>
              </w:rPr>
            </w:pPr>
          </w:p>
        </w:tc>
      </w:tr>
      <w:tr w:rsidR="00586252" w:rsidRPr="007B4467" w14:paraId="0DF626B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F0E342" w14:textId="77777777" w:rsidR="00586252" w:rsidRPr="007B4467" w:rsidRDefault="00586252" w:rsidP="00452594">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634B637E"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34D72D"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2FC399"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F8DCA"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9F439E"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F1D7F2" w14:textId="77777777" w:rsidR="00586252" w:rsidRPr="007B4467" w:rsidRDefault="00586252" w:rsidP="00452594">
            <w:pPr>
              <w:pStyle w:val="TAC"/>
              <w:rPr>
                <w:rFonts w:eastAsia="PMingLiU"/>
              </w:rPr>
            </w:pPr>
          </w:p>
        </w:tc>
      </w:tr>
      <w:tr w:rsidR="00586252" w:rsidRPr="007B4467" w14:paraId="206BF88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3754F4" w14:textId="77777777" w:rsidR="00586252" w:rsidRPr="007B4467" w:rsidRDefault="00586252" w:rsidP="00452594">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60C2E9C2"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8E9E81"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638B56"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3F3B"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77DE0"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6499C6" w14:textId="77777777" w:rsidR="00586252" w:rsidRPr="007B4467" w:rsidRDefault="00586252" w:rsidP="00452594">
            <w:pPr>
              <w:pStyle w:val="TAC"/>
              <w:rPr>
                <w:rFonts w:eastAsia="PMingLiU"/>
              </w:rPr>
            </w:pPr>
          </w:p>
        </w:tc>
      </w:tr>
      <w:tr w:rsidR="00A8025F" w:rsidRPr="007B4467" w14:paraId="192998FB" w14:textId="7B062F4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9A3671" w14:textId="28613223" w:rsidR="00A76D2A" w:rsidRPr="007B4467" w:rsidRDefault="00A76D2A" w:rsidP="00A76D2A">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7E278994" w14:textId="33CD3A8A" w:rsidR="00A76D2A" w:rsidRPr="007B4467" w:rsidRDefault="00A76D2A" w:rsidP="00A76D2A">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35ED16"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51F9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88176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519C20" w14:textId="77777777" w:rsidR="00A76D2A" w:rsidRPr="007B4467" w:rsidRDefault="00A76D2A" w:rsidP="00A76D2A">
            <w:pPr>
              <w:pStyle w:val="TAC"/>
              <w:rPr>
                <w:rFonts w:eastAsia="PMingLiU"/>
              </w:rPr>
            </w:pPr>
          </w:p>
        </w:tc>
      </w:tr>
      <w:tr w:rsidR="00A8025F" w:rsidRPr="007B4467" w14:paraId="44825CDE" w14:textId="50DF5AE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F6D9A" w14:textId="77777777" w:rsidR="00A76D2A" w:rsidRPr="007B4467" w:rsidRDefault="00A76D2A" w:rsidP="00A76D2A">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5BEC6E22"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5AFA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946F65"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3239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AF439C" w14:textId="77777777" w:rsidR="00A76D2A" w:rsidRPr="007B4467" w:rsidRDefault="00A76D2A" w:rsidP="00A76D2A">
            <w:pPr>
              <w:pStyle w:val="TAC"/>
              <w:rPr>
                <w:rFonts w:eastAsia="PMingLiU"/>
              </w:rPr>
            </w:pPr>
          </w:p>
        </w:tc>
      </w:tr>
      <w:tr w:rsidR="00A8025F" w:rsidRPr="007B4467" w14:paraId="54FCA60D" w14:textId="15C17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251C7F" w14:textId="19A35C3A" w:rsidR="00A76D2A" w:rsidRPr="007B4467" w:rsidRDefault="00A76D2A" w:rsidP="00A76D2A">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1EC2F819" w14:textId="2B15D545"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81501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EA564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8004F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D34479" w14:textId="77777777" w:rsidR="00A76D2A" w:rsidRPr="007B4467" w:rsidRDefault="00A76D2A" w:rsidP="00A76D2A">
            <w:pPr>
              <w:pStyle w:val="TAC"/>
              <w:rPr>
                <w:rFonts w:eastAsia="PMingLiU"/>
              </w:rPr>
            </w:pPr>
          </w:p>
        </w:tc>
      </w:tr>
      <w:tr w:rsidR="00A8025F" w:rsidRPr="007B4467" w14:paraId="20E152E2" w14:textId="55F6B25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318F0F" w14:textId="77777777" w:rsidR="00A76D2A" w:rsidRPr="007B4467" w:rsidRDefault="00A76D2A" w:rsidP="00A76D2A">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04A0733" w14:textId="77777777" w:rsidR="00A76D2A" w:rsidRPr="007B4467" w:rsidRDefault="00A76D2A" w:rsidP="00A76D2A">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7B4467"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8CB46A" w14:textId="77777777" w:rsidR="00A76D2A" w:rsidRPr="007B4467"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568CF32" w14:textId="77777777" w:rsidR="00A76D2A" w:rsidRPr="007B4467"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2AEB262" w14:textId="77777777" w:rsidR="00A76D2A" w:rsidRPr="007B4467"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424B262" w14:textId="77777777" w:rsidR="00A76D2A" w:rsidRPr="007B4467" w:rsidRDefault="00A76D2A" w:rsidP="00A76D2A">
            <w:pPr>
              <w:keepNext/>
              <w:keepLines/>
              <w:spacing w:after="0"/>
              <w:jc w:val="center"/>
              <w:rPr>
                <w:rFonts w:ascii="Arial" w:eastAsia="PMingLiU" w:hAnsi="Arial"/>
                <w:sz w:val="18"/>
              </w:rPr>
            </w:pPr>
          </w:p>
        </w:tc>
      </w:tr>
      <w:tr w:rsidR="00A8025F" w:rsidRPr="007B4467" w14:paraId="78001F1A" w14:textId="3EDC405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0825D8" w14:textId="4F324AE7" w:rsidR="00A76D2A" w:rsidRPr="007B4467" w:rsidRDefault="00A76D2A" w:rsidP="00A76D2A">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5EA08FE8" w14:textId="57706EBC" w:rsidR="00A76D2A" w:rsidRPr="007B4467" w:rsidRDefault="00A76D2A" w:rsidP="00A76D2A">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7B4467"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4AB95F8" w14:textId="77777777" w:rsidR="00A76D2A" w:rsidRPr="007B4467"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5A50D68" w14:textId="77777777" w:rsidR="00A76D2A" w:rsidRPr="007B4467"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B47DBE5" w14:textId="77777777" w:rsidR="00A76D2A" w:rsidRPr="007B4467"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29CB18E" w14:textId="77777777" w:rsidR="00A76D2A" w:rsidRPr="007B4467" w:rsidRDefault="00A76D2A" w:rsidP="00A76D2A">
            <w:pPr>
              <w:keepNext/>
              <w:keepLines/>
              <w:spacing w:after="0"/>
              <w:jc w:val="center"/>
              <w:rPr>
                <w:rFonts w:ascii="Arial" w:eastAsia="PMingLiU" w:hAnsi="Arial"/>
                <w:sz w:val="18"/>
              </w:rPr>
            </w:pPr>
          </w:p>
        </w:tc>
      </w:tr>
      <w:tr w:rsidR="00A8025F" w:rsidRPr="007B4467" w14:paraId="32F8F416" w14:textId="705462A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577E6" w14:textId="77777777" w:rsidR="00A76D2A" w:rsidRPr="007B4467" w:rsidRDefault="00A76D2A" w:rsidP="00A76D2A">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41459D8D"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6E122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9937A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6A540" w14:textId="0AD2F711"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59D192" w14:textId="77777777" w:rsidR="00A76D2A" w:rsidRPr="007B4467" w:rsidRDefault="00A76D2A" w:rsidP="00A76D2A">
            <w:pPr>
              <w:pStyle w:val="TAC"/>
              <w:rPr>
                <w:rFonts w:eastAsia="PMingLiU"/>
              </w:rPr>
            </w:pPr>
          </w:p>
        </w:tc>
      </w:tr>
      <w:tr w:rsidR="00A8025F" w:rsidRPr="007B4467" w14:paraId="017345BE" w14:textId="40C9C8B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B8B17C"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2F7D8C15"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24C2D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D2A7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3C351A" w14:textId="6A0127B6"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253BD8" w14:textId="22A621B5"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5148473" w14:textId="677585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73F13" w14:textId="77777777" w:rsidR="00A76D2A" w:rsidRPr="007B4467" w:rsidRDefault="00A76D2A" w:rsidP="00A76D2A">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4E4B8675"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17CF9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95091"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DBC0B" w14:textId="495D6FBF"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8FEDB3" w14:textId="5A67EE94"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1977B70A" w14:textId="069EB03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9E4FB"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25422350"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F7A88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67F6E5"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87B0D8" w14:textId="2094CB2E"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AECB3" w14:textId="60387BBB"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0420FA9" w14:textId="39B743C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13A3A" w14:textId="1DAD3753"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C038755" w14:textId="19302320" w:rsidR="00A76D2A" w:rsidRPr="007B4467" w:rsidRDefault="00A76D2A" w:rsidP="00A76D2A">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22A44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16DDA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CEDFD" w14:textId="0743608E"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AFFE56" w14:textId="71EF9836"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601B235" w14:textId="68BD094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B5BA40"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76B6E4E4"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1E4312"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6F75A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7FDE94" w14:textId="4FC08B9B"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1AA391" w14:textId="0FAF434F"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56A26F26" w14:textId="1401CE4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B6AED0" w14:textId="77777777" w:rsidR="00A76D2A" w:rsidRPr="007B4467" w:rsidRDefault="00A76D2A" w:rsidP="00A76D2A">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35D33C2" w14:textId="77777777" w:rsidR="00A76D2A" w:rsidRPr="007B4467" w:rsidRDefault="00A76D2A" w:rsidP="00A76D2A">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AE0AE7"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4E7EE"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57C0C4" w14:textId="284DD601"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53B3D8" w14:textId="77777777" w:rsidR="00A76D2A" w:rsidRPr="007B4467" w:rsidRDefault="00A76D2A" w:rsidP="00A76D2A">
            <w:pPr>
              <w:pStyle w:val="TAC"/>
              <w:rPr>
                <w:rFonts w:eastAsia="PMingLiU"/>
              </w:rPr>
            </w:pPr>
          </w:p>
        </w:tc>
      </w:tr>
      <w:tr w:rsidR="00A8025F" w:rsidRPr="007B4467" w14:paraId="2D837575"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CEE39A" w14:textId="2B877D43" w:rsidR="00A8025F" w:rsidRPr="007B4467" w:rsidRDefault="00A8025F" w:rsidP="00A8025F">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47FE54E6" w14:textId="07DD435E" w:rsidR="00A8025F" w:rsidRPr="007B4467" w:rsidRDefault="00A8025F" w:rsidP="00A8025F">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0BE01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A162D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5AD08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FF32A6" w14:textId="4E6E2053"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46CF16" w14:textId="77777777" w:rsidR="00A8025F" w:rsidRPr="007B4467" w:rsidRDefault="00A8025F" w:rsidP="00A8025F">
            <w:pPr>
              <w:pStyle w:val="TAC"/>
              <w:rPr>
                <w:rFonts w:eastAsia="PMingLiU"/>
              </w:rPr>
            </w:pPr>
          </w:p>
        </w:tc>
      </w:tr>
      <w:tr w:rsidR="00A8025F" w:rsidRPr="007B4467" w14:paraId="38D62F9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F27AA3" w14:textId="71DAEC50" w:rsidR="00A8025F" w:rsidRPr="007B4467" w:rsidRDefault="00A8025F" w:rsidP="00A8025F">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13576522" w14:textId="76A8A2EF" w:rsidR="00A8025F" w:rsidRPr="007B4467" w:rsidRDefault="00A8025F" w:rsidP="00A8025F">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F796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7068A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B0C5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C5E26A" w14:textId="3E7F9DFD"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28BD0CE" w14:textId="77777777" w:rsidR="00A8025F" w:rsidRPr="007B4467" w:rsidRDefault="00A8025F" w:rsidP="00A8025F">
            <w:pPr>
              <w:pStyle w:val="TAC"/>
              <w:rPr>
                <w:rFonts w:eastAsia="PMingLiU"/>
              </w:rPr>
            </w:pPr>
          </w:p>
        </w:tc>
      </w:tr>
      <w:tr w:rsidR="00A8025F" w:rsidRPr="007B4467" w14:paraId="4116C967" w14:textId="3A27197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1E5E9E" w14:textId="77777777" w:rsidR="00A8025F" w:rsidRPr="007B4467" w:rsidRDefault="00A8025F" w:rsidP="00A8025F">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6A209230"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A48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05944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BC707B" w14:textId="7C8306BB"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08ECAF" w14:textId="77777777" w:rsidR="00A8025F" w:rsidRPr="007B4467" w:rsidRDefault="00A8025F" w:rsidP="00A8025F">
            <w:pPr>
              <w:pStyle w:val="TAC"/>
              <w:rPr>
                <w:rFonts w:eastAsia="SimSun"/>
                <w:lang w:eastAsia="zh-CN"/>
              </w:rPr>
            </w:pPr>
          </w:p>
        </w:tc>
      </w:tr>
      <w:tr w:rsidR="00A8025F" w:rsidRPr="007B4467" w14:paraId="1CF8865C" w14:textId="366CB21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94B30" w14:textId="77777777" w:rsidR="00A8025F" w:rsidRPr="007B4467" w:rsidRDefault="00A8025F" w:rsidP="00A8025F">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0B0630F4"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79C7A93"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C5D28F0"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2B61932"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02F9F9C0" w14:textId="77777777" w:rsidR="00A8025F" w:rsidRPr="007B4467" w:rsidRDefault="00A8025F" w:rsidP="00A8025F">
            <w:pPr>
              <w:pStyle w:val="TAC"/>
            </w:pPr>
          </w:p>
        </w:tc>
      </w:tr>
      <w:tr w:rsidR="00A8025F" w:rsidRPr="007B4467" w14:paraId="64544E9B" w14:textId="4AEEED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4744FA" w14:textId="77777777" w:rsidR="00A8025F" w:rsidRPr="007B4467" w:rsidRDefault="00A8025F" w:rsidP="00A8025F">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1A2DDE3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63C8A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16875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2939F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279964" w14:textId="77777777" w:rsidR="00A8025F" w:rsidRPr="007B4467" w:rsidRDefault="00A8025F" w:rsidP="00A8025F">
            <w:pPr>
              <w:pStyle w:val="TAC"/>
              <w:rPr>
                <w:rFonts w:eastAsia="PMingLiU"/>
              </w:rPr>
            </w:pPr>
          </w:p>
        </w:tc>
      </w:tr>
      <w:tr w:rsidR="00A8025F" w:rsidRPr="007B4467" w14:paraId="43965368" w14:textId="49346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D1E2D8" w14:textId="7C2F2CEE" w:rsidR="00A8025F" w:rsidRPr="007B4467" w:rsidRDefault="00A8025F" w:rsidP="00A8025F">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AF86710" w14:textId="38DB9595"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3139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4574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4E86A1" w14:textId="0BB9079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B81A03" w14:textId="77777777" w:rsidR="00A8025F" w:rsidRPr="007B4467" w:rsidRDefault="00A8025F" w:rsidP="00A8025F">
            <w:pPr>
              <w:pStyle w:val="TAC"/>
              <w:rPr>
                <w:rFonts w:eastAsia="PMingLiU"/>
              </w:rPr>
            </w:pPr>
          </w:p>
        </w:tc>
      </w:tr>
      <w:tr w:rsidR="00A8025F" w:rsidRPr="007B4467" w14:paraId="2AF0E3C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6278CA" w14:textId="77777777" w:rsidR="00A8025F" w:rsidRPr="007B4467" w:rsidRDefault="00A8025F" w:rsidP="00A8025F">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6DC0BECA"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642A5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B844A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2EDC1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BD356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B62688" w14:textId="77777777" w:rsidR="00A8025F" w:rsidRPr="007B4467" w:rsidRDefault="00A8025F" w:rsidP="00A8025F">
            <w:pPr>
              <w:pStyle w:val="TAC"/>
              <w:rPr>
                <w:rFonts w:eastAsia="PMingLiU"/>
              </w:rPr>
            </w:pPr>
          </w:p>
        </w:tc>
      </w:tr>
      <w:tr w:rsidR="00A8025F" w:rsidRPr="007B4467" w14:paraId="36326D80" w14:textId="60CAE9A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87D55" w14:textId="77777777" w:rsidR="00A8025F" w:rsidRPr="007B4467" w:rsidRDefault="00A8025F" w:rsidP="00A8025F">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0ACCE45F"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7324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10A3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089262" w14:textId="4F6E98E2"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71F87D" w14:textId="51B5F28F"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05F3AC30" w14:textId="2656D1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405909" w14:textId="5A24EE3B" w:rsidR="00A8025F" w:rsidRPr="007B4467" w:rsidRDefault="00A8025F" w:rsidP="00A8025F">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15A497EC" w14:textId="55D43B34" w:rsidR="00A8025F" w:rsidRPr="007B4467" w:rsidRDefault="00A8025F" w:rsidP="00A8025F">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D5DC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C346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7D1CC" w14:textId="0FDFFC2F"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7E3B7" w14:textId="4C272F04"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C32073C" w14:textId="22D7C9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9F88D6" w14:textId="77777777" w:rsidR="00A8025F" w:rsidRPr="007B4467" w:rsidRDefault="00A8025F" w:rsidP="00A8025F">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4E516291"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91E7F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2C02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6095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5B4F88" w14:textId="77777777" w:rsidR="00A8025F" w:rsidRPr="007B4467" w:rsidRDefault="00A8025F" w:rsidP="00A8025F">
            <w:pPr>
              <w:pStyle w:val="TAC"/>
              <w:rPr>
                <w:rFonts w:eastAsia="PMingLiU"/>
              </w:rPr>
            </w:pPr>
          </w:p>
        </w:tc>
      </w:tr>
      <w:tr w:rsidR="00A8025F" w:rsidRPr="007B4467" w14:paraId="088D6A15" w14:textId="0906E8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4C60B0" w14:textId="77777777" w:rsidR="00A8025F" w:rsidRPr="007B4467" w:rsidRDefault="00A8025F" w:rsidP="00A8025F">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2B261C40"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535B8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EE1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06C9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05E308" w14:textId="77777777" w:rsidR="00A8025F" w:rsidRPr="007B4467" w:rsidRDefault="00A8025F" w:rsidP="00A8025F">
            <w:pPr>
              <w:pStyle w:val="TAC"/>
              <w:rPr>
                <w:rFonts w:eastAsia="PMingLiU"/>
              </w:rPr>
            </w:pPr>
          </w:p>
        </w:tc>
      </w:tr>
      <w:tr w:rsidR="00A8025F" w:rsidRPr="007B4467" w14:paraId="15DDDF9E" w14:textId="21E39E3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610AC" w14:textId="106902ED" w:rsidR="00A8025F" w:rsidRPr="007B4467" w:rsidRDefault="00A8025F" w:rsidP="00A8025F">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2E9A9557" w14:textId="27A20B20"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D15B0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E097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38D19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8BA68" w14:textId="77777777" w:rsidR="00A8025F" w:rsidRPr="007B4467" w:rsidRDefault="00A8025F" w:rsidP="00A8025F">
            <w:pPr>
              <w:pStyle w:val="TAC"/>
              <w:rPr>
                <w:rFonts w:eastAsia="PMingLiU"/>
              </w:rPr>
            </w:pPr>
          </w:p>
        </w:tc>
      </w:tr>
      <w:tr w:rsidR="00A8025F" w:rsidRPr="007B4467" w14:paraId="6E14E32D" w14:textId="7F54043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025C39" w14:textId="0F088A90" w:rsidR="00A8025F" w:rsidRPr="007B4467" w:rsidRDefault="00A8025F" w:rsidP="00A8025F">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7798F6FB" w14:textId="55B87926"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5D8C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A463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E87D1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339DE8" w14:textId="77777777" w:rsidR="00A8025F" w:rsidRPr="007B4467" w:rsidRDefault="00A8025F" w:rsidP="00A8025F">
            <w:pPr>
              <w:pStyle w:val="TAC"/>
              <w:rPr>
                <w:rFonts w:eastAsia="PMingLiU"/>
              </w:rPr>
            </w:pPr>
          </w:p>
        </w:tc>
      </w:tr>
      <w:tr w:rsidR="00A8025F" w:rsidRPr="007B4467" w14:paraId="1933F84E" w14:textId="383DA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B61ED" w14:textId="77777777" w:rsidR="00A8025F" w:rsidRPr="007B4467" w:rsidRDefault="00A8025F" w:rsidP="00A8025F">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7F5880B5"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949D9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F4F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A2AF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9452AD" w14:textId="77777777" w:rsidR="00A8025F" w:rsidRPr="007B4467" w:rsidRDefault="00A8025F" w:rsidP="00A8025F">
            <w:pPr>
              <w:pStyle w:val="TAC"/>
              <w:rPr>
                <w:rFonts w:eastAsia="PMingLiU"/>
              </w:rPr>
            </w:pPr>
          </w:p>
        </w:tc>
      </w:tr>
      <w:tr w:rsidR="00A8025F" w:rsidRPr="007B4467" w14:paraId="28AE38A1" w14:textId="2234765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C97CA2" w14:textId="77777777" w:rsidR="00A8025F" w:rsidRPr="007B4467" w:rsidRDefault="00A8025F" w:rsidP="00A8025F">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41BF4AD0"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178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184B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D177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BAF22" w14:textId="164388D8" w:rsidR="00A8025F" w:rsidRPr="007B4467" w:rsidRDefault="00A8025F" w:rsidP="00A8025F">
            <w:pPr>
              <w:pStyle w:val="TAC"/>
              <w:rPr>
                <w:rFonts w:eastAsia="PMingLiU"/>
              </w:rPr>
            </w:pPr>
            <w:r w:rsidRPr="007B4467">
              <w:rPr>
                <w:rFonts w:eastAsia="SimSun"/>
                <w:lang w:eastAsia="zh-CN"/>
              </w:rPr>
              <w:t>Yes</w:t>
            </w:r>
          </w:p>
        </w:tc>
      </w:tr>
      <w:tr w:rsidR="00A8025F" w:rsidRPr="007B4467" w14:paraId="15F7D926" w14:textId="426A7D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BF3688" w14:textId="77777777" w:rsidR="00A8025F" w:rsidRPr="007B4467" w:rsidRDefault="00A8025F" w:rsidP="00A8025F">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89BC22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DF3C0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D5E67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17EC7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5F47AB" w14:textId="77777777" w:rsidR="00A8025F" w:rsidRPr="007B4467" w:rsidRDefault="00A8025F" w:rsidP="00A8025F">
            <w:pPr>
              <w:pStyle w:val="TAC"/>
              <w:rPr>
                <w:rFonts w:eastAsia="PMingLiU"/>
              </w:rPr>
            </w:pPr>
          </w:p>
        </w:tc>
      </w:tr>
      <w:tr w:rsidR="00A8025F" w:rsidRPr="007B4467" w14:paraId="7B2998A2" w14:textId="044D1C8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523FD3" w14:textId="77777777" w:rsidR="00A8025F" w:rsidRPr="007B4467" w:rsidRDefault="00A8025F" w:rsidP="00A8025F">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E676442"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7CE0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CDE07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B77C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4B28E1" w14:textId="77777777" w:rsidR="00A8025F" w:rsidRPr="007B4467" w:rsidRDefault="00A8025F" w:rsidP="00A8025F">
            <w:pPr>
              <w:pStyle w:val="TAC"/>
              <w:rPr>
                <w:rFonts w:eastAsia="PMingLiU"/>
              </w:rPr>
            </w:pPr>
          </w:p>
        </w:tc>
      </w:tr>
      <w:tr w:rsidR="00A8025F" w:rsidRPr="007B4467" w14:paraId="702DAC83" w14:textId="676BF3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D189C6" w14:textId="77777777" w:rsidR="00A8025F" w:rsidRPr="007B4467" w:rsidRDefault="00A8025F" w:rsidP="00A8025F">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529F1B6A"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3F47A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81EB5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97E5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5896E9" w14:textId="37E57886" w:rsidR="00A8025F" w:rsidRPr="007B4467" w:rsidRDefault="00A8025F" w:rsidP="00A8025F">
            <w:pPr>
              <w:pStyle w:val="TAC"/>
              <w:rPr>
                <w:rFonts w:eastAsia="PMingLiU"/>
              </w:rPr>
            </w:pPr>
            <w:r w:rsidRPr="007B4467">
              <w:rPr>
                <w:rFonts w:eastAsia="SimSun"/>
                <w:lang w:eastAsia="zh-CN"/>
              </w:rPr>
              <w:t>Yes</w:t>
            </w:r>
          </w:p>
        </w:tc>
      </w:tr>
      <w:tr w:rsidR="00A8025F" w:rsidRPr="007B4467" w14:paraId="715B5A35" w14:textId="68A24A4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03DF" w14:textId="77777777" w:rsidR="00A8025F" w:rsidRPr="007B4467" w:rsidRDefault="00A8025F" w:rsidP="00A8025F">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69E13EC7"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831F7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BEA20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30BF0"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085345" w14:textId="77777777" w:rsidR="00A8025F" w:rsidRPr="007B4467" w:rsidRDefault="00A8025F" w:rsidP="00A8025F">
            <w:pPr>
              <w:pStyle w:val="TAC"/>
              <w:rPr>
                <w:rFonts w:eastAsia="PMingLiU"/>
              </w:rPr>
            </w:pPr>
          </w:p>
        </w:tc>
      </w:tr>
      <w:tr w:rsidR="00A8025F" w:rsidRPr="007B4467" w14:paraId="47DC397B" w14:textId="1B6F50D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A097C4" w14:textId="77777777" w:rsidR="00A8025F" w:rsidRPr="007B4467" w:rsidRDefault="00A8025F" w:rsidP="00A8025F">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23EB256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85F2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F3464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2FF7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DFD1D" w14:textId="77777777" w:rsidR="00A8025F" w:rsidRPr="007B4467" w:rsidRDefault="00A8025F" w:rsidP="00A8025F">
            <w:pPr>
              <w:pStyle w:val="TAC"/>
              <w:rPr>
                <w:rFonts w:eastAsia="PMingLiU"/>
              </w:rPr>
            </w:pPr>
          </w:p>
        </w:tc>
      </w:tr>
      <w:tr w:rsidR="00A8025F" w:rsidRPr="007B4467" w14:paraId="2DC972E8" w14:textId="3463F8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BD8FB" w14:textId="708C4B2A" w:rsidR="00A8025F" w:rsidRPr="007B4467" w:rsidRDefault="00A8025F" w:rsidP="00A8025F">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4CDFEE46" w14:textId="512C910E"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D883A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4074B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C9708" w14:textId="1027A90F"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39C011" w14:textId="77777777" w:rsidR="00A8025F" w:rsidRPr="007B4467" w:rsidRDefault="00A8025F" w:rsidP="00A8025F">
            <w:pPr>
              <w:pStyle w:val="TAC"/>
              <w:rPr>
                <w:rFonts w:eastAsia="PMingLiU"/>
              </w:rPr>
            </w:pPr>
          </w:p>
        </w:tc>
      </w:tr>
      <w:tr w:rsidR="00A8025F" w:rsidRPr="007B4467" w14:paraId="045052CE" w14:textId="148A566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961127"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61CED78"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B7F45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228B8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6822FC" w14:textId="574997BF"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2225A8" w14:textId="794D6D0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2C13A78B" w14:textId="2B0B6F4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47661" w14:textId="79B3C6F0" w:rsidR="00A8025F" w:rsidRPr="007B4467" w:rsidRDefault="00A8025F" w:rsidP="00A8025F">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169E3DDC" w14:textId="00E3E0E6"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9A04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324F2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83AD4C" w14:textId="3D4F5F3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B7E68E" w14:textId="2A5D19F6"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1BF2F46" w14:textId="5A14B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9C79E4" w14:textId="630E5F18" w:rsidR="00A8025F" w:rsidRPr="007B4467" w:rsidRDefault="00A8025F" w:rsidP="00A8025F">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EFCF818" w14:textId="39630D3C" w:rsidR="00A8025F" w:rsidRPr="007B4467" w:rsidRDefault="00A8025F" w:rsidP="00A8025F">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9623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A1FA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FE458D" w14:textId="27FF97C2" w:rsidR="00A8025F" w:rsidRPr="007B4467" w:rsidRDefault="00A8025F" w:rsidP="00A8025F">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6891C3C9" w14:textId="50B9B9A0" w:rsidR="00A8025F" w:rsidRPr="007B4467" w:rsidRDefault="00A8025F" w:rsidP="00A8025F">
            <w:pPr>
              <w:pStyle w:val="TAC"/>
              <w:rPr>
                <w:lang w:eastAsia="ko-KR"/>
              </w:rPr>
            </w:pPr>
            <w:r w:rsidRPr="007B4467">
              <w:rPr>
                <w:rFonts w:eastAsia="SimSun"/>
                <w:lang w:eastAsia="zh-CN"/>
              </w:rPr>
              <w:t>Yes</w:t>
            </w:r>
          </w:p>
        </w:tc>
      </w:tr>
      <w:tr w:rsidR="00A8025F" w:rsidRPr="007B4467" w14:paraId="7933ED2A" w14:textId="3B10E5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4D54" w14:textId="77777777" w:rsidR="00A8025F" w:rsidRPr="007B4467" w:rsidRDefault="00A8025F" w:rsidP="00A8025F">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4CF4549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7E09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8E5C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9A1A24" w14:textId="290593BC"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3077FF" w14:textId="0012FF01"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EFA7886" w14:textId="68783B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C89BB" w14:textId="79397AD2" w:rsidR="00A8025F" w:rsidRPr="007B4467" w:rsidRDefault="00A8025F" w:rsidP="00A8025F">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3DECCA89" w14:textId="2D29B98F"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5731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6D08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57A301" w14:textId="56014E57"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95D447" w14:textId="73CD6E9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3F24DCCA" w14:textId="79FD9AB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3A5070" w14:textId="34C072C0" w:rsidR="00A8025F" w:rsidRPr="007B4467" w:rsidRDefault="00A8025F" w:rsidP="00A8025F">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5F2CBAB1" w14:textId="55FEF462"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E79F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82132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B50872" w14:textId="5853188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25EA34" w14:textId="2B18EE5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C394BE5" w14:textId="769680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44A5E" w14:textId="30F23C21" w:rsidR="00A8025F" w:rsidRPr="007B4467" w:rsidRDefault="00A8025F" w:rsidP="00A8025F">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C95DD60" w14:textId="57F98060"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1014E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4493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E599F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D2791" w14:textId="6ED74119" w:rsidR="00A8025F" w:rsidRPr="007B4467" w:rsidRDefault="00A8025F" w:rsidP="00A8025F">
            <w:pPr>
              <w:pStyle w:val="TAC"/>
              <w:rPr>
                <w:rFonts w:eastAsia="PMingLiU"/>
              </w:rPr>
            </w:pPr>
            <w:r w:rsidRPr="007B4467">
              <w:rPr>
                <w:rFonts w:eastAsia="SimSun"/>
                <w:lang w:eastAsia="zh-CN"/>
              </w:rPr>
              <w:t>Yes</w:t>
            </w:r>
          </w:p>
        </w:tc>
      </w:tr>
      <w:tr w:rsidR="00A8025F" w:rsidRPr="007B4467" w14:paraId="38E7BEC6" w14:textId="077390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B34E8" w14:textId="00A5E522" w:rsidR="00A8025F" w:rsidRPr="007B4467" w:rsidRDefault="00A8025F" w:rsidP="00A8025F">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475990E2" w14:textId="7753EAEB"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7D16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BB62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5488E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79CDD7" w14:textId="77777777" w:rsidR="00A8025F" w:rsidRPr="007B4467" w:rsidRDefault="00A8025F" w:rsidP="00A8025F">
            <w:pPr>
              <w:pStyle w:val="TAC"/>
              <w:rPr>
                <w:rFonts w:eastAsia="PMingLiU"/>
              </w:rPr>
            </w:pPr>
          </w:p>
        </w:tc>
      </w:tr>
      <w:tr w:rsidR="00A8025F" w:rsidRPr="007B4467" w14:paraId="2719E104" w14:textId="16DA9C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164E5" w14:textId="1627FFFA" w:rsidR="00A8025F" w:rsidRPr="007B4467" w:rsidRDefault="00A8025F" w:rsidP="00A8025F">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4F485C43" w14:textId="1793C67B"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E144E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C98A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08D1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A659EA" w14:textId="77777777" w:rsidR="00A8025F" w:rsidRPr="007B4467" w:rsidRDefault="00A8025F" w:rsidP="00A8025F">
            <w:pPr>
              <w:pStyle w:val="TAC"/>
              <w:rPr>
                <w:rFonts w:eastAsia="PMingLiU"/>
              </w:rPr>
            </w:pPr>
          </w:p>
        </w:tc>
      </w:tr>
      <w:tr w:rsidR="00A8025F" w:rsidRPr="007B4467" w14:paraId="52045FCD" w14:textId="17D451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E576C" w14:textId="77777777" w:rsidR="00A8025F" w:rsidRPr="007B4467" w:rsidRDefault="00A8025F" w:rsidP="00A8025F">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1F0CAB1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EB488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98FBE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87243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4B7ADB" w14:textId="77777777" w:rsidR="00A8025F" w:rsidRPr="007B4467" w:rsidRDefault="00A8025F" w:rsidP="00A8025F">
            <w:pPr>
              <w:pStyle w:val="TAC"/>
              <w:rPr>
                <w:rFonts w:eastAsia="PMingLiU"/>
              </w:rPr>
            </w:pPr>
          </w:p>
        </w:tc>
      </w:tr>
      <w:tr w:rsidR="00A8025F" w:rsidRPr="007B4467" w14:paraId="029E618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C7E64" w14:textId="77777777" w:rsidR="00A8025F" w:rsidRPr="007B4467" w:rsidRDefault="00A8025F" w:rsidP="00A8025F">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66A9A083"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7FA7C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54E74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A0C3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F2E63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653C5" w14:textId="77777777" w:rsidR="00A8025F" w:rsidRPr="007B4467" w:rsidRDefault="00A8025F" w:rsidP="00A8025F">
            <w:pPr>
              <w:pStyle w:val="TAC"/>
              <w:rPr>
                <w:rFonts w:eastAsia="PMingLiU"/>
              </w:rPr>
            </w:pPr>
          </w:p>
        </w:tc>
      </w:tr>
      <w:tr w:rsidR="00A8025F" w:rsidRPr="007B4467" w14:paraId="279C3926"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7DA8E" w14:textId="77777777" w:rsidR="00A8025F" w:rsidRPr="007B4467" w:rsidRDefault="00A8025F" w:rsidP="00A8025F">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8B85A8C"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37661F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99D21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1CC7F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3131BE"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4E112D" w14:textId="77777777" w:rsidR="00A8025F" w:rsidRPr="007B4467" w:rsidRDefault="00A8025F" w:rsidP="00A8025F">
            <w:pPr>
              <w:pStyle w:val="TAC"/>
              <w:rPr>
                <w:rFonts w:eastAsia="PMingLiU"/>
              </w:rPr>
            </w:pPr>
          </w:p>
        </w:tc>
      </w:tr>
      <w:tr w:rsidR="00A8025F" w:rsidRPr="007B4467" w14:paraId="4F175B6B" w14:textId="35B4EB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DC0CA0" w14:textId="77777777" w:rsidR="00A8025F" w:rsidRPr="007B4467" w:rsidRDefault="00A8025F" w:rsidP="00A8025F">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70DCFEBC"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BCEB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1288C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AB979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B542E4" w14:textId="77777777" w:rsidR="00A8025F" w:rsidRPr="007B4467" w:rsidRDefault="00A8025F" w:rsidP="00A8025F">
            <w:pPr>
              <w:pStyle w:val="TAC"/>
              <w:rPr>
                <w:rFonts w:eastAsia="PMingLiU"/>
              </w:rPr>
            </w:pPr>
          </w:p>
        </w:tc>
      </w:tr>
      <w:tr w:rsidR="00A8025F" w:rsidRPr="007B4467" w14:paraId="65729220" w14:textId="5CD420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1AF921" w14:textId="77777777" w:rsidR="00A8025F" w:rsidRPr="007B4467" w:rsidRDefault="00A8025F" w:rsidP="00A8025F">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BD437FC"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10F283A"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50F4262"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E477359"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50E85DBA" w14:textId="77777777" w:rsidR="00A8025F" w:rsidRPr="007B4467" w:rsidRDefault="00A8025F" w:rsidP="00A8025F">
            <w:pPr>
              <w:pStyle w:val="TAC"/>
            </w:pPr>
          </w:p>
        </w:tc>
      </w:tr>
      <w:tr w:rsidR="00A8025F" w:rsidRPr="007B4467" w14:paraId="54BBA87F" w14:textId="7D6079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5CBE72" w14:textId="77777777" w:rsidR="00A8025F" w:rsidRPr="007B4467" w:rsidRDefault="00A8025F" w:rsidP="00A8025F">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C03200A"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CB093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64AFD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043EA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1077FB" w14:textId="77777777" w:rsidR="00A8025F" w:rsidRPr="007B4467" w:rsidRDefault="00A8025F" w:rsidP="00A8025F">
            <w:pPr>
              <w:pStyle w:val="TAC"/>
              <w:rPr>
                <w:rFonts w:eastAsia="PMingLiU"/>
              </w:rPr>
            </w:pPr>
          </w:p>
        </w:tc>
      </w:tr>
      <w:tr w:rsidR="00A8025F" w:rsidRPr="007B4467" w14:paraId="0403CAC3" w14:textId="07D7C2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8A64F" w14:textId="0590C1BD" w:rsidR="00A8025F" w:rsidRPr="007B4467" w:rsidRDefault="00A8025F" w:rsidP="00A8025F">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48C0E6DC" w14:textId="1D653353"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5393C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59043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D48B2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3C863F" w14:textId="77777777" w:rsidR="00A8025F" w:rsidRPr="007B4467" w:rsidRDefault="00A8025F" w:rsidP="00A8025F">
            <w:pPr>
              <w:pStyle w:val="TAC"/>
              <w:rPr>
                <w:rFonts w:eastAsia="PMingLiU"/>
              </w:rPr>
            </w:pPr>
          </w:p>
        </w:tc>
      </w:tr>
      <w:tr w:rsidR="00A8025F" w:rsidRPr="007B4467" w14:paraId="4857010B" w14:textId="5BF726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3BE9AD" w14:textId="77777777" w:rsidR="00A8025F" w:rsidRPr="007B4467" w:rsidRDefault="00A8025F" w:rsidP="00A8025F">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B806E03"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6000DCAC"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AFA1DD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F045946" w14:textId="3C66700A"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37BDB00" w14:textId="77777777" w:rsidR="00A8025F" w:rsidRPr="007B4467" w:rsidRDefault="00A8025F" w:rsidP="00A8025F">
            <w:pPr>
              <w:pStyle w:val="TAC"/>
            </w:pPr>
          </w:p>
        </w:tc>
      </w:tr>
      <w:tr w:rsidR="00A8025F" w:rsidRPr="007B4467" w14:paraId="4D2B2134" w14:textId="318D68C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FD139" w14:textId="77777777" w:rsidR="00A8025F" w:rsidRPr="007B4467" w:rsidRDefault="00A8025F" w:rsidP="00A8025F">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B9A4375"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7F12C5A"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39820CA0"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0194A8E" w14:textId="2E8F2E49"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8F8F1E9" w14:textId="5306FA45" w:rsidR="00A8025F" w:rsidRPr="007B4467" w:rsidRDefault="00A8025F" w:rsidP="00A8025F">
            <w:pPr>
              <w:pStyle w:val="TAC"/>
            </w:pPr>
          </w:p>
        </w:tc>
      </w:tr>
      <w:tr w:rsidR="00A8025F" w:rsidRPr="007B4467" w14:paraId="639C9BD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6347D4" w14:textId="77777777" w:rsidR="00A8025F" w:rsidRPr="007B4467" w:rsidRDefault="00A8025F" w:rsidP="00A8025F">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4FC78F51" w14:textId="77777777" w:rsidR="00A8025F" w:rsidRPr="007B4467" w:rsidRDefault="00A8025F" w:rsidP="00A8025F">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D20792"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5792A27"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24530A4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0BD7BFE"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204A75F9" w14:textId="77777777" w:rsidR="00A8025F" w:rsidRPr="007B4467" w:rsidRDefault="00A8025F" w:rsidP="00A8025F">
            <w:pPr>
              <w:pStyle w:val="TAC"/>
            </w:pPr>
          </w:p>
        </w:tc>
      </w:tr>
      <w:tr w:rsidR="00A8025F" w:rsidRPr="007B4467" w14:paraId="6AC5B4D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142EED" w14:textId="77777777" w:rsidR="00A8025F" w:rsidRPr="007B4467" w:rsidRDefault="00A8025F" w:rsidP="00A8025F">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4358F212" w14:textId="77777777" w:rsidR="00A8025F" w:rsidRPr="007B4467" w:rsidRDefault="00A8025F" w:rsidP="00A8025F">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4B6A51"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63A6DB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A9083A4"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3516E2DA"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4A09887B" w14:textId="77777777" w:rsidR="00A8025F" w:rsidRPr="007B4467" w:rsidRDefault="00A8025F" w:rsidP="00A8025F">
            <w:pPr>
              <w:pStyle w:val="TAC"/>
            </w:pPr>
          </w:p>
        </w:tc>
      </w:tr>
      <w:tr w:rsidR="00A8025F" w:rsidRPr="007B4467" w14:paraId="7D338BFD" w14:textId="21652ECB"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7B4467" w:rsidRDefault="00A8025F" w:rsidP="00A8025F">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29243964" w14:textId="62C8B256"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88541C7"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B39385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1A067D2" w14:textId="3A70C36D" w:rsidR="00A8025F" w:rsidRPr="007B4467" w:rsidRDefault="00A8025F" w:rsidP="00A8025F">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0EF99" w14:textId="2B5B057B"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2ACD8AA" w14:textId="21B48FDC"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7B4467" w:rsidRDefault="00A8025F" w:rsidP="00A8025F">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1F3B9EFE" w14:textId="4EAEDFB7"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53A4BC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87A9B8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0EB75A3F" w14:textId="13060E02" w:rsidR="00A8025F" w:rsidRPr="007B4467" w:rsidRDefault="00A8025F" w:rsidP="00A8025F">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6FFA525" w14:textId="5DEDFF25" w:rsidR="00A8025F" w:rsidRPr="007B4467" w:rsidRDefault="00A8025F" w:rsidP="00A8025F">
            <w:pPr>
              <w:pStyle w:val="TAC"/>
              <w:rPr>
                <w:rFonts w:eastAsia="SimSun"/>
                <w:lang w:eastAsia="zh-CN"/>
              </w:rPr>
            </w:pPr>
            <w:r w:rsidRPr="007B4467">
              <w:t>Yes</w:t>
            </w:r>
          </w:p>
        </w:tc>
      </w:tr>
      <w:tr w:rsidR="00A8025F" w:rsidRPr="007B4467" w14:paraId="0C93E709" w14:textId="386F351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7B4467" w:rsidRDefault="00A8025F" w:rsidP="00A8025F">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2D7F0EBC" w14:textId="3522EB11"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0773E236"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3B9DE5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EE8084F"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D54731F" w14:textId="4DBC1BB5" w:rsidR="00A8025F" w:rsidRPr="007B4467" w:rsidRDefault="00A8025F" w:rsidP="00A8025F">
            <w:pPr>
              <w:pStyle w:val="TAC"/>
            </w:pPr>
            <w:r w:rsidRPr="007B4467">
              <w:rPr>
                <w:rFonts w:eastAsia="SimSun"/>
                <w:lang w:eastAsia="zh-CN"/>
              </w:rPr>
              <w:t>Yes</w:t>
            </w:r>
          </w:p>
        </w:tc>
      </w:tr>
      <w:tr w:rsidR="00A8025F" w:rsidRPr="007B4467" w14:paraId="33F72E12" w14:textId="4BD135D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3A7B0" w14:textId="77777777" w:rsidR="00A8025F" w:rsidRPr="007B4467" w:rsidRDefault="00A8025F" w:rsidP="00A8025F">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26F4E1B5"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335229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AECA80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5EE27B6"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40B612F" w14:textId="13634AC4" w:rsidR="00A8025F" w:rsidRPr="007B4467" w:rsidRDefault="00A8025F" w:rsidP="00A8025F">
            <w:pPr>
              <w:pStyle w:val="TAC"/>
            </w:pPr>
          </w:p>
        </w:tc>
      </w:tr>
      <w:tr w:rsidR="00A8025F" w:rsidRPr="007B4467" w14:paraId="70905B2B" w14:textId="339C070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EE8CB" w14:textId="77777777" w:rsidR="00A8025F" w:rsidRPr="007B4467" w:rsidRDefault="00A8025F" w:rsidP="00A8025F">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58E5820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C27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5913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4E7D5B" w14:textId="05EF91F0"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C5EE1D" w14:textId="66C6EB92" w:rsidR="00A8025F" w:rsidRPr="007B4467" w:rsidRDefault="00A8025F" w:rsidP="00A8025F">
            <w:pPr>
              <w:pStyle w:val="TAC"/>
              <w:rPr>
                <w:rFonts w:eastAsia="PMingLiU"/>
              </w:rPr>
            </w:pPr>
            <w:r w:rsidRPr="007B4467">
              <w:rPr>
                <w:rFonts w:eastAsia="PMingLiU"/>
              </w:rPr>
              <w:t>Yes</w:t>
            </w:r>
          </w:p>
        </w:tc>
      </w:tr>
      <w:tr w:rsidR="00A8025F" w:rsidRPr="007B4467" w14:paraId="0FF1A5CF" w14:textId="5B4C70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5F77C" w14:textId="77777777" w:rsidR="00A8025F" w:rsidRPr="007B4467" w:rsidRDefault="00A8025F" w:rsidP="00A8025F">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1457D2"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8E961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A88B3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F5F45" w14:textId="6B4725A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923C61" w14:textId="784823D7" w:rsidR="00A8025F" w:rsidRPr="007B4467" w:rsidRDefault="00A8025F" w:rsidP="00A8025F">
            <w:pPr>
              <w:pStyle w:val="TAC"/>
              <w:rPr>
                <w:rFonts w:eastAsia="PMingLiU"/>
              </w:rPr>
            </w:pPr>
            <w:r w:rsidRPr="007B4467">
              <w:rPr>
                <w:rFonts w:eastAsia="SimSun"/>
                <w:lang w:eastAsia="zh-CN"/>
              </w:rPr>
              <w:t>Yes</w:t>
            </w:r>
          </w:p>
        </w:tc>
      </w:tr>
      <w:tr w:rsidR="00A8025F" w:rsidRPr="007B4467" w14:paraId="67DA6A4B" w14:textId="6B231F4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6744F"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2BA8E5E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625B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CD73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63130" w14:textId="5D7327C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735F3A" w14:textId="0293ED37" w:rsidR="00A8025F" w:rsidRPr="007B4467" w:rsidRDefault="00A8025F" w:rsidP="00A8025F">
            <w:pPr>
              <w:pStyle w:val="TAC"/>
              <w:rPr>
                <w:rFonts w:eastAsia="SimSun"/>
                <w:lang w:eastAsia="zh-CN"/>
              </w:rPr>
            </w:pPr>
            <w:r w:rsidRPr="007B4467">
              <w:rPr>
                <w:rFonts w:eastAsia="PMingLiU"/>
              </w:rPr>
              <w:t>Yes</w:t>
            </w:r>
          </w:p>
        </w:tc>
      </w:tr>
      <w:tr w:rsidR="00A8025F" w:rsidRPr="007B4467" w14:paraId="3C2F59B6" w14:textId="0E1900B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B4FA56" w14:textId="77777777" w:rsidR="00A8025F" w:rsidRPr="007B4467" w:rsidRDefault="00A8025F" w:rsidP="00A8025F">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9F4A14A"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FCE8C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5B008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48D15" w14:textId="3A473B1C"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3D8C13" w14:textId="7FFFFF10"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5147702D" w14:textId="0433B1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CBA5B"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6BF5F93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2832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A84AB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29993" w14:textId="59B36488"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1C658A" w14:textId="0F4DFB9D"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A7A1434" w14:textId="327037D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7B4467" w:rsidRDefault="00A8025F" w:rsidP="00A8025F">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4484782C" w14:textId="25517AFF"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72B7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CC7A3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81E7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1B5C12" w14:textId="77777777" w:rsidR="00A8025F" w:rsidRPr="007B4467" w:rsidRDefault="00A8025F" w:rsidP="00A8025F">
            <w:pPr>
              <w:pStyle w:val="TAC"/>
              <w:rPr>
                <w:rFonts w:eastAsia="PMingLiU"/>
              </w:rPr>
            </w:pPr>
          </w:p>
        </w:tc>
      </w:tr>
      <w:tr w:rsidR="00A8025F" w:rsidRPr="007B4467" w14:paraId="0083EAE6" w14:textId="32A7E905"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7B4467" w:rsidRDefault="00A8025F" w:rsidP="00A8025F">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6B65D13A" w14:textId="07176209"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668FD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8DF1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15A41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A32D6B" w14:textId="77777777" w:rsidR="00A8025F" w:rsidRPr="007B4467" w:rsidRDefault="00A8025F" w:rsidP="00A8025F">
            <w:pPr>
              <w:pStyle w:val="TAC"/>
              <w:rPr>
                <w:rFonts w:eastAsia="PMingLiU"/>
              </w:rPr>
            </w:pPr>
          </w:p>
        </w:tc>
      </w:tr>
      <w:tr w:rsidR="00A8025F" w:rsidRPr="007B4467" w14:paraId="2869082B" w14:textId="0512627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330D23" w14:textId="5A1B5D50" w:rsidR="00A8025F" w:rsidRPr="007B4467" w:rsidRDefault="00A8025F" w:rsidP="00A8025F">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208BEFAD" w14:textId="66D79B6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9134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C59EC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1E20B4"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57A3EE" w14:textId="77777777" w:rsidR="00A8025F" w:rsidRPr="007B4467" w:rsidRDefault="00A8025F" w:rsidP="00A8025F">
            <w:pPr>
              <w:pStyle w:val="TAC"/>
              <w:rPr>
                <w:rFonts w:eastAsia="PMingLiU"/>
              </w:rPr>
            </w:pPr>
          </w:p>
        </w:tc>
      </w:tr>
      <w:tr w:rsidR="00A8025F" w:rsidRPr="007B4467" w14:paraId="3329AFE6" w14:textId="1638A63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DDD8AE" w14:textId="27337AC1" w:rsidR="00A8025F" w:rsidRPr="007B4467" w:rsidRDefault="00A8025F" w:rsidP="00A8025F">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18CE6354" w14:textId="7CF90418"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DBF99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03283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EFA70E"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4E8EFD" w14:textId="77777777" w:rsidR="00A8025F" w:rsidRPr="007B4467" w:rsidRDefault="00A8025F" w:rsidP="00A8025F">
            <w:pPr>
              <w:pStyle w:val="TAC"/>
              <w:rPr>
                <w:rFonts w:eastAsia="PMingLiU"/>
              </w:rPr>
            </w:pPr>
          </w:p>
        </w:tc>
      </w:tr>
      <w:tr w:rsidR="00A8025F" w:rsidRPr="007B4467" w14:paraId="66834D7B" w14:textId="5ED03A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A74770" w14:textId="77777777" w:rsidR="00A8025F" w:rsidRPr="007B4467" w:rsidRDefault="00A8025F" w:rsidP="00A8025F">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786C6C66"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C029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7B62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F181F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00320" w14:textId="34C4A8DF" w:rsidR="00A8025F" w:rsidRPr="007B4467" w:rsidRDefault="00A8025F" w:rsidP="00A8025F">
            <w:pPr>
              <w:pStyle w:val="TAC"/>
              <w:rPr>
                <w:rFonts w:eastAsia="PMingLiU"/>
              </w:rPr>
            </w:pPr>
          </w:p>
        </w:tc>
      </w:tr>
      <w:tr w:rsidR="00A8025F" w:rsidRPr="007B4467" w14:paraId="04E48BAD" w14:textId="1994CC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404FAF" w14:textId="77777777" w:rsidR="00A8025F" w:rsidRPr="007B4467" w:rsidRDefault="00A8025F" w:rsidP="00A8025F">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7C3DCAE8"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69B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73F4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B4213"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8476BA" w14:textId="778F54B7" w:rsidR="00A8025F" w:rsidRPr="007B4467" w:rsidRDefault="00A8025F" w:rsidP="00A8025F">
            <w:pPr>
              <w:pStyle w:val="TAC"/>
              <w:rPr>
                <w:rFonts w:eastAsia="PMingLiU"/>
              </w:rPr>
            </w:pPr>
            <w:r w:rsidRPr="007B4467">
              <w:rPr>
                <w:lang w:eastAsia="zh-CN"/>
              </w:rPr>
              <w:t>Yes</w:t>
            </w:r>
          </w:p>
        </w:tc>
      </w:tr>
      <w:tr w:rsidR="00A8025F" w:rsidRPr="007B4467" w14:paraId="4105AEB7" w14:textId="00CBB7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53F4B" w14:textId="55D3D680" w:rsidR="00A8025F" w:rsidRPr="007B4467" w:rsidRDefault="00A8025F" w:rsidP="00A8025F">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169A0541" w14:textId="3AD8C631" w:rsidR="00A8025F" w:rsidRPr="007B4467" w:rsidRDefault="00A8025F" w:rsidP="00A8025F">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1C7D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CFC3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1F1ED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3C5243" w14:textId="77777777" w:rsidR="00A8025F" w:rsidRPr="007B4467" w:rsidRDefault="00A8025F" w:rsidP="00A8025F">
            <w:pPr>
              <w:pStyle w:val="TAC"/>
              <w:rPr>
                <w:rFonts w:eastAsia="PMingLiU"/>
              </w:rPr>
            </w:pPr>
          </w:p>
        </w:tc>
      </w:tr>
      <w:tr w:rsidR="00A8025F" w:rsidRPr="007B4467" w14:paraId="70DE056F" w14:textId="7F2CAAC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FC9621" w14:textId="77777777" w:rsidR="00A8025F" w:rsidRPr="007B4467" w:rsidRDefault="00A8025F" w:rsidP="00A8025F">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2181ED2" w14:textId="77777777"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B29B1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9FAF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9989D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19DB4" w14:textId="77777777" w:rsidR="00A8025F" w:rsidRPr="007B4467" w:rsidRDefault="00A8025F" w:rsidP="00A8025F">
            <w:pPr>
              <w:pStyle w:val="TAC"/>
              <w:rPr>
                <w:rFonts w:eastAsia="PMingLiU"/>
              </w:rPr>
            </w:pPr>
          </w:p>
        </w:tc>
      </w:tr>
      <w:tr w:rsidR="00A8025F" w:rsidRPr="007B4467" w14:paraId="3479BC43" w14:textId="262BE42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837182" w14:textId="77777777" w:rsidR="00A8025F" w:rsidRPr="007B4467" w:rsidRDefault="00A8025F" w:rsidP="00A8025F">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DA63736"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387F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DFE8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451F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DD4778" w14:textId="50B1EB4A" w:rsidR="00A8025F" w:rsidRPr="007B4467" w:rsidRDefault="00A8025F" w:rsidP="00A8025F">
            <w:pPr>
              <w:pStyle w:val="TAC"/>
              <w:rPr>
                <w:rFonts w:eastAsia="PMingLiU"/>
              </w:rPr>
            </w:pPr>
          </w:p>
        </w:tc>
      </w:tr>
      <w:tr w:rsidR="00A8025F" w:rsidRPr="007B4467" w14:paraId="63164100" w14:textId="500BBE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F1462" w14:textId="77777777" w:rsidR="00A8025F" w:rsidRPr="007B4467" w:rsidRDefault="00A8025F" w:rsidP="00A8025F">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794DD7B4"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94F2B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7B2A6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6BE8C" w14:textId="7E00B540"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74022" w14:textId="0A01D106" w:rsidR="00A8025F" w:rsidRPr="007B4467" w:rsidRDefault="00A8025F" w:rsidP="00A8025F">
            <w:pPr>
              <w:pStyle w:val="TAC"/>
              <w:rPr>
                <w:rFonts w:eastAsia="PMingLiU"/>
              </w:rPr>
            </w:pPr>
            <w:r w:rsidRPr="007B4467">
              <w:rPr>
                <w:lang w:eastAsia="zh-CN"/>
              </w:rPr>
              <w:t>Yes</w:t>
            </w:r>
          </w:p>
        </w:tc>
      </w:tr>
      <w:tr w:rsidR="00A8025F" w:rsidRPr="007B4467" w14:paraId="50CAF7FB" w14:textId="5E8455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1BE75B" w14:textId="77777777" w:rsidR="00A8025F" w:rsidRPr="007B4467" w:rsidRDefault="00A8025F" w:rsidP="00A8025F">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42877CCE"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3155F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8636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A903B" w14:textId="4BA0B73A"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C4B73B" w14:textId="14DFF435" w:rsidR="00A8025F" w:rsidRPr="007B4467" w:rsidRDefault="00A8025F" w:rsidP="00A8025F">
            <w:pPr>
              <w:pStyle w:val="TAC"/>
              <w:rPr>
                <w:rFonts w:eastAsia="PMingLiU"/>
              </w:rPr>
            </w:pPr>
            <w:r w:rsidRPr="007B4467">
              <w:rPr>
                <w:lang w:eastAsia="zh-CN"/>
              </w:rPr>
              <w:t>Yes</w:t>
            </w:r>
          </w:p>
        </w:tc>
      </w:tr>
      <w:tr w:rsidR="00A8025F" w:rsidRPr="007B4467" w14:paraId="11149107" w14:textId="36B60D0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C894CF"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501B40D"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1D6E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268A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6033C" w14:textId="53F92819"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1EA109" w14:textId="4A3D0820" w:rsidR="00A8025F" w:rsidRPr="007B4467" w:rsidRDefault="00A8025F" w:rsidP="00A8025F">
            <w:pPr>
              <w:pStyle w:val="TAC"/>
              <w:rPr>
                <w:rFonts w:eastAsia="SimSun"/>
                <w:lang w:eastAsia="zh-CN"/>
              </w:rPr>
            </w:pPr>
            <w:r w:rsidRPr="007B4467">
              <w:rPr>
                <w:lang w:eastAsia="zh-CN"/>
              </w:rPr>
              <w:t>Yes</w:t>
            </w:r>
          </w:p>
        </w:tc>
      </w:tr>
      <w:tr w:rsidR="00A8025F" w:rsidRPr="007B4467" w14:paraId="557FC415" w14:textId="0F1481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EC0D4" w14:textId="77777777" w:rsidR="00A8025F" w:rsidRPr="007B4467" w:rsidRDefault="00A8025F" w:rsidP="00A8025F">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28882D3"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5D213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3FDE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CF20C" w14:textId="367AE47A"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B6246B" w14:textId="5E40B244" w:rsidR="00A8025F" w:rsidRPr="007B4467" w:rsidRDefault="00A8025F" w:rsidP="00A8025F">
            <w:pPr>
              <w:pStyle w:val="TAC"/>
              <w:rPr>
                <w:rFonts w:eastAsia="SimSun"/>
                <w:lang w:eastAsia="zh-CN"/>
              </w:rPr>
            </w:pPr>
            <w:r w:rsidRPr="007B4467">
              <w:rPr>
                <w:lang w:eastAsia="zh-CN"/>
              </w:rPr>
              <w:t>Yes</w:t>
            </w:r>
          </w:p>
        </w:tc>
      </w:tr>
      <w:tr w:rsidR="00A8025F" w:rsidRPr="007B4467" w14:paraId="585192E5" w14:textId="069FD87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C7748"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4248F8C5"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D307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0C5CD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7213F" w14:textId="76ABE7D1"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4099F9" w14:textId="7303BDD5" w:rsidR="00A8025F" w:rsidRPr="007B4467" w:rsidRDefault="00A8025F" w:rsidP="00A8025F">
            <w:pPr>
              <w:pStyle w:val="TAC"/>
              <w:rPr>
                <w:rFonts w:eastAsia="SimSun"/>
                <w:lang w:eastAsia="zh-CN"/>
              </w:rPr>
            </w:pPr>
            <w:r w:rsidRPr="007B4467">
              <w:rPr>
                <w:lang w:eastAsia="zh-CN"/>
              </w:rPr>
              <w:t>Yes</w:t>
            </w:r>
          </w:p>
        </w:tc>
      </w:tr>
      <w:tr w:rsidR="00A8025F" w:rsidRPr="007B4467" w14:paraId="00C884B0" w14:textId="725FB8E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7D3448" w14:textId="77777777" w:rsidR="00A8025F" w:rsidRPr="007B4467" w:rsidRDefault="00A8025F" w:rsidP="00A8025F">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A4B86D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AA62C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BA3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CCCE2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44D34D" w14:textId="77777777" w:rsidR="00A8025F" w:rsidRPr="007B4467" w:rsidRDefault="00A8025F" w:rsidP="00A8025F">
            <w:pPr>
              <w:pStyle w:val="TAC"/>
              <w:rPr>
                <w:rFonts w:eastAsia="PMingLiU"/>
              </w:rPr>
            </w:pPr>
          </w:p>
        </w:tc>
      </w:tr>
      <w:tr w:rsidR="00A8025F" w:rsidRPr="007B4467" w14:paraId="1FFDAAED" w14:textId="346B0E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33A833" w14:textId="49665869" w:rsidR="00A8025F" w:rsidRPr="007B4467" w:rsidRDefault="00A8025F" w:rsidP="00A8025F">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5C885C4" w14:textId="765A95C6"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6823B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5FEC6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3185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09198C" w14:textId="71967A21" w:rsidR="00A8025F" w:rsidRPr="007B4467" w:rsidRDefault="00A8025F" w:rsidP="00A8025F">
            <w:pPr>
              <w:pStyle w:val="TAC"/>
              <w:rPr>
                <w:rFonts w:eastAsia="PMingLiU"/>
              </w:rPr>
            </w:pPr>
          </w:p>
        </w:tc>
      </w:tr>
      <w:tr w:rsidR="00A8025F" w:rsidRPr="007B4467" w14:paraId="206A3438" w14:textId="1A25CD6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F4E341" w14:textId="0C30C0C6" w:rsidR="00A8025F" w:rsidRPr="007B4467" w:rsidRDefault="00A8025F" w:rsidP="00A8025F">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FBF126C" w14:textId="45601883"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2762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F21DB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B8710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44BA96" w14:textId="65D9F346" w:rsidR="00A8025F" w:rsidRPr="007B4467" w:rsidRDefault="00A8025F" w:rsidP="00A8025F">
            <w:pPr>
              <w:pStyle w:val="TAC"/>
              <w:rPr>
                <w:rFonts w:eastAsia="PMingLiU"/>
              </w:rPr>
            </w:pPr>
            <w:r w:rsidRPr="007B4467">
              <w:rPr>
                <w:lang w:eastAsia="zh-CN"/>
              </w:rPr>
              <w:t>Yes</w:t>
            </w:r>
          </w:p>
        </w:tc>
      </w:tr>
      <w:tr w:rsidR="00A8025F" w:rsidRPr="007B4467" w14:paraId="584646B5" w14:textId="62B6D6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85A30" w14:textId="1299365B" w:rsidR="00A8025F" w:rsidRPr="007B4467" w:rsidRDefault="00A8025F" w:rsidP="00A8025F">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648E489" w14:textId="1AC6EF97"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C8535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73C0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4164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593774" w14:textId="1841A063" w:rsidR="00A8025F" w:rsidRPr="007B4467" w:rsidRDefault="00A8025F" w:rsidP="00A8025F">
            <w:pPr>
              <w:pStyle w:val="TAC"/>
              <w:rPr>
                <w:rFonts w:eastAsia="PMingLiU"/>
              </w:rPr>
            </w:pPr>
            <w:r w:rsidRPr="007B4467">
              <w:rPr>
                <w:lang w:eastAsia="zh-CN"/>
              </w:rPr>
              <w:t>Yes</w:t>
            </w:r>
          </w:p>
        </w:tc>
      </w:tr>
      <w:tr w:rsidR="00A8025F" w:rsidRPr="007B4467" w14:paraId="2A20DCF5" w14:textId="48B11D5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9389F" w14:textId="5CE245FA" w:rsidR="00A8025F" w:rsidRPr="007B4467" w:rsidRDefault="00A8025F" w:rsidP="00A8025F">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8ADFAE4" w14:textId="6FA364A7"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2A7E6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0F89A8"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BA30"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BFF916" w14:textId="28B2ABFD" w:rsidR="00A8025F" w:rsidRPr="007B4467" w:rsidRDefault="00A8025F" w:rsidP="00A8025F">
            <w:pPr>
              <w:pStyle w:val="TAC"/>
              <w:rPr>
                <w:rFonts w:eastAsia="PMingLiU"/>
              </w:rPr>
            </w:pPr>
            <w:r w:rsidRPr="007B4467">
              <w:rPr>
                <w:lang w:eastAsia="zh-CN"/>
              </w:rPr>
              <w:t>Yes</w:t>
            </w:r>
          </w:p>
        </w:tc>
      </w:tr>
      <w:tr w:rsidR="00A8025F" w:rsidRPr="007B4467" w14:paraId="644563AE" w14:textId="58C390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EC640" w14:textId="6A595CE4" w:rsidR="00A8025F" w:rsidRPr="007B4467" w:rsidRDefault="00A8025F" w:rsidP="00A8025F">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5F87365" w14:textId="014D8B59"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4090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98CEE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F28F0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854128" w14:textId="77777777" w:rsidR="00A8025F" w:rsidRPr="007B4467" w:rsidRDefault="00A8025F" w:rsidP="00A8025F">
            <w:pPr>
              <w:pStyle w:val="TAC"/>
              <w:rPr>
                <w:rFonts w:eastAsia="PMingLiU"/>
              </w:rPr>
            </w:pPr>
          </w:p>
        </w:tc>
      </w:tr>
      <w:tr w:rsidR="00A8025F" w:rsidRPr="007B4467" w14:paraId="4182EDC7" w14:textId="5021766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38E4D1" w14:textId="446A525D" w:rsidR="00A8025F" w:rsidRPr="007B4467" w:rsidRDefault="00A8025F" w:rsidP="00A8025F">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3AEFD5E" w14:textId="3DE6822B" w:rsidR="00A8025F" w:rsidRPr="007B4467" w:rsidRDefault="00A8025F" w:rsidP="00A8025F">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7DD54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6B540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66BC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C8CD60" w14:textId="77777777" w:rsidR="00A8025F" w:rsidRPr="007B4467" w:rsidRDefault="00A8025F" w:rsidP="00A8025F">
            <w:pPr>
              <w:pStyle w:val="TAC"/>
              <w:rPr>
                <w:rFonts w:eastAsia="PMingLiU"/>
              </w:rPr>
            </w:pPr>
          </w:p>
        </w:tc>
      </w:tr>
      <w:tr w:rsidR="00A8025F" w:rsidRPr="007B4467" w14:paraId="621AF4E2" w14:textId="687BA1E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573A8" w14:textId="5BE3D93F" w:rsidR="00A8025F" w:rsidRPr="007B4467" w:rsidRDefault="00A8025F" w:rsidP="00A8025F">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2282B4EC" w14:textId="4F121EC0" w:rsidR="00A8025F" w:rsidRPr="007B4467" w:rsidRDefault="00A8025F" w:rsidP="00A8025F">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F166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A257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AE01E" w14:textId="69E7C434"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00214B" w14:textId="77777777" w:rsidR="00A8025F" w:rsidRPr="007B4467" w:rsidRDefault="00A8025F" w:rsidP="00A8025F">
            <w:pPr>
              <w:pStyle w:val="TAC"/>
              <w:rPr>
                <w:rFonts w:eastAsia="PMingLiU"/>
              </w:rPr>
            </w:pPr>
          </w:p>
        </w:tc>
      </w:tr>
      <w:tr w:rsidR="00A8025F" w:rsidRPr="007B4467" w14:paraId="28BAB83D" w14:textId="220A216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474EC6" w14:textId="5DD33028" w:rsidR="00A8025F" w:rsidRPr="007B4467" w:rsidRDefault="00A8025F" w:rsidP="00A8025F">
            <w:pPr>
              <w:pStyle w:val="TAL"/>
            </w:pPr>
            <w:r w:rsidRPr="007B4467">
              <w:t>DC_28A</w:t>
            </w:r>
            <w:r w:rsidR="006106B6" w:rsidRPr="007B4467">
              <w:t>_</w:t>
            </w:r>
            <w:r w:rsidRPr="007B4467">
              <w:t>n51A</w:t>
            </w:r>
          </w:p>
        </w:tc>
        <w:tc>
          <w:tcPr>
            <w:tcW w:w="466" w:type="pct"/>
            <w:tcBorders>
              <w:top w:val="single" w:sz="4" w:space="0" w:color="auto"/>
              <w:left w:val="single" w:sz="4" w:space="0" w:color="auto"/>
              <w:bottom w:val="single" w:sz="4" w:space="0" w:color="auto"/>
              <w:right w:val="single" w:sz="4" w:space="0" w:color="auto"/>
            </w:tcBorders>
          </w:tcPr>
          <w:p w14:paraId="2FA5D7A6" w14:textId="0B797C57"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28CB9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6334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200CE2" w14:textId="05369B5D"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10AA4" w14:textId="697CE153" w:rsidR="00A8025F" w:rsidRPr="007B4467" w:rsidRDefault="00A8025F" w:rsidP="00A8025F">
            <w:pPr>
              <w:pStyle w:val="TAC"/>
              <w:rPr>
                <w:rFonts w:eastAsia="PMingLiU"/>
              </w:rPr>
            </w:pPr>
          </w:p>
        </w:tc>
      </w:tr>
      <w:tr w:rsidR="00A8025F" w:rsidRPr="007B4467" w14:paraId="43AC4942" w14:textId="17F230B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71534" w14:textId="77777777" w:rsidR="00A8025F" w:rsidRPr="007B4467" w:rsidRDefault="00A8025F" w:rsidP="00A8025F">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6A152762"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DC122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910CF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6556" w14:textId="5194BD1A"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429433" w14:textId="1A5079B4" w:rsidR="00A8025F" w:rsidRPr="007B4467" w:rsidRDefault="00A8025F" w:rsidP="00A8025F">
            <w:pPr>
              <w:pStyle w:val="TAC"/>
              <w:rPr>
                <w:rFonts w:eastAsia="SimSun"/>
                <w:lang w:eastAsia="zh-CN"/>
              </w:rPr>
            </w:pPr>
            <w:r w:rsidRPr="007B4467">
              <w:t>Yes</w:t>
            </w:r>
          </w:p>
        </w:tc>
      </w:tr>
      <w:tr w:rsidR="00A8025F" w:rsidRPr="007B4467" w14:paraId="030DA973" w14:textId="323C2E3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352C7" w14:textId="77777777" w:rsidR="00A8025F" w:rsidRPr="007B4467" w:rsidRDefault="00A8025F" w:rsidP="00A8025F">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200B620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B28CD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8D76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5408" w14:textId="52277CD0"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C5A49C" w14:textId="389A712E" w:rsidR="00A8025F" w:rsidRPr="007B4467" w:rsidRDefault="00A8025F" w:rsidP="00A8025F">
            <w:pPr>
              <w:pStyle w:val="TAC"/>
              <w:rPr>
                <w:rFonts w:eastAsia="SimSun"/>
                <w:lang w:eastAsia="zh-CN"/>
              </w:rPr>
            </w:pPr>
            <w:r w:rsidRPr="007B4467">
              <w:t>Yes</w:t>
            </w:r>
          </w:p>
        </w:tc>
      </w:tr>
      <w:tr w:rsidR="00A8025F" w:rsidRPr="007B4467" w14:paraId="139B6187" w14:textId="3E48CA1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2A5873" w14:textId="77777777" w:rsidR="00A8025F" w:rsidRPr="007B4467" w:rsidRDefault="00A8025F" w:rsidP="00A8025F">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9900C0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8AAC8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823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59BA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DB0E5" w14:textId="17F4BD51" w:rsidR="00A8025F" w:rsidRPr="007B4467" w:rsidRDefault="00A8025F" w:rsidP="00A8025F">
            <w:pPr>
              <w:pStyle w:val="TAC"/>
              <w:rPr>
                <w:rFonts w:eastAsia="PMingLiU"/>
              </w:rPr>
            </w:pPr>
            <w:r w:rsidRPr="007B4467">
              <w:t>Yes</w:t>
            </w:r>
          </w:p>
        </w:tc>
      </w:tr>
      <w:tr w:rsidR="00A8025F" w:rsidRPr="007B4467" w14:paraId="7360CD0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A1AF1F" w14:textId="77777777" w:rsidR="00A8025F" w:rsidRPr="007B4467" w:rsidRDefault="00A8025F" w:rsidP="00A8025F">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4C82057"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D68A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36C6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91D68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FB43D"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124EAA" w14:textId="77777777" w:rsidR="00A8025F" w:rsidRPr="007B4467" w:rsidRDefault="00A8025F" w:rsidP="00A8025F">
            <w:pPr>
              <w:pStyle w:val="TAC"/>
            </w:pPr>
          </w:p>
        </w:tc>
      </w:tr>
      <w:tr w:rsidR="00A8025F" w:rsidRPr="007B4467" w14:paraId="6CA36D3D" w14:textId="35F801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F935B5" w14:textId="77777777" w:rsidR="00A8025F" w:rsidRPr="007B4467" w:rsidRDefault="00A8025F" w:rsidP="00A8025F">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558E4D66"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3498C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8766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65B7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522033" w14:textId="77777777" w:rsidR="00A8025F" w:rsidRPr="007B4467" w:rsidRDefault="00A8025F" w:rsidP="00A8025F">
            <w:pPr>
              <w:pStyle w:val="TAC"/>
              <w:rPr>
                <w:rFonts w:eastAsia="PMingLiU"/>
              </w:rPr>
            </w:pPr>
          </w:p>
        </w:tc>
      </w:tr>
      <w:tr w:rsidR="00A8025F" w:rsidRPr="007B4467" w14:paraId="10D9793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539119" w14:textId="77777777" w:rsidR="00A8025F" w:rsidRPr="007B4467" w:rsidRDefault="00A8025F" w:rsidP="00A8025F">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49F24C11"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F5CF5C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4E9A3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7EA9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49347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6FD8B5" w14:textId="77777777" w:rsidR="00A8025F" w:rsidRPr="007B4467" w:rsidRDefault="00A8025F" w:rsidP="00A8025F">
            <w:pPr>
              <w:pStyle w:val="TAC"/>
              <w:rPr>
                <w:rFonts w:eastAsia="PMingLiU"/>
              </w:rPr>
            </w:pPr>
          </w:p>
        </w:tc>
      </w:tr>
      <w:tr w:rsidR="00A8025F" w:rsidRPr="007B4467" w14:paraId="0C614AAF"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0CD8B4" w14:textId="77777777" w:rsidR="00A8025F" w:rsidRPr="007B4467" w:rsidRDefault="00A8025F" w:rsidP="00A8025F">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41E22611"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DB284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A41A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6DF7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82C4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977B48" w14:textId="77777777" w:rsidR="00A8025F" w:rsidRPr="007B4467" w:rsidRDefault="00A8025F" w:rsidP="00A8025F">
            <w:pPr>
              <w:pStyle w:val="TAC"/>
              <w:rPr>
                <w:rFonts w:eastAsia="PMingLiU"/>
              </w:rPr>
            </w:pPr>
          </w:p>
        </w:tc>
      </w:tr>
      <w:tr w:rsidR="00A8025F" w:rsidRPr="007B4467" w14:paraId="30DB0BF8" w14:textId="17A9F9E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D8E8E8" w14:textId="11D686E7" w:rsidR="00A8025F" w:rsidRPr="007B4467" w:rsidRDefault="00A8025F" w:rsidP="00A8025F">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386BDA22" w14:textId="6E020D41"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8FEFB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EBD1C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9D537" w14:textId="4DF685D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E3ECCD" w14:textId="230F8A78" w:rsidR="00A8025F" w:rsidRPr="007B4467" w:rsidRDefault="00A8025F" w:rsidP="00A8025F">
            <w:pPr>
              <w:pStyle w:val="TAC"/>
              <w:rPr>
                <w:rFonts w:eastAsia="PMingLiU"/>
              </w:rPr>
            </w:pPr>
          </w:p>
        </w:tc>
      </w:tr>
      <w:tr w:rsidR="00A8025F" w:rsidRPr="007B4467" w14:paraId="774E6663" w14:textId="390059E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B69220" w14:textId="5FC35F70" w:rsidR="00A8025F" w:rsidRPr="007B4467" w:rsidRDefault="00A8025F" w:rsidP="00A8025F">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2E1095FD" w14:textId="65312A05"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D897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501BF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7FFE9" w14:textId="029ADDB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86B0D6" w14:textId="263FE05B" w:rsidR="00A8025F" w:rsidRPr="007B4467" w:rsidRDefault="00A8025F" w:rsidP="00A8025F">
            <w:pPr>
              <w:pStyle w:val="TAC"/>
              <w:rPr>
                <w:rFonts w:eastAsia="PMingLiU"/>
              </w:rPr>
            </w:pPr>
            <w:r w:rsidRPr="007B4467">
              <w:rPr>
                <w:rFonts w:eastAsia="PMingLiU"/>
              </w:rPr>
              <w:t>Yes</w:t>
            </w:r>
          </w:p>
        </w:tc>
      </w:tr>
      <w:tr w:rsidR="00A8025F" w:rsidRPr="007B4467" w14:paraId="31394A68" w14:textId="133AF67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A2A7DB" w14:textId="77777777" w:rsidR="00A8025F" w:rsidRPr="007B4467" w:rsidRDefault="00A8025F" w:rsidP="00A8025F">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7F0E6F92"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AC5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361B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989694" w14:textId="35233013"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0EA65F" w14:textId="3A39D67B" w:rsidR="00A8025F" w:rsidRPr="007B4467" w:rsidRDefault="0099747F" w:rsidP="00A8025F">
            <w:pPr>
              <w:pStyle w:val="TAC"/>
              <w:rPr>
                <w:rFonts w:eastAsia="SimSun"/>
                <w:lang w:eastAsia="zh-CN"/>
              </w:rPr>
            </w:pPr>
            <w:r w:rsidRPr="007B4467">
              <w:rPr>
                <w:rFonts w:eastAsia="SimSun"/>
                <w:lang w:eastAsia="zh-CN"/>
              </w:rPr>
              <w:t>Yes from Rel-18</w:t>
            </w:r>
          </w:p>
        </w:tc>
      </w:tr>
      <w:tr w:rsidR="00A8025F" w:rsidRPr="007B4467" w14:paraId="3A0CB08E" w14:textId="451174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E83AD7" w14:textId="77777777" w:rsidR="00A8025F" w:rsidRPr="007B4467" w:rsidRDefault="00A8025F" w:rsidP="00A8025F">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12639BF"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EE8DC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9B760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BD73C" w14:textId="21F82956"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B3664E" w14:textId="31D45FB4"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D976538" w14:textId="02688BD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E1DB7" w14:textId="77777777" w:rsidR="00A8025F" w:rsidRPr="007B4467" w:rsidRDefault="00A8025F" w:rsidP="00A8025F">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4B26BF0F"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DB1BF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56FF9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F7567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87D5B" w14:textId="77777777" w:rsidR="00A8025F" w:rsidRPr="007B4467" w:rsidRDefault="00A8025F" w:rsidP="00A8025F">
            <w:pPr>
              <w:pStyle w:val="TAC"/>
              <w:rPr>
                <w:rFonts w:eastAsia="PMingLiU"/>
              </w:rPr>
            </w:pPr>
          </w:p>
        </w:tc>
      </w:tr>
      <w:tr w:rsidR="00A8025F" w:rsidRPr="007B4467" w14:paraId="22D38255" w14:textId="497E014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1305BC" w14:textId="77777777" w:rsidR="00A8025F" w:rsidRPr="007B4467" w:rsidRDefault="00A8025F" w:rsidP="00A8025F">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28CFE8D2"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DFEC8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8925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6C4B5D" w14:textId="4E1A29F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02C21B" w14:textId="55DFF1C5" w:rsidR="00A8025F" w:rsidRPr="007B4467" w:rsidRDefault="0099747F" w:rsidP="00A8025F">
            <w:pPr>
              <w:pStyle w:val="TAC"/>
              <w:rPr>
                <w:rFonts w:eastAsia="PMingLiU"/>
              </w:rPr>
            </w:pPr>
            <w:r w:rsidRPr="007B4467">
              <w:rPr>
                <w:rFonts w:eastAsia="PMingLiU"/>
              </w:rPr>
              <w:t>Yes from Rel-18</w:t>
            </w:r>
          </w:p>
        </w:tc>
      </w:tr>
      <w:tr w:rsidR="00A8025F" w:rsidRPr="007B4467" w14:paraId="77291367" w14:textId="3EDD2EB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3BB632" w14:textId="77777777" w:rsidR="00A8025F" w:rsidRPr="007B4467" w:rsidRDefault="00A8025F" w:rsidP="00A8025F">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38C9624C"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89276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AACA8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0D28E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6296E" w14:textId="3B684A64" w:rsidR="00A8025F" w:rsidRPr="007B4467" w:rsidRDefault="00A8025F" w:rsidP="00A8025F">
            <w:pPr>
              <w:pStyle w:val="TAC"/>
              <w:rPr>
                <w:rFonts w:eastAsia="PMingLiU"/>
              </w:rPr>
            </w:pPr>
          </w:p>
        </w:tc>
      </w:tr>
      <w:tr w:rsidR="00A8025F" w:rsidRPr="007B4467" w14:paraId="312F58BF" w14:textId="7280309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F7B48E" w14:textId="69D5EF33" w:rsidR="00A8025F" w:rsidRPr="007B4467" w:rsidRDefault="00A8025F" w:rsidP="00A8025F">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1DD68640" w14:textId="4F4669CB"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E554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970F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B8B7C1" w14:textId="71B88EC4"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AD5ADBC" w14:textId="2AFABB8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11E2DA96" w14:textId="3276CF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DA5F9C" w14:textId="77777777" w:rsidR="00A8025F" w:rsidRPr="007B4467" w:rsidRDefault="00A8025F" w:rsidP="00A8025F">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3D92D3F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906C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096E8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0B655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10ADC6" w14:textId="6FF97578" w:rsidR="00A8025F" w:rsidRPr="007B4467" w:rsidRDefault="00A8025F" w:rsidP="00A8025F">
            <w:pPr>
              <w:pStyle w:val="TAC"/>
              <w:rPr>
                <w:rFonts w:eastAsia="PMingLiU"/>
              </w:rPr>
            </w:pPr>
          </w:p>
        </w:tc>
      </w:tr>
      <w:tr w:rsidR="00A8025F" w:rsidRPr="007B4467" w14:paraId="65C70BDD" w14:textId="01E734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F975C" w14:textId="6727916F" w:rsidR="00A8025F" w:rsidRPr="007B4467" w:rsidRDefault="00A8025F" w:rsidP="00A8025F">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68EE8B25" w14:textId="740343E9"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994B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8EDC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969F6" w14:textId="5049E465"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DC05EC" w14:textId="70CF85B6"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6E875106" w14:textId="1CDBF00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9DBC23" w14:textId="1AAC46BF" w:rsidR="00A8025F" w:rsidRPr="007B4467" w:rsidRDefault="00A8025F" w:rsidP="00A8025F">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1D477D35" w14:textId="5E22CB80"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8F6C6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3E351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257A1B" w14:textId="0E8A186A"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3027F" w14:textId="64499226" w:rsidR="00A8025F" w:rsidRPr="007B4467" w:rsidRDefault="00A8025F" w:rsidP="00A8025F">
            <w:pPr>
              <w:pStyle w:val="TAC"/>
              <w:rPr>
                <w:rFonts w:eastAsia="PMingLiU"/>
              </w:rPr>
            </w:pPr>
            <w:r w:rsidRPr="007B4467">
              <w:rPr>
                <w:rFonts w:eastAsia="PMingLiU"/>
              </w:rPr>
              <w:t>Yes</w:t>
            </w:r>
          </w:p>
        </w:tc>
      </w:tr>
      <w:tr w:rsidR="00A8025F" w:rsidRPr="007B4467" w14:paraId="599B3E89" w14:textId="6ED39B7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DED81" w14:textId="02F0D10E" w:rsidR="00A8025F" w:rsidRPr="007B4467" w:rsidRDefault="00A8025F" w:rsidP="00A8025F">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F9D41B4" w14:textId="6B90B7FC"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CA61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ECAE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02614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F7866" w14:textId="77777777" w:rsidR="00A8025F" w:rsidRPr="007B4467" w:rsidRDefault="00A8025F" w:rsidP="00A8025F">
            <w:pPr>
              <w:pStyle w:val="TAC"/>
              <w:rPr>
                <w:rFonts w:eastAsia="PMingLiU"/>
              </w:rPr>
            </w:pPr>
          </w:p>
        </w:tc>
      </w:tr>
      <w:tr w:rsidR="00A8025F" w:rsidRPr="007B4467" w14:paraId="73BCE416" w14:textId="51BAB10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5733E5" w14:textId="29EF3DB4" w:rsidR="00A8025F" w:rsidRPr="007B4467" w:rsidRDefault="00A8025F" w:rsidP="00A8025F">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4C6EA179" w14:textId="5A1EF63C"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5CD351"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AF2A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ED202" w14:textId="4F16FFB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2545F0" w14:textId="75789F88" w:rsidR="00A8025F" w:rsidRPr="007B4467" w:rsidRDefault="00A8025F" w:rsidP="00A8025F">
            <w:pPr>
              <w:pStyle w:val="TAC"/>
              <w:rPr>
                <w:rFonts w:eastAsia="PMingLiU"/>
              </w:rPr>
            </w:pPr>
          </w:p>
        </w:tc>
      </w:tr>
      <w:tr w:rsidR="00A8025F" w:rsidRPr="007B4467" w14:paraId="76AADECF" w14:textId="6AF8C21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E86B5B" w14:textId="77777777" w:rsidR="00A8025F" w:rsidRPr="007B4467" w:rsidRDefault="00A8025F" w:rsidP="00A8025F">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5D6B6B1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687A4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3EA77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8C595F" w14:textId="32E67845"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3B6F4F" w14:textId="2F8D1B8B"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A86AA87" w14:textId="572A110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2A9EC" w14:textId="77777777" w:rsidR="00A8025F" w:rsidRPr="007B4467" w:rsidRDefault="00A8025F" w:rsidP="00A8025F">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378D69C6" w14:textId="77777777" w:rsidR="00A8025F" w:rsidRPr="007B4467" w:rsidRDefault="00A8025F" w:rsidP="00A8025F">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D916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5E38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5EB1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DBFF88" w14:textId="77777777" w:rsidR="00A8025F" w:rsidRPr="007B4467" w:rsidRDefault="00A8025F" w:rsidP="00A8025F">
            <w:pPr>
              <w:pStyle w:val="TAC"/>
              <w:rPr>
                <w:rFonts w:eastAsia="PMingLiU"/>
              </w:rPr>
            </w:pPr>
          </w:p>
        </w:tc>
      </w:tr>
      <w:tr w:rsidR="00A8025F" w:rsidRPr="007B4467" w14:paraId="0B2FAA7F" w14:textId="29E6AA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48D9E1" w14:textId="77777777" w:rsidR="00A8025F" w:rsidRPr="007B4467" w:rsidRDefault="00A8025F" w:rsidP="00A8025F">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24DB689A" w14:textId="77777777"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AC862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2F507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BBAA1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2981CC" w14:textId="77777777" w:rsidR="00A8025F" w:rsidRPr="007B4467" w:rsidRDefault="00A8025F" w:rsidP="00A8025F">
            <w:pPr>
              <w:pStyle w:val="TAC"/>
              <w:rPr>
                <w:rFonts w:eastAsia="PMingLiU"/>
              </w:rPr>
            </w:pPr>
          </w:p>
        </w:tc>
      </w:tr>
      <w:tr w:rsidR="00A8025F" w:rsidRPr="007B4467" w14:paraId="1487CDC3" w14:textId="006526C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7B4467" w:rsidRDefault="00A8025F" w:rsidP="00A8025F">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5309C832" w14:textId="5AE5EC04"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8BC45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F7C68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E5B18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8D9EEC" w14:textId="77777777" w:rsidR="00A8025F" w:rsidRPr="007B4467" w:rsidRDefault="00A8025F" w:rsidP="00A8025F">
            <w:pPr>
              <w:pStyle w:val="TAC"/>
              <w:rPr>
                <w:rFonts w:eastAsia="PMingLiU"/>
              </w:rPr>
            </w:pPr>
          </w:p>
        </w:tc>
      </w:tr>
      <w:tr w:rsidR="00A8025F" w:rsidRPr="007B4467" w14:paraId="52735E5B" w14:textId="2B169C8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7B4467" w:rsidRDefault="00A8025F" w:rsidP="00A8025F">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44DDA4A5" w14:textId="228C825D"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391D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7959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A4C28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7FB246" w14:textId="77777777" w:rsidR="00A8025F" w:rsidRPr="007B4467" w:rsidRDefault="00A8025F" w:rsidP="00A8025F">
            <w:pPr>
              <w:pStyle w:val="TAC"/>
              <w:rPr>
                <w:rFonts w:eastAsia="PMingLiU"/>
              </w:rPr>
            </w:pPr>
          </w:p>
        </w:tc>
      </w:tr>
      <w:tr w:rsidR="00A8025F" w:rsidRPr="007B4467" w14:paraId="2A9AE8FA" w14:textId="46E6E8FE"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7B4467" w:rsidRDefault="00A8025F" w:rsidP="00A8025F">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4295A349" w14:textId="46BA318A"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66E56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BEF6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1AAD6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852FA4" w14:textId="77777777" w:rsidR="00A8025F" w:rsidRPr="007B4467" w:rsidRDefault="00A8025F" w:rsidP="00A8025F">
            <w:pPr>
              <w:pStyle w:val="TAC"/>
              <w:rPr>
                <w:rFonts w:eastAsia="PMingLiU"/>
              </w:rPr>
            </w:pPr>
          </w:p>
        </w:tc>
      </w:tr>
      <w:tr w:rsidR="00A8025F" w:rsidRPr="007B4467" w14:paraId="6D73514A" w14:textId="478178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F25D18" w14:textId="2B89E9F4" w:rsidR="00A8025F" w:rsidRPr="007B4467" w:rsidRDefault="00A8025F" w:rsidP="00A8025F">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72EA2C6B" w14:textId="64E10331"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755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B86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E812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F7A840" w14:textId="77777777" w:rsidR="00A8025F" w:rsidRPr="007B4467" w:rsidRDefault="00A8025F" w:rsidP="00A8025F">
            <w:pPr>
              <w:pStyle w:val="TAC"/>
              <w:rPr>
                <w:rFonts w:eastAsia="PMingLiU"/>
              </w:rPr>
            </w:pPr>
          </w:p>
        </w:tc>
      </w:tr>
      <w:tr w:rsidR="00A8025F" w:rsidRPr="007B4467" w14:paraId="33C14994" w14:textId="53FE877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600234" w14:textId="2197DA40" w:rsidR="00A8025F" w:rsidRPr="007B4467" w:rsidRDefault="00A8025F" w:rsidP="00A8025F">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434127CF" w14:textId="599C98AC"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FFCAD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588A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738F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A02032" w14:textId="77777777" w:rsidR="00A8025F" w:rsidRPr="007B4467" w:rsidRDefault="00A8025F" w:rsidP="00A8025F">
            <w:pPr>
              <w:pStyle w:val="TAC"/>
              <w:rPr>
                <w:rFonts w:eastAsia="PMingLiU"/>
              </w:rPr>
            </w:pPr>
          </w:p>
        </w:tc>
      </w:tr>
      <w:tr w:rsidR="00A8025F" w:rsidRPr="007B4467" w14:paraId="7BCC938C" w14:textId="280005F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26DE5" w14:textId="27444891" w:rsidR="00A8025F" w:rsidRPr="007B4467" w:rsidRDefault="00A8025F" w:rsidP="00A8025F">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22AEBD84" w14:textId="01A0AD62"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D062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38602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43DA0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F0B7FC" w14:textId="77777777" w:rsidR="00A8025F" w:rsidRPr="007B4467" w:rsidRDefault="00A8025F" w:rsidP="00A8025F">
            <w:pPr>
              <w:pStyle w:val="TAC"/>
              <w:rPr>
                <w:rFonts w:eastAsia="PMingLiU"/>
              </w:rPr>
            </w:pPr>
          </w:p>
        </w:tc>
      </w:tr>
      <w:tr w:rsidR="00A8025F" w:rsidRPr="007B4467" w14:paraId="56763748" w14:textId="64CEF25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32AAF4" w14:textId="77777777" w:rsidR="00A8025F" w:rsidRPr="007B4467" w:rsidRDefault="00A8025F" w:rsidP="00A8025F">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6D520F0"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5749549"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41618D4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118460FD"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72332155" w14:textId="77777777" w:rsidR="00A8025F" w:rsidRPr="007B4467" w:rsidRDefault="00A8025F" w:rsidP="00A8025F">
            <w:pPr>
              <w:pStyle w:val="TAC"/>
            </w:pPr>
          </w:p>
        </w:tc>
      </w:tr>
      <w:tr w:rsidR="002B0F1D" w:rsidRPr="007B4467" w14:paraId="61192A7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68D4EE" w14:textId="7D15B0E1" w:rsidR="002B0F1D" w:rsidRPr="007B4467" w:rsidRDefault="002B0F1D" w:rsidP="002B0F1D">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0DBDA8AC" w14:textId="442FA505" w:rsidR="002B0F1D" w:rsidRPr="007B4467" w:rsidRDefault="002B0F1D" w:rsidP="002B0F1D">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FC8BC7" w14:textId="77777777" w:rsidR="002B0F1D" w:rsidRPr="007B4467" w:rsidRDefault="002B0F1D" w:rsidP="002B0F1D">
            <w:pPr>
              <w:pStyle w:val="TAC"/>
            </w:pPr>
          </w:p>
        </w:tc>
        <w:tc>
          <w:tcPr>
            <w:tcW w:w="762" w:type="pct"/>
            <w:tcBorders>
              <w:top w:val="single" w:sz="4" w:space="0" w:color="auto"/>
              <w:left w:val="single" w:sz="4" w:space="0" w:color="auto"/>
              <w:bottom w:val="single" w:sz="4" w:space="0" w:color="auto"/>
              <w:right w:val="single" w:sz="4" w:space="0" w:color="auto"/>
            </w:tcBorders>
          </w:tcPr>
          <w:p w14:paraId="568B1B19" w14:textId="77777777" w:rsidR="002B0F1D" w:rsidRPr="007B4467" w:rsidRDefault="002B0F1D" w:rsidP="002B0F1D">
            <w:pPr>
              <w:pStyle w:val="TAC"/>
            </w:pPr>
          </w:p>
        </w:tc>
        <w:tc>
          <w:tcPr>
            <w:tcW w:w="839" w:type="pct"/>
            <w:tcBorders>
              <w:top w:val="single" w:sz="4" w:space="0" w:color="auto"/>
              <w:left w:val="single" w:sz="4" w:space="0" w:color="auto"/>
              <w:bottom w:val="single" w:sz="4" w:space="0" w:color="auto"/>
              <w:right w:val="single" w:sz="4" w:space="0" w:color="auto"/>
            </w:tcBorders>
          </w:tcPr>
          <w:p w14:paraId="319B64B3" w14:textId="77777777" w:rsidR="002B0F1D" w:rsidRPr="007B4467" w:rsidRDefault="002B0F1D" w:rsidP="002B0F1D">
            <w:pPr>
              <w:pStyle w:val="TAC"/>
            </w:pPr>
          </w:p>
        </w:tc>
        <w:tc>
          <w:tcPr>
            <w:tcW w:w="899" w:type="pct"/>
            <w:tcBorders>
              <w:top w:val="single" w:sz="4" w:space="0" w:color="auto"/>
              <w:left w:val="single" w:sz="4" w:space="0" w:color="auto"/>
              <w:bottom w:val="single" w:sz="4" w:space="0" w:color="auto"/>
              <w:right w:val="single" w:sz="4" w:space="0" w:color="auto"/>
            </w:tcBorders>
          </w:tcPr>
          <w:p w14:paraId="3172FFF8" w14:textId="77777777" w:rsidR="002B0F1D" w:rsidRPr="007B4467" w:rsidRDefault="002B0F1D" w:rsidP="002B0F1D">
            <w:pPr>
              <w:pStyle w:val="TAC"/>
            </w:pPr>
          </w:p>
        </w:tc>
        <w:tc>
          <w:tcPr>
            <w:tcW w:w="889" w:type="pct"/>
            <w:tcBorders>
              <w:top w:val="single" w:sz="4" w:space="0" w:color="auto"/>
              <w:left w:val="single" w:sz="4" w:space="0" w:color="auto"/>
              <w:bottom w:val="single" w:sz="4" w:space="0" w:color="auto"/>
              <w:right w:val="single" w:sz="4" w:space="0" w:color="auto"/>
            </w:tcBorders>
          </w:tcPr>
          <w:p w14:paraId="23D297E0" w14:textId="77777777" w:rsidR="002B0F1D" w:rsidRPr="007B4467" w:rsidRDefault="002B0F1D" w:rsidP="002B0F1D">
            <w:pPr>
              <w:pStyle w:val="TAC"/>
            </w:pPr>
          </w:p>
        </w:tc>
      </w:tr>
      <w:tr w:rsidR="00A8025F" w:rsidRPr="007B4467" w14:paraId="7816F3A9" w14:textId="2E92A92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3B879" w14:textId="77777777" w:rsidR="00A8025F" w:rsidRPr="007B4467" w:rsidRDefault="00A8025F" w:rsidP="00A8025F">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2B38C257"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E138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0C474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AB67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FE69A" w14:textId="77777777" w:rsidR="00A8025F" w:rsidRPr="007B4467" w:rsidRDefault="00A8025F" w:rsidP="00A8025F">
            <w:pPr>
              <w:pStyle w:val="TAC"/>
              <w:rPr>
                <w:rFonts w:eastAsia="PMingLiU"/>
              </w:rPr>
            </w:pPr>
          </w:p>
        </w:tc>
      </w:tr>
      <w:tr w:rsidR="00A8025F" w:rsidRPr="007B4467" w14:paraId="76363BF0"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42D269" w14:textId="28D47D19" w:rsidR="00A8025F" w:rsidRPr="007B4467" w:rsidRDefault="00A8025F" w:rsidP="00A8025F">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348EABC2" w14:textId="7ACFF029"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60125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AD27F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E21E3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AD2F3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A37AA" w14:textId="77777777" w:rsidR="00A8025F" w:rsidRPr="007B4467" w:rsidRDefault="00A8025F" w:rsidP="00A8025F">
            <w:pPr>
              <w:pStyle w:val="TAC"/>
              <w:rPr>
                <w:rFonts w:eastAsia="PMingLiU"/>
              </w:rPr>
            </w:pPr>
          </w:p>
        </w:tc>
      </w:tr>
      <w:tr w:rsidR="00A8025F" w:rsidRPr="007B4467" w14:paraId="26D321F9" w14:textId="1EEE8CF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8E932E" w14:textId="77777777" w:rsidR="00A8025F" w:rsidRPr="007B4467" w:rsidRDefault="00A8025F" w:rsidP="00A8025F">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FB11E0F" w14:textId="77777777" w:rsidR="00A8025F" w:rsidRPr="007B4467" w:rsidRDefault="00A8025F" w:rsidP="00A8025F">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55C48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5B90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0ED6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1E213" w14:textId="77777777" w:rsidR="00A8025F" w:rsidRPr="007B4467" w:rsidRDefault="00A8025F" w:rsidP="00A8025F">
            <w:pPr>
              <w:pStyle w:val="TAC"/>
              <w:rPr>
                <w:rFonts w:eastAsia="PMingLiU"/>
              </w:rPr>
            </w:pPr>
          </w:p>
        </w:tc>
      </w:tr>
      <w:tr w:rsidR="00A8025F" w:rsidRPr="007B4467" w14:paraId="08AD75E5" w14:textId="1D6ADBA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CB1385" w14:textId="77777777" w:rsidR="00A8025F" w:rsidRPr="007B4467" w:rsidRDefault="00A8025F" w:rsidP="00A8025F">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65B8826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C9AA8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7E271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0CDABD" w14:textId="37F680D5"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96CF6" w14:textId="77777777" w:rsidR="00A8025F" w:rsidRPr="007B4467" w:rsidRDefault="00A8025F" w:rsidP="00A8025F">
            <w:pPr>
              <w:pStyle w:val="TAC"/>
              <w:rPr>
                <w:rFonts w:eastAsia="PMingLiU"/>
              </w:rPr>
            </w:pPr>
          </w:p>
        </w:tc>
      </w:tr>
      <w:tr w:rsidR="00A8025F" w:rsidRPr="007B4467" w14:paraId="2768F49A" w14:textId="7855E4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DB0482" w14:textId="689226A6" w:rsidR="00A8025F" w:rsidRPr="007B4467" w:rsidRDefault="00A8025F" w:rsidP="00A8025F">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4D48DCFF" w14:textId="49E1A1C5"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4FF2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FCC6F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3EE3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2403AA" w14:textId="77777777" w:rsidR="00A8025F" w:rsidRPr="007B4467" w:rsidRDefault="00A8025F" w:rsidP="00A8025F">
            <w:pPr>
              <w:pStyle w:val="TAC"/>
              <w:rPr>
                <w:rFonts w:eastAsia="PMingLiU"/>
              </w:rPr>
            </w:pPr>
          </w:p>
        </w:tc>
      </w:tr>
      <w:tr w:rsidR="00A8025F" w:rsidRPr="007B4467" w14:paraId="6BDE381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EC6872" w14:textId="1374C2DB" w:rsidR="00A8025F" w:rsidRPr="007B4467" w:rsidRDefault="00A8025F" w:rsidP="00A8025F">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796FA93D" w14:textId="01641884"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BC827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612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DE1D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D29A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23C8E2" w14:textId="77777777" w:rsidR="00A8025F" w:rsidRPr="007B4467" w:rsidRDefault="00A8025F" w:rsidP="00A8025F">
            <w:pPr>
              <w:pStyle w:val="TAC"/>
              <w:rPr>
                <w:rFonts w:eastAsia="PMingLiU"/>
              </w:rPr>
            </w:pPr>
          </w:p>
        </w:tc>
      </w:tr>
      <w:tr w:rsidR="00A8025F" w:rsidRPr="007B4467" w14:paraId="476E39D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146DFC" w14:textId="0401C64C" w:rsidR="00A8025F" w:rsidRPr="007B4467" w:rsidRDefault="00A8025F" w:rsidP="00A8025F">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4DCC4D2A" w14:textId="2ADD12C5"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B91E66"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CFF6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64B1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A9AE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B54D95" w14:textId="77777777" w:rsidR="00A8025F" w:rsidRPr="007B4467" w:rsidRDefault="00A8025F" w:rsidP="00A8025F">
            <w:pPr>
              <w:pStyle w:val="TAC"/>
              <w:rPr>
                <w:rFonts w:eastAsia="PMingLiU"/>
              </w:rPr>
            </w:pPr>
          </w:p>
        </w:tc>
      </w:tr>
      <w:tr w:rsidR="00A8025F" w:rsidRPr="007B4467" w14:paraId="39B27E51"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722222" w14:textId="7E25CF54" w:rsidR="00A8025F" w:rsidRPr="007B4467" w:rsidRDefault="00A8025F" w:rsidP="00A8025F">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6D942C32" w14:textId="0B8FB976"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8705CB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0ED1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B519D8"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AD690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A33199" w14:textId="77777777" w:rsidR="00A8025F" w:rsidRPr="007B4467" w:rsidRDefault="00A8025F" w:rsidP="00A8025F">
            <w:pPr>
              <w:pStyle w:val="TAC"/>
              <w:rPr>
                <w:rFonts w:eastAsia="PMingLiU"/>
              </w:rPr>
            </w:pPr>
          </w:p>
        </w:tc>
      </w:tr>
      <w:tr w:rsidR="002B0F1D" w:rsidRPr="007B4467" w14:paraId="5EAF97B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97F01" w14:textId="73C99E69" w:rsidR="002B0F1D" w:rsidRPr="007B4467" w:rsidRDefault="002B0F1D" w:rsidP="002B0F1D">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39FA1351" w14:textId="18CF177C" w:rsidR="002B0F1D" w:rsidRPr="007B4467" w:rsidRDefault="002B0F1D" w:rsidP="002B0F1D">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C3EEFB"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B3E3E1"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A20A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029DEC"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7153FA" w14:textId="77777777" w:rsidR="002B0F1D" w:rsidRPr="007B4467" w:rsidRDefault="002B0F1D" w:rsidP="002B0F1D">
            <w:pPr>
              <w:pStyle w:val="TAC"/>
              <w:rPr>
                <w:rFonts w:eastAsia="PMingLiU"/>
              </w:rPr>
            </w:pPr>
          </w:p>
        </w:tc>
      </w:tr>
      <w:tr w:rsidR="002B0F1D" w:rsidRPr="007B4467" w14:paraId="6A686DE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7EE3D4" w14:textId="5BC4B4E8" w:rsidR="002B0F1D" w:rsidRPr="007B4467" w:rsidRDefault="002B0F1D" w:rsidP="002B0F1D">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2DF7175B" w14:textId="245CFF5A" w:rsidR="002B0F1D" w:rsidRPr="007B4467" w:rsidRDefault="002B0F1D" w:rsidP="002B0F1D">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7B47C1A4"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DCAAA4"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8B050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4BF6BE"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45A8C5" w14:textId="77777777" w:rsidR="002B0F1D" w:rsidRPr="007B4467" w:rsidRDefault="002B0F1D" w:rsidP="002B0F1D">
            <w:pPr>
              <w:pStyle w:val="TAC"/>
              <w:rPr>
                <w:rFonts w:eastAsia="PMingLiU"/>
              </w:rPr>
            </w:pPr>
          </w:p>
        </w:tc>
      </w:tr>
      <w:tr w:rsidR="00A8025F" w:rsidRPr="007B4467" w14:paraId="5C04DFB2" w14:textId="0AAD525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086F2" w14:textId="77777777" w:rsidR="00A8025F" w:rsidRPr="007B4467" w:rsidRDefault="00A8025F" w:rsidP="00A8025F">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2095A09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6FCEE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E37F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7A78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3BEB28" w14:textId="77777777" w:rsidR="00A8025F" w:rsidRPr="007B4467" w:rsidRDefault="00A8025F" w:rsidP="00A8025F">
            <w:pPr>
              <w:pStyle w:val="TAC"/>
              <w:rPr>
                <w:rFonts w:eastAsia="PMingLiU"/>
              </w:rPr>
            </w:pPr>
          </w:p>
        </w:tc>
      </w:tr>
      <w:tr w:rsidR="00A8025F" w:rsidRPr="007B4467" w14:paraId="1B8987F2" w14:textId="33B92F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FDE78" w14:textId="39F61B0C" w:rsidR="00A8025F" w:rsidRPr="007B4467" w:rsidRDefault="00A8025F" w:rsidP="00A8025F">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5C66016" w14:textId="31787F2A"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3886F1"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9D7B2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CAFD0D"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D56E4" w14:textId="225CCAD1" w:rsidR="00A8025F" w:rsidRPr="007B4467" w:rsidRDefault="00A8025F" w:rsidP="00A8025F">
            <w:pPr>
              <w:pStyle w:val="TAC"/>
              <w:rPr>
                <w:rFonts w:eastAsia="PMingLiU"/>
              </w:rPr>
            </w:pPr>
          </w:p>
        </w:tc>
      </w:tr>
      <w:tr w:rsidR="00A8025F" w:rsidRPr="007B4467" w14:paraId="2A1484FA" w14:textId="31DB51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6D4A0" w14:textId="77777777" w:rsidR="00A8025F" w:rsidRPr="007B4467" w:rsidRDefault="00A8025F" w:rsidP="00A8025F">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5FB7BBD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25BD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48EF6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DE2D14"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C152F6" w14:textId="070110D4" w:rsidR="00A8025F" w:rsidRPr="007B4467" w:rsidRDefault="00A8025F" w:rsidP="00A8025F">
            <w:pPr>
              <w:pStyle w:val="TAC"/>
              <w:rPr>
                <w:rFonts w:eastAsia="PMingLiU"/>
              </w:rPr>
            </w:pPr>
          </w:p>
        </w:tc>
      </w:tr>
      <w:tr w:rsidR="00A8025F" w:rsidRPr="007B4467"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5320FA5F" w:rsidR="00A8025F" w:rsidRPr="007B4467" w:rsidRDefault="00A8025F" w:rsidP="00A8025F">
            <w:pPr>
              <w:pStyle w:val="TAN"/>
              <w:rPr>
                <w:lang w:eastAsia="zh-CN"/>
              </w:rPr>
            </w:pPr>
            <w:r w:rsidRPr="007B4467">
              <w:rPr>
                <w:lang w:eastAsia="zh-CN"/>
              </w:rPr>
              <w:t xml:space="preserve">Note </w:t>
            </w:r>
            <w:r w:rsidR="009B75B5" w:rsidRPr="007B4467">
              <w:rPr>
                <w:lang w:eastAsia="zh-CN"/>
              </w:rPr>
              <w:t>1</w:t>
            </w:r>
            <w:r w:rsidRPr="007B4467">
              <w:rPr>
                <w:lang w:eastAsia="zh-CN"/>
              </w:rPr>
              <w:t>:</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0BB847E0" w14:textId="3331E129" w:rsidR="00A8025F" w:rsidRPr="007B4467" w:rsidRDefault="00A8025F" w:rsidP="00A8025F">
            <w:pPr>
              <w:pStyle w:val="TAN"/>
              <w:rPr>
                <w:lang w:eastAsia="zh-CN"/>
              </w:rPr>
            </w:pPr>
            <w:r w:rsidRPr="007B4467">
              <w:rPr>
                <w:lang w:eastAsia="zh-CN"/>
              </w:rPr>
              <w:t xml:space="preserve">Note </w:t>
            </w:r>
            <w:r w:rsidR="009B75B5" w:rsidRPr="007B4467">
              <w:rPr>
                <w:lang w:eastAsia="zh-CN"/>
              </w:rPr>
              <w:t>2</w:t>
            </w:r>
            <w:r w:rsidRPr="007B4467">
              <w:rPr>
                <w:lang w:eastAsia="zh-CN"/>
              </w:rPr>
              <w:t>:</w:t>
            </w:r>
            <w:r w:rsidRPr="007B4467">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7B4467" w:rsidRDefault="000F1A13" w:rsidP="000F1A13"/>
    <w:p w14:paraId="3B52358C" w14:textId="68DB980F" w:rsidR="005015ED" w:rsidRPr="007B4467" w:rsidRDefault="005015ED" w:rsidP="005015ED">
      <w:pPr>
        <w:pStyle w:val="TH"/>
      </w:pPr>
      <w:bookmarkStart w:id="743" w:name="_Toc27410920"/>
      <w:bookmarkStart w:id="744" w:name="_Toc36039433"/>
      <w:bookmarkStart w:id="745" w:name="_Toc43838793"/>
      <w:r w:rsidRPr="007B4467">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7B4467" w14:paraId="5A04CBF8" w14:textId="77777777" w:rsidTr="00FF6E0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B8ED2E1" w14:textId="77777777" w:rsidR="00B05689" w:rsidRPr="007B4467" w:rsidRDefault="00B05689" w:rsidP="00386DCA">
            <w:pPr>
              <w:pStyle w:val="TAH"/>
            </w:pPr>
            <w:r w:rsidRPr="007B4467">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7B4467" w:rsidRDefault="00B05689" w:rsidP="00386DCA">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4661B2B5" w14:textId="77777777" w:rsidR="00B05689" w:rsidRPr="007B4467" w:rsidRDefault="00B05689" w:rsidP="00386DCA">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D1191C3" w14:textId="77777777" w:rsidR="00B05689" w:rsidRPr="007B4467" w:rsidRDefault="00B05689" w:rsidP="00386DCA">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1611AEAC" w14:textId="77777777" w:rsidR="00B05689" w:rsidRPr="007B4467" w:rsidRDefault="00B05689" w:rsidP="00386DCA">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3F66C53D" w14:textId="77777777" w:rsidR="00B05689" w:rsidRPr="007B4467" w:rsidRDefault="00B05689" w:rsidP="00386DCA">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4A99D4F" w14:textId="77777777" w:rsidR="00B05689" w:rsidRPr="007B4467" w:rsidRDefault="00B05689" w:rsidP="00386DCA">
            <w:pPr>
              <w:pStyle w:val="TAH"/>
            </w:pPr>
            <w:r w:rsidRPr="007B4467">
              <w:t>Comments</w:t>
            </w:r>
          </w:p>
        </w:tc>
      </w:tr>
      <w:tr w:rsidR="00B05689" w:rsidRPr="007B4467" w14:paraId="404119C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11D4FF" w14:textId="77777777" w:rsidR="00B05689" w:rsidRPr="007B4467" w:rsidRDefault="00B05689" w:rsidP="00386DCA">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94BBD2D"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49A54322" w14:textId="77777777" w:rsidR="00B05689" w:rsidRPr="007B4467" w:rsidRDefault="00B05689" w:rsidP="00AC1112">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0D5CBF" w14:textId="77777777" w:rsidR="00B05689" w:rsidRPr="007B4467" w:rsidRDefault="00B05689" w:rsidP="00386DCA">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ECB7" w14:textId="77777777" w:rsidR="00B05689" w:rsidRPr="007B4467" w:rsidRDefault="00B05689" w:rsidP="00386DCA">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A526D0" w14:textId="1B97A2C9" w:rsidR="00B05689" w:rsidRPr="007B4467" w:rsidRDefault="00B05689" w:rsidP="00386DCA">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7CEB6A2" w14:textId="77777777" w:rsidR="00B05689" w:rsidRPr="007B4467" w:rsidRDefault="00B05689" w:rsidP="00386DCA">
            <w:pPr>
              <w:pStyle w:val="TAC"/>
              <w:rPr>
                <w:rFonts w:cs="Arial"/>
                <w:szCs w:val="18"/>
                <w:lang w:eastAsia="ja-JP"/>
              </w:rPr>
            </w:pPr>
          </w:p>
        </w:tc>
      </w:tr>
      <w:tr w:rsidR="00B05689" w:rsidRPr="007B4467" w14:paraId="5C4542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85BDBC" w14:textId="77777777" w:rsidR="00B05689" w:rsidRPr="007B4467" w:rsidRDefault="00B05689" w:rsidP="00386DCA">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E5A4918"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58B2F349" w14:textId="77777777" w:rsidR="00B05689" w:rsidRPr="007B4467" w:rsidRDefault="00B05689" w:rsidP="00AC111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2C21FE" w14:textId="77777777" w:rsidR="00B05689" w:rsidRPr="007B4467" w:rsidRDefault="00B05689" w:rsidP="00386DCA">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C20EB63" w14:textId="77777777" w:rsidR="00B05689" w:rsidRPr="007B4467" w:rsidRDefault="00B05689" w:rsidP="00386DCA">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5F2EDD5" w14:textId="234CB809" w:rsidR="00B05689" w:rsidRPr="007B4467" w:rsidRDefault="00B05689" w:rsidP="00386DCA">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39AFF6A" w14:textId="77777777" w:rsidR="00B05689" w:rsidRPr="007B4467" w:rsidRDefault="00B05689" w:rsidP="00386DCA">
            <w:pPr>
              <w:pStyle w:val="TAC"/>
              <w:rPr>
                <w:rFonts w:cs="Arial"/>
                <w:szCs w:val="18"/>
                <w:lang w:eastAsia="ja-JP"/>
              </w:rPr>
            </w:pPr>
          </w:p>
        </w:tc>
      </w:tr>
      <w:tr w:rsidR="00B05689" w:rsidRPr="007B4467" w14:paraId="57329D8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1D9C67" w14:textId="77777777" w:rsidR="00B05689" w:rsidRPr="007B4467" w:rsidRDefault="00B05689" w:rsidP="00386DCA">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C80F2E2"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9F29666" w14:textId="77777777" w:rsidR="00B05689" w:rsidRPr="007B4467" w:rsidRDefault="00B05689" w:rsidP="00AC111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0C024" w14:textId="77777777" w:rsidR="00B05689" w:rsidRPr="007B4467" w:rsidRDefault="00B05689" w:rsidP="00386DCA">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857ECEF"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296E15" w14:textId="513D01E4" w:rsidR="00B05689" w:rsidRPr="007B4467" w:rsidRDefault="00B05689" w:rsidP="00386DCA">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1070ECA1" w14:textId="77777777" w:rsidR="00B05689" w:rsidRPr="007B4467" w:rsidRDefault="00B05689" w:rsidP="00386DCA">
            <w:pPr>
              <w:pStyle w:val="TAC"/>
              <w:rPr>
                <w:rFonts w:cs="Arial"/>
                <w:szCs w:val="18"/>
                <w:lang w:eastAsia="ja-JP"/>
              </w:rPr>
            </w:pPr>
          </w:p>
        </w:tc>
      </w:tr>
      <w:tr w:rsidR="00B05689" w:rsidRPr="007B4467" w14:paraId="6BEAE1D4"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BD210FE" w14:textId="77777777" w:rsidR="00B05689" w:rsidRPr="007B4467" w:rsidRDefault="00B05689" w:rsidP="00386DCA">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1C2CB821" w14:textId="32EA28AA" w:rsidR="00B05689" w:rsidRPr="007B4467" w:rsidRDefault="00B05689" w:rsidP="00386DCA">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AA07E23" w14:textId="77777777" w:rsidR="00B05689" w:rsidRPr="007B4467" w:rsidRDefault="00B05689" w:rsidP="00386DCA">
            <w:pPr>
              <w:pStyle w:val="TAL"/>
              <w:rPr>
                <w:lang w:eastAsia="zh-CN"/>
              </w:rPr>
            </w:pPr>
            <w:r w:rsidRPr="007B4467">
              <w:rPr>
                <w:lang w:eastAsia="zh-CN"/>
              </w:rPr>
              <w:t>LTE Frequency band: 1710-1785 MHz (UL), 1805-1880 MHz (DL)</w:t>
            </w:r>
          </w:p>
          <w:p w14:paraId="7A13EEBC" w14:textId="77777777" w:rsidR="00B05689" w:rsidRPr="007B4467" w:rsidRDefault="00B05689" w:rsidP="00AC111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69BAA365"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381B58B2"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C2679F0" w14:textId="2C7E72C1" w:rsidR="00B05689" w:rsidRPr="007B4467" w:rsidRDefault="00B05689" w:rsidP="00386DCA">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B20946D" w14:textId="77777777" w:rsidR="00B05689" w:rsidRPr="007B4467" w:rsidRDefault="00B05689" w:rsidP="00386DCA">
            <w:pPr>
              <w:pStyle w:val="TAC"/>
              <w:rPr>
                <w:rFonts w:cs="Arial"/>
                <w:szCs w:val="18"/>
                <w:lang w:eastAsia="ja-JP"/>
              </w:rPr>
            </w:pPr>
          </w:p>
        </w:tc>
      </w:tr>
      <w:tr w:rsidR="00B05689" w:rsidRPr="007B4467" w14:paraId="21A1B97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CE65FC1" w14:textId="77777777" w:rsidR="00B05689" w:rsidRPr="007B4467" w:rsidRDefault="00B05689" w:rsidP="00386DCA">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41B7D350" w14:textId="7BE16B61" w:rsidR="00B05689" w:rsidRPr="007B4467" w:rsidRDefault="00B05689" w:rsidP="00386DCA">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43278E2" w14:textId="77777777" w:rsidR="00B05689" w:rsidRPr="007B4467" w:rsidRDefault="00B05689" w:rsidP="00386DCA">
            <w:pPr>
              <w:pStyle w:val="TAL"/>
              <w:rPr>
                <w:lang w:eastAsia="zh-CN"/>
              </w:rPr>
            </w:pPr>
            <w:r w:rsidRPr="007B4467">
              <w:rPr>
                <w:lang w:eastAsia="zh-CN"/>
              </w:rPr>
              <w:t>LTE Frequency band: 1710-1785 MHz (UL), 1805-1880 MHz (DL)</w:t>
            </w:r>
          </w:p>
          <w:p w14:paraId="5F544141" w14:textId="77777777" w:rsidR="00B05689" w:rsidRPr="007B4467" w:rsidRDefault="00B05689" w:rsidP="00AC1112">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E583B92"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59F22B86"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A7CAB91" w14:textId="0A05114F" w:rsidR="00B05689" w:rsidRPr="007B4467" w:rsidRDefault="00B05689" w:rsidP="00386DCA">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BCEA521" w14:textId="77777777" w:rsidR="00B05689" w:rsidRPr="007B4467" w:rsidRDefault="00B05689" w:rsidP="00386DCA">
            <w:pPr>
              <w:pStyle w:val="TAC"/>
              <w:rPr>
                <w:rFonts w:cs="Arial"/>
                <w:szCs w:val="18"/>
                <w:lang w:eastAsia="ja-JP"/>
              </w:rPr>
            </w:pPr>
          </w:p>
        </w:tc>
      </w:tr>
      <w:tr w:rsidR="00B05689" w:rsidRPr="007B4467" w14:paraId="7410548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4548882" w14:textId="77777777" w:rsidR="00B05689" w:rsidRPr="007B4467" w:rsidRDefault="00B05689" w:rsidP="00386DCA">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582D729D" w14:textId="115EF28F" w:rsidR="00B05689" w:rsidRPr="007B4467" w:rsidRDefault="00B05689" w:rsidP="00386DCA">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292E82B" w14:textId="77777777" w:rsidR="00B05689" w:rsidRPr="007B4467" w:rsidRDefault="00B05689" w:rsidP="00386DCA">
            <w:pPr>
              <w:pStyle w:val="TAL"/>
              <w:rPr>
                <w:lang w:eastAsia="zh-CN"/>
              </w:rPr>
            </w:pPr>
            <w:r w:rsidRPr="007B4467">
              <w:rPr>
                <w:lang w:eastAsia="zh-CN"/>
              </w:rPr>
              <w:t>LTE Frequency band: 1920-1980 MHz (UL),2110- 2170 MHz (DL)</w:t>
            </w:r>
          </w:p>
          <w:p w14:paraId="38E1B27B" w14:textId="77777777" w:rsidR="00B05689" w:rsidRPr="007B4467" w:rsidRDefault="00B05689" w:rsidP="00AC111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588F200"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1B8B142" w14:textId="77777777" w:rsidR="00B05689" w:rsidRPr="007B4467" w:rsidRDefault="00B05689" w:rsidP="00386DCA">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57500DA" w14:textId="7F75CA34" w:rsidR="00B05689" w:rsidRPr="007B4467" w:rsidRDefault="00B05689" w:rsidP="00386DCA">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4AE76CC" w14:textId="77777777" w:rsidR="00B05689" w:rsidRPr="007B4467" w:rsidRDefault="00B05689" w:rsidP="00386DCA">
            <w:pPr>
              <w:pStyle w:val="TAC"/>
              <w:rPr>
                <w:rFonts w:cs="Arial"/>
                <w:szCs w:val="18"/>
                <w:lang w:eastAsia="zh-Hans"/>
              </w:rPr>
            </w:pPr>
          </w:p>
        </w:tc>
      </w:tr>
      <w:tr w:rsidR="00B05689" w:rsidRPr="007B4467" w14:paraId="566BDBA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1870EB7" w14:textId="77777777" w:rsidR="00B05689" w:rsidRPr="007B4467" w:rsidRDefault="00B05689" w:rsidP="00386DCA">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4FDBDA93" w:rsidR="00B05689" w:rsidRPr="007B4467" w:rsidRDefault="00C76379" w:rsidP="00386DCA">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041E7C02" w14:textId="5C30E10D" w:rsidR="00B05689" w:rsidRPr="007B4467" w:rsidRDefault="00B05689" w:rsidP="00386DCA">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088090F" w14:textId="5A368909" w:rsidR="00B05689" w:rsidRPr="007B4467" w:rsidRDefault="00B05689" w:rsidP="00386DCA">
            <w:pPr>
              <w:pStyle w:val="TAC"/>
            </w:pPr>
          </w:p>
        </w:tc>
        <w:tc>
          <w:tcPr>
            <w:tcW w:w="852" w:type="dxa"/>
            <w:tcBorders>
              <w:top w:val="single" w:sz="4" w:space="0" w:color="auto"/>
              <w:left w:val="single" w:sz="4" w:space="0" w:color="auto"/>
              <w:bottom w:val="single" w:sz="4" w:space="0" w:color="auto"/>
              <w:right w:val="single" w:sz="4" w:space="0" w:color="auto"/>
            </w:tcBorders>
          </w:tcPr>
          <w:p w14:paraId="1DD03DFF" w14:textId="79340BE3" w:rsidR="00B05689" w:rsidRPr="007B4467" w:rsidRDefault="00B05689" w:rsidP="00386DCA">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8E7264B" w14:textId="5CB8F9B3" w:rsidR="00B05689" w:rsidRPr="007B4467" w:rsidRDefault="00B05689" w:rsidP="00386DCA">
            <w:pPr>
              <w:pStyle w:val="TAC"/>
            </w:pPr>
          </w:p>
        </w:tc>
        <w:tc>
          <w:tcPr>
            <w:tcW w:w="1140" w:type="dxa"/>
            <w:tcBorders>
              <w:top w:val="single" w:sz="4" w:space="0" w:color="auto"/>
              <w:left w:val="single" w:sz="4" w:space="0" w:color="auto"/>
              <w:bottom w:val="single" w:sz="4" w:space="0" w:color="auto"/>
              <w:right w:val="single" w:sz="4" w:space="0" w:color="auto"/>
            </w:tcBorders>
          </w:tcPr>
          <w:p w14:paraId="36B4F01A" w14:textId="77777777" w:rsidR="00B05689" w:rsidRPr="007B4467" w:rsidRDefault="00B05689" w:rsidP="00386DCA">
            <w:pPr>
              <w:pStyle w:val="TAC"/>
              <w:rPr>
                <w:rFonts w:cs="Arial"/>
                <w:szCs w:val="18"/>
                <w:highlight w:val="yellow"/>
                <w:lang w:eastAsia="zh-Hans"/>
              </w:rPr>
            </w:pPr>
          </w:p>
        </w:tc>
      </w:tr>
      <w:tr w:rsidR="008E5F11" w:rsidRPr="007B4467" w14:paraId="401F2BF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C77B470" w14:textId="77777777" w:rsidR="008E5F11" w:rsidRPr="007B4467" w:rsidRDefault="008E5F11" w:rsidP="00452594">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7B4467" w:rsidRDefault="008E5F11" w:rsidP="00452594">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4692F5" w14:textId="6CB5B46C" w:rsidR="008E5F11" w:rsidRPr="007B4467" w:rsidRDefault="008E5F11" w:rsidP="00452594">
            <w:pPr>
              <w:pStyle w:val="TAL"/>
              <w:rPr>
                <w:lang w:eastAsia="zh-CN"/>
              </w:rPr>
            </w:pPr>
            <w:r w:rsidRPr="007B4467">
              <w:rPr>
                <w:lang w:eastAsia="zh-CN"/>
              </w:rPr>
              <w:t>LTE Frequency band: 703-748 MHz (UL), 758-803 MHz (DL)</w:t>
            </w:r>
          </w:p>
          <w:p w14:paraId="62809E10" w14:textId="77777777" w:rsidR="008E5F11" w:rsidRPr="007B4467" w:rsidRDefault="008E5F11" w:rsidP="0045259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3CBC94" w14:textId="77777777" w:rsidR="008E5F11" w:rsidRPr="007B4467" w:rsidRDefault="008E5F11" w:rsidP="0045259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41B61C4" w14:textId="77777777" w:rsidR="008E5F11" w:rsidRPr="007B4467" w:rsidRDefault="008E5F11" w:rsidP="0045259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9827A8B" w14:textId="64DB2A2B" w:rsidR="008E5F11" w:rsidRPr="007B4467" w:rsidRDefault="008E5F11" w:rsidP="00452594">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DA3CDE8" w14:textId="77777777" w:rsidR="008E5F11" w:rsidRPr="007B4467" w:rsidRDefault="008E5F11" w:rsidP="00452594">
            <w:pPr>
              <w:pStyle w:val="TAC"/>
              <w:rPr>
                <w:rFonts w:cs="Arial"/>
                <w:szCs w:val="18"/>
                <w:highlight w:val="yellow"/>
                <w:lang w:eastAsia="zh-Hans"/>
              </w:rPr>
            </w:pPr>
          </w:p>
        </w:tc>
      </w:tr>
      <w:tr w:rsidR="00B43043" w:rsidRPr="007B4467" w14:paraId="5D6D1A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EC1B243" w14:textId="20E95332" w:rsidR="00B43043" w:rsidRPr="007B4467" w:rsidRDefault="00B43043" w:rsidP="00B43043">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7E06FE9" w14:textId="322960BC"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870CF48" w14:textId="77777777" w:rsidR="00B43043" w:rsidRPr="007B4467" w:rsidRDefault="00B43043" w:rsidP="00B43043">
            <w:pPr>
              <w:pStyle w:val="TAL"/>
              <w:rPr>
                <w:lang w:eastAsia="zh-CN"/>
              </w:rPr>
            </w:pPr>
            <w:r w:rsidRPr="007B4467">
              <w:rPr>
                <w:lang w:eastAsia="zh-CN"/>
              </w:rPr>
              <w:t>LTE Frequency band: 1850-1910 MHz (UL),1930-1990 MHz (DL)</w:t>
            </w:r>
          </w:p>
          <w:p w14:paraId="383200A2" w14:textId="1ACCE5D5"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4F0929" w14:textId="4199ECC7"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01F6096" w14:textId="491D644F"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C9032D" w14:textId="46EDA86F" w:rsidR="00B43043" w:rsidRPr="007B4467" w:rsidRDefault="00B43043" w:rsidP="00B43043">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08BC765" w14:textId="77777777" w:rsidR="00B43043" w:rsidRPr="007B4467" w:rsidRDefault="00B43043" w:rsidP="00B43043">
            <w:pPr>
              <w:pStyle w:val="TAC"/>
              <w:rPr>
                <w:rFonts w:cs="Arial"/>
                <w:szCs w:val="18"/>
                <w:highlight w:val="yellow"/>
                <w:lang w:eastAsia="zh-Hans"/>
              </w:rPr>
            </w:pPr>
          </w:p>
        </w:tc>
      </w:tr>
      <w:tr w:rsidR="00B43043" w:rsidRPr="007B4467" w14:paraId="5166B5D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DA70B6A" w14:textId="57235125" w:rsidR="00B43043" w:rsidRPr="007B4467" w:rsidRDefault="00B43043" w:rsidP="00B43043">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6DC40A" w14:textId="00ECD9ED"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97118A4" w14:textId="77777777" w:rsidR="00B43043" w:rsidRPr="007B4467" w:rsidRDefault="00B43043" w:rsidP="00B43043">
            <w:pPr>
              <w:pStyle w:val="TAL"/>
              <w:rPr>
                <w:lang w:eastAsia="zh-CN"/>
              </w:rPr>
            </w:pPr>
            <w:r w:rsidRPr="007B4467">
              <w:rPr>
                <w:lang w:eastAsia="zh-CN"/>
              </w:rPr>
              <w:t>LTE Frequency band: 824-849 MHz (UL),869- 894 MHz (DL)</w:t>
            </w:r>
          </w:p>
          <w:p w14:paraId="2A068801" w14:textId="22CB0042"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79C5612" w14:textId="60D59730"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39EC3DD" w14:textId="7D15FF43"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CCA82A" w14:textId="26638AFC" w:rsidR="00B43043" w:rsidRPr="007B4467" w:rsidRDefault="00B43043" w:rsidP="00B43043">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725C138B" w14:textId="77777777" w:rsidR="00B43043" w:rsidRPr="007B4467" w:rsidRDefault="00B43043" w:rsidP="00B43043">
            <w:pPr>
              <w:pStyle w:val="TAC"/>
              <w:rPr>
                <w:rFonts w:cs="Arial"/>
                <w:szCs w:val="18"/>
                <w:highlight w:val="yellow"/>
                <w:lang w:eastAsia="zh-Hans"/>
              </w:rPr>
            </w:pPr>
          </w:p>
        </w:tc>
      </w:tr>
      <w:tr w:rsidR="00B43043" w:rsidRPr="007B4467" w14:paraId="1CBBBCD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C5B5DDC" w14:textId="11BE283F" w:rsidR="00B43043" w:rsidRPr="007B4467" w:rsidRDefault="00B43043" w:rsidP="00B43043">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2CAFD2" w14:textId="471AA34C"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63F76D1B" w14:textId="77777777" w:rsidR="00B43043" w:rsidRPr="007B4467" w:rsidRDefault="00B43043" w:rsidP="00B43043">
            <w:pPr>
              <w:pStyle w:val="TAL"/>
              <w:rPr>
                <w:lang w:eastAsia="zh-CN"/>
              </w:rPr>
            </w:pPr>
            <w:r w:rsidRPr="007B4467">
              <w:rPr>
                <w:lang w:eastAsia="zh-CN"/>
              </w:rPr>
              <w:t>LTE Frequency band: 777-787 MHz (UL),746-756 MHz (DL)</w:t>
            </w:r>
          </w:p>
          <w:p w14:paraId="3561B82C" w14:textId="26217E20"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E34243" w14:textId="6DF058E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971A263" w14:textId="388EA5FA"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6F8397" w14:textId="53D7A529" w:rsidR="00B43043" w:rsidRPr="007B4467" w:rsidRDefault="00B43043" w:rsidP="00B43043">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C17EBBE" w14:textId="77777777" w:rsidR="00B43043" w:rsidRPr="007B4467" w:rsidRDefault="00B43043" w:rsidP="00B43043">
            <w:pPr>
              <w:pStyle w:val="TAC"/>
              <w:rPr>
                <w:rFonts w:cs="Arial"/>
                <w:szCs w:val="18"/>
                <w:highlight w:val="yellow"/>
                <w:lang w:eastAsia="zh-Hans"/>
              </w:rPr>
            </w:pPr>
          </w:p>
        </w:tc>
      </w:tr>
      <w:tr w:rsidR="00B43043" w:rsidRPr="007B4467" w14:paraId="029EC35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94859F9" w14:textId="45015A61" w:rsidR="00B43043" w:rsidRPr="007B4467" w:rsidRDefault="00B43043" w:rsidP="00B43043">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7B08571" w14:textId="5FF51C1E"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5944A5C8" w14:textId="77777777" w:rsidR="00B43043" w:rsidRPr="007B4467" w:rsidRDefault="00B43043" w:rsidP="00B43043">
            <w:pPr>
              <w:pStyle w:val="TAL"/>
              <w:rPr>
                <w:lang w:eastAsia="zh-CN"/>
              </w:rPr>
            </w:pPr>
            <w:r w:rsidRPr="007B4467">
              <w:rPr>
                <w:lang w:eastAsia="zh-CN"/>
              </w:rPr>
              <w:t>LTE Frequency band: 1710-1780 MHz (UL),2110-2200 MHz (DL)</w:t>
            </w:r>
          </w:p>
          <w:p w14:paraId="69FC0DAD" w14:textId="3998BF4D"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5A58695" w14:textId="33EFB80D"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A28C8B6" w14:textId="0E74A4B7"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A8CC01" w14:textId="12E7F7E7" w:rsidR="00B43043" w:rsidRPr="007B4467" w:rsidRDefault="00B43043" w:rsidP="00B43043">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BA70CB1" w14:textId="77777777" w:rsidR="00B43043" w:rsidRPr="007B4467" w:rsidRDefault="00B43043" w:rsidP="00B43043">
            <w:pPr>
              <w:pStyle w:val="TAC"/>
              <w:rPr>
                <w:rFonts w:cs="Arial"/>
                <w:szCs w:val="18"/>
                <w:highlight w:val="yellow"/>
                <w:lang w:eastAsia="zh-Hans"/>
              </w:rPr>
            </w:pPr>
          </w:p>
        </w:tc>
      </w:tr>
      <w:tr w:rsidR="00B43043" w:rsidRPr="007B4467" w14:paraId="7C2DBB1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FB87669" w14:textId="40E4E5B8" w:rsidR="00B43043" w:rsidRPr="007B4467" w:rsidRDefault="00B43043" w:rsidP="00B43043">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02A36E85" w14:textId="284D92D2"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43064700" w14:textId="77777777" w:rsidR="00B43043" w:rsidRPr="007B4467" w:rsidRDefault="00B43043" w:rsidP="00B43043">
            <w:pPr>
              <w:pStyle w:val="TAL"/>
              <w:rPr>
                <w:lang w:eastAsia="zh-CN"/>
              </w:rPr>
            </w:pPr>
            <w:r w:rsidRPr="007B4467">
              <w:rPr>
                <w:lang w:eastAsia="zh-CN"/>
              </w:rPr>
              <w:t>LTE Frequency band: 699-716 MHz (UL),729- 746 MHz (DL)</w:t>
            </w:r>
          </w:p>
          <w:p w14:paraId="52D39CA9" w14:textId="62DE9421"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2DF004" w14:textId="0FE59A9F"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5D9428" w14:textId="76697710"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D09A00B" w14:textId="681E22DF" w:rsidR="00B43043" w:rsidRPr="007B4467" w:rsidRDefault="00B43043" w:rsidP="00B43043">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354D93D9" w14:textId="77777777" w:rsidR="00B43043" w:rsidRPr="007B4467" w:rsidRDefault="00B43043" w:rsidP="00B43043">
            <w:pPr>
              <w:pStyle w:val="TAC"/>
              <w:rPr>
                <w:rFonts w:cs="Arial"/>
                <w:szCs w:val="18"/>
                <w:highlight w:val="yellow"/>
                <w:lang w:eastAsia="zh-Hans"/>
              </w:rPr>
            </w:pPr>
          </w:p>
        </w:tc>
      </w:tr>
      <w:tr w:rsidR="00B43043" w:rsidRPr="007B4467" w14:paraId="38741BB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16FDB65" w14:textId="54AFC803" w:rsidR="00B43043" w:rsidRPr="007B4467" w:rsidRDefault="00B43043" w:rsidP="00B43043">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3B406A6A" w14:textId="76990BC7"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865D8B0" w14:textId="77777777" w:rsidR="00B43043" w:rsidRPr="007B4467" w:rsidRDefault="00B43043" w:rsidP="00B43043">
            <w:pPr>
              <w:pStyle w:val="TAL"/>
              <w:rPr>
                <w:lang w:eastAsia="zh-CN"/>
              </w:rPr>
            </w:pPr>
            <w:r w:rsidRPr="007B4467">
              <w:rPr>
                <w:lang w:eastAsia="zh-CN"/>
              </w:rPr>
              <w:t>LTE Frequency band: 788-798 MHz (UL),758-768 MHz (DL)</w:t>
            </w:r>
          </w:p>
          <w:p w14:paraId="313F2B3E" w14:textId="2636BA78"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F6ABA72" w14:textId="1C9C61F7"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C7F87D9" w14:textId="36670870"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38B60E7" w14:textId="672CA990" w:rsidR="00B43043" w:rsidRPr="007B4467" w:rsidRDefault="00B43043" w:rsidP="00B43043">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75116C49" w14:textId="77777777" w:rsidR="00B43043" w:rsidRPr="007B4467" w:rsidRDefault="00B43043" w:rsidP="00B43043">
            <w:pPr>
              <w:pStyle w:val="TAC"/>
              <w:rPr>
                <w:rFonts w:cs="Arial"/>
                <w:szCs w:val="18"/>
                <w:highlight w:val="yellow"/>
                <w:lang w:eastAsia="zh-Hans"/>
              </w:rPr>
            </w:pPr>
          </w:p>
        </w:tc>
      </w:tr>
      <w:tr w:rsidR="00B43043" w:rsidRPr="007B4467" w14:paraId="3549AD7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26F5094" w14:textId="19C419F8" w:rsidR="00B43043" w:rsidRPr="007B4467" w:rsidRDefault="00B43043" w:rsidP="00B43043">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7373046C" w14:textId="1324FF63"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0D662699" w14:textId="77777777" w:rsidR="00B43043" w:rsidRPr="007B4467" w:rsidRDefault="00B43043" w:rsidP="00B43043">
            <w:pPr>
              <w:pStyle w:val="TAL"/>
              <w:rPr>
                <w:lang w:eastAsia="zh-CN"/>
              </w:rPr>
            </w:pPr>
            <w:r w:rsidRPr="007B4467">
              <w:rPr>
                <w:lang w:eastAsia="zh-CN"/>
              </w:rPr>
              <w:t>LTE Frequency band: 2305-2315 MHz (UL),2350-2360 MHz (DL)</w:t>
            </w:r>
          </w:p>
          <w:p w14:paraId="1E7D8817" w14:textId="22E386D0"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DAA0B6" w14:textId="0DB79B2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545575" w14:textId="57C6F1FE"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5F668F" w14:textId="3771F060" w:rsidR="00B43043" w:rsidRPr="007B4467" w:rsidRDefault="00B43043" w:rsidP="00B43043">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4AEE5BEF" w14:textId="77777777" w:rsidR="00B43043" w:rsidRPr="007B4467" w:rsidRDefault="00B43043" w:rsidP="00B43043">
            <w:pPr>
              <w:pStyle w:val="TAC"/>
              <w:rPr>
                <w:rFonts w:cs="Arial"/>
                <w:szCs w:val="18"/>
                <w:highlight w:val="yellow"/>
                <w:lang w:eastAsia="zh-Hans"/>
              </w:rPr>
            </w:pPr>
          </w:p>
        </w:tc>
      </w:tr>
      <w:tr w:rsidR="00B43043" w:rsidRPr="007B4467" w14:paraId="4503A74B"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68FF582" w14:textId="243BB2EB" w:rsidR="00B43043" w:rsidRPr="007B4467" w:rsidRDefault="00B43043" w:rsidP="00B43043">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CA692C" w14:textId="214BA33C" w:rsidR="00B43043" w:rsidRPr="007B4467" w:rsidRDefault="00B43043" w:rsidP="00B43043">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DC201AC" w14:textId="77777777" w:rsidR="00B43043" w:rsidRPr="007B4467" w:rsidRDefault="00B43043" w:rsidP="00B43043">
            <w:pPr>
              <w:pStyle w:val="TAL"/>
              <w:rPr>
                <w:lang w:eastAsia="zh-CN"/>
              </w:rPr>
            </w:pPr>
            <w:r w:rsidRPr="007B4467">
              <w:rPr>
                <w:lang w:eastAsia="zh-CN"/>
              </w:rPr>
              <w:t>LTE Frequency band: 703-748 MHz (UL),758- 803 MHz (DL)</w:t>
            </w:r>
          </w:p>
          <w:p w14:paraId="5F319ADE" w14:textId="46C70B43"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D0F2758" w14:textId="5D07D2D8"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96515A4" w14:textId="10308994"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FBF0AB" w14:textId="291F5E68" w:rsidR="00B43043" w:rsidRPr="007B4467" w:rsidRDefault="00B43043" w:rsidP="00B43043">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D4CC3E3" w14:textId="77777777" w:rsidR="00B43043" w:rsidRPr="007B4467" w:rsidRDefault="00B43043" w:rsidP="00B43043">
            <w:pPr>
              <w:pStyle w:val="TAC"/>
              <w:rPr>
                <w:rFonts w:cs="Arial"/>
                <w:szCs w:val="18"/>
                <w:highlight w:val="yellow"/>
                <w:lang w:eastAsia="zh-Hans"/>
              </w:rPr>
            </w:pPr>
          </w:p>
        </w:tc>
      </w:tr>
      <w:tr w:rsidR="00B43043" w:rsidRPr="007B4467" w14:paraId="1DD7E53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835BB31" w14:textId="68BE4F4B" w:rsidR="00B43043" w:rsidRPr="007B4467" w:rsidRDefault="00B43043" w:rsidP="00B43043">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05B2391" w14:textId="67F4E2CF" w:rsidR="00B43043" w:rsidRPr="007B4467" w:rsidRDefault="00B43043" w:rsidP="00B43043">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38AE14FD" w14:textId="77777777" w:rsidR="00B43043" w:rsidRPr="007B4467" w:rsidRDefault="00B43043" w:rsidP="00B43043">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43702035" w14:textId="0967F612"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F906361" w14:textId="7457C0F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1414519" w14:textId="6591C46D"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004A726" w14:textId="337572DB" w:rsidR="00B43043" w:rsidRPr="007B4467" w:rsidRDefault="00B43043" w:rsidP="00B43043">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2D8D3931" w14:textId="77777777" w:rsidR="00B43043" w:rsidRPr="007B4467" w:rsidRDefault="00B43043" w:rsidP="00B43043">
            <w:pPr>
              <w:pStyle w:val="TAC"/>
              <w:rPr>
                <w:rFonts w:cs="Arial"/>
                <w:szCs w:val="18"/>
                <w:highlight w:val="yellow"/>
                <w:lang w:eastAsia="zh-Hans"/>
              </w:rPr>
            </w:pPr>
          </w:p>
        </w:tc>
      </w:tr>
      <w:tr w:rsidR="00B43043" w:rsidRPr="007B4467" w14:paraId="2A58A9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E8155B4" w14:textId="651D373C" w:rsidR="00B43043" w:rsidRPr="007B4467" w:rsidRDefault="00B43043" w:rsidP="00B43043">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2C1DBB8" w14:textId="2CDCDDBA" w:rsidR="00B43043" w:rsidRPr="007B4467" w:rsidRDefault="00B43043" w:rsidP="00B43043">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3032F5BF" w14:textId="77777777" w:rsidR="00B43043" w:rsidRPr="007B4467" w:rsidRDefault="00B43043" w:rsidP="00B43043">
            <w:pPr>
              <w:pStyle w:val="TAL"/>
              <w:rPr>
                <w:lang w:eastAsia="zh-CN"/>
              </w:rPr>
            </w:pPr>
            <w:r w:rsidRPr="007B4467">
              <w:rPr>
                <w:lang w:eastAsia="zh-CN"/>
              </w:rPr>
              <w:t>LTE Frequency band: 1710-1785 MHz (UL), 1805-1880 MHz (DL)</w:t>
            </w:r>
          </w:p>
          <w:p w14:paraId="2216E91A" w14:textId="2E0A7DAD"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3F95A51" w14:textId="63840ECB"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00AC764" w14:textId="5C385D62"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8902BBB" w14:textId="3BC40271" w:rsidR="00B43043" w:rsidRPr="007B4467" w:rsidRDefault="00B43043" w:rsidP="00B43043">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DEA8E0E" w14:textId="77777777" w:rsidR="00B43043" w:rsidRPr="007B4467" w:rsidRDefault="00B43043" w:rsidP="00B43043">
            <w:pPr>
              <w:pStyle w:val="TAC"/>
              <w:rPr>
                <w:rFonts w:cs="Arial"/>
                <w:szCs w:val="18"/>
                <w:highlight w:val="yellow"/>
                <w:lang w:eastAsia="zh-Hans"/>
              </w:rPr>
            </w:pPr>
          </w:p>
        </w:tc>
      </w:tr>
      <w:tr w:rsidR="00B43043" w:rsidRPr="007B4467" w14:paraId="2B2C163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60A62F" w14:textId="73362105" w:rsidR="00B43043" w:rsidRPr="007B4467" w:rsidRDefault="00B43043" w:rsidP="00B43043">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4D40E92" w14:textId="7E9DBA78" w:rsidR="00B43043" w:rsidRPr="007B4467" w:rsidRDefault="00B43043" w:rsidP="00B43043">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04077EF7" w14:textId="77777777" w:rsidR="00B43043" w:rsidRPr="007B4467" w:rsidRDefault="00B43043" w:rsidP="00B43043">
            <w:pPr>
              <w:pStyle w:val="TAL"/>
              <w:rPr>
                <w:lang w:eastAsia="zh-CN"/>
              </w:rPr>
            </w:pPr>
            <w:r w:rsidRPr="007B4467">
              <w:rPr>
                <w:lang w:eastAsia="zh-CN"/>
              </w:rPr>
              <w:t>LTE Frequency band: 830-845 MHz (UL),875-890 MHz (DL)</w:t>
            </w:r>
          </w:p>
          <w:p w14:paraId="363FEB67" w14:textId="2E9E7677"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D36ABA1" w14:textId="1033779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56317D4" w14:textId="217EC254"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595FFC7" w14:textId="699E7C72" w:rsidR="00B43043" w:rsidRPr="007B4467" w:rsidRDefault="00B43043" w:rsidP="00B43043">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6822E03" w14:textId="77777777" w:rsidR="00B43043" w:rsidRPr="007B4467" w:rsidRDefault="00B43043" w:rsidP="00B43043">
            <w:pPr>
              <w:pStyle w:val="TAC"/>
              <w:rPr>
                <w:rFonts w:cs="Arial"/>
                <w:szCs w:val="18"/>
                <w:highlight w:val="yellow"/>
                <w:lang w:eastAsia="zh-Hans"/>
              </w:rPr>
            </w:pPr>
          </w:p>
        </w:tc>
      </w:tr>
      <w:tr w:rsidR="00B43043" w:rsidRPr="007B4467" w14:paraId="03321E2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55BF4E5" w14:textId="58AD22C2" w:rsidR="00B43043" w:rsidRPr="007B4467" w:rsidRDefault="00B43043" w:rsidP="00B43043">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3CEDDA4" w14:textId="051B457F" w:rsidR="00B43043" w:rsidRPr="007B4467" w:rsidRDefault="00B43043" w:rsidP="00B43043">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245C486" w14:textId="77777777" w:rsidR="00B43043" w:rsidRPr="007B4467" w:rsidRDefault="00B43043" w:rsidP="00B43043">
            <w:pPr>
              <w:pStyle w:val="TAL"/>
              <w:rPr>
                <w:lang w:eastAsia="zh-CN"/>
              </w:rPr>
            </w:pPr>
            <w:r w:rsidRPr="007B4467">
              <w:rPr>
                <w:lang w:eastAsia="zh-CN"/>
              </w:rPr>
              <w:t>LTE Frequency band: 830-845 MHz (UL),875-890 MHz (DL)</w:t>
            </w:r>
          </w:p>
          <w:p w14:paraId="7219BE5B" w14:textId="499102AD"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0A8AAD5" w14:textId="5B2070F4"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1AE9E4C" w14:textId="069A23C6"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2FB992E" w14:textId="001901A0" w:rsidR="00B43043" w:rsidRPr="007B4467" w:rsidRDefault="00B43043" w:rsidP="00B43043">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930762A" w14:textId="77777777" w:rsidR="00B43043" w:rsidRPr="007B4467" w:rsidRDefault="00B43043" w:rsidP="00B43043">
            <w:pPr>
              <w:pStyle w:val="TAC"/>
              <w:rPr>
                <w:rFonts w:cs="Arial"/>
                <w:szCs w:val="18"/>
                <w:highlight w:val="yellow"/>
                <w:lang w:eastAsia="zh-Hans"/>
              </w:rPr>
            </w:pPr>
          </w:p>
        </w:tc>
      </w:tr>
      <w:tr w:rsidR="00B43043" w:rsidRPr="007B4467" w14:paraId="47FBEC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4BB5911" w14:textId="5D4070E4" w:rsidR="00B43043" w:rsidRPr="007B4467" w:rsidRDefault="00B43043" w:rsidP="00B43043">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1254C30A" w14:textId="0C37B126" w:rsidR="00B43043" w:rsidRPr="007B4467" w:rsidRDefault="00B43043" w:rsidP="00B43043">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4F93BBDF" w14:textId="77777777" w:rsidR="00B43043" w:rsidRPr="007B4467" w:rsidRDefault="00B43043" w:rsidP="00B43043">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8CB034A" w14:textId="719B3546"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4A119C" w14:textId="6A57A168"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79284CF" w14:textId="3ED81109"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AFDCBD9" w14:textId="5A60134B" w:rsidR="00B43043" w:rsidRPr="007B4467" w:rsidRDefault="00B43043" w:rsidP="00B43043">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58204B8" w14:textId="77777777" w:rsidR="00B43043" w:rsidRPr="007B4467" w:rsidRDefault="00B43043" w:rsidP="00B43043">
            <w:pPr>
              <w:pStyle w:val="TAC"/>
              <w:rPr>
                <w:rFonts w:cs="Arial"/>
                <w:szCs w:val="18"/>
                <w:highlight w:val="yellow"/>
                <w:lang w:eastAsia="zh-Hans"/>
              </w:rPr>
            </w:pPr>
          </w:p>
        </w:tc>
      </w:tr>
      <w:tr w:rsidR="00B43043" w:rsidRPr="007B4467" w14:paraId="2EBFF75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A21755" w14:textId="165CBF94" w:rsidR="00B43043" w:rsidRPr="007B4467" w:rsidRDefault="00B43043" w:rsidP="00B43043">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365DC70" w14:textId="7F2E5540" w:rsidR="00B43043" w:rsidRPr="007B4467" w:rsidRDefault="00B43043" w:rsidP="00B43043">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2F8969D8" w14:textId="77777777" w:rsidR="00B43043" w:rsidRPr="007B4467" w:rsidRDefault="00B43043" w:rsidP="00B43043">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5C6963E" w14:textId="45AE4508"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E7EB566" w14:textId="499B1B46"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E01BA9C" w14:textId="5E721E53"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360C120" w14:textId="32D0F89E" w:rsidR="00B43043" w:rsidRPr="007B4467" w:rsidRDefault="00B43043" w:rsidP="00B43043">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1DDA2EC" w14:textId="77777777" w:rsidR="00B43043" w:rsidRPr="007B4467" w:rsidRDefault="00B43043" w:rsidP="00B43043">
            <w:pPr>
              <w:pStyle w:val="TAC"/>
              <w:rPr>
                <w:rFonts w:cs="Arial"/>
                <w:szCs w:val="18"/>
                <w:highlight w:val="yellow"/>
                <w:lang w:eastAsia="zh-Hans"/>
              </w:rPr>
            </w:pPr>
          </w:p>
        </w:tc>
      </w:tr>
      <w:tr w:rsidR="00FF6E08" w:rsidRPr="007B4467" w14:paraId="5578966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3FAA3E0" w14:textId="3C0D3DF6" w:rsidR="00FF6E08" w:rsidRPr="007B4467" w:rsidRDefault="00FF6E08" w:rsidP="00FF6E08">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316DA583" w14:textId="630EE09E"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4CCBF240" w14:textId="77777777" w:rsidR="00FF6E08" w:rsidRPr="007B4467" w:rsidRDefault="00FF6E08" w:rsidP="00FF6E08">
            <w:pPr>
              <w:pStyle w:val="TAL"/>
              <w:rPr>
                <w:lang w:eastAsia="zh-CN"/>
              </w:rPr>
            </w:pPr>
            <w:r w:rsidRPr="007B4467">
              <w:rPr>
                <w:lang w:eastAsia="zh-CN"/>
              </w:rPr>
              <w:t>LTE Frequency band: 1710-1785 MHz (UL), 1805-1880 MHz (DL)</w:t>
            </w:r>
          </w:p>
          <w:p w14:paraId="567363F6" w14:textId="47196DD2"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CEB840" w14:textId="3596F2B2"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7F2798" w14:textId="7AE97598"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51EE2D6" w14:textId="6855F749" w:rsidR="00FF6E08" w:rsidRPr="007B4467" w:rsidRDefault="00FF6E08" w:rsidP="00FF6E08">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4CF105CE" w14:textId="77777777" w:rsidR="00FF6E08" w:rsidRPr="007B4467" w:rsidRDefault="00FF6E08" w:rsidP="00FF6E08">
            <w:pPr>
              <w:pStyle w:val="TAC"/>
              <w:rPr>
                <w:rFonts w:cs="Arial"/>
                <w:szCs w:val="18"/>
                <w:highlight w:val="yellow"/>
                <w:lang w:eastAsia="zh-Hans"/>
              </w:rPr>
            </w:pPr>
          </w:p>
        </w:tc>
      </w:tr>
      <w:tr w:rsidR="00FF6E08" w:rsidRPr="007B4467" w14:paraId="6893D34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21F1DAF" w14:textId="6F203FDF" w:rsidR="00FF6E08" w:rsidRPr="007B4467" w:rsidRDefault="00FF6E08" w:rsidP="00FF6E08">
            <w:pPr>
              <w:pStyle w:val="TAC"/>
              <w:rPr>
                <w:rFonts w:eastAsia="MS Mincho"/>
                <w:lang w:eastAsia="ja-JP"/>
              </w:rPr>
            </w:pPr>
            <w:r w:rsidRPr="007B4467">
              <w:rPr>
                <w:lang w:eastAsia="ja-JP"/>
              </w:rPr>
              <w:t>24</w:t>
            </w:r>
          </w:p>
        </w:tc>
        <w:tc>
          <w:tcPr>
            <w:tcW w:w="1332" w:type="dxa"/>
            <w:tcBorders>
              <w:top w:val="single" w:sz="6" w:space="0" w:color="auto"/>
              <w:left w:val="single" w:sz="6" w:space="0" w:color="auto"/>
              <w:bottom w:val="single" w:sz="6" w:space="0" w:color="auto"/>
              <w:right w:val="single" w:sz="6" w:space="0" w:color="auto"/>
            </w:tcBorders>
          </w:tcPr>
          <w:p w14:paraId="2EC2A7CE" w14:textId="433F43A6"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6D131809" w14:textId="77777777" w:rsidR="00FF6E08" w:rsidRPr="007B4467" w:rsidRDefault="00FF6E08" w:rsidP="00FF6E08">
            <w:pPr>
              <w:pStyle w:val="TAL"/>
              <w:rPr>
                <w:lang w:eastAsia="zh-CN"/>
              </w:rPr>
            </w:pPr>
            <w:r w:rsidRPr="007B4467">
              <w:rPr>
                <w:lang w:eastAsia="zh-CN"/>
              </w:rPr>
              <w:t>LTE Frequency band: 815-830 MHz (UL), 860-875 MHz (DL)</w:t>
            </w:r>
          </w:p>
          <w:p w14:paraId="7CAC4C98" w14:textId="108DFE38"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035D59" w14:textId="325E6204"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1212289" w14:textId="69E30BB7"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F369758" w14:textId="44FCAA26" w:rsidR="00FF6E08" w:rsidRPr="007B4467" w:rsidRDefault="00FF6E08" w:rsidP="00FF6E08">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2C58DFF0" w14:textId="77777777" w:rsidR="00FF6E08" w:rsidRPr="007B4467" w:rsidRDefault="00FF6E08" w:rsidP="00FF6E08">
            <w:pPr>
              <w:pStyle w:val="TAC"/>
              <w:rPr>
                <w:rFonts w:cs="Arial"/>
                <w:szCs w:val="18"/>
                <w:highlight w:val="yellow"/>
                <w:lang w:eastAsia="zh-Hans"/>
              </w:rPr>
            </w:pPr>
          </w:p>
        </w:tc>
      </w:tr>
      <w:tr w:rsidR="00FF6E08" w:rsidRPr="007B4467" w14:paraId="0887BCB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C2224FC" w14:textId="7018AC0E" w:rsidR="00FF6E08" w:rsidRPr="007B4467" w:rsidRDefault="00FF6E08" w:rsidP="00FF6E08">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34F1AA7E" w14:textId="7D8D81CE"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8B9AB41" w14:textId="77777777" w:rsidR="00FF6E08" w:rsidRPr="007B4467" w:rsidRDefault="00FF6E08" w:rsidP="00FF6E08">
            <w:pPr>
              <w:pStyle w:val="TAL"/>
              <w:rPr>
                <w:lang w:eastAsia="zh-CN"/>
              </w:rPr>
            </w:pPr>
            <w:r w:rsidRPr="007B4467">
              <w:rPr>
                <w:lang w:eastAsia="zh-CN"/>
              </w:rPr>
              <w:t>LTE Frequency band: 703-748 MHz (UL),758- 803 MHz (DL)</w:t>
            </w:r>
          </w:p>
          <w:p w14:paraId="36268089" w14:textId="45EBBA59"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1DDCA9" w14:textId="7F58CB15"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AA737E1" w14:textId="0C73F445"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C178F93" w14:textId="2C184C99" w:rsidR="00FF6E08" w:rsidRPr="007B4467" w:rsidRDefault="00FF6E08" w:rsidP="00FF6E08">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0EEBD645" w14:textId="77777777" w:rsidR="00FF6E08" w:rsidRPr="007B4467" w:rsidRDefault="00FF6E08" w:rsidP="00FF6E08">
            <w:pPr>
              <w:pStyle w:val="TAC"/>
              <w:rPr>
                <w:rFonts w:cs="Arial"/>
                <w:szCs w:val="18"/>
                <w:highlight w:val="yellow"/>
                <w:lang w:eastAsia="zh-Hans"/>
              </w:rPr>
            </w:pPr>
          </w:p>
        </w:tc>
      </w:tr>
      <w:tr w:rsidR="00933F57" w:rsidRPr="007B4467" w14:paraId="235DB63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47CDF663" w14:textId="64E09B53" w:rsidR="00933F57" w:rsidRPr="007B4467" w:rsidRDefault="00933F57" w:rsidP="00933F57">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43720869" w14:textId="6AD1D3B7" w:rsidR="00933F57" w:rsidRPr="007B4467" w:rsidRDefault="00933F57" w:rsidP="00933F57">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0EB3FAF6" w14:textId="77777777" w:rsidR="00933F57" w:rsidRPr="007B4467" w:rsidRDefault="00933F57" w:rsidP="00933F57">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08B972D3" w14:textId="29AF5D00" w:rsidR="00933F57" w:rsidRPr="007B4467" w:rsidRDefault="00933F57" w:rsidP="00933F57">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D76B17D" w14:textId="478F943A" w:rsidR="00933F57" w:rsidRPr="007B4467" w:rsidRDefault="00933F57" w:rsidP="00933F5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D83E206" w14:textId="6A365CFE" w:rsidR="00933F57" w:rsidRPr="007B4467" w:rsidRDefault="00933F57" w:rsidP="00933F5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782E350" w14:textId="429A7A01" w:rsidR="00933F57" w:rsidRPr="007B4467" w:rsidRDefault="00933F57" w:rsidP="00933F57">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63573373" w14:textId="77777777" w:rsidR="00933F57" w:rsidRPr="007B4467" w:rsidRDefault="00933F57" w:rsidP="00933F57">
            <w:pPr>
              <w:pStyle w:val="TAC"/>
              <w:rPr>
                <w:rFonts w:cs="Arial"/>
                <w:szCs w:val="18"/>
                <w:highlight w:val="yellow"/>
                <w:lang w:eastAsia="zh-Hans"/>
              </w:rPr>
            </w:pPr>
          </w:p>
        </w:tc>
      </w:tr>
      <w:tr w:rsidR="00933F57" w:rsidRPr="007B4467" w14:paraId="263240D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FABF70F" w14:textId="0380DD6D" w:rsidR="00933F57" w:rsidRPr="007B4467" w:rsidRDefault="00933F57" w:rsidP="00933F57">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4331D8EF" w14:textId="38F8B446" w:rsidR="00933F57" w:rsidRPr="007B4467" w:rsidRDefault="00933F57" w:rsidP="00933F57">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3828A34B" w14:textId="77777777" w:rsidR="00933F57" w:rsidRPr="007B4467" w:rsidRDefault="00933F57" w:rsidP="00933F57">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A5C2489" w14:textId="0A0D4120" w:rsidR="00933F57" w:rsidRPr="007B4467" w:rsidRDefault="00933F57" w:rsidP="00933F5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BF28232" w14:textId="39882A0A" w:rsidR="00933F57" w:rsidRPr="007B4467" w:rsidRDefault="00933F57" w:rsidP="00933F5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799D9E" w14:textId="37C18B10" w:rsidR="00933F57" w:rsidRPr="007B4467" w:rsidRDefault="00933F57" w:rsidP="00933F5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1A08E24" w14:textId="1700BEF4" w:rsidR="00933F57" w:rsidRPr="007B4467" w:rsidRDefault="00933F57" w:rsidP="00933F57">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779C974" w14:textId="77777777" w:rsidR="00933F57" w:rsidRPr="007B4467" w:rsidRDefault="00933F57" w:rsidP="00933F57">
            <w:pPr>
              <w:pStyle w:val="TAC"/>
              <w:rPr>
                <w:rFonts w:cs="Arial"/>
                <w:szCs w:val="18"/>
                <w:highlight w:val="yellow"/>
                <w:lang w:eastAsia="zh-Hans"/>
              </w:rPr>
            </w:pPr>
          </w:p>
        </w:tc>
      </w:tr>
      <w:tr w:rsidR="00D92918" w:rsidRPr="007B4467" w14:paraId="2D2C35B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546AF1B" w14:textId="45A8BD0F" w:rsidR="00D92918" w:rsidRPr="007B4467" w:rsidRDefault="00D92918" w:rsidP="00D92918">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53B866E4" w14:textId="64880077" w:rsidR="00D92918" w:rsidRPr="007B4467" w:rsidRDefault="00D92918" w:rsidP="00D92918">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5086D4D5" w14:textId="77777777" w:rsidR="00D92918" w:rsidRPr="007B4467" w:rsidRDefault="00D92918" w:rsidP="00D92918">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645008A0" w14:textId="5F9FD607" w:rsidR="00D92918" w:rsidRPr="007B4467" w:rsidRDefault="00D92918" w:rsidP="00D9291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D67CD1F" w14:textId="11E2C4E7" w:rsidR="00D92918" w:rsidRPr="007B4467" w:rsidRDefault="00D92918" w:rsidP="00D9291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23506C9" w14:textId="43A89D25" w:rsidR="00D92918" w:rsidRPr="007B4467" w:rsidRDefault="00D92918" w:rsidP="00D9291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75235D9" w14:textId="36A17C5E" w:rsidR="00D92918" w:rsidRPr="007B4467" w:rsidRDefault="00D92918" w:rsidP="00D92918">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7E87DBA" w14:textId="77777777" w:rsidR="00D92918" w:rsidRPr="007B4467" w:rsidRDefault="00D92918" w:rsidP="00D92918">
            <w:pPr>
              <w:pStyle w:val="TAC"/>
              <w:rPr>
                <w:rFonts w:cs="Arial"/>
                <w:szCs w:val="18"/>
                <w:highlight w:val="yellow"/>
                <w:lang w:eastAsia="zh-Hans"/>
              </w:rPr>
            </w:pPr>
          </w:p>
        </w:tc>
      </w:tr>
      <w:tr w:rsidR="000225AD" w:rsidRPr="007B4467" w14:paraId="4948776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2257FE6" w14:textId="0113708A" w:rsidR="000225AD" w:rsidRPr="007B4467" w:rsidRDefault="000225AD" w:rsidP="000225AD">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73A84376" w14:textId="61D101F2" w:rsidR="000225AD" w:rsidRPr="007B4467" w:rsidRDefault="000225AD" w:rsidP="000225AD">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2A449A60" w14:textId="77777777" w:rsidR="000225AD" w:rsidRPr="007B4467" w:rsidRDefault="000225AD" w:rsidP="000225AD">
            <w:pPr>
              <w:pStyle w:val="TAL"/>
              <w:rPr>
                <w:lang w:eastAsia="zh-CN"/>
              </w:rPr>
            </w:pPr>
            <w:r w:rsidRPr="007B4467">
              <w:rPr>
                <w:lang w:eastAsia="zh-CN"/>
              </w:rPr>
              <w:t>LTE Frequency band: 1850-1910 MHz (UL),1930-1990 MHz (DL)</w:t>
            </w:r>
          </w:p>
          <w:p w14:paraId="19310CD1" w14:textId="24E324AD" w:rsidR="000225AD" w:rsidRPr="007B4467" w:rsidRDefault="000225AD" w:rsidP="000225AD">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9C57D94" w14:textId="3902C57C" w:rsidR="000225AD" w:rsidRPr="007B4467" w:rsidRDefault="000225AD" w:rsidP="000225AD">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86F4D76" w14:textId="3A5EE836" w:rsidR="000225AD" w:rsidRPr="007B4467" w:rsidRDefault="000225AD" w:rsidP="000225AD">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0FB98A2" w14:textId="65FF2200" w:rsidR="000225AD" w:rsidRPr="007B4467" w:rsidRDefault="000225AD" w:rsidP="000225AD">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2F1B66EE" w14:textId="77777777" w:rsidR="000225AD" w:rsidRPr="007B4467" w:rsidRDefault="000225AD" w:rsidP="000225AD">
            <w:pPr>
              <w:pStyle w:val="TAC"/>
              <w:rPr>
                <w:rFonts w:cs="Arial"/>
                <w:szCs w:val="18"/>
                <w:highlight w:val="yellow"/>
                <w:lang w:eastAsia="zh-Hans"/>
              </w:rPr>
            </w:pPr>
          </w:p>
        </w:tc>
      </w:tr>
      <w:tr w:rsidR="00FF6E08" w:rsidRPr="007B4467" w14:paraId="17AADBCC" w14:textId="77777777" w:rsidTr="00FF6E0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CD1CCCD" w14:textId="74DED25E" w:rsidR="00FF6E08" w:rsidRPr="007B4467" w:rsidRDefault="00FF6E08" w:rsidP="00FF6E08">
            <w:pPr>
              <w:pStyle w:val="TAN"/>
              <w:rPr>
                <w:highlight w:val="yellow"/>
                <w:lang w:eastAsia="zh-Hans"/>
              </w:rPr>
            </w:pPr>
            <w:r w:rsidRPr="007B4467">
              <w:t>NOTE 1:</w:t>
            </w:r>
            <w:r w:rsidRPr="007B4467">
              <w:tab/>
              <w:t>In the USA this band is restricted to 3450 – 3550 MHz and 3700 – 3980 MHz</w:t>
            </w:r>
          </w:p>
        </w:tc>
      </w:tr>
    </w:tbl>
    <w:p w14:paraId="02D67714" w14:textId="77777777" w:rsidR="00B05689" w:rsidRPr="007B4467" w:rsidRDefault="00B05689" w:rsidP="00B05689">
      <w:pPr>
        <w:rPr>
          <w:lang w:eastAsia="zh-CN"/>
        </w:rPr>
      </w:pPr>
    </w:p>
    <w:p w14:paraId="2C28C8B6" w14:textId="461611CA" w:rsidR="00B1496E" w:rsidRPr="007B4467" w:rsidRDefault="00B1496E" w:rsidP="00B1496E">
      <w:pPr>
        <w:pStyle w:val="TH"/>
        <w:rPr>
          <w:rFonts w:eastAsia="PMingLiU"/>
        </w:rPr>
      </w:pPr>
      <w:r w:rsidRPr="007B4467">
        <w:rPr>
          <w:rFonts w:eastAsia="PMingLiU"/>
        </w:rPr>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7B4467" w14:paraId="7D79F16E" w14:textId="77777777" w:rsidTr="00FF6E0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3A8B932" w14:textId="77777777" w:rsidR="00B1496E" w:rsidRPr="007B4467" w:rsidRDefault="00B1496E" w:rsidP="00261B49">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6AD58D27" w14:textId="77777777" w:rsidR="00B1496E" w:rsidRPr="007B4467" w:rsidRDefault="00B1496E" w:rsidP="00261B49">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1D94F0C7" w14:textId="77777777" w:rsidR="00B1496E" w:rsidRPr="007B4467" w:rsidRDefault="00B1496E" w:rsidP="00261B49">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5E5D370" w14:textId="77777777" w:rsidR="00B1496E" w:rsidRPr="007B4467" w:rsidRDefault="00B1496E" w:rsidP="00261B49">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0CED6507" w14:textId="77777777" w:rsidR="00B1496E" w:rsidRPr="007B4467" w:rsidRDefault="00B1496E" w:rsidP="00261B49">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0A498268" w14:textId="77777777" w:rsidR="00B1496E" w:rsidRPr="007B4467" w:rsidRDefault="00B1496E" w:rsidP="00261B49">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411C807C"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7F8B0E4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A3007BD" w14:textId="77777777" w:rsidR="00B1496E" w:rsidRPr="007B4467" w:rsidRDefault="00B1496E" w:rsidP="00261B49">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2FA5C463" w14:textId="77777777" w:rsidR="00B1496E" w:rsidRPr="007B4467" w:rsidRDefault="00B1496E" w:rsidP="00261B49">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056BE4EF"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73A4592"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18BB3FA" w14:textId="77777777" w:rsidR="00B1496E" w:rsidRPr="007B4467" w:rsidRDefault="00B1496E" w:rsidP="00261B49">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8451AA" w14:textId="77777777" w:rsidR="00B1496E" w:rsidRPr="007B4467" w:rsidRDefault="00B1496E" w:rsidP="00261B49">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A3DCA6B" w14:textId="77777777" w:rsidR="00B1496E" w:rsidRPr="007B4467" w:rsidRDefault="00B1496E" w:rsidP="00261B49">
            <w:pPr>
              <w:pStyle w:val="TAC"/>
              <w:rPr>
                <w:lang w:eastAsia="zh-CN"/>
              </w:rPr>
            </w:pPr>
          </w:p>
        </w:tc>
      </w:tr>
      <w:tr w:rsidR="00B1496E" w:rsidRPr="007B4467" w14:paraId="6DFF93C1"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4B0E9AF" w14:textId="77777777" w:rsidR="00B1496E" w:rsidRPr="007B4467" w:rsidRDefault="00B1496E" w:rsidP="00261B49">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62019126" w14:textId="77777777" w:rsidR="00B1496E" w:rsidRPr="007B4467" w:rsidRDefault="00B1496E" w:rsidP="00261B49">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712A4FF2"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F49DB64"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F727B7F"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F88DD3" w14:textId="77777777" w:rsidR="00B1496E" w:rsidRPr="007B4467" w:rsidRDefault="00B1496E" w:rsidP="00261B49">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5B65DDEC" w14:textId="77777777" w:rsidR="00B1496E" w:rsidRPr="007B4467" w:rsidRDefault="00B1496E" w:rsidP="00261B49">
            <w:pPr>
              <w:pStyle w:val="TAC"/>
              <w:rPr>
                <w:lang w:eastAsia="zh-CN"/>
              </w:rPr>
            </w:pPr>
          </w:p>
        </w:tc>
      </w:tr>
      <w:tr w:rsidR="00B1496E" w:rsidRPr="007B4467" w14:paraId="7981ACF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D437F9" w14:textId="77777777" w:rsidR="00B1496E" w:rsidRPr="007B4467" w:rsidRDefault="00B1496E" w:rsidP="00261B49">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873EB73" w14:textId="77777777" w:rsidR="00B1496E" w:rsidRPr="007B4467" w:rsidRDefault="00B1496E" w:rsidP="00261B49">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21C8A1F"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BEBA96B"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ACF45C2"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CB42626"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628779E" w14:textId="77777777" w:rsidR="00B1496E" w:rsidRPr="007B4467" w:rsidRDefault="00B1496E" w:rsidP="00261B49">
            <w:pPr>
              <w:pStyle w:val="TAC"/>
              <w:rPr>
                <w:lang w:eastAsia="zh-CN"/>
              </w:rPr>
            </w:pPr>
          </w:p>
        </w:tc>
      </w:tr>
      <w:tr w:rsidR="00B1496E" w:rsidRPr="007B4467" w14:paraId="4FB90FED"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ED5148F" w14:textId="77777777" w:rsidR="00B1496E" w:rsidRPr="007B4467" w:rsidRDefault="00B1496E" w:rsidP="00261B49">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1197505" w14:textId="6CB0DA7E" w:rsidR="00B1496E" w:rsidRPr="007B4467" w:rsidRDefault="00B1496E" w:rsidP="00261B49">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B046458" w14:textId="5CB53D9E" w:rsidR="00B1496E" w:rsidRPr="007B4467" w:rsidRDefault="00B1496E" w:rsidP="00261B49">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28A6348"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20F766F"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63F396B" w14:textId="77777777" w:rsidR="00B1496E" w:rsidRPr="007B4467" w:rsidRDefault="00B1496E" w:rsidP="00261B49">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28ABE72" w14:textId="77777777" w:rsidR="00B1496E" w:rsidRPr="007B4467" w:rsidRDefault="00B1496E" w:rsidP="00261B49">
            <w:pPr>
              <w:pStyle w:val="TAC"/>
              <w:rPr>
                <w:lang w:eastAsia="zh-CN"/>
              </w:rPr>
            </w:pPr>
          </w:p>
        </w:tc>
      </w:tr>
      <w:tr w:rsidR="00B1496E" w:rsidRPr="007B4467" w14:paraId="50B1F189"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9A4E253" w14:textId="77777777" w:rsidR="00B1496E" w:rsidRPr="007B4467" w:rsidRDefault="00B1496E" w:rsidP="00261B49">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C997F54" w14:textId="30C63AE4" w:rsidR="00B1496E" w:rsidRPr="007B4467" w:rsidRDefault="00B1496E" w:rsidP="00261B49">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E2C9384" w14:textId="19443E05" w:rsidR="00B1496E" w:rsidRPr="007B4467" w:rsidRDefault="00B1496E" w:rsidP="00261B49">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F241740"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9CEC75"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28283B" w14:textId="77777777" w:rsidR="00B1496E" w:rsidRPr="007B4467" w:rsidRDefault="00B1496E" w:rsidP="00261B49">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89C5691" w14:textId="77777777" w:rsidR="00B1496E" w:rsidRPr="007B4467" w:rsidRDefault="00B1496E" w:rsidP="00261B49">
            <w:pPr>
              <w:pStyle w:val="TAC"/>
              <w:rPr>
                <w:lang w:eastAsia="zh-CN"/>
              </w:rPr>
            </w:pPr>
          </w:p>
        </w:tc>
      </w:tr>
      <w:tr w:rsidR="007173FE" w:rsidRPr="007B4467" w14:paraId="67A1AC7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4CD9529E" w14:textId="77777777" w:rsidR="007173FE" w:rsidRPr="007B4467" w:rsidRDefault="007173FE" w:rsidP="00386DCA">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8DE2AD9" w14:textId="78916CE1" w:rsidR="007173FE" w:rsidRPr="007B4467" w:rsidRDefault="007173FE" w:rsidP="00386DCA">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5BC10D38" w14:textId="6EBC90BD" w:rsidR="007173FE" w:rsidRPr="007B4467" w:rsidRDefault="007173FE" w:rsidP="00386DCA">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82503A0" w14:textId="77777777" w:rsidR="007173FE" w:rsidRPr="007B4467" w:rsidRDefault="007173FE" w:rsidP="00386DCA">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8C247" w14:textId="77777777" w:rsidR="007173FE" w:rsidRPr="007B4467" w:rsidRDefault="007173FE" w:rsidP="00386DCA">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11FDA0" w14:textId="77777777" w:rsidR="007173FE" w:rsidRPr="007B4467" w:rsidRDefault="007173FE" w:rsidP="00386DCA">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433BC92D" w14:textId="77777777" w:rsidR="007173FE" w:rsidRPr="007B4467" w:rsidRDefault="007173FE" w:rsidP="00386DCA">
            <w:pPr>
              <w:pStyle w:val="TAC"/>
              <w:rPr>
                <w:lang w:eastAsia="zh-CN"/>
              </w:rPr>
            </w:pPr>
          </w:p>
        </w:tc>
      </w:tr>
      <w:tr w:rsidR="008E5F11" w:rsidRPr="007B4467" w14:paraId="0559413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DDFDEB6" w14:textId="77777777" w:rsidR="008E5F11" w:rsidRPr="007B4467" w:rsidRDefault="008E5F11" w:rsidP="00452594">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06FE367" w14:textId="77777777" w:rsidR="008E5F11" w:rsidRPr="007B4467" w:rsidRDefault="008E5F11" w:rsidP="00452594">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F73C6DB" w14:textId="77777777" w:rsidR="008E5F11" w:rsidRPr="007B4467" w:rsidRDefault="008E5F11" w:rsidP="00452594">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7A06A57" w14:textId="77777777" w:rsidR="008E5F11" w:rsidRPr="007B4467" w:rsidRDefault="008E5F11"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01C80F2" w14:textId="77777777" w:rsidR="008E5F11" w:rsidRPr="007B4467" w:rsidRDefault="008E5F11"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08B88A0" w14:textId="77777777" w:rsidR="008E5F11" w:rsidRPr="007B4467" w:rsidRDefault="008E5F11" w:rsidP="00452594">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4052B41" w14:textId="77777777" w:rsidR="008E5F11" w:rsidRPr="007B4467" w:rsidRDefault="008E5F11" w:rsidP="00452594">
            <w:pPr>
              <w:pStyle w:val="TAC"/>
              <w:rPr>
                <w:lang w:eastAsia="zh-CN"/>
              </w:rPr>
            </w:pPr>
          </w:p>
        </w:tc>
      </w:tr>
      <w:tr w:rsidR="00C47B67" w:rsidRPr="007B4467" w14:paraId="39C56C8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D462F56" w14:textId="77777777" w:rsidR="00F3154F" w:rsidRPr="007B4467" w:rsidRDefault="00F3154F">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92EECD" w14:textId="77777777" w:rsidR="00F3154F" w:rsidRPr="007B4467" w:rsidRDefault="00F3154F">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7E01259" w14:textId="77777777" w:rsidR="00F3154F" w:rsidRPr="007B4467" w:rsidRDefault="00F3154F">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A2CE567"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7699109"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EDE056" w14:textId="77777777" w:rsidR="00F3154F" w:rsidRPr="007B4467" w:rsidRDefault="00F3154F">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BC40375" w14:textId="77777777" w:rsidR="00F3154F" w:rsidRPr="007B4467" w:rsidRDefault="00F3154F">
            <w:pPr>
              <w:pStyle w:val="TAC"/>
              <w:rPr>
                <w:lang w:eastAsia="zh-CN"/>
              </w:rPr>
            </w:pPr>
          </w:p>
        </w:tc>
      </w:tr>
      <w:tr w:rsidR="00C47B67" w:rsidRPr="007B4467" w14:paraId="7328D556"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5E16CC1" w14:textId="77777777" w:rsidR="00F3154F" w:rsidRPr="007B4467" w:rsidRDefault="00F3154F">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4160FAB" w14:textId="77777777" w:rsidR="00F3154F" w:rsidRPr="007B4467" w:rsidRDefault="00F3154F">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D63C7A6" w14:textId="77777777" w:rsidR="00F3154F" w:rsidRPr="007B4467" w:rsidRDefault="00F3154F">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7EEEB71"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3CB3A79"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8F076E" w14:textId="77777777" w:rsidR="00F3154F" w:rsidRPr="007B4467" w:rsidRDefault="00F3154F">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1CC7C7" w14:textId="77777777" w:rsidR="00F3154F" w:rsidRPr="007B4467" w:rsidRDefault="00F3154F">
            <w:pPr>
              <w:pStyle w:val="TAC"/>
              <w:rPr>
                <w:lang w:eastAsia="zh-CN"/>
              </w:rPr>
            </w:pPr>
          </w:p>
        </w:tc>
      </w:tr>
      <w:tr w:rsidR="00C47B67" w:rsidRPr="007B4467" w14:paraId="79B1819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008D3F5B" w14:textId="77777777" w:rsidR="00F3154F" w:rsidRPr="007B4467" w:rsidRDefault="00F3154F">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5C423F4" w14:textId="77777777" w:rsidR="00F3154F" w:rsidRPr="007B4467" w:rsidRDefault="00F3154F">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0A433B1" w14:textId="77777777" w:rsidR="00F3154F" w:rsidRPr="007B4467" w:rsidRDefault="00F3154F">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65FC966"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3BDF518"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70658C" w14:textId="77777777" w:rsidR="00F3154F" w:rsidRPr="007B4467" w:rsidRDefault="00F3154F">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7F47ECD" w14:textId="77777777" w:rsidR="00F3154F" w:rsidRPr="007B4467" w:rsidRDefault="00F3154F">
            <w:pPr>
              <w:pStyle w:val="TAC"/>
              <w:rPr>
                <w:lang w:eastAsia="zh-CN"/>
              </w:rPr>
            </w:pPr>
          </w:p>
        </w:tc>
      </w:tr>
      <w:tr w:rsidR="00C47B67" w:rsidRPr="007B4467" w14:paraId="7E106335"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9C59FA1" w14:textId="77777777" w:rsidR="00F3154F" w:rsidRPr="007B4467" w:rsidRDefault="00F3154F">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D899D43" w14:textId="77777777" w:rsidR="00F3154F" w:rsidRPr="007B4467" w:rsidRDefault="00F3154F">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362C88A" w14:textId="77777777" w:rsidR="00F3154F" w:rsidRPr="007B4467" w:rsidRDefault="00F3154F">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FB42EA0"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E6D7774"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88C9A58" w14:textId="77777777" w:rsidR="00F3154F" w:rsidRPr="007B4467" w:rsidRDefault="00F3154F">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50A0FE3" w14:textId="77777777" w:rsidR="00F3154F" w:rsidRPr="007B4467" w:rsidRDefault="00F3154F">
            <w:pPr>
              <w:pStyle w:val="TAC"/>
              <w:rPr>
                <w:lang w:eastAsia="zh-CN"/>
              </w:rPr>
            </w:pPr>
          </w:p>
        </w:tc>
      </w:tr>
      <w:tr w:rsidR="00F25C8F" w:rsidRPr="007B4467" w14:paraId="23545B2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2D133C2" w14:textId="77777777" w:rsidR="00F25C8F" w:rsidRPr="007B4467" w:rsidRDefault="00F25C8F" w:rsidP="00452594">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4EBB580B" w14:textId="77777777" w:rsidR="00F25C8F" w:rsidRPr="007B4467" w:rsidRDefault="00F25C8F" w:rsidP="00452594">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042D6B2D" w14:textId="77777777" w:rsidR="00F25C8F" w:rsidRPr="007B4467" w:rsidRDefault="00F25C8F" w:rsidP="00452594">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5D755445"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92EBA5F"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B0D084" w14:textId="77777777" w:rsidR="00F25C8F" w:rsidRPr="007B4467" w:rsidRDefault="00F25C8F" w:rsidP="00452594">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A3C111F" w14:textId="77777777" w:rsidR="00F25C8F" w:rsidRPr="007B4467" w:rsidRDefault="00F25C8F" w:rsidP="00452594">
            <w:pPr>
              <w:pStyle w:val="TAC"/>
              <w:rPr>
                <w:lang w:eastAsia="zh-CN"/>
              </w:rPr>
            </w:pPr>
          </w:p>
        </w:tc>
      </w:tr>
      <w:tr w:rsidR="00F25C8F" w:rsidRPr="007B4467" w14:paraId="4FB0B2FA"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7D632BEE" w14:textId="77777777" w:rsidR="00F25C8F" w:rsidRPr="007B4467" w:rsidRDefault="00F25C8F" w:rsidP="00452594">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0993428" w14:textId="77777777" w:rsidR="00F25C8F" w:rsidRPr="007B4467" w:rsidRDefault="00F25C8F" w:rsidP="00452594">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7072D58B" w14:textId="77777777" w:rsidR="00F25C8F" w:rsidRPr="007B4467" w:rsidRDefault="00F25C8F" w:rsidP="00452594">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00772EBC"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74891E0"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112554" w14:textId="77777777" w:rsidR="00F25C8F" w:rsidRPr="007B4467" w:rsidRDefault="00F25C8F" w:rsidP="00452594">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D1DC8F" w14:textId="77777777" w:rsidR="00F25C8F" w:rsidRPr="007B4467" w:rsidRDefault="00F25C8F" w:rsidP="00452594">
            <w:pPr>
              <w:pStyle w:val="TAC"/>
              <w:rPr>
                <w:lang w:eastAsia="zh-CN"/>
              </w:rPr>
            </w:pPr>
          </w:p>
        </w:tc>
      </w:tr>
      <w:tr w:rsidR="00F25C8F" w:rsidRPr="007B4467" w14:paraId="12F436D0"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0493352" w14:textId="77777777" w:rsidR="00F25C8F" w:rsidRPr="007B4467" w:rsidRDefault="00F25C8F" w:rsidP="00452594">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7342AD79" w14:textId="77777777" w:rsidR="00F25C8F" w:rsidRPr="007B4467" w:rsidRDefault="00F25C8F" w:rsidP="00452594">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005EF3E" w14:textId="77777777" w:rsidR="00F25C8F" w:rsidRPr="007B4467" w:rsidRDefault="00F25C8F" w:rsidP="00452594">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5EB81A21"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7CF4073"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E85B29" w14:textId="77777777" w:rsidR="00F25C8F" w:rsidRPr="007B4467" w:rsidRDefault="00F25C8F" w:rsidP="00452594">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0FE1681" w14:textId="77777777" w:rsidR="00F25C8F" w:rsidRPr="007B4467" w:rsidRDefault="00F25C8F" w:rsidP="00452594">
            <w:pPr>
              <w:pStyle w:val="TAC"/>
              <w:rPr>
                <w:lang w:eastAsia="zh-CN"/>
              </w:rPr>
            </w:pPr>
          </w:p>
        </w:tc>
      </w:tr>
      <w:tr w:rsidR="00B70C49" w:rsidRPr="007B4467" w14:paraId="1FBADEA7"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38FB3E18" w14:textId="77777777" w:rsidR="00FF6E08" w:rsidRPr="007B4467" w:rsidRDefault="00FF6E08" w:rsidP="000D631A">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1989E468" w14:textId="77777777" w:rsidR="00FF6E08" w:rsidRPr="007B4467" w:rsidRDefault="00FF6E08" w:rsidP="000D631A">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5A0C1A69" w14:textId="77777777" w:rsidR="00FF6E08" w:rsidRPr="007B4467" w:rsidRDefault="00FF6E08" w:rsidP="000D631A">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D5E0391"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ABB87D9" w14:textId="3B3F466D"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4757762F" w14:textId="057D89F6" w:rsidR="00FF6E08" w:rsidRPr="007B4467" w:rsidRDefault="00FF6E08" w:rsidP="000D631A">
            <w:pPr>
              <w:pStyle w:val="TAC"/>
            </w:pPr>
            <w:r w:rsidRPr="007B4467">
              <w:t>pc_Band3_nrBand77_powerClassNRPart_r1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015DC790" w14:textId="77777777" w:rsidR="00FF6E08" w:rsidRPr="007B4467" w:rsidRDefault="00FF6E08" w:rsidP="000D631A">
            <w:pPr>
              <w:pStyle w:val="TAC"/>
              <w:rPr>
                <w:lang w:eastAsia="zh-CN"/>
              </w:rPr>
            </w:pPr>
          </w:p>
        </w:tc>
      </w:tr>
      <w:tr w:rsidR="00B70C49" w:rsidRPr="007B4467" w14:paraId="44EA08FC"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4FCFDD2" w14:textId="77777777" w:rsidR="00FF6E08" w:rsidRPr="007B4467" w:rsidRDefault="00FF6E08" w:rsidP="000D631A">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08A2523E" w14:textId="77777777" w:rsidR="00FF6E08" w:rsidRPr="007B4467" w:rsidRDefault="00FF6E08" w:rsidP="000D631A">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5639CCCB" w14:textId="77777777" w:rsidR="00FF6E08" w:rsidRPr="007B4467" w:rsidRDefault="00FF6E08" w:rsidP="000D631A">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02727166"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B750DDF" w14:textId="3C2244FC"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4A23094" w14:textId="09BD4E3E" w:rsidR="00FF6E08" w:rsidRPr="007B4467" w:rsidRDefault="00FF6E08" w:rsidP="000D631A">
            <w:pPr>
              <w:pStyle w:val="TAC"/>
            </w:pPr>
            <w:r w:rsidRPr="007B4467">
              <w:t>pc_Band18_nrBand77_powerClassNRPart_r1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6D2E8564" w14:textId="77777777" w:rsidR="00FF6E08" w:rsidRPr="007B4467" w:rsidRDefault="00FF6E08" w:rsidP="000D631A">
            <w:pPr>
              <w:pStyle w:val="TAC"/>
              <w:rPr>
                <w:lang w:eastAsia="zh-CN"/>
              </w:rPr>
            </w:pPr>
          </w:p>
        </w:tc>
      </w:tr>
      <w:tr w:rsidR="00B70C49" w:rsidRPr="007B4467" w14:paraId="65D92A5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3DF009A" w14:textId="77777777" w:rsidR="00FF6E08" w:rsidRPr="007B4467" w:rsidRDefault="00FF6E08" w:rsidP="000D631A">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D270EAD" w14:textId="77777777" w:rsidR="00FF6E08" w:rsidRPr="007B4467" w:rsidRDefault="00FF6E08" w:rsidP="000D631A">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5E6AF0EA" w14:textId="77777777" w:rsidR="00FF6E08" w:rsidRPr="007B4467" w:rsidRDefault="00FF6E08" w:rsidP="000D631A">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47A93AC4"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2405169" w14:textId="3E6F5A12"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38800BAD" w14:textId="50DF2B32" w:rsidR="00FF6E08" w:rsidRPr="007B4467" w:rsidRDefault="00FF6E08" w:rsidP="000D631A">
            <w:pPr>
              <w:pStyle w:val="TAC"/>
            </w:pPr>
            <w:r w:rsidRPr="007B4467">
              <w:t>pc_Band28_nrBand77_powerClassNRPart_r1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234CC038" w14:textId="77777777" w:rsidR="00FF6E08" w:rsidRPr="007B4467" w:rsidRDefault="00FF6E08" w:rsidP="000D631A">
            <w:pPr>
              <w:pStyle w:val="TAC"/>
              <w:rPr>
                <w:lang w:eastAsia="zh-CN"/>
              </w:rPr>
            </w:pPr>
          </w:p>
        </w:tc>
      </w:tr>
      <w:tr w:rsidR="00D92918" w:rsidRPr="007B4467" w14:paraId="33D7E16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55E784DF" w14:textId="77777777" w:rsidR="00D92918" w:rsidRPr="007B4467" w:rsidRDefault="00D92918" w:rsidP="00973659">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DE13EEC" w14:textId="77777777" w:rsidR="00D92918" w:rsidRPr="007B4467" w:rsidRDefault="00D92918" w:rsidP="00D92918">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3537AA65" w14:textId="77777777" w:rsidR="00D92918" w:rsidRPr="007B4467" w:rsidRDefault="00D92918" w:rsidP="00973659">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3390A32F"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ED10848"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379390" w14:textId="77777777" w:rsidR="00D92918" w:rsidRPr="007B4467" w:rsidRDefault="00D92918" w:rsidP="00973659">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2324DA40" w14:textId="77777777" w:rsidR="00D92918" w:rsidRPr="007B4467" w:rsidRDefault="00D92918" w:rsidP="00973659">
            <w:pPr>
              <w:pStyle w:val="TAC"/>
              <w:rPr>
                <w:lang w:eastAsia="zh-CN"/>
              </w:rPr>
            </w:pPr>
          </w:p>
        </w:tc>
      </w:tr>
      <w:tr w:rsidR="00D92918" w:rsidRPr="007B4467" w14:paraId="7BA2DC5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1A2AB175" w14:textId="77777777" w:rsidR="00D92918" w:rsidRPr="007B4467" w:rsidRDefault="00D92918" w:rsidP="00973659">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72E687EE" w14:textId="77777777" w:rsidR="00D92918" w:rsidRPr="007B4467" w:rsidRDefault="00D92918" w:rsidP="00D92918">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10F998AB" w14:textId="77777777" w:rsidR="00D92918" w:rsidRPr="007B4467" w:rsidRDefault="00D92918" w:rsidP="00973659">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52629E7A"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669DAA"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7BB5972" w14:textId="77777777" w:rsidR="00D92918" w:rsidRPr="007B4467" w:rsidRDefault="00D92918" w:rsidP="00973659">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96370AF" w14:textId="77777777" w:rsidR="00D92918" w:rsidRPr="007B4467" w:rsidRDefault="00D92918" w:rsidP="00973659">
            <w:pPr>
              <w:pStyle w:val="TAC"/>
              <w:rPr>
                <w:lang w:eastAsia="zh-CN"/>
              </w:rPr>
            </w:pPr>
          </w:p>
        </w:tc>
      </w:tr>
      <w:tr w:rsidR="00D92918" w:rsidRPr="007B4467" w14:paraId="56873672"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00C36A14" w14:textId="0C7CDEEA" w:rsidR="00D92918" w:rsidRPr="007B4467" w:rsidRDefault="00D92918" w:rsidP="00973659">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63C9211C" w14:textId="77777777" w:rsidR="00D92918" w:rsidRPr="007B4467" w:rsidRDefault="00D92918" w:rsidP="00D92918">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6081095" w14:textId="77777777" w:rsidR="00D92918" w:rsidRPr="007B4467" w:rsidRDefault="00D92918" w:rsidP="00973659">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6E70E829"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C876A65"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209AE7B" w14:textId="77777777" w:rsidR="00D92918" w:rsidRPr="007B4467" w:rsidRDefault="00D92918" w:rsidP="00973659">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877A662" w14:textId="77777777" w:rsidR="00D92918" w:rsidRPr="007B4467" w:rsidRDefault="00D92918" w:rsidP="00973659">
            <w:pPr>
              <w:pStyle w:val="TAC"/>
              <w:rPr>
                <w:lang w:eastAsia="zh-CN"/>
              </w:rPr>
            </w:pPr>
          </w:p>
        </w:tc>
      </w:tr>
    </w:tbl>
    <w:p w14:paraId="69623BBF" w14:textId="359EC8AA" w:rsidR="00C76379" w:rsidRPr="007B4467" w:rsidRDefault="00C76379" w:rsidP="00C76379"/>
    <w:p w14:paraId="789B08BE" w14:textId="77777777" w:rsidR="00C76379" w:rsidRPr="007B4467" w:rsidRDefault="00C76379" w:rsidP="00C76379">
      <w:pPr>
        <w:pStyle w:val="TH"/>
      </w:pPr>
      <w:r w:rsidRPr="007B4467">
        <w:rPr>
          <w:rFonts w:eastAsia="PMingLiU"/>
        </w:rPr>
        <w:t xml:space="preserve">Table </w:t>
      </w:r>
      <w:r w:rsidRPr="007B4467">
        <w:t>A.4.3.2B.2.3.1-3b</w:t>
      </w:r>
      <w:r w:rsidRPr="007B4467">
        <w:rPr>
          <w:rFonts w:eastAsia="PMingLiU"/>
        </w:rPr>
        <w:t xml:space="preserve">: </w:t>
      </w:r>
      <w:r w:rsidRPr="007B4467">
        <w:t xml:space="preserve">Inter-band EN-DC within FR1 (two bands) maxNumberSRS-Ports-PerResource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7B4467" w:rsidRDefault="00C76379">
            <w:pPr>
              <w:pStyle w:val="TAH"/>
            </w:pPr>
            <w:r w:rsidRPr="007B4467">
              <w:t>Supported maxNumberSRS-Ports-PerResource</w:t>
            </w:r>
          </w:p>
        </w:tc>
      </w:tr>
      <w:tr w:rsidR="00C76379" w:rsidRPr="007B4467"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7B4467" w:rsidRDefault="00C76379">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7B4467" w:rsidRDefault="00C76379">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7B4467" w:rsidRDefault="00C76379"/>
        </w:tc>
      </w:tr>
      <w:tr w:rsidR="00C76379" w:rsidRPr="007B4467"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7B4467" w:rsidRDefault="00C76379">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7B4467" w:rsidRDefault="00C76379">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7B4467" w:rsidRDefault="00C76379"/>
        </w:tc>
      </w:tr>
      <w:tr w:rsidR="00C76379" w:rsidRPr="007B4467"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7B4467" w:rsidRDefault="00C76379">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7B4467" w:rsidRDefault="00C76379">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7B4467" w:rsidRDefault="00C76379"/>
        </w:tc>
      </w:tr>
      <w:tr w:rsidR="00C76379" w:rsidRPr="007B4467"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7B4467" w:rsidRDefault="00C76379">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7B4467" w:rsidRDefault="00C76379">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7B4467" w:rsidRDefault="00C76379">
            <w:pPr>
              <w:pStyle w:val="TAC"/>
              <w:rPr>
                <w:rFonts w:cs="Arial"/>
                <w:szCs w:val="18"/>
                <w:lang w:eastAsia="ja-JP"/>
              </w:rPr>
            </w:pPr>
            <w:r w:rsidRPr="007B4467">
              <w:rPr>
                <w:rFonts w:cs="Arial"/>
                <w:szCs w:val="18"/>
                <w:lang w:eastAsia="ja-JP"/>
              </w:rPr>
              <w:t>DC_3A_n78A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7B4467" w:rsidRDefault="00C76379">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7B4467" w:rsidRDefault="00C76379"/>
        </w:tc>
      </w:tr>
      <w:tr w:rsidR="00C76379" w:rsidRPr="007B4467"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7B4467" w:rsidRDefault="00C76379">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7B4467" w:rsidRDefault="00C76379">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7B4467" w:rsidRDefault="00C76379">
            <w:pPr>
              <w:pStyle w:val="TAC"/>
              <w:rPr>
                <w:rFonts w:cs="Arial"/>
                <w:szCs w:val="18"/>
                <w:lang w:eastAsia="ja-JP"/>
              </w:rPr>
            </w:pPr>
            <w:r w:rsidRPr="007B4467">
              <w:rPr>
                <w:rFonts w:cs="Arial"/>
                <w:szCs w:val="18"/>
                <w:lang w:eastAsia="ja-JP"/>
              </w:rPr>
              <w:t>DC_3A_n41A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7B4467" w:rsidRDefault="00C76379">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7B4467" w:rsidRDefault="00C76379"/>
        </w:tc>
      </w:tr>
      <w:tr w:rsidR="00C76379" w:rsidRPr="007B4467"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7B4467" w:rsidRDefault="00C76379">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7B4467" w:rsidRDefault="00C76379">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7B4467" w:rsidRDefault="00C76379">
            <w:pPr>
              <w:pStyle w:val="TAC"/>
              <w:rPr>
                <w:rFonts w:cs="Arial"/>
                <w:szCs w:val="18"/>
                <w:lang w:eastAsia="ja-JP"/>
              </w:rPr>
            </w:pPr>
            <w:r w:rsidRPr="007B4467">
              <w:rPr>
                <w:rFonts w:cs="Arial"/>
                <w:szCs w:val="18"/>
                <w:lang w:eastAsia="ja-JP"/>
              </w:rPr>
              <w:t>DC_1A_n78A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7B4467" w:rsidRDefault="00C76379">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7B4467" w:rsidRDefault="00C76379"/>
        </w:tc>
      </w:tr>
      <w:tr w:rsidR="00C76379" w:rsidRPr="007B4467"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7B4467" w:rsidRDefault="00C76379">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7B4467" w:rsidRDefault="00C76379">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7B4467" w:rsidRDefault="00C76379">
            <w:pPr>
              <w:pStyle w:val="TAC"/>
              <w:rPr>
                <w:rFonts w:cs="Arial"/>
                <w:szCs w:val="18"/>
                <w:lang w:eastAsia="ja-JP"/>
              </w:rPr>
            </w:pPr>
            <w:r w:rsidRPr="007B4467">
              <w:rPr>
                <w:rFonts w:cs="Arial"/>
                <w:szCs w:val="18"/>
                <w:lang w:eastAsia="ja-JP"/>
              </w:rPr>
              <w:t>DC_8A_n78A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7B4467" w:rsidRDefault="00C76379">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7B4467" w:rsidRDefault="00C76379"/>
        </w:tc>
      </w:tr>
      <w:tr w:rsidR="00C76379" w:rsidRPr="007B4467"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7B4467" w:rsidRDefault="00C76379">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7B4467" w:rsidRDefault="00C76379">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7B4467" w:rsidRDefault="00C76379">
            <w:pPr>
              <w:pStyle w:val="TAC"/>
              <w:rPr>
                <w:rFonts w:cs="Arial"/>
                <w:szCs w:val="18"/>
                <w:lang w:eastAsia="ja-JP"/>
              </w:rPr>
            </w:pPr>
            <w:r w:rsidRPr="007B4467">
              <w:rPr>
                <w:lang w:eastAsia="fi-FI"/>
              </w:rPr>
              <w:t>DC_2A_n77A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7B4467" w:rsidRDefault="00C76379">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7B4467" w:rsidRDefault="00C76379"/>
        </w:tc>
      </w:tr>
      <w:tr w:rsidR="00C76379" w:rsidRPr="007B4467"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7B4467" w:rsidRDefault="00C76379">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7B4467" w:rsidRDefault="00C76379">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7B4467" w:rsidRDefault="00C76379">
            <w:pPr>
              <w:pStyle w:val="TAC"/>
              <w:rPr>
                <w:rFonts w:cs="Arial"/>
                <w:szCs w:val="18"/>
                <w:lang w:eastAsia="ja-JP"/>
              </w:rPr>
            </w:pPr>
            <w:r w:rsidRPr="007B4467">
              <w:rPr>
                <w:lang w:eastAsia="fi-FI"/>
              </w:rPr>
              <w:t>DC_5A_n77A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7B4467" w:rsidRDefault="00C76379">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7B4467" w:rsidRDefault="00C76379"/>
        </w:tc>
      </w:tr>
      <w:tr w:rsidR="00C76379" w:rsidRPr="007B4467"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7B4467" w:rsidRDefault="00C76379">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7B4467" w:rsidRDefault="00C76379">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7B4467" w:rsidRDefault="00C76379">
            <w:pPr>
              <w:pStyle w:val="TAC"/>
              <w:rPr>
                <w:rFonts w:cs="Arial"/>
                <w:szCs w:val="18"/>
                <w:lang w:eastAsia="ja-JP"/>
              </w:rPr>
            </w:pPr>
            <w:r w:rsidRPr="007B4467">
              <w:rPr>
                <w:lang w:eastAsia="fi-FI"/>
              </w:rPr>
              <w:t>DC_13A_n77</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7B4467" w:rsidRDefault="00C76379">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7B4467" w:rsidRDefault="00C76379"/>
        </w:tc>
      </w:tr>
      <w:tr w:rsidR="00C76379" w:rsidRPr="007B4467"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7B4467" w:rsidRDefault="00C76379">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7B4467" w:rsidRDefault="00C76379">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7B4467" w:rsidRDefault="00C76379">
            <w:pPr>
              <w:pStyle w:val="TAC"/>
              <w:rPr>
                <w:rFonts w:cs="Arial"/>
                <w:szCs w:val="18"/>
                <w:lang w:eastAsia="ja-JP"/>
              </w:rPr>
            </w:pPr>
            <w:r w:rsidRPr="007B4467">
              <w:rPr>
                <w:lang w:eastAsia="fi-FI"/>
              </w:rPr>
              <w:t>DC_66A_n77A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7B4467" w:rsidRDefault="00C76379">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7B4467" w:rsidRDefault="00C76379"/>
        </w:tc>
      </w:tr>
    </w:tbl>
    <w:p w14:paraId="7039E45B" w14:textId="77777777" w:rsidR="00C76379" w:rsidRPr="007B4467" w:rsidRDefault="00C76379" w:rsidP="005B00C6">
      <w:pPr>
        <w:rPr>
          <w:lang w:eastAsia="zh-CN"/>
        </w:rPr>
      </w:pPr>
    </w:p>
    <w:p w14:paraId="77FA7769" w14:textId="77777777" w:rsidR="00C76379" w:rsidRPr="007B4467" w:rsidRDefault="00C76379" w:rsidP="00C76379">
      <w:pPr>
        <w:pStyle w:val="TH"/>
        <w:rPr>
          <w:rFonts w:eastAsia="SimSun"/>
        </w:rPr>
      </w:pPr>
      <w:r w:rsidRPr="007B4467">
        <w:rPr>
          <w:rFonts w:eastAsia="PMingLiU"/>
        </w:rPr>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7B4467"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7B4467" w:rsidRDefault="00C76379">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7B4467" w:rsidRDefault="00C76379">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7B4467" w:rsidRDefault="00C76379">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7B4467" w:rsidRDefault="00C76379">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7B4467" w:rsidRDefault="00C76379">
            <w:pPr>
              <w:pStyle w:val="TAH"/>
            </w:pPr>
            <w:r w:rsidRPr="007B4467">
              <w:t>Supported NR part power class</w:t>
            </w:r>
          </w:p>
        </w:tc>
      </w:tr>
      <w:tr w:rsidR="00C76379" w:rsidRPr="007B4467"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7B4467" w:rsidRDefault="00C76379">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7B4467" w:rsidRDefault="00C76379">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7B4467" w:rsidRDefault="00C76379">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7B4467" w:rsidRDefault="00C76379">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7B4467" w:rsidRDefault="00C76379"/>
        </w:tc>
      </w:tr>
      <w:tr w:rsidR="00C76379" w:rsidRPr="007B4467"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7B4467" w:rsidRDefault="00C76379">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7B4467" w:rsidRDefault="00C76379">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7B4467" w:rsidRDefault="00C76379">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7B4467" w:rsidRDefault="00C76379"/>
        </w:tc>
      </w:tr>
      <w:tr w:rsidR="00C76379" w:rsidRPr="007B4467"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7B4467" w:rsidRDefault="00C76379">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7B4467" w:rsidRDefault="00C76379">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7B4467" w:rsidRDefault="00C76379">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7B4467" w:rsidRDefault="00C76379"/>
        </w:tc>
      </w:tr>
      <w:tr w:rsidR="00C76379" w:rsidRPr="007B4467"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7B4467" w:rsidRDefault="00C76379">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7B4467" w:rsidRDefault="00C76379">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7B4467" w:rsidRDefault="00C76379">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7B4467" w:rsidRDefault="00C76379">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7B4467" w:rsidRDefault="00C76379"/>
        </w:tc>
      </w:tr>
      <w:tr w:rsidR="00C76379" w:rsidRPr="007B4467"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7B4467" w:rsidRDefault="00C76379">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7B4467" w:rsidRDefault="00C76379">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7B4467" w:rsidRDefault="00C76379">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7B4467" w:rsidRDefault="00C76379">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7B4467" w:rsidRDefault="00C76379"/>
        </w:tc>
      </w:tr>
      <w:tr w:rsidR="00C76379" w:rsidRPr="007B4467"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7B4467" w:rsidRDefault="00C76379">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7B4467" w:rsidRDefault="00C76379">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7B4467" w:rsidRDefault="00C76379">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7B4467" w:rsidRDefault="00C76379">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7B4467" w:rsidRDefault="00C76379"/>
        </w:tc>
      </w:tr>
      <w:tr w:rsidR="00C76379" w:rsidRPr="007B4467"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7B4467" w:rsidRDefault="00C76379">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7B4467" w:rsidRDefault="00C76379">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7B4467" w:rsidRDefault="00C76379">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7B4467" w:rsidRDefault="00C76379">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7B4467" w:rsidRDefault="00C76379"/>
        </w:tc>
      </w:tr>
      <w:tr w:rsidR="00C76379" w:rsidRPr="007B4467"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7B4467" w:rsidRDefault="00C76379">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7B4467" w:rsidRDefault="00C76379">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7B4467" w:rsidRDefault="00C76379">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7B4467" w:rsidRDefault="00C76379"/>
        </w:tc>
      </w:tr>
      <w:tr w:rsidR="00C76379" w:rsidRPr="007B4467"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7B4467" w:rsidRDefault="00C76379">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7B4467" w:rsidRDefault="00C76379">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7B4467" w:rsidRDefault="00C76379">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7B4467" w:rsidRDefault="00C76379"/>
        </w:tc>
      </w:tr>
      <w:tr w:rsidR="00C76379" w:rsidRPr="007B4467"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7B4467" w:rsidRDefault="00C76379">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7B4467" w:rsidRDefault="00C76379">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7B4467" w:rsidRDefault="00C76379">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7B4467" w:rsidRDefault="00C76379"/>
        </w:tc>
      </w:tr>
      <w:tr w:rsidR="00C76379" w:rsidRPr="007B4467"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7B4467" w:rsidRDefault="00C76379">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7B4467" w:rsidRDefault="00C76379">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7B4467" w:rsidRDefault="00C76379">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7B4467" w:rsidRDefault="00C76379"/>
        </w:tc>
      </w:tr>
    </w:tbl>
    <w:p w14:paraId="2C58BC04" w14:textId="77777777" w:rsidR="005015ED" w:rsidRPr="007B4467" w:rsidRDefault="005015ED" w:rsidP="005015ED"/>
    <w:p w14:paraId="6331C12A" w14:textId="77777777" w:rsidR="005015ED" w:rsidRPr="007B4467" w:rsidRDefault="005015ED" w:rsidP="005015ED">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7B446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7B4467" w:rsidRDefault="005015ED" w:rsidP="007A14A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7B4467" w:rsidRDefault="005015ED" w:rsidP="007A14A3">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7B4467" w:rsidRDefault="005015ED" w:rsidP="007A14A3">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7B4467" w:rsidRDefault="005015ED" w:rsidP="007A14A3">
            <w:pPr>
              <w:pStyle w:val="TAH"/>
            </w:pPr>
            <w:r w:rsidRPr="007B4467">
              <w:t>Comments</w:t>
            </w:r>
          </w:p>
        </w:tc>
      </w:tr>
      <w:tr w:rsidR="005015ED" w:rsidRPr="007B446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7B4467" w:rsidRDefault="005015ED" w:rsidP="007A14A3">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7B4467" w:rsidRDefault="005015ED" w:rsidP="007A14A3">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7B4467" w:rsidRDefault="005015ED" w:rsidP="007A14A3">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7B4467" w:rsidRDefault="005015ED" w:rsidP="007A14A3">
            <w:pPr>
              <w:pStyle w:val="TAC"/>
            </w:pPr>
            <w:r w:rsidRPr="007B4467">
              <w:t>Applicable to the bands in Table A.4.3.2B.2.3.1-3</w:t>
            </w:r>
          </w:p>
        </w:tc>
      </w:tr>
      <w:tr w:rsidR="005015ED" w:rsidRPr="007B446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7B4467" w:rsidRDefault="005015ED" w:rsidP="007A14A3">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7B4467" w:rsidRDefault="005015ED" w:rsidP="007A14A3">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7B4467" w:rsidRDefault="005015ED" w:rsidP="007A14A3">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7B4467" w:rsidRDefault="005015ED" w:rsidP="007A14A3">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355977DA" w14:textId="77777777" w:rsidR="005015ED" w:rsidRPr="007B4467" w:rsidRDefault="005015ED" w:rsidP="00F7225E"/>
    <w:p w14:paraId="7ECB5926" w14:textId="77777777" w:rsidR="003D769F" w:rsidRPr="007B4467" w:rsidRDefault="003D769F" w:rsidP="003D769F">
      <w:pPr>
        <w:pStyle w:val="TH"/>
      </w:pPr>
      <w:bookmarkStart w:id="746" w:name="_Toc51772950"/>
      <w:bookmarkStart w:id="747" w:name="_Toc58245157"/>
      <w:bookmarkStart w:id="748" w:name="_Toc68089606"/>
      <w:bookmarkStart w:id="749" w:name="_Toc69067727"/>
      <w:bookmarkStart w:id="750" w:name="_Toc75383275"/>
      <w:bookmarkStart w:id="751" w:name="_Toc83706923"/>
      <w:bookmarkStart w:id="752" w:name="_Toc90491628"/>
      <w:bookmarkStart w:id="753" w:name="_Toc100147722"/>
      <w:bookmarkStart w:id="754" w:name="_Toc106740994"/>
      <w:bookmarkStart w:id="755"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7B4467" w14:paraId="5C600871"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A280D00" w14:textId="77777777" w:rsidR="003D769F" w:rsidRPr="007B4467" w:rsidRDefault="003D769F" w:rsidP="007B692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D879F20" w14:textId="77777777" w:rsidR="003D769F" w:rsidRPr="007B4467" w:rsidRDefault="003D769F" w:rsidP="007B692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6F07E91" w14:textId="77777777" w:rsidR="003D769F" w:rsidRPr="007B4467" w:rsidRDefault="003D769F" w:rsidP="007B692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33468C1" w14:textId="77777777" w:rsidR="003D769F" w:rsidRPr="007B4467" w:rsidRDefault="003D769F" w:rsidP="007B692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3730D" w14:textId="77777777" w:rsidR="003D769F" w:rsidRPr="007B4467" w:rsidRDefault="003D769F" w:rsidP="007B692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81A9BE" w14:textId="77777777" w:rsidR="003D769F" w:rsidRPr="007B4467" w:rsidRDefault="003D769F" w:rsidP="007B692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A6C7" w14:textId="77777777" w:rsidR="003D769F" w:rsidRPr="007B4467" w:rsidRDefault="003D769F" w:rsidP="007B6927">
            <w:pPr>
              <w:pStyle w:val="TAH"/>
            </w:pPr>
            <w:r w:rsidRPr="007B4467">
              <w:t>Comments</w:t>
            </w:r>
          </w:p>
        </w:tc>
      </w:tr>
      <w:tr w:rsidR="003D769F" w:rsidRPr="007B4467" w14:paraId="698116D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30C378" w14:textId="77777777" w:rsidR="003D769F" w:rsidRPr="007B4467" w:rsidRDefault="003D769F" w:rsidP="007B692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8C7CC6D" w14:textId="77777777" w:rsidR="003D769F" w:rsidRPr="007B4467" w:rsidRDefault="003D769F" w:rsidP="007B692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A58ED" w14:textId="77777777" w:rsidR="003D769F" w:rsidRPr="007B4467" w:rsidRDefault="003D769F" w:rsidP="007B6927">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24215"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DEC21" w14:textId="77777777" w:rsidR="003D769F" w:rsidRPr="007B4467" w:rsidRDefault="003D769F" w:rsidP="007B692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F8994A" w14:textId="77777777" w:rsidR="003D769F" w:rsidRPr="007B4467" w:rsidRDefault="003D769F" w:rsidP="007B6927">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D638F" w14:textId="77777777" w:rsidR="003D769F" w:rsidRPr="007B4467" w:rsidRDefault="003D769F" w:rsidP="007B6927"/>
        </w:tc>
      </w:tr>
      <w:tr w:rsidR="003D769F" w:rsidRPr="007B4467" w14:paraId="661D3F3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5681FD" w14:textId="77777777" w:rsidR="003D769F" w:rsidRPr="007B4467" w:rsidRDefault="003D769F" w:rsidP="007B692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C583C0" w14:textId="77777777" w:rsidR="003D769F" w:rsidRPr="007B4467" w:rsidRDefault="003D769F" w:rsidP="007B692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95C4979" w14:textId="77777777" w:rsidR="003D769F" w:rsidRPr="007B4467" w:rsidRDefault="003D769F" w:rsidP="007B692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7B6FF0"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220E2"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13437A5" w14:textId="77777777" w:rsidR="003D769F" w:rsidRPr="007B4467" w:rsidRDefault="003D769F" w:rsidP="007B6927">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7A1F6" w14:textId="77777777" w:rsidR="003D769F" w:rsidRPr="007B4467" w:rsidRDefault="003D769F" w:rsidP="007B6927"/>
        </w:tc>
      </w:tr>
      <w:tr w:rsidR="003D769F" w:rsidRPr="007B4467" w14:paraId="593A460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0F33EB" w14:textId="77777777" w:rsidR="003D769F" w:rsidRPr="007B4467" w:rsidRDefault="003D769F" w:rsidP="007B692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147796A" w14:textId="77777777" w:rsidR="003D769F" w:rsidRPr="007B4467" w:rsidRDefault="003D769F" w:rsidP="007B692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E09B672" w14:textId="77777777" w:rsidR="003D769F" w:rsidRPr="007B4467" w:rsidRDefault="003D769F" w:rsidP="007B692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5A8EC36"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AA151"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78B8820" w14:textId="77777777" w:rsidR="003D769F" w:rsidRPr="007B4467" w:rsidRDefault="003D769F" w:rsidP="007B6927">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21C72" w14:textId="77777777" w:rsidR="003D769F" w:rsidRPr="007B4467" w:rsidRDefault="003D769F" w:rsidP="007B6927"/>
        </w:tc>
      </w:tr>
      <w:tr w:rsidR="003D769F" w:rsidRPr="007B4467" w14:paraId="5881A8B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B9DB497" w14:textId="77777777" w:rsidR="003D769F" w:rsidRPr="007B4467" w:rsidRDefault="003D769F" w:rsidP="007B692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25DF38" w14:textId="77777777" w:rsidR="003D769F" w:rsidRPr="007B4467" w:rsidRDefault="003D769F" w:rsidP="007B692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1436F"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B4B5DE"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1D67F"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7E9F9A" w14:textId="77777777" w:rsidR="003D769F" w:rsidRPr="007B4467" w:rsidRDefault="003D769F" w:rsidP="007B6927">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DAC25" w14:textId="77777777" w:rsidR="003D769F" w:rsidRPr="007B4467" w:rsidRDefault="003D769F" w:rsidP="007B6927"/>
        </w:tc>
      </w:tr>
      <w:tr w:rsidR="003D769F" w:rsidRPr="007B4467" w14:paraId="613EDF8A"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321A79" w14:textId="77777777" w:rsidR="003D769F" w:rsidRPr="007B4467" w:rsidRDefault="003D769F" w:rsidP="007B692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A2E4AF4" w14:textId="77777777" w:rsidR="003D769F" w:rsidRPr="007B4467" w:rsidRDefault="003D769F" w:rsidP="007B692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E58EB"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A61281"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09E41"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863F0B8" w14:textId="77777777" w:rsidR="003D769F" w:rsidRPr="007B4467" w:rsidRDefault="003D769F" w:rsidP="007B6927">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1672CB" w14:textId="77777777" w:rsidR="003D769F" w:rsidRPr="007B4467" w:rsidRDefault="003D769F" w:rsidP="007B6927"/>
        </w:tc>
      </w:tr>
      <w:tr w:rsidR="003D769F" w:rsidRPr="007B4467" w14:paraId="6311ED4B"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4128C78" w14:textId="77777777" w:rsidR="003D769F" w:rsidRPr="007B4467" w:rsidRDefault="003D769F" w:rsidP="007B692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A3C18C" w14:textId="77777777" w:rsidR="003D769F" w:rsidRPr="007B4467" w:rsidRDefault="003D769F" w:rsidP="007B692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44C531"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04DBE85"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2C65C"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6D0B3A7" w14:textId="77777777" w:rsidR="003D769F" w:rsidRPr="007B4467" w:rsidRDefault="003D769F" w:rsidP="007B6927">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8EDA7" w14:textId="77777777" w:rsidR="003D769F" w:rsidRPr="007B4467" w:rsidRDefault="003D769F" w:rsidP="007B6927"/>
        </w:tc>
      </w:tr>
      <w:tr w:rsidR="003D769F" w:rsidRPr="007B4467" w14:paraId="5FEA0E22"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1C936FB" w14:textId="77777777" w:rsidR="003D769F" w:rsidRPr="007B4467" w:rsidRDefault="003D769F" w:rsidP="007B692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4F01C4" w14:textId="77777777" w:rsidR="003D769F" w:rsidRPr="007B4467" w:rsidRDefault="003D769F" w:rsidP="007B692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5039A16"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B2EB0"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7AD09B"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1ACC4" w14:textId="77777777" w:rsidR="003D769F" w:rsidRPr="007B4467" w:rsidRDefault="003D769F" w:rsidP="007B6927">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DA89A" w14:textId="77777777" w:rsidR="003D769F" w:rsidRPr="007B4467" w:rsidRDefault="003D769F" w:rsidP="007B6927"/>
        </w:tc>
      </w:tr>
    </w:tbl>
    <w:p w14:paraId="312D27A9" w14:textId="77777777" w:rsidR="003D769F" w:rsidRPr="007B4467" w:rsidRDefault="003D769F" w:rsidP="003D769F"/>
    <w:p w14:paraId="2C575B28" w14:textId="77777777" w:rsidR="003D769F" w:rsidRPr="007B4467" w:rsidRDefault="003D769F" w:rsidP="003D769F">
      <w:pPr>
        <w:pStyle w:val="TH"/>
      </w:pPr>
      <w:r w:rsidRPr="007B4467">
        <w:rPr>
          <w:rFonts w:eastAsia="PMingLiU"/>
        </w:rPr>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7B4467" w14:paraId="345C0BD9"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E50E26D" w14:textId="77777777" w:rsidR="003D769F" w:rsidRPr="007B4467" w:rsidRDefault="003D769F" w:rsidP="007B692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00B41B7" w14:textId="77777777" w:rsidR="003D769F" w:rsidRPr="007B4467" w:rsidRDefault="003D769F" w:rsidP="007B692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E50CAD" w14:textId="77777777" w:rsidR="003D769F" w:rsidRPr="007B4467" w:rsidRDefault="003D769F" w:rsidP="007B692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244B26" w14:textId="77777777" w:rsidR="003D769F" w:rsidRPr="007B4467" w:rsidRDefault="003D769F" w:rsidP="007B692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3C5D9" w14:textId="77777777" w:rsidR="003D769F" w:rsidRPr="007B4467" w:rsidRDefault="003D769F" w:rsidP="007B692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9F5E4" w14:textId="77777777" w:rsidR="003D769F" w:rsidRPr="007B4467" w:rsidRDefault="003D769F" w:rsidP="007B692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B006D" w14:textId="77777777" w:rsidR="003D769F" w:rsidRPr="007B4467" w:rsidRDefault="003D769F" w:rsidP="007B6927">
            <w:pPr>
              <w:pStyle w:val="TAH"/>
            </w:pPr>
            <w:r w:rsidRPr="007B4467">
              <w:t>Comments</w:t>
            </w:r>
          </w:p>
        </w:tc>
      </w:tr>
      <w:tr w:rsidR="003D769F" w:rsidRPr="007B4467" w14:paraId="043D8F44"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3F4ACA" w14:textId="77777777" w:rsidR="003D769F" w:rsidRPr="007B4467" w:rsidRDefault="003D769F" w:rsidP="007B692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92501BE" w14:textId="77777777" w:rsidR="003D769F" w:rsidRPr="007B4467" w:rsidRDefault="003D769F" w:rsidP="007B692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C0D87A" w14:textId="77777777" w:rsidR="003D769F" w:rsidRPr="007B4467" w:rsidRDefault="003D769F" w:rsidP="007B6927">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03D7CF0"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EDB00" w14:textId="77777777" w:rsidR="003D769F" w:rsidRPr="007B4467" w:rsidRDefault="003D769F" w:rsidP="007B692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548AB5" w14:textId="77777777" w:rsidR="003D769F" w:rsidRPr="007B4467" w:rsidRDefault="003D769F" w:rsidP="007B6927">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5A1752" w14:textId="77777777" w:rsidR="003D769F" w:rsidRPr="007B4467" w:rsidRDefault="003D769F" w:rsidP="007B6927"/>
        </w:tc>
      </w:tr>
      <w:tr w:rsidR="003D769F" w:rsidRPr="007B4467" w14:paraId="6C2733B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8ADDB86" w14:textId="77777777" w:rsidR="003D769F" w:rsidRPr="007B4467" w:rsidRDefault="003D769F" w:rsidP="007B692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CB89E2" w14:textId="77777777" w:rsidR="003D769F" w:rsidRPr="007B4467" w:rsidRDefault="003D769F" w:rsidP="007B692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7573A7" w14:textId="77777777" w:rsidR="003D769F" w:rsidRPr="007B4467" w:rsidRDefault="003D769F" w:rsidP="007B692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3E28B42"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548A8"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C11B2A" w14:textId="77777777" w:rsidR="003D769F" w:rsidRPr="007B4467" w:rsidRDefault="003D769F" w:rsidP="007B6927">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4B2" w14:textId="77777777" w:rsidR="003D769F" w:rsidRPr="007B4467" w:rsidRDefault="003D769F" w:rsidP="007B6927"/>
        </w:tc>
      </w:tr>
      <w:tr w:rsidR="003D769F" w:rsidRPr="007B4467" w14:paraId="70A6549F"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6F7F8A1" w14:textId="77777777" w:rsidR="003D769F" w:rsidRPr="007B4467" w:rsidRDefault="003D769F" w:rsidP="007B692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20A09C9" w14:textId="77777777" w:rsidR="003D769F" w:rsidRPr="007B4467" w:rsidRDefault="003D769F" w:rsidP="007B692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640EE" w14:textId="77777777" w:rsidR="003D769F" w:rsidRPr="007B4467" w:rsidRDefault="003D769F" w:rsidP="007B692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495CD4A"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F18020"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CD295D" w14:textId="77777777" w:rsidR="003D769F" w:rsidRPr="007B4467" w:rsidRDefault="003D769F" w:rsidP="007B6927">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B8912E" w14:textId="77777777" w:rsidR="003D769F" w:rsidRPr="007B4467" w:rsidRDefault="003D769F" w:rsidP="007B6927"/>
        </w:tc>
      </w:tr>
      <w:tr w:rsidR="003D769F" w:rsidRPr="007B4467" w14:paraId="096DB1F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093978" w14:textId="77777777" w:rsidR="003D769F" w:rsidRPr="007B4467" w:rsidRDefault="003D769F" w:rsidP="007B692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4EE8509" w14:textId="77777777" w:rsidR="003D769F" w:rsidRPr="007B4467" w:rsidRDefault="003D769F" w:rsidP="007B692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D729F4E"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5668E7"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3192B"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E969C1" w14:textId="77777777" w:rsidR="003D769F" w:rsidRPr="007B4467" w:rsidRDefault="003D769F" w:rsidP="007B6927">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AD081" w14:textId="77777777" w:rsidR="003D769F" w:rsidRPr="007B4467" w:rsidRDefault="003D769F" w:rsidP="007B6927"/>
        </w:tc>
      </w:tr>
      <w:tr w:rsidR="003D769F" w:rsidRPr="007B4467" w14:paraId="45F44B2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051328C" w14:textId="77777777" w:rsidR="003D769F" w:rsidRPr="007B4467" w:rsidRDefault="003D769F" w:rsidP="007B692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60D16F0" w14:textId="77777777" w:rsidR="003D769F" w:rsidRPr="007B4467" w:rsidRDefault="003D769F" w:rsidP="007B692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F35D0E6"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E9BEDFB"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9BA4"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53093CF" w14:textId="77777777" w:rsidR="003D769F" w:rsidRPr="007B4467" w:rsidRDefault="003D769F" w:rsidP="007B6927">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A32CA4" w14:textId="77777777" w:rsidR="003D769F" w:rsidRPr="007B4467" w:rsidRDefault="003D769F" w:rsidP="007B6927"/>
        </w:tc>
      </w:tr>
      <w:tr w:rsidR="003D769F" w:rsidRPr="007B4467" w14:paraId="4E4BB26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F3B3CA" w14:textId="77777777" w:rsidR="003D769F" w:rsidRPr="007B4467" w:rsidRDefault="003D769F" w:rsidP="007B692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45350E" w14:textId="77777777" w:rsidR="003D769F" w:rsidRPr="007B4467" w:rsidRDefault="003D769F" w:rsidP="007B692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1150C5"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8548AFC"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48ADD"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230054B" w14:textId="77777777" w:rsidR="003D769F" w:rsidRPr="007B4467" w:rsidRDefault="003D769F" w:rsidP="007B6927">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3D769F" w:rsidRPr="007B4467" w:rsidRDefault="003D769F" w:rsidP="007B6927"/>
        </w:tc>
      </w:tr>
      <w:tr w:rsidR="003D769F" w:rsidRPr="007B4467" w14:paraId="1C6A9A21"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907A5DB" w14:textId="77777777" w:rsidR="003D769F" w:rsidRPr="007B4467" w:rsidRDefault="003D769F" w:rsidP="007B692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572A23E" w14:textId="77777777" w:rsidR="003D769F" w:rsidRPr="007B4467" w:rsidRDefault="003D769F" w:rsidP="007B692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C6FCA3"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D6EA6F"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C6968"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494A6C1" w14:textId="77777777" w:rsidR="003D769F" w:rsidRPr="007B4467" w:rsidRDefault="003D769F" w:rsidP="007B6927">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E0A37" w14:textId="77777777" w:rsidR="003D769F" w:rsidRPr="007B4467" w:rsidRDefault="003D769F" w:rsidP="007B6927"/>
        </w:tc>
      </w:tr>
    </w:tbl>
    <w:p w14:paraId="40A795AB" w14:textId="77777777" w:rsidR="003D769F" w:rsidRPr="007B4467" w:rsidRDefault="003D769F" w:rsidP="003D769F"/>
    <w:p w14:paraId="4457C85A" w14:textId="77777777" w:rsidR="00586192" w:rsidRPr="007B4467" w:rsidRDefault="00586192" w:rsidP="00586192">
      <w:pPr>
        <w:pStyle w:val="Heading6"/>
      </w:pPr>
      <w:bookmarkStart w:id="756" w:name="_Toc194512954"/>
      <w:r w:rsidRPr="007B4467">
        <w:t>A.4.3.2B.2.3.2</w:t>
      </w:r>
      <w:r w:rsidRPr="007B4467">
        <w:tab/>
        <w:t xml:space="preserve">Inter-band </w:t>
      </w:r>
      <w:r w:rsidR="008D757E" w:rsidRPr="007B4467">
        <w:t xml:space="preserve">EN-DC </w:t>
      </w:r>
      <w:r w:rsidRPr="007B4467">
        <w:t>with</w:t>
      </w:r>
      <w:r w:rsidR="008D757E" w:rsidRPr="007B4467">
        <w:t>in</w:t>
      </w:r>
      <w:r w:rsidRPr="007B4467">
        <w:t xml:space="preserve"> FR1 (three bands)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6ADFC95" w14:textId="77777777" w:rsidR="00586192" w:rsidRPr="007B4467" w:rsidRDefault="00586192" w:rsidP="00586192">
      <w:pPr>
        <w:pStyle w:val="TH"/>
        <w:ind w:left="567"/>
      </w:pPr>
      <w:r w:rsidRPr="007B4467">
        <w:t xml:space="preserve">Table A.4.3.2B.2.3.2-1: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7B4467"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7B4467" w:rsidRDefault="006E2774" w:rsidP="006E277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7B4467" w:rsidRDefault="006E2774" w:rsidP="006E2774">
            <w:pPr>
              <w:pStyle w:val="TAH"/>
            </w:pPr>
            <w:r w:rsidRPr="007B4467">
              <w:rPr>
                <w:lang w:eastAsia="zh-CN"/>
              </w:rPr>
              <w:t>Mnemonic</w:t>
            </w:r>
          </w:p>
        </w:tc>
      </w:tr>
      <w:tr w:rsidR="006E2774" w:rsidRPr="007B4467"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7B4467" w:rsidRDefault="006E2774" w:rsidP="006E2774">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7B4467" w:rsidRDefault="006E2774" w:rsidP="006E2774">
            <w:pPr>
              <w:pStyle w:val="TAC"/>
            </w:pPr>
            <w:r w:rsidRPr="007B4467">
              <w:t>36.101, 5.6A.1</w:t>
            </w:r>
          </w:p>
          <w:p w14:paraId="2A260895" w14:textId="5A04AED1" w:rsidR="006E2774" w:rsidRPr="007B4467" w:rsidRDefault="006E2774" w:rsidP="006E2774">
            <w:pPr>
              <w:pStyle w:val="TAC"/>
            </w:pPr>
            <w:r w:rsidRPr="007B4467">
              <w:t>38.101-3</w:t>
            </w:r>
            <w:r w:rsidR="00B05689"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7B4467" w:rsidRDefault="006E2774" w:rsidP="006E2774">
            <w:pPr>
              <w:pStyle w:val="TAL"/>
            </w:pPr>
            <w:r w:rsidRPr="007B4467">
              <w:t>pc_</w:t>
            </w:r>
            <w:r w:rsidRPr="007B4467">
              <w:rPr>
                <w:lang w:eastAsia="zh-CN"/>
              </w:rPr>
              <w:t>D</w:t>
            </w:r>
            <w:r w:rsidRPr="007B4467">
              <w:t>L_inter_band_EN_DC_FR1_3B_Class_A-A_A</w:t>
            </w:r>
          </w:p>
        </w:tc>
      </w:tr>
      <w:tr w:rsidR="006E2774" w:rsidRPr="007B4467"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7B4467" w:rsidRDefault="006E2774" w:rsidP="006E2774">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7B4467" w:rsidRDefault="006E2774" w:rsidP="006E2774">
            <w:pPr>
              <w:pStyle w:val="TAC"/>
            </w:pPr>
            <w:r w:rsidRPr="007B4467">
              <w:t>36.101, 5.6A.1</w:t>
            </w:r>
          </w:p>
          <w:p w14:paraId="34ECA6B2" w14:textId="00B35B7A"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7B4467" w:rsidRDefault="006E2774" w:rsidP="006E2774">
            <w:pPr>
              <w:pStyle w:val="TAL"/>
            </w:pPr>
            <w:r w:rsidRPr="007B4467">
              <w:t>pc_</w:t>
            </w:r>
            <w:r w:rsidRPr="007B4467">
              <w:rPr>
                <w:lang w:eastAsia="zh-CN"/>
              </w:rPr>
              <w:t>D</w:t>
            </w:r>
            <w:r w:rsidRPr="007B4467">
              <w:t>L_inter_band_EN_DC_FR1_3B_Class_A-A_B</w:t>
            </w:r>
          </w:p>
        </w:tc>
      </w:tr>
      <w:tr w:rsidR="006E2774" w:rsidRPr="007B4467"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7B4467" w:rsidRDefault="006E2774" w:rsidP="006E2774">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7B4467" w:rsidRDefault="006E2774" w:rsidP="006E2774">
            <w:pPr>
              <w:pStyle w:val="TAC"/>
            </w:pPr>
            <w:r w:rsidRPr="007B4467">
              <w:t>36.101, 5.6A.1</w:t>
            </w:r>
          </w:p>
          <w:p w14:paraId="053CC5B4" w14:textId="7BC8F8B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7B4467" w:rsidRDefault="006E2774" w:rsidP="006E2774">
            <w:pPr>
              <w:pStyle w:val="TAL"/>
            </w:pPr>
            <w:r w:rsidRPr="007B4467">
              <w:t>pc_</w:t>
            </w:r>
            <w:r w:rsidRPr="007B4467">
              <w:rPr>
                <w:lang w:eastAsia="zh-CN"/>
              </w:rPr>
              <w:t>D</w:t>
            </w:r>
            <w:r w:rsidRPr="007B4467">
              <w:t>L_inter_band_EN_DC_FR1_3B_Class_A-A_C</w:t>
            </w:r>
          </w:p>
        </w:tc>
      </w:tr>
      <w:tr w:rsidR="006E2774" w:rsidRPr="007B4467"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7B4467" w:rsidRDefault="006E2774" w:rsidP="006E277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7B4467" w:rsidRDefault="006E2774" w:rsidP="006E2774">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7B4467" w:rsidRDefault="006E2774" w:rsidP="006E2774">
            <w:pPr>
              <w:pStyle w:val="TAC"/>
            </w:pPr>
            <w:r w:rsidRPr="007B4467">
              <w:t>36.101, 5.6A.1</w:t>
            </w:r>
          </w:p>
          <w:p w14:paraId="2890B52C" w14:textId="67FB44F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7B4467" w:rsidRDefault="006E2774" w:rsidP="006E2774">
            <w:pPr>
              <w:pStyle w:val="TAL"/>
            </w:pPr>
            <w:r w:rsidRPr="007B4467">
              <w:t>pc_</w:t>
            </w:r>
            <w:r w:rsidRPr="007B4467">
              <w:rPr>
                <w:lang w:eastAsia="zh-CN"/>
              </w:rPr>
              <w:t>D</w:t>
            </w:r>
            <w:r w:rsidRPr="007B4467">
              <w:t>L_inter_band_EN_DC_FR1_3B_Class_A-C_A</w:t>
            </w:r>
          </w:p>
        </w:tc>
      </w:tr>
      <w:tr w:rsidR="006E2774" w:rsidRPr="007B4467"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7B4467" w:rsidRDefault="006E2774" w:rsidP="006E2774">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7B4467" w:rsidRDefault="006E2774" w:rsidP="006E2774">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7B4467" w:rsidRDefault="006E2774" w:rsidP="006E2774">
            <w:pPr>
              <w:pStyle w:val="TAC"/>
            </w:pPr>
            <w:r w:rsidRPr="007B4467">
              <w:t>36.101, 5.6A.1</w:t>
            </w:r>
          </w:p>
          <w:p w14:paraId="36A310E9" w14:textId="2D90FF0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7B4467" w:rsidRDefault="006E2774" w:rsidP="006E2774">
            <w:pPr>
              <w:pStyle w:val="TAL"/>
            </w:pPr>
            <w:r w:rsidRPr="007B4467">
              <w:t>pc_</w:t>
            </w:r>
            <w:r w:rsidRPr="007B4467">
              <w:rPr>
                <w:lang w:eastAsia="zh-CN"/>
              </w:rPr>
              <w:t>D</w:t>
            </w:r>
            <w:r w:rsidRPr="007B4467">
              <w:t>L_inter_band_EN_DC_FR1_3B_Class_A-C_C</w:t>
            </w:r>
          </w:p>
        </w:tc>
      </w:tr>
      <w:tr w:rsidR="006E2774" w:rsidRPr="007B4467"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7B4467" w:rsidRDefault="006E2774" w:rsidP="006E2774">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7B4467" w:rsidRDefault="006E2774" w:rsidP="006E2774">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7B4467" w:rsidRDefault="006E2774" w:rsidP="006E2774">
            <w:pPr>
              <w:pStyle w:val="TAC"/>
            </w:pPr>
            <w:r w:rsidRPr="007B4467">
              <w:t>36.101, 5.6A.1</w:t>
            </w:r>
          </w:p>
          <w:p w14:paraId="454335B7" w14:textId="2E93DCA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7B4467" w:rsidRDefault="006E2774" w:rsidP="006E2774">
            <w:pPr>
              <w:pStyle w:val="TAL"/>
            </w:pPr>
            <w:r w:rsidRPr="007B4467">
              <w:t>pc_</w:t>
            </w:r>
            <w:r w:rsidRPr="007B4467">
              <w:rPr>
                <w:lang w:eastAsia="zh-CN"/>
              </w:rPr>
              <w:t>D</w:t>
            </w:r>
            <w:r w:rsidRPr="007B4467">
              <w:t>L_inter_band_EN_DC_FR1_3B_Class_A-D_A</w:t>
            </w:r>
          </w:p>
        </w:tc>
      </w:tr>
      <w:tr w:rsidR="006E2774" w:rsidRPr="007B4467"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7B4467" w:rsidRDefault="006E2774" w:rsidP="006E2774">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7B4467" w:rsidRDefault="006E2774" w:rsidP="006E2774">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7B4467" w:rsidRDefault="006E2774" w:rsidP="006E2774">
            <w:pPr>
              <w:pStyle w:val="TAC"/>
            </w:pPr>
            <w:r w:rsidRPr="007B4467">
              <w:t>36.101, 5.6A.1</w:t>
            </w:r>
          </w:p>
          <w:p w14:paraId="6436E9E6" w14:textId="7985905E"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7B4467" w:rsidRDefault="006E2774" w:rsidP="006E2774">
            <w:pPr>
              <w:pStyle w:val="TAL"/>
            </w:pPr>
            <w:r w:rsidRPr="007B4467">
              <w:t>pc_</w:t>
            </w:r>
            <w:r w:rsidRPr="007B4467">
              <w:rPr>
                <w:lang w:eastAsia="zh-CN"/>
              </w:rPr>
              <w:t>D</w:t>
            </w:r>
            <w:r w:rsidRPr="007B4467">
              <w:t>L_inter_band_EN_DC_FR1_3B_Class_A-E_A</w:t>
            </w:r>
          </w:p>
        </w:tc>
      </w:tr>
      <w:tr w:rsidR="006E2774" w:rsidRPr="007B4467"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7B4467" w:rsidRDefault="006E2774" w:rsidP="006E2774">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7B4467" w:rsidRDefault="006E2774" w:rsidP="006E2774">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7B4467" w:rsidRDefault="006E2774" w:rsidP="006E2774">
            <w:pPr>
              <w:pStyle w:val="TAC"/>
            </w:pPr>
            <w:r w:rsidRPr="007B4467">
              <w:t>36.101, 5.6A.1</w:t>
            </w:r>
          </w:p>
          <w:p w14:paraId="4DD79B94" w14:textId="140056D8"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7B4467" w:rsidRDefault="006E2774" w:rsidP="006E2774">
            <w:pPr>
              <w:pStyle w:val="TAL"/>
            </w:pPr>
            <w:r w:rsidRPr="007B4467">
              <w:t>pc_</w:t>
            </w:r>
            <w:r w:rsidRPr="007B4467">
              <w:rPr>
                <w:lang w:eastAsia="zh-CN"/>
              </w:rPr>
              <w:t>D</w:t>
            </w:r>
            <w:r w:rsidRPr="007B4467">
              <w:t>L_inter_band_EN_DC_FR1_3B_Class_A_A-A</w:t>
            </w:r>
          </w:p>
        </w:tc>
      </w:tr>
      <w:tr w:rsidR="006E2774" w:rsidRPr="007B4467"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7B4467" w:rsidRDefault="006E2774" w:rsidP="006E2774">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7B4467" w:rsidRDefault="006E2774" w:rsidP="006E2774">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7B4467" w:rsidRDefault="006E2774" w:rsidP="006E2774">
            <w:pPr>
              <w:pStyle w:val="TAC"/>
            </w:pPr>
            <w:r w:rsidRPr="007B4467">
              <w:t>36.101, 5.6A.1</w:t>
            </w:r>
          </w:p>
          <w:p w14:paraId="599A2762" w14:textId="6C10572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7B4467" w:rsidRDefault="006E2774" w:rsidP="006E2774">
            <w:pPr>
              <w:pStyle w:val="TAL"/>
            </w:pPr>
            <w:r w:rsidRPr="007B4467">
              <w:t>pc_</w:t>
            </w:r>
            <w:r w:rsidRPr="007B4467">
              <w:rPr>
                <w:lang w:eastAsia="zh-CN"/>
              </w:rPr>
              <w:t>D</w:t>
            </w:r>
            <w:r w:rsidRPr="007B4467">
              <w:t>L_inter_band_EN_DC_FR1_3B_Class_C-A_A</w:t>
            </w:r>
          </w:p>
        </w:tc>
      </w:tr>
      <w:tr w:rsidR="006E2774" w:rsidRPr="007B4467"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7B4467" w:rsidRDefault="006E2774" w:rsidP="006E277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7B4467" w:rsidRDefault="006E2774" w:rsidP="006E2774">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7B4467" w:rsidRDefault="006E2774" w:rsidP="006E2774">
            <w:pPr>
              <w:pStyle w:val="TAC"/>
            </w:pPr>
            <w:r w:rsidRPr="007B4467">
              <w:t>36.101, 5.6A.1</w:t>
            </w:r>
          </w:p>
          <w:p w14:paraId="092476E0" w14:textId="49EBBC2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7B4467" w:rsidRDefault="006E2774" w:rsidP="006E2774">
            <w:pPr>
              <w:pStyle w:val="TAL"/>
            </w:pPr>
            <w:r w:rsidRPr="007B4467">
              <w:t>pc_</w:t>
            </w:r>
            <w:r w:rsidRPr="007B4467">
              <w:rPr>
                <w:lang w:eastAsia="zh-CN"/>
              </w:rPr>
              <w:t>D</w:t>
            </w:r>
            <w:r w:rsidRPr="007B4467">
              <w:t>L_inter_band_EN_DC_FR1_3B_Class_C-C_A</w:t>
            </w:r>
          </w:p>
        </w:tc>
      </w:tr>
      <w:tr w:rsidR="006E2774" w:rsidRPr="007B4467"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7B4467" w:rsidRDefault="006E2774" w:rsidP="006E2774">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7B4467" w:rsidRDefault="006E2774" w:rsidP="006E2774">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7B4467" w:rsidRDefault="006E2774" w:rsidP="006E2774">
            <w:pPr>
              <w:pStyle w:val="TAC"/>
            </w:pPr>
            <w:r w:rsidRPr="007B4467">
              <w:t>36.101, 5.6A.1</w:t>
            </w:r>
          </w:p>
          <w:p w14:paraId="0090519F" w14:textId="739EB188"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7B4467" w:rsidRDefault="006E2774" w:rsidP="006E2774">
            <w:pPr>
              <w:pStyle w:val="TAL"/>
            </w:pPr>
            <w:r w:rsidRPr="007B4467">
              <w:t>pc_</w:t>
            </w:r>
            <w:r w:rsidRPr="007B4467">
              <w:rPr>
                <w:lang w:eastAsia="zh-CN"/>
              </w:rPr>
              <w:t>D</w:t>
            </w:r>
            <w:r w:rsidRPr="007B4467">
              <w:t>L_inter_band_EN_DC_FR1_3B_Class_A_(n)AA</w:t>
            </w:r>
          </w:p>
        </w:tc>
      </w:tr>
      <w:tr w:rsidR="005305EC" w:rsidRPr="007B4467"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7B4467" w:rsidRDefault="005305EC" w:rsidP="00261B49">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7B4467" w:rsidRDefault="005305EC" w:rsidP="00261B49">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7B4467" w:rsidRDefault="005305EC" w:rsidP="00261B49">
            <w:pPr>
              <w:pStyle w:val="TAC"/>
            </w:pPr>
            <w:r w:rsidRPr="007B4467">
              <w:t>36.101, 5.6A.1</w:t>
            </w:r>
          </w:p>
          <w:p w14:paraId="107A14D9" w14:textId="2A0DAE89" w:rsidR="005305EC" w:rsidRPr="007B4467" w:rsidRDefault="005305EC" w:rsidP="00261B49">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7B4467" w:rsidRDefault="005305EC" w:rsidP="00261B49">
            <w:pPr>
              <w:pStyle w:val="TAL"/>
            </w:pPr>
            <w:r w:rsidRPr="007B4467">
              <w:t>pc_</w:t>
            </w:r>
            <w:r w:rsidRPr="007B4467">
              <w:rPr>
                <w:lang w:eastAsia="zh-CN"/>
              </w:rPr>
              <w:t>D</w:t>
            </w:r>
            <w:r w:rsidRPr="007B4467">
              <w:t>L_inter_band_EN_DC_FR1_3B_Class_(2A)-A_A</w:t>
            </w:r>
          </w:p>
        </w:tc>
      </w:tr>
      <w:tr w:rsidR="005305EC" w:rsidRPr="007B4467"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7B4467" w:rsidRDefault="005305EC" w:rsidP="00261B49">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7B4467" w:rsidRDefault="005305EC" w:rsidP="00261B49">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7B4467" w:rsidRDefault="005305EC" w:rsidP="00261B49">
            <w:pPr>
              <w:pStyle w:val="TAC"/>
            </w:pPr>
            <w:r w:rsidRPr="007B4467">
              <w:t>36.101, 5.6A.1</w:t>
            </w:r>
          </w:p>
          <w:p w14:paraId="7E429BCC" w14:textId="69ED889F" w:rsidR="005305EC" w:rsidRPr="007B4467" w:rsidRDefault="005305EC" w:rsidP="00261B49">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7B4467" w:rsidRDefault="005305EC" w:rsidP="00261B49">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B43043" w:rsidRPr="007B4467"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7B4467" w:rsidRDefault="00B43043" w:rsidP="00B43043">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7B4467" w:rsidRDefault="00B43043" w:rsidP="00B43043">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7B4467" w:rsidRDefault="00B43043" w:rsidP="00B43043">
            <w:pPr>
              <w:pStyle w:val="TAC"/>
            </w:pPr>
            <w:r w:rsidRPr="007B4467">
              <w:t>36.101,</w:t>
            </w:r>
            <w:r w:rsidRPr="007B4467">
              <w:rPr>
                <w:rFonts w:eastAsia="SimSun"/>
                <w:lang w:eastAsia="zh-CN"/>
              </w:rPr>
              <w:t xml:space="preserve"> </w:t>
            </w:r>
            <w:r w:rsidRPr="007B4467">
              <w:t>5.6A.1</w:t>
            </w:r>
          </w:p>
          <w:p w14:paraId="24334781" w14:textId="5319DF1D" w:rsidR="00B43043" w:rsidRPr="007B4467" w:rsidRDefault="00B43043" w:rsidP="00B43043">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7B4467" w:rsidRDefault="00B43043" w:rsidP="00B43043">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B43043" w:rsidRPr="007B4467"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7B4467" w:rsidRDefault="00B43043" w:rsidP="00B43043">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7B4467" w:rsidRDefault="00B43043" w:rsidP="00B43043">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7B4467" w:rsidRDefault="00B43043" w:rsidP="00B43043">
            <w:pPr>
              <w:pStyle w:val="TAC"/>
            </w:pPr>
            <w:r w:rsidRPr="007B4467">
              <w:t>36.101,</w:t>
            </w:r>
            <w:r w:rsidRPr="007B4467">
              <w:rPr>
                <w:rFonts w:eastAsia="SimSun"/>
                <w:lang w:eastAsia="zh-CN"/>
              </w:rPr>
              <w:t xml:space="preserve"> </w:t>
            </w:r>
            <w:r w:rsidRPr="007B4467">
              <w:t>5.6A.1</w:t>
            </w:r>
          </w:p>
          <w:p w14:paraId="296A73BA" w14:textId="299A9208" w:rsidR="00B43043" w:rsidRPr="007B4467" w:rsidRDefault="00B43043" w:rsidP="00B43043">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7B4467" w:rsidRDefault="00B43043" w:rsidP="00B43043">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1E5E037C" w14:textId="77777777" w:rsidR="006E2774" w:rsidRPr="007B4467" w:rsidRDefault="006E2774" w:rsidP="006E2774"/>
    <w:p w14:paraId="17B87840" w14:textId="77777777" w:rsidR="006E2774" w:rsidRPr="007B4467" w:rsidRDefault="006E2774" w:rsidP="006E2774">
      <w:pPr>
        <w:pStyle w:val="TH"/>
        <w:ind w:left="567"/>
      </w:pPr>
      <w:r w:rsidRPr="007B4467">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7B4467" w:rsidRDefault="006E2774" w:rsidP="007A14A3">
            <w:pPr>
              <w:pStyle w:val="TAH"/>
            </w:pPr>
            <w:r w:rsidRPr="007B4467">
              <w:t>Comments</w:t>
            </w:r>
          </w:p>
        </w:tc>
      </w:tr>
      <w:tr w:rsidR="006E2774" w:rsidRPr="007B446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7B4467" w:rsidRDefault="006E2774" w:rsidP="007A14A3">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7B4467" w:rsidRDefault="006E2774" w:rsidP="007A14A3">
            <w:pPr>
              <w:pStyle w:val="TAC"/>
            </w:pPr>
            <w:r w:rsidRPr="007B4467">
              <w:t>36.101, 5.6A.1</w:t>
            </w:r>
          </w:p>
          <w:p w14:paraId="09BEAEEE"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7B4467" w:rsidRDefault="006E2774" w:rsidP="007A14A3">
            <w:pPr>
              <w:pStyle w:val="TAL"/>
            </w:pPr>
          </w:p>
        </w:tc>
      </w:tr>
      <w:tr w:rsidR="006E2774" w:rsidRPr="007B446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7B4467" w:rsidRDefault="006E2774" w:rsidP="007A14A3">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7B4467" w:rsidRDefault="006E2774" w:rsidP="007A14A3">
            <w:pPr>
              <w:pStyle w:val="TAC"/>
            </w:pPr>
            <w:r w:rsidRPr="007B4467">
              <w:t>36.101, 5.6A.1</w:t>
            </w:r>
          </w:p>
          <w:p w14:paraId="0E34004B" w14:textId="77777777" w:rsidR="006E2774" w:rsidRPr="007B4467" w:rsidRDefault="006E2774" w:rsidP="007A14A3">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7B4467" w:rsidRDefault="006E2774" w:rsidP="007A14A3">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7B4467" w:rsidRDefault="006E2774" w:rsidP="007A14A3">
            <w:pPr>
              <w:pStyle w:val="TAL"/>
            </w:pPr>
          </w:p>
        </w:tc>
      </w:tr>
      <w:tr w:rsidR="006E2774" w:rsidRPr="007B446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7B4467" w:rsidRDefault="006E2774" w:rsidP="007A14A3">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7B4467" w:rsidRDefault="006E2774" w:rsidP="007A14A3">
            <w:pPr>
              <w:pStyle w:val="TAC"/>
            </w:pPr>
            <w:r w:rsidRPr="007B4467">
              <w:t>36.101, 5.6A.1</w:t>
            </w:r>
          </w:p>
          <w:p w14:paraId="6F36FA2C"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7B4467" w:rsidRDefault="006E2774" w:rsidP="007A14A3">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7B4467" w:rsidRDefault="006E2774" w:rsidP="007A14A3">
            <w:pPr>
              <w:pStyle w:val="TAL"/>
            </w:pPr>
          </w:p>
        </w:tc>
      </w:tr>
      <w:tr w:rsidR="006E2774" w:rsidRPr="007B446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7B4467" w:rsidRDefault="006E2774" w:rsidP="007A14A3">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7B4467" w:rsidRDefault="006E2774" w:rsidP="007A14A3">
            <w:pPr>
              <w:pStyle w:val="TAC"/>
            </w:pPr>
            <w:r w:rsidRPr="007B4467">
              <w:t>36.101, 5.6A.1</w:t>
            </w:r>
          </w:p>
          <w:p w14:paraId="5A4F2D44"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7B4467" w:rsidRDefault="006E2774" w:rsidP="007A14A3">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7B4467" w:rsidRDefault="006E2774" w:rsidP="007A14A3">
            <w:pPr>
              <w:pStyle w:val="TAL"/>
            </w:pPr>
          </w:p>
        </w:tc>
      </w:tr>
    </w:tbl>
    <w:p w14:paraId="17544A2F" w14:textId="77777777" w:rsidR="00586192" w:rsidRPr="007B4467" w:rsidRDefault="00586192" w:rsidP="00586192"/>
    <w:p w14:paraId="17AEB109" w14:textId="77777777" w:rsidR="00586192" w:rsidRPr="007B4467" w:rsidRDefault="00586192" w:rsidP="00807CE8">
      <w:pPr>
        <w:pStyle w:val="TH"/>
        <w:ind w:left="567"/>
      </w:pPr>
      <w:r w:rsidRPr="007B4467">
        <w:t xml:space="preserve">Table A.4.3.2B.2.3.2-2: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7B4467"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7B4467" w:rsidRDefault="009A3905"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AD731FD" w14:textId="1B8AAF23"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(Note 2, 4)</w:t>
            </w:r>
          </w:p>
        </w:tc>
      </w:tr>
      <w:tr w:rsidR="009A3905" w:rsidRPr="007B4467"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7B4467" w:rsidRDefault="009A3905" w:rsidP="001F77D3">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7B4467"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7B4467" w:rsidRDefault="009A3905" w:rsidP="00BB3988">
            <w:pPr>
              <w:pStyle w:val="TAC"/>
              <w:rPr>
                <w:rFonts w:eastAsia="PMingLiU"/>
              </w:rPr>
            </w:pPr>
          </w:p>
        </w:tc>
      </w:tr>
      <w:tr w:rsidR="008969FE" w:rsidRPr="007B4467"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7B4467" w:rsidRDefault="008969FE" w:rsidP="008969FE">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7B4467" w:rsidRDefault="008969FE" w:rsidP="008969FE">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7B4467"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7B4467" w:rsidRDefault="008969FE" w:rsidP="008969FE">
            <w:pPr>
              <w:pStyle w:val="TAC"/>
              <w:rPr>
                <w:rFonts w:eastAsia="PMingLiU"/>
              </w:rPr>
            </w:pPr>
          </w:p>
        </w:tc>
      </w:tr>
      <w:tr w:rsidR="00E73037" w:rsidRPr="007B4467"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7B4467" w:rsidRDefault="00E73037" w:rsidP="00E73037">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7B4467" w:rsidRDefault="00E73037" w:rsidP="00E73037">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7B4467" w:rsidRDefault="00E73037" w:rsidP="00E73037">
            <w:pPr>
              <w:pStyle w:val="TAC"/>
              <w:rPr>
                <w:rFonts w:eastAsia="PMingLiU"/>
              </w:rPr>
            </w:pPr>
          </w:p>
        </w:tc>
      </w:tr>
      <w:tr w:rsidR="00E73037" w:rsidRPr="007B4467"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7B4467" w:rsidRDefault="00E73037" w:rsidP="00E73037">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7B4467" w:rsidRDefault="00E73037" w:rsidP="00E73037">
            <w:pPr>
              <w:pStyle w:val="TAC"/>
              <w:rPr>
                <w:rFonts w:eastAsia="PMingLiU"/>
              </w:rPr>
            </w:pPr>
          </w:p>
        </w:tc>
      </w:tr>
      <w:tr w:rsidR="00A8025F" w:rsidRPr="007B4467"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Pr="007B4467" w:rsidRDefault="00A8025F" w:rsidP="00452594">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7B4467" w:rsidRDefault="00A8025F" w:rsidP="00452594">
            <w:pPr>
              <w:pStyle w:val="TAC"/>
              <w:rPr>
                <w:rFonts w:eastAsia="PMingLiU"/>
              </w:rPr>
            </w:pPr>
          </w:p>
        </w:tc>
      </w:tr>
      <w:tr w:rsidR="00A8025F" w:rsidRPr="007B4467"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Pr="007B4467" w:rsidRDefault="00A8025F" w:rsidP="00452594">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7B4467" w:rsidRDefault="00A8025F" w:rsidP="00452594">
            <w:pPr>
              <w:pStyle w:val="TAC"/>
              <w:rPr>
                <w:rFonts w:eastAsia="PMingLiU"/>
              </w:rPr>
            </w:pPr>
          </w:p>
        </w:tc>
      </w:tr>
      <w:tr w:rsidR="00E73037" w:rsidRPr="007B4467"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7B4467" w:rsidRDefault="00E73037" w:rsidP="00E73037">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7B4467" w:rsidRDefault="00E73037" w:rsidP="00E73037">
            <w:pPr>
              <w:pStyle w:val="TAC"/>
              <w:rPr>
                <w:rFonts w:eastAsia="PMingLiU"/>
              </w:rPr>
            </w:pPr>
          </w:p>
        </w:tc>
      </w:tr>
      <w:tr w:rsidR="00E73037" w:rsidRPr="007B4467"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7B4467" w:rsidRDefault="00E73037" w:rsidP="00E73037">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7B4467" w:rsidRDefault="00E73037" w:rsidP="00E73037">
            <w:pPr>
              <w:pStyle w:val="TAC"/>
              <w:rPr>
                <w:rFonts w:eastAsia="PMingLiU"/>
              </w:rPr>
            </w:pPr>
          </w:p>
        </w:tc>
      </w:tr>
      <w:tr w:rsidR="00E73037" w:rsidRPr="007B4467"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7B4467" w:rsidRDefault="00E73037" w:rsidP="00E73037">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7B4467" w:rsidRDefault="00E73037" w:rsidP="00E73037">
            <w:pPr>
              <w:pStyle w:val="TAC"/>
              <w:rPr>
                <w:rFonts w:eastAsia="PMingLiU"/>
              </w:rPr>
            </w:pPr>
          </w:p>
        </w:tc>
      </w:tr>
      <w:tr w:rsidR="00E73037" w:rsidRPr="007B4467"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7B4467" w:rsidRDefault="00E73037" w:rsidP="00E73037">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7B4467" w:rsidRDefault="00E73037" w:rsidP="00E73037">
            <w:pPr>
              <w:pStyle w:val="TAC"/>
              <w:rPr>
                <w:rFonts w:eastAsia="PMingLiU"/>
              </w:rPr>
            </w:pPr>
          </w:p>
        </w:tc>
      </w:tr>
      <w:tr w:rsidR="00E73037" w:rsidRPr="007B4467"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7B4467" w:rsidRDefault="00E73037" w:rsidP="00E73037">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7B4467" w:rsidRDefault="00E73037" w:rsidP="00E73037">
            <w:pPr>
              <w:pStyle w:val="TAC"/>
              <w:rPr>
                <w:rFonts w:eastAsia="PMingLiU"/>
              </w:rPr>
            </w:pPr>
          </w:p>
        </w:tc>
      </w:tr>
      <w:tr w:rsidR="00E73037" w:rsidRPr="007B4467"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7B4467" w:rsidRDefault="00E73037" w:rsidP="00E73037">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7B4467" w:rsidRDefault="00E73037" w:rsidP="00E73037">
            <w:pPr>
              <w:pStyle w:val="TAC"/>
              <w:rPr>
                <w:rFonts w:eastAsia="PMingLiU"/>
              </w:rPr>
            </w:pPr>
          </w:p>
        </w:tc>
      </w:tr>
      <w:tr w:rsidR="00E73037" w:rsidRPr="007B4467"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7B4467" w:rsidRDefault="00E73037" w:rsidP="00E73037">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7B4467" w:rsidRDefault="00E73037" w:rsidP="00E73037">
            <w:pPr>
              <w:pStyle w:val="TAC"/>
              <w:rPr>
                <w:rFonts w:eastAsia="PMingLiU"/>
              </w:rPr>
            </w:pPr>
          </w:p>
        </w:tc>
      </w:tr>
      <w:tr w:rsidR="00E73037" w:rsidRPr="007B4467"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7B4467" w:rsidRDefault="00E73037" w:rsidP="00E73037">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7B4467" w:rsidRDefault="00E73037" w:rsidP="00E73037">
            <w:pPr>
              <w:pStyle w:val="TAC"/>
              <w:rPr>
                <w:rFonts w:eastAsia="PMingLiU"/>
              </w:rPr>
            </w:pPr>
          </w:p>
        </w:tc>
      </w:tr>
      <w:tr w:rsidR="00E73037" w:rsidRPr="007B4467"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7B4467" w:rsidRDefault="00E73037" w:rsidP="00E73037">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7B4467" w:rsidRDefault="00E73037" w:rsidP="00E73037">
            <w:pPr>
              <w:pStyle w:val="TAC"/>
              <w:rPr>
                <w:rFonts w:eastAsia="PMingLiU"/>
              </w:rPr>
            </w:pPr>
          </w:p>
        </w:tc>
      </w:tr>
      <w:tr w:rsidR="00E73037" w:rsidRPr="007B4467"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7B4467" w:rsidRDefault="00E73037" w:rsidP="00E73037">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7B4467" w:rsidRDefault="00E73037" w:rsidP="00E73037">
            <w:pPr>
              <w:pStyle w:val="TAC"/>
              <w:rPr>
                <w:rFonts w:eastAsia="PMingLiU"/>
              </w:rPr>
            </w:pPr>
          </w:p>
        </w:tc>
      </w:tr>
      <w:tr w:rsidR="00E73037" w:rsidRPr="007B4467"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7B4467" w:rsidRDefault="00E73037" w:rsidP="00E73037">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7B4467" w:rsidRDefault="00E73037" w:rsidP="00E73037">
            <w:pPr>
              <w:pStyle w:val="TAC"/>
              <w:rPr>
                <w:rFonts w:eastAsia="PMingLiU"/>
              </w:rPr>
            </w:pPr>
          </w:p>
        </w:tc>
      </w:tr>
      <w:tr w:rsidR="006677DC" w:rsidRPr="007B4467"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7B4467" w:rsidRDefault="006677DC" w:rsidP="006677DC">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7B4467" w:rsidRDefault="006677DC" w:rsidP="006677DC">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7B4467"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7B4467" w:rsidRDefault="006677DC" w:rsidP="006677DC">
            <w:pPr>
              <w:pStyle w:val="TAC"/>
              <w:rPr>
                <w:rFonts w:eastAsia="PMingLiU"/>
              </w:rPr>
            </w:pPr>
          </w:p>
        </w:tc>
      </w:tr>
      <w:tr w:rsidR="00F25C8F" w:rsidRPr="007B4467"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Pr="007B4467" w:rsidRDefault="00F25C8F" w:rsidP="00F25C8F">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Pr="007B4467" w:rsidRDefault="00F25C8F" w:rsidP="00F25C8F">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7B4467"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7B4467" w:rsidRDefault="00F25C8F" w:rsidP="00F25C8F">
            <w:pPr>
              <w:pStyle w:val="TAC"/>
              <w:rPr>
                <w:rFonts w:eastAsia="PMingLiU"/>
              </w:rPr>
            </w:pPr>
          </w:p>
        </w:tc>
      </w:tr>
      <w:tr w:rsidR="00E73037" w:rsidRPr="007B4467"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7B4467" w:rsidRDefault="00E73037" w:rsidP="00E73037">
            <w:pPr>
              <w:keepNext/>
              <w:keepLines/>
              <w:spacing w:after="0"/>
              <w:rPr>
                <w:rFonts w:ascii="Arial" w:hAnsi="Arial"/>
                <w:sz w:val="18"/>
              </w:rPr>
            </w:pPr>
            <w:r w:rsidRPr="007B4467">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7B4467" w:rsidRDefault="00E73037" w:rsidP="00E73037">
            <w:pPr>
              <w:pStyle w:val="TAC"/>
              <w:rPr>
                <w:rFonts w:eastAsia="PMingLiU"/>
              </w:rPr>
            </w:pPr>
          </w:p>
        </w:tc>
      </w:tr>
      <w:tr w:rsidR="00E73037" w:rsidRPr="007B4467"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7B4467" w:rsidRDefault="00E73037" w:rsidP="00E73037">
            <w:pPr>
              <w:keepNext/>
              <w:keepLines/>
              <w:spacing w:after="0"/>
              <w:rPr>
                <w:rFonts w:ascii="Arial" w:eastAsia="Malgun Gothic" w:hAnsi="Arial"/>
                <w:sz w:val="18"/>
                <w:lang w:eastAsia="en-US"/>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7B4467" w:rsidRDefault="00E73037" w:rsidP="00E73037">
            <w:pPr>
              <w:pStyle w:val="TAC"/>
              <w:rPr>
                <w:rFonts w:eastAsia="PMingLiU"/>
              </w:rPr>
            </w:pPr>
          </w:p>
        </w:tc>
      </w:tr>
      <w:tr w:rsidR="00E73037" w:rsidRPr="007B4467"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7B4467" w:rsidRDefault="00E73037" w:rsidP="00E73037">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7B4467" w:rsidRDefault="00E73037" w:rsidP="00E73037">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7B4467" w:rsidRDefault="00E73037" w:rsidP="00E73037">
            <w:pPr>
              <w:pStyle w:val="TAC"/>
              <w:rPr>
                <w:rFonts w:eastAsia="PMingLiU"/>
              </w:rPr>
            </w:pPr>
          </w:p>
        </w:tc>
      </w:tr>
      <w:tr w:rsidR="00E73037" w:rsidRPr="007B4467"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7B4467" w:rsidRDefault="00E73037" w:rsidP="00E73037">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7B4467" w:rsidRDefault="00E73037" w:rsidP="00E7303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7B4467" w:rsidRDefault="00E73037" w:rsidP="00E73037">
            <w:pPr>
              <w:pStyle w:val="TAC"/>
              <w:rPr>
                <w:rFonts w:eastAsia="PMingLiU"/>
              </w:rPr>
            </w:pPr>
          </w:p>
        </w:tc>
      </w:tr>
      <w:tr w:rsidR="00E73037" w:rsidRPr="007B4467"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7B4467" w:rsidRDefault="00E73037" w:rsidP="00E73037">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7B4467" w:rsidRDefault="00E73037" w:rsidP="00E73037">
            <w:pPr>
              <w:pStyle w:val="TAC"/>
              <w:rPr>
                <w:rFonts w:eastAsia="PMingLiU"/>
              </w:rPr>
            </w:pPr>
          </w:p>
        </w:tc>
      </w:tr>
      <w:tr w:rsidR="00E73037" w:rsidRPr="007B4467"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7B4467" w:rsidRDefault="00E73037" w:rsidP="00E73037">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7B4467" w:rsidRDefault="00E73037" w:rsidP="00E73037">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7B4467" w:rsidRDefault="00E73037" w:rsidP="00E73037">
            <w:pPr>
              <w:pStyle w:val="TAC"/>
              <w:rPr>
                <w:rFonts w:eastAsia="PMingLiU"/>
              </w:rPr>
            </w:pPr>
          </w:p>
        </w:tc>
      </w:tr>
      <w:tr w:rsidR="00E73037" w:rsidRPr="007B4467"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7B4467" w:rsidRDefault="00E73037" w:rsidP="00E73037">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7B4467" w:rsidRDefault="00E73037" w:rsidP="00E73037">
            <w:pPr>
              <w:pStyle w:val="TAC"/>
              <w:rPr>
                <w:rFonts w:eastAsia="PMingLiU"/>
              </w:rPr>
            </w:pPr>
          </w:p>
        </w:tc>
      </w:tr>
      <w:tr w:rsidR="00E73037" w:rsidRPr="007B4467"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7B4467" w:rsidRDefault="00E73037" w:rsidP="00E73037">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7B4467" w:rsidRDefault="00E73037" w:rsidP="00E73037">
            <w:pPr>
              <w:pStyle w:val="TAC"/>
              <w:rPr>
                <w:rFonts w:eastAsia="PMingLiU"/>
              </w:rPr>
            </w:pPr>
          </w:p>
        </w:tc>
      </w:tr>
      <w:tr w:rsidR="00E73037" w:rsidRPr="007B4467"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7B4467" w:rsidRDefault="00E73037" w:rsidP="00E73037">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7B4467" w:rsidRDefault="00E73037" w:rsidP="00E73037">
            <w:pPr>
              <w:pStyle w:val="TAC"/>
              <w:rPr>
                <w:rFonts w:eastAsia="PMingLiU"/>
              </w:rPr>
            </w:pPr>
          </w:p>
        </w:tc>
      </w:tr>
      <w:tr w:rsidR="00E73037" w:rsidRPr="007B4467"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7B4467" w:rsidRDefault="00E73037" w:rsidP="00E73037">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7B4467" w:rsidRDefault="00E73037" w:rsidP="00E73037">
            <w:pPr>
              <w:pStyle w:val="TAC"/>
              <w:rPr>
                <w:rFonts w:eastAsia="PMingLiU"/>
              </w:rPr>
            </w:pPr>
          </w:p>
        </w:tc>
      </w:tr>
      <w:tr w:rsidR="00E73037" w:rsidRPr="007B4467"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7B4467" w:rsidRDefault="00E73037" w:rsidP="00E73037">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7B4467" w:rsidRDefault="00E73037" w:rsidP="00E73037">
            <w:pPr>
              <w:pStyle w:val="TAC"/>
              <w:rPr>
                <w:rFonts w:eastAsia="PMingLiU"/>
              </w:rPr>
            </w:pPr>
          </w:p>
        </w:tc>
      </w:tr>
      <w:tr w:rsidR="00E73037" w:rsidRPr="007B4467"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7B4467" w:rsidRDefault="00E73037" w:rsidP="00E73037">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7B4467" w:rsidRDefault="00E73037" w:rsidP="00E7303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7B4467" w:rsidRDefault="00E73037" w:rsidP="00E73037">
            <w:pPr>
              <w:pStyle w:val="TAC"/>
              <w:rPr>
                <w:rFonts w:eastAsia="PMingLiU"/>
              </w:rPr>
            </w:pPr>
          </w:p>
        </w:tc>
      </w:tr>
      <w:tr w:rsidR="00E73037" w:rsidRPr="007B4467"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7B4467" w:rsidRDefault="00E73037" w:rsidP="00E73037">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7B4467" w:rsidRDefault="00E73037" w:rsidP="00E7303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7B4467" w:rsidRDefault="00E73037" w:rsidP="00E73037">
            <w:pPr>
              <w:pStyle w:val="TAC"/>
              <w:rPr>
                <w:rFonts w:eastAsia="PMingLiU"/>
              </w:rPr>
            </w:pPr>
          </w:p>
        </w:tc>
      </w:tr>
      <w:tr w:rsidR="00E73037" w:rsidRPr="007B4467"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7B4467" w:rsidRDefault="00E73037" w:rsidP="00E73037">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7B4467" w:rsidRDefault="00E73037" w:rsidP="00E73037">
            <w:pPr>
              <w:pStyle w:val="TAC"/>
              <w:rPr>
                <w:rFonts w:eastAsia="PMingLiU"/>
              </w:rPr>
            </w:pPr>
          </w:p>
        </w:tc>
      </w:tr>
      <w:tr w:rsidR="00E73037" w:rsidRPr="007B4467"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7B4467" w:rsidRDefault="00E73037" w:rsidP="00E73037">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7B4467" w:rsidRDefault="00E73037" w:rsidP="00E73037">
            <w:pPr>
              <w:pStyle w:val="TAC"/>
              <w:rPr>
                <w:rFonts w:eastAsia="PMingLiU"/>
              </w:rPr>
            </w:pPr>
          </w:p>
        </w:tc>
      </w:tr>
      <w:tr w:rsidR="00E73037" w:rsidRPr="007B4467"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7B4467" w:rsidRDefault="00E73037" w:rsidP="00E73037">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7B4467" w:rsidRDefault="00E73037" w:rsidP="00E73037">
            <w:pPr>
              <w:pStyle w:val="TAC"/>
              <w:rPr>
                <w:rFonts w:eastAsia="PMingLiU"/>
              </w:rPr>
            </w:pPr>
          </w:p>
        </w:tc>
      </w:tr>
      <w:tr w:rsidR="00E73037" w:rsidRPr="007B4467"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7B4467" w:rsidRDefault="00E73037" w:rsidP="00E73037">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7B4467" w:rsidRDefault="00E73037" w:rsidP="00E73037">
            <w:pPr>
              <w:pStyle w:val="TAC"/>
              <w:rPr>
                <w:rFonts w:eastAsia="PMingLiU"/>
              </w:rPr>
            </w:pPr>
          </w:p>
        </w:tc>
      </w:tr>
      <w:tr w:rsidR="00E73037" w:rsidRPr="007B4467"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7B4467" w:rsidRDefault="00E73037" w:rsidP="00E73037">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7B4467" w:rsidRDefault="00E73037" w:rsidP="00E73037">
            <w:pPr>
              <w:pStyle w:val="TAC"/>
              <w:rPr>
                <w:rFonts w:eastAsia="PMingLiU"/>
              </w:rPr>
            </w:pPr>
          </w:p>
        </w:tc>
      </w:tr>
      <w:tr w:rsidR="00E73037" w:rsidRPr="007B4467"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7B4467" w:rsidRDefault="00E73037" w:rsidP="00E73037">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7B4467" w:rsidRDefault="00E73037" w:rsidP="00E73037">
            <w:pPr>
              <w:pStyle w:val="TAC"/>
              <w:rPr>
                <w:rFonts w:eastAsia="PMingLiU"/>
              </w:rPr>
            </w:pPr>
          </w:p>
        </w:tc>
      </w:tr>
      <w:tr w:rsidR="00E73037" w:rsidRPr="007B4467"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7B4467" w:rsidRDefault="00E73037" w:rsidP="00E73037">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7B4467" w:rsidRDefault="00E73037" w:rsidP="00E73037">
            <w:pPr>
              <w:pStyle w:val="TAC"/>
              <w:rPr>
                <w:rFonts w:eastAsia="PMingLiU"/>
              </w:rPr>
            </w:pPr>
          </w:p>
        </w:tc>
      </w:tr>
      <w:tr w:rsidR="00E73037" w:rsidRPr="007B4467"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7B4467" w:rsidRDefault="00E73037" w:rsidP="00E73037">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7B4467" w:rsidRDefault="00E73037" w:rsidP="00E7303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7B4467" w:rsidRDefault="00E73037" w:rsidP="00E73037">
            <w:pPr>
              <w:pStyle w:val="TAC"/>
              <w:rPr>
                <w:rFonts w:eastAsia="PMingLiU"/>
              </w:rPr>
            </w:pPr>
          </w:p>
        </w:tc>
      </w:tr>
      <w:tr w:rsidR="00E73037" w:rsidRPr="007B4467"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7B4467" w:rsidRDefault="00E73037" w:rsidP="00E73037">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6C77E46D" w:rsidR="00E73037" w:rsidRPr="007B4467" w:rsidRDefault="00E73037" w:rsidP="00E73037">
            <w:pPr>
              <w:pStyle w:val="TAC"/>
              <w:rPr>
                <w:rFonts w:eastAsia="PMingLiU"/>
                <w:lang w:eastAsia="ja-JP"/>
              </w:rPr>
            </w:pPr>
            <w:r w:rsidRPr="007B4467">
              <w:rPr>
                <w:rFonts w:eastAsia="MS Mincho"/>
                <w:lang w:eastAsia="ja-JP"/>
              </w:rPr>
              <w:t>Rel-1</w:t>
            </w:r>
            <w:r w:rsidR="00460002" w:rsidRPr="007B4467">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7B4467" w:rsidRDefault="00E73037" w:rsidP="00E73037">
            <w:pPr>
              <w:pStyle w:val="TAC"/>
              <w:rPr>
                <w:rFonts w:eastAsia="PMingLiU"/>
              </w:rPr>
            </w:pPr>
          </w:p>
        </w:tc>
      </w:tr>
      <w:tr w:rsidR="00E73037" w:rsidRPr="007B4467"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7B4467" w:rsidRDefault="00E73037" w:rsidP="00E73037">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4E8308D5" w:rsidR="00E73037" w:rsidRPr="007B4467" w:rsidRDefault="00E73037" w:rsidP="00E73037">
            <w:pPr>
              <w:pStyle w:val="TAC"/>
              <w:rPr>
                <w:rFonts w:eastAsia="PMingLiU"/>
                <w:lang w:eastAsia="ja-JP"/>
              </w:rPr>
            </w:pPr>
            <w:r w:rsidRPr="007B4467">
              <w:rPr>
                <w:rFonts w:eastAsia="MS Mincho"/>
                <w:lang w:eastAsia="ja-JP"/>
              </w:rPr>
              <w:t>Rel-1</w:t>
            </w:r>
            <w:r w:rsidR="00460002" w:rsidRPr="007B4467">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7B4467" w:rsidRDefault="00E73037" w:rsidP="00E73037">
            <w:pPr>
              <w:pStyle w:val="TAC"/>
              <w:rPr>
                <w:rFonts w:eastAsia="PMingLiU"/>
              </w:rPr>
            </w:pPr>
          </w:p>
        </w:tc>
      </w:tr>
      <w:tr w:rsidR="00E73037" w:rsidRPr="007B4467"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7B4467" w:rsidRDefault="00E73037" w:rsidP="00E73037">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7B4467" w:rsidRDefault="00E73037" w:rsidP="00E73037">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7B4467" w:rsidRDefault="00E73037" w:rsidP="00E73037">
            <w:pPr>
              <w:pStyle w:val="TAC"/>
              <w:rPr>
                <w:rFonts w:eastAsia="PMingLiU"/>
              </w:rPr>
            </w:pPr>
          </w:p>
        </w:tc>
      </w:tr>
      <w:tr w:rsidR="00E73037" w:rsidRPr="007B4467"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7B4467" w:rsidRDefault="00E73037" w:rsidP="00E73037">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7B4467" w:rsidRDefault="00E73037" w:rsidP="00E73037">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7B4467" w:rsidRDefault="00E73037" w:rsidP="00E73037">
            <w:pPr>
              <w:pStyle w:val="TAC"/>
              <w:rPr>
                <w:rFonts w:eastAsia="PMingLiU"/>
              </w:rPr>
            </w:pPr>
          </w:p>
        </w:tc>
      </w:tr>
      <w:tr w:rsidR="00E73037" w:rsidRPr="007B4467"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E73037" w:rsidRPr="007B4467" w:rsidRDefault="00E73037" w:rsidP="00E73037">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E73037" w:rsidRPr="007B4467" w:rsidRDefault="00E73037" w:rsidP="00E73037">
            <w:pPr>
              <w:pStyle w:val="TAC"/>
              <w:rPr>
                <w:rFonts w:eastAsia="PMingLiU"/>
              </w:rPr>
            </w:pPr>
          </w:p>
        </w:tc>
      </w:tr>
      <w:tr w:rsidR="00E73037" w:rsidRPr="007B4467"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E73037" w:rsidRPr="007B4467" w:rsidRDefault="00E73037" w:rsidP="00E73037">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E73037" w:rsidRPr="007B4467" w:rsidRDefault="00E73037" w:rsidP="00E73037">
            <w:pPr>
              <w:pStyle w:val="TAC"/>
              <w:rPr>
                <w:rFonts w:eastAsia="PMingLiU"/>
              </w:rPr>
            </w:pPr>
          </w:p>
        </w:tc>
      </w:tr>
      <w:tr w:rsidR="00E73037" w:rsidRPr="007B4467"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E73037" w:rsidRPr="007B4467" w:rsidRDefault="00E73037" w:rsidP="00E73037">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E73037" w:rsidRPr="007B4467" w:rsidRDefault="00E73037" w:rsidP="00E73037">
            <w:pPr>
              <w:pStyle w:val="TAC"/>
              <w:rPr>
                <w:rFonts w:eastAsia="PMingLiU"/>
              </w:rPr>
            </w:pPr>
          </w:p>
        </w:tc>
      </w:tr>
      <w:tr w:rsidR="00E73037" w:rsidRPr="007B4467"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E73037" w:rsidRPr="007B4467" w:rsidRDefault="00E73037" w:rsidP="00E73037">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E73037" w:rsidRPr="007B4467" w:rsidRDefault="00E73037" w:rsidP="00E73037">
            <w:pPr>
              <w:pStyle w:val="TAC"/>
              <w:rPr>
                <w:rFonts w:eastAsia="PMingLiU"/>
              </w:rPr>
            </w:pPr>
          </w:p>
        </w:tc>
      </w:tr>
      <w:tr w:rsidR="00E73037" w:rsidRPr="007B4467"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E73037" w:rsidRPr="007B4467" w:rsidRDefault="00E73037" w:rsidP="00E73037">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E73037" w:rsidRPr="007B4467" w:rsidRDefault="00E73037" w:rsidP="00E73037">
            <w:pPr>
              <w:pStyle w:val="TAC"/>
              <w:rPr>
                <w:rFonts w:eastAsia="PMingLiU"/>
              </w:rPr>
            </w:pPr>
          </w:p>
        </w:tc>
      </w:tr>
      <w:tr w:rsidR="00E73037" w:rsidRPr="007B4467"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E73037" w:rsidRPr="007B4467" w:rsidRDefault="00E73037" w:rsidP="00E73037">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E73037" w:rsidRPr="007B4467" w:rsidRDefault="00E73037" w:rsidP="00E73037">
            <w:pPr>
              <w:pStyle w:val="TAC"/>
              <w:rPr>
                <w:rFonts w:eastAsia="PMingLiU"/>
              </w:rPr>
            </w:pPr>
          </w:p>
        </w:tc>
      </w:tr>
      <w:tr w:rsidR="00E73037" w:rsidRPr="007B4467"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E73037" w:rsidRPr="007B4467" w:rsidRDefault="00E73037" w:rsidP="00E73037">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E73037" w:rsidRPr="007B4467" w:rsidRDefault="00E73037" w:rsidP="00E73037">
            <w:pPr>
              <w:pStyle w:val="TAC"/>
              <w:rPr>
                <w:rFonts w:eastAsia="PMingLiU"/>
              </w:rPr>
            </w:pPr>
          </w:p>
        </w:tc>
      </w:tr>
      <w:tr w:rsidR="00E73037" w:rsidRPr="007B4467"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E73037" w:rsidRPr="007B4467" w:rsidRDefault="00E73037" w:rsidP="00E73037">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E73037" w:rsidRPr="007B4467" w:rsidRDefault="00E73037" w:rsidP="00E73037">
            <w:pPr>
              <w:pStyle w:val="TAC"/>
              <w:rPr>
                <w:rFonts w:eastAsia="PMingLiU"/>
              </w:rPr>
            </w:pPr>
          </w:p>
        </w:tc>
      </w:tr>
      <w:tr w:rsidR="00E73037" w:rsidRPr="007B4467"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E73037" w:rsidRPr="007B4467" w:rsidRDefault="00E73037" w:rsidP="00E73037">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E73037" w:rsidRPr="007B4467" w:rsidRDefault="00E73037" w:rsidP="00E73037">
            <w:pPr>
              <w:pStyle w:val="TAC"/>
              <w:rPr>
                <w:rFonts w:eastAsia="PMingLiU"/>
              </w:rPr>
            </w:pPr>
          </w:p>
        </w:tc>
      </w:tr>
      <w:tr w:rsidR="00453936" w:rsidRPr="007B4467" w14:paraId="29C59D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EFBDA6" w14:textId="029BD5DA" w:rsidR="00453936" w:rsidRPr="007B4467" w:rsidRDefault="00453936" w:rsidP="00453936">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154B86D0" w14:textId="2F67AD51"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7F96A2"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279C0" w14:textId="77777777" w:rsidR="00453936" w:rsidRPr="007B4467" w:rsidRDefault="00453936" w:rsidP="00453936">
            <w:pPr>
              <w:pStyle w:val="TAC"/>
              <w:rPr>
                <w:rFonts w:eastAsia="PMingLiU"/>
              </w:rPr>
            </w:pPr>
          </w:p>
        </w:tc>
      </w:tr>
      <w:tr w:rsidR="007D0AC9" w:rsidRPr="007B4467" w14:paraId="61256AD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8E45C9" w14:textId="3B8E1943" w:rsidR="007D0AC9" w:rsidRPr="007B4467" w:rsidRDefault="007D0AC9" w:rsidP="007D0AC9">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18180331" w14:textId="556BF9ED" w:rsidR="007D0AC9" w:rsidRPr="007B4467" w:rsidRDefault="007D0AC9" w:rsidP="007D0AC9">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3F3A1A" w14:textId="77777777" w:rsidR="007D0AC9" w:rsidRPr="007B4467" w:rsidRDefault="007D0AC9" w:rsidP="007D0AC9">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A4E657" w14:textId="77777777" w:rsidR="007D0AC9" w:rsidRPr="007B4467" w:rsidRDefault="007D0AC9" w:rsidP="007D0AC9">
            <w:pPr>
              <w:pStyle w:val="TAC"/>
              <w:rPr>
                <w:rFonts w:eastAsia="PMingLiU"/>
              </w:rPr>
            </w:pPr>
          </w:p>
        </w:tc>
      </w:tr>
      <w:tr w:rsidR="00453936" w:rsidRPr="007B4467" w14:paraId="3A21CC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5C5D5D" w14:textId="3770C657" w:rsidR="00453936" w:rsidRPr="007B4467" w:rsidRDefault="00453936" w:rsidP="00453936">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3A7699F8" w14:textId="7C75D4DA" w:rsidR="00453936" w:rsidRPr="007B4467" w:rsidRDefault="00453936" w:rsidP="0045393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FD891F"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255CA" w14:textId="77777777" w:rsidR="00453936" w:rsidRPr="007B4467" w:rsidRDefault="00453936" w:rsidP="00453936">
            <w:pPr>
              <w:pStyle w:val="TAC"/>
              <w:rPr>
                <w:rFonts w:eastAsia="PMingLiU"/>
              </w:rPr>
            </w:pPr>
          </w:p>
        </w:tc>
      </w:tr>
      <w:tr w:rsidR="00EB346D" w:rsidRPr="007B4467" w14:paraId="533DF1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DDD553" w14:textId="21CB92DC" w:rsidR="00EB346D" w:rsidRPr="007B4467" w:rsidRDefault="00EB346D" w:rsidP="00EB346D">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664DB674" w14:textId="19CDBA58"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5D7028"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49D93" w14:textId="77777777" w:rsidR="00EB346D" w:rsidRPr="007B4467" w:rsidRDefault="00EB346D" w:rsidP="00EB346D">
            <w:pPr>
              <w:pStyle w:val="TAC"/>
              <w:rPr>
                <w:rFonts w:eastAsia="PMingLiU"/>
              </w:rPr>
            </w:pPr>
          </w:p>
        </w:tc>
      </w:tr>
      <w:tr w:rsidR="00EB346D" w:rsidRPr="007B4467" w14:paraId="05ED20A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BA8F26" w14:textId="04729332" w:rsidR="00EB346D" w:rsidRPr="007B4467" w:rsidRDefault="00EB346D" w:rsidP="00EB346D">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5712963F" w14:textId="3A8594BF"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AC906"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ED8BA" w14:textId="77777777" w:rsidR="00EB346D" w:rsidRPr="007B4467" w:rsidRDefault="00EB346D" w:rsidP="00EB346D">
            <w:pPr>
              <w:pStyle w:val="TAC"/>
              <w:rPr>
                <w:rFonts w:eastAsia="PMingLiU"/>
              </w:rPr>
            </w:pPr>
          </w:p>
        </w:tc>
      </w:tr>
      <w:tr w:rsidR="00EB346D" w:rsidRPr="007B4467" w14:paraId="06AAF5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DB08B" w14:textId="31A823FA" w:rsidR="00EB346D" w:rsidRPr="007B4467" w:rsidRDefault="00EB346D" w:rsidP="00EB346D">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6ECAB0EA" w14:textId="1A78F754" w:rsidR="00EB346D" w:rsidRPr="007B4467" w:rsidRDefault="00EB346D" w:rsidP="00EB346D">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F1FAD7"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0F16F" w14:textId="77777777" w:rsidR="00EB346D" w:rsidRPr="007B4467" w:rsidRDefault="00EB346D" w:rsidP="00EB346D">
            <w:pPr>
              <w:pStyle w:val="TAC"/>
              <w:rPr>
                <w:rFonts w:eastAsia="PMingLiU"/>
              </w:rPr>
            </w:pPr>
          </w:p>
        </w:tc>
      </w:tr>
      <w:tr w:rsidR="00EB346D" w:rsidRPr="007B4467" w14:paraId="1EF832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874D9" w14:textId="2DB50C43" w:rsidR="00EB346D" w:rsidRPr="007B4467" w:rsidRDefault="00EB346D" w:rsidP="00EB346D">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2A67991D" w14:textId="15A42967" w:rsidR="00EB346D" w:rsidRPr="007B4467" w:rsidRDefault="00EB346D" w:rsidP="00EB346D">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369BB7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49741B" w14:textId="77777777" w:rsidR="00EB346D" w:rsidRPr="007B4467" w:rsidRDefault="00EB346D" w:rsidP="00EB346D">
            <w:pPr>
              <w:pStyle w:val="TAC"/>
              <w:rPr>
                <w:rFonts w:eastAsia="PMingLiU"/>
              </w:rPr>
            </w:pPr>
          </w:p>
        </w:tc>
      </w:tr>
      <w:tr w:rsidR="00586252" w:rsidRPr="007B4467"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586252" w:rsidRPr="007B4467" w:rsidRDefault="00586252" w:rsidP="00586252">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586252" w:rsidRPr="007B4467" w:rsidRDefault="00586252" w:rsidP="00586252">
            <w:pPr>
              <w:pStyle w:val="TAC"/>
              <w:rPr>
                <w:rFonts w:eastAsia="PMingLiU"/>
              </w:rPr>
            </w:pPr>
          </w:p>
        </w:tc>
      </w:tr>
      <w:tr w:rsidR="00586252" w:rsidRPr="007B4467"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586252" w:rsidRPr="007B4467" w:rsidRDefault="00586252" w:rsidP="00586252">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586252" w:rsidRPr="007B4467" w:rsidRDefault="00586252" w:rsidP="00586252">
            <w:pPr>
              <w:pStyle w:val="TAC"/>
              <w:rPr>
                <w:rFonts w:eastAsia="PMingLiU"/>
              </w:rPr>
            </w:pPr>
          </w:p>
        </w:tc>
      </w:tr>
      <w:tr w:rsidR="00586252" w:rsidRPr="007B4467"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586252" w:rsidRPr="007B4467" w:rsidRDefault="00586252" w:rsidP="00586252">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586252" w:rsidRPr="007B4467" w:rsidRDefault="00586252" w:rsidP="00586252">
            <w:pPr>
              <w:pStyle w:val="TAC"/>
            </w:pPr>
          </w:p>
        </w:tc>
      </w:tr>
      <w:tr w:rsidR="00263ECA" w:rsidRPr="007B4467" w14:paraId="422982F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7C9AC2" w14:textId="2CB3CEA0" w:rsidR="00263ECA" w:rsidRPr="007B4467" w:rsidRDefault="00263ECA" w:rsidP="00263ECA">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0D4A0CC6" w14:textId="090A8E78" w:rsidR="00263ECA" w:rsidRPr="007B4467" w:rsidRDefault="00263ECA" w:rsidP="00263ECA">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D8CAFD" w14:textId="77777777" w:rsidR="00263ECA" w:rsidRPr="007B4467" w:rsidRDefault="00263ECA" w:rsidP="00263ECA">
            <w:pPr>
              <w:pStyle w:val="TAC"/>
            </w:pPr>
          </w:p>
        </w:tc>
        <w:tc>
          <w:tcPr>
            <w:tcW w:w="1836" w:type="pct"/>
            <w:tcBorders>
              <w:top w:val="single" w:sz="4" w:space="0" w:color="auto"/>
              <w:left w:val="single" w:sz="4" w:space="0" w:color="auto"/>
              <w:bottom w:val="single" w:sz="4" w:space="0" w:color="auto"/>
              <w:right w:val="single" w:sz="4" w:space="0" w:color="auto"/>
            </w:tcBorders>
          </w:tcPr>
          <w:p w14:paraId="53F03B8D" w14:textId="77777777" w:rsidR="00263ECA" w:rsidRPr="007B4467" w:rsidRDefault="00263ECA" w:rsidP="00263ECA">
            <w:pPr>
              <w:pStyle w:val="TAC"/>
            </w:pPr>
          </w:p>
        </w:tc>
      </w:tr>
      <w:tr w:rsidR="00586252" w:rsidRPr="007B4467"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586252" w:rsidRPr="007B4467" w:rsidRDefault="00586252" w:rsidP="00586252">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586252" w:rsidRPr="007B4467" w:rsidRDefault="00586252" w:rsidP="0058625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586252" w:rsidRPr="007B4467" w:rsidRDefault="00586252" w:rsidP="00586252">
            <w:pPr>
              <w:pStyle w:val="TAC"/>
            </w:pPr>
          </w:p>
        </w:tc>
      </w:tr>
      <w:tr w:rsidR="00586252" w:rsidRPr="007B4467"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586252" w:rsidRPr="007B4467" w:rsidRDefault="00586252" w:rsidP="00586252">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586252" w:rsidRPr="007B4467" w:rsidRDefault="00586252" w:rsidP="0058625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586252" w:rsidRPr="007B4467" w:rsidRDefault="00586252" w:rsidP="00586252">
            <w:pPr>
              <w:pStyle w:val="TAC"/>
            </w:pPr>
          </w:p>
        </w:tc>
      </w:tr>
      <w:tr w:rsidR="00EB346D" w:rsidRPr="007B4467" w14:paraId="0AFED905"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C894A29" w14:textId="1ECEF225" w:rsidR="00EB346D" w:rsidRPr="007B4467" w:rsidRDefault="00EB346D" w:rsidP="00EB346D">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69EEF26A" w14:textId="042C325D"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D6BF87"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F7E4A8C" w14:textId="77777777" w:rsidR="00EB346D" w:rsidRPr="007B4467" w:rsidRDefault="00EB346D" w:rsidP="00EB346D">
            <w:pPr>
              <w:pStyle w:val="TAC"/>
            </w:pPr>
          </w:p>
        </w:tc>
      </w:tr>
      <w:tr w:rsidR="00EB346D" w:rsidRPr="007B4467" w14:paraId="52A195A2"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72AF5A" w14:textId="2E94C0C0" w:rsidR="00EB346D" w:rsidRPr="007B4467" w:rsidRDefault="00EB346D" w:rsidP="00EB346D">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39BDD2C2" w14:textId="1BB34A9D"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B25C2"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57F44FAD" w14:textId="77777777" w:rsidR="00EB346D" w:rsidRPr="007B4467" w:rsidRDefault="00EB346D" w:rsidP="00EB346D">
            <w:pPr>
              <w:pStyle w:val="TAC"/>
            </w:pPr>
          </w:p>
        </w:tc>
      </w:tr>
      <w:tr w:rsidR="00EB346D" w:rsidRPr="007B4467" w14:paraId="728510E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7BB6D9" w14:textId="484219BD" w:rsidR="00EB346D" w:rsidRPr="007B4467" w:rsidRDefault="00EB346D" w:rsidP="00EB346D">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7D2284D6" w14:textId="2AE2440C" w:rsidR="00EB346D" w:rsidRPr="007B4467" w:rsidRDefault="00EB346D" w:rsidP="00EB346D">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4EF610"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60428214" w14:textId="77777777" w:rsidR="00EB346D" w:rsidRPr="007B4467" w:rsidRDefault="00EB346D" w:rsidP="00EB346D">
            <w:pPr>
              <w:pStyle w:val="TAC"/>
            </w:pPr>
          </w:p>
        </w:tc>
      </w:tr>
      <w:tr w:rsidR="00EB346D" w:rsidRPr="007B4467" w14:paraId="144B1C2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D47BA5" w14:textId="455958C6" w:rsidR="00EB346D" w:rsidRPr="007B4467" w:rsidRDefault="00EB346D" w:rsidP="00EB346D">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28982629" w14:textId="0FAF8AA9" w:rsidR="00EB346D" w:rsidRPr="007B4467" w:rsidRDefault="00EB346D" w:rsidP="00EB346D">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FFCB5BA"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4CD4A1AC" w14:textId="77777777" w:rsidR="00EB346D" w:rsidRPr="007B4467" w:rsidRDefault="00EB346D" w:rsidP="00EB346D">
            <w:pPr>
              <w:pStyle w:val="TAC"/>
            </w:pPr>
          </w:p>
        </w:tc>
      </w:tr>
      <w:tr w:rsidR="00263ECA" w:rsidRPr="007B4467" w14:paraId="3D090783" w14:textId="77777777" w:rsidTr="005A2F8B">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B8068F" w14:textId="77777777" w:rsidR="00263ECA" w:rsidRPr="007B4467" w:rsidRDefault="00263ECA" w:rsidP="005A2F8B">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36E06F7F" w14:textId="77777777" w:rsidR="00263ECA" w:rsidRPr="007B4467" w:rsidRDefault="00263ECA" w:rsidP="005A2F8B">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B2222EB" w14:textId="77777777" w:rsidR="00263ECA" w:rsidRPr="007B4467" w:rsidRDefault="00263ECA" w:rsidP="005A2F8B">
            <w:pPr>
              <w:pStyle w:val="TAC"/>
            </w:pPr>
          </w:p>
        </w:tc>
        <w:tc>
          <w:tcPr>
            <w:tcW w:w="1836" w:type="pct"/>
            <w:tcBorders>
              <w:top w:val="single" w:sz="4" w:space="0" w:color="auto"/>
              <w:left w:val="single" w:sz="4" w:space="0" w:color="auto"/>
              <w:bottom w:val="single" w:sz="4" w:space="0" w:color="auto"/>
              <w:right w:val="single" w:sz="4" w:space="0" w:color="auto"/>
            </w:tcBorders>
          </w:tcPr>
          <w:p w14:paraId="47A26BA9" w14:textId="77777777" w:rsidR="00263ECA" w:rsidRPr="007B4467" w:rsidRDefault="00263ECA" w:rsidP="005A2F8B">
            <w:pPr>
              <w:pStyle w:val="TAC"/>
            </w:pPr>
          </w:p>
        </w:tc>
      </w:tr>
      <w:tr w:rsidR="00586252" w:rsidRPr="007B4467"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586252" w:rsidRPr="007B4467" w:rsidRDefault="00586252" w:rsidP="00586252">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586252" w:rsidRPr="007B4467" w:rsidRDefault="00586252" w:rsidP="00586252">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586252" w:rsidRPr="007B4467" w:rsidRDefault="00586252" w:rsidP="00586252">
            <w:pPr>
              <w:pStyle w:val="TAC"/>
              <w:rPr>
                <w:rFonts w:eastAsia="PMingLiU"/>
              </w:rPr>
            </w:pPr>
          </w:p>
        </w:tc>
      </w:tr>
      <w:tr w:rsidR="00263ECA" w:rsidRPr="007B4467" w14:paraId="71095A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D7FAF8" w14:textId="440D5253" w:rsidR="00263ECA" w:rsidRPr="007B4467" w:rsidRDefault="00263ECA" w:rsidP="00263ECA">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66C3CD9D" w14:textId="4E1C0455" w:rsidR="00263ECA" w:rsidRPr="007B4467" w:rsidRDefault="00263ECA" w:rsidP="00263ECA">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B3F1DB" w14:textId="77777777" w:rsidR="00263ECA" w:rsidRPr="007B4467" w:rsidRDefault="00263ECA" w:rsidP="00263ECA">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520EAA" w14:textId="77777777" w:rsidR="00263ECA" w:rsidRPr="007B4467" w:rsidRDefault="00263ECA" w:rsidP="00263ECA">
            <w:pPr>
              <w:pStyle w:val="TAC"/>
              <w:rPr>
                <w:rFonts w:eastAsia="PMingLiU"/>
              </w:rPr>
            </w:pPr>
          </w:p>
        </w:tc>
      </w:tr>
      <w:tr w:rsidR="00453936" w:rsidRPr="007B4467" w14:paraId="7EF6C4D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B404A" w14:textId="71120579" w:rsidR="00453936" w:rsidRPr="007B4467" w:rsidRDefault="00453936" w:rsidP="00453936">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33AE49C0" w14:textId="5B68F362" w:rsidR="00453936" w:rsidRPr="007B4467" w:rsidRDefault="00453936" w:rsidP="00453936">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0500FC2"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796A7B" w14:textId="77777777" w:rsidR="00453936" w:rsidRPr="007B4467" w:rsidRDefault="00453936" w:rsidP="00453936">
            <w:pPr>
              <w:pStyle w:val="TAC"/>
              <w:rPr>
                <w:rFonts w:eastAsia="PMingLiU"/>
              </w:rPr>
            </w:pPr>
          </w:p>
        </w:tc>
      </w:tr>
      <w:tr w:rsidR="00453936" w:rsidRPr="007B4467" w14:paraId="53372A3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9AD260" w14:textId="644DDD54" w:rsidR="00453936" w:rsidRPr="007B4467" w:rsidRDefault="00453936" w:rsidP="00453936">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27857CC0" w14:textId="1A30BA7B" w:rsidR="00453936" w:rsidRPr="007B4467" w:rsidRDefault="00453936" w:rsidP="00453936">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70F9D5A"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146A1A" w14:textId="77777777" w:rsidR="00453936" w:rsidRPr="007B4467" w:rsidRDefault="00453936" w:rsidP="00453936">
            <w:pPr>
              <w:pStyle w:val="TAC"/>
              <w:rPr>
                <w:rFonts w:eastAsia="PMingLiU"/>
              </w:rPr>
            </w:pPr>
          </w:p>
        </w:tc>
      </w:tr>
      <w:tr w:rsidR="00586252" w:rsidRPr="007B4467"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586252" w:rsidRPr="007B4467" w:rsidRDefault="00586252" w:rsidP="00586252">
            <w:pPr>
              <w:keepNext/>
              <w:keepLines/>
              <w:spacing w:after="0"/>
              <w:rPr>
                <w:rFonts w:ascii="Arial" w:eastAsia="SimSun" w:hAnsi="Arial"/>
                <w:sz w:val="18"/>
              </w:rPr>
            </w:pPr>
            <w:r w:rsidRPr="007B4467">
              <w:rPr>
                <w:rFonts w:ascii="Arial" w:eastAsia="SimSun" w:hAnsi="Arial"/>
                <w:sz w:val="18"/>
                <w:lang w:eastAsia="fi-FI"/>
              </w:rPr>
              <w:t>DC_2</w:t>
            </w:r>
            <w:bookmarkStart w:id="757" w:name="OLE_LINK11"/>
            <w:r w:rsidRPr="007B4467">
              <w:rPr>
                <w:rFonts w:ascii="Arial" w:eastAsia="SimSun" w:hAnsi="Arial"/>
                <w:sz w:val="18"/>
                <w:lang w:eastAsia="fi-FI"/>
              </w:rPr>
              <w:t>A-66A_n5A</w:t>
            </w:r>
            <w:bookmarkEnd w:id="757"/>
          </w:p>
        </w:tc>
        <w:tc>
          <w:tcPr>
            <w:tcW w:w="922" w:type="pct"/>
            <w:tcBorders>
              <w:top w:val="single" w:sz="4" w:space="0" w:color="auto"/>
              <w:left w:val="single" w:sz="4" w:space="0" w:color="auto"/>
              <w:bottom w:val="single" w:sz="4" w:space="0" w:color="auto"/>
              <w:right w:val="single" w:sz="4" w:space="0" w:color="auto"/>
            </w:tcBorders>
          </w:tcPr>
          <w:p w14:paraId="35C6A7FC" w14:textId="77777777" w:rsidR="00586252" w:rsidRPr="007B4467" w:rsidRDefault="00586252" w:rsidP="0058625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586252" w:rsidRPr="007B4467" w:rsidRDefault="00586252" w:rsidP="00586252">
            <w:pPr>
              <w:pStyle w:val="TAC"/>
              <w:rPr>
                <w:rFonts w:eastAsia="PMingLiU"/>
              </w:rPr>
            </w:pPr>
          </w:p>
        </w:tc>
      </w:tr>
      <w:tr w:rsidR="00453936" w:rsidRPr="007B4467" w14:paraId="38FBAE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AFB86B" w14:textId="62794CA7"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0442A1FD" w14:textId="627E8E30"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4D1478"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03DB" w14:textId="77777777" w:rsidR="00453936" w:rsidRPr="007B4467" w:rsidRDefault="00453936" w:rsidP="00453936">
            <w:pPr>
              <w:pStyle w:val="TAC"/>
              <w:rPr>
                <w:rFonts w:eastAsia="PMingLiU"/>
              </w:rPr>
            </w:pPr>
          </w:p>
        </w:tc>
      </w:tr>
      <w:tr w:rsidR="00453936" w:rsidRPr="007B4467" w14:paraId="6C66A30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9934A7" w14:textId="2C21BA61"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1385E268" w14:textId="24F7E725"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24B6D4D"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CDB51" w14:textId="77777777" w:rsidR="00453936" w:rsidRPr="007B4467" w:rsidRDefault="00453936" w:rsidP="00453936">
            <w:pPr>
              <w:pStyle w:val="TAC"/>
              <w:rPr>
                <w:rFonts w:eastAsia="PMingLiU"/>
              </w:rPr>
            </w:pPr>
          </w:p>
        </w:tc>
      </w:tr>
      <w:tr w:rsidR="00453936" w:rsidRPr="007B4467" w14:paraId="2135AF9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825DE5" w14:textId="556B29FE" w:rsidR="00453936" w:rsidRPr="007B4467" w:rsidRDefault="00453936" w:rsidP="00453936">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4558E233" w14:textId="0B36CDEB" w:rsidR="00453936" w:rsidRPr="007B4467" w:rsidRDefault="00453936" w:rsidP="00453936">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EA875B"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579D2E" w14:textId="77777777" w:rsidR="00453936" w:rsidRPr="007B4467" w:rsidRDefault="00453936" w:rsidP="00453936">
            <w:pPr>
              <w:pStyle w:val="TAC"/>
              <w:rPr>
                <w:rFonts w:eastAsia="PMingLiU"/>
              </w:rPr>
            </w:pPr>
          </w:p>
        </w:tc>
      </w:tr>
      <w:tr w:rsidR="00586252" w:rsidRPr="007B4467"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586252" w:rsidRPr="007B4467" w:rsidRDefault="00586252" w:rsidP="00586252">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586252" w:rsidRPr="007B4467" w:rsidRDefault="00586252" w:rsidP="00586252">
            <w:pPr>
              <w:pStyle w:val="TAC"/>
              <w:rPr>
                <w:rFonts w:eastAsia="PMingLiU"/>
              </w:rPr>
            </w:pPr>
          </w:p>
        </w:tc>
      </w:tr>
      <w:tr w:rsidR="00586252" w:rsidRPr="007B4467"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586252" w:rsidRPr="007B4467" w:rsidRDefault="00586252" w:rsidP="00586252">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586252" w:rsidRPr="007B4467" w:rsidRDefault="00586252" w:rsidP="00586252">
            <w:pPr>
              <w:pStyle w:val="TAC"/>
              <w:rPr>
                <w:rFonts w:eastAsia="PMingLiU"/>
              </w:rPr>
            </w:pPr>
          </w:p>
        </w:tc>
      </w:tr>
      <w:tr w:rsidR="00EB346D" w:rsidRPr="007B4467" w14:paraId="0E8BF64E"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7AF7456" w14:textId="0489E33E" w:rsidR="00EB346D" w:rsidRPr="007B4467" w:rsidRDefault="00EB346D" w:rsidP="00EB346D">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110EC86F" w14:textId="38DF769C"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2BFED8"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CB155" w14:textId="77777777" w:rsidR="00EB346D" w:rsidRPr="007B4467" w:rsidRDefault="00EB346D" w:rsidP="00EB346D">
            <w:pPr>
              <w:pStyle w:val="TAC"/>
              <w:rPr>
                <w:rFonts w:eastAsia="PMingLiU"/>
              </w:rPr>
            </w:pPr>
          </w:p>
        </w:tc>
      </w:tr>
      <w:tr w:rsidR="00EB346D" w:rsidRPr="007B4467" w14:paraId="0B551E87"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7964986" w14:textId="6FD61FE4" w:rsidR="00EB346D" w:rsidRPr="007B4467" w:rsidRDefault="00EB346D" w:rsidP="00EB346D">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6B8F711E" w14:textId="04924E7D"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F38B20"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D34F3" w14:textId="77777777" w:rsidR="00EB346D" w:rsidRPr="007B4467" w:rsidRDefault="00EB346D" w:rsidP="00EB346D">
            <w:pPr>
              <w:pStyle w:val="TAC"/>
              <w:rPr>
                <w:rFonts w:eastAsia="PMingLiU"/>
              </w:rPr>
            </w:pPr>
          </w:p>
        </w:tc>
      </w:tr>
      <w:tr w:rsidR="00EB346D" w:rsidRPr="007B4467" w14:paraId="67575714"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E8B56C" w14:textId="7BD9D12C" w:rsidR="00EB346D" w:rsidRPr="007B4467" w:rsidRDefault="00EB346D" w:rsidP="00EB346D">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4284D05E" w14:textId="6E3A74ED"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C3A81B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EFB9B" w14:textId="77777777" w:rsidR="00EB346D" w:rsidRPr="007B4467" w:rsidRDefault="00EB346D" w:rsidP="00EB346D">
            <w:pPr>
              <w:pStyle w:val="TAC"/>
              <w:rPr>
                <w:rFonts w:eastAsia="PMingLiU"/>
              </w:rPr>
            </w:pPr>
          </w:p>
        </w:tc>
      </w:tr>
      <w:tr w:rsidR="00A10D3D" w:rsidRPr="007B4467" w14:paraId="7F26BC2E" w14:textId="77777777" w:rsidTr="00EF4A1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6898B7" w14:textId="77777777" w:rsidR="00A10D3D" w:rsidRPr="007B4467" w:rsidRDefault="00A10D3D" w:rsidP="00EF4A12">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3CB7A50F" w14:textId="77777777" w:rsidR="00A10D3D" w:rsidRPr="007B4467" w:rsidRDefault="00A10D3D" w:rsidP="00EF4A1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3FE99" w14:textId="77777777" w:rsidR="00A10D3D" w:rsidRPr="007B4467" w:rsidRDefault="00A10D3D" w:rsidP="00EF4A1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B1EBC" w14:textId="77777777" w:rsidR="00A10D3D" w:rsidRPr="007B4467" w:rsidRDefault="00A10D3D" w:rsidP="00EF4A12">
            <w:pPr>
              <w:pStyle w:val="TAC"/>
              <w:rPr>
                <w:rFonts w:eastAsia="PMingLiU"/>
              </w:rPr>
            </w:pPr>
          </w:p>
        </w:tc>
      </w:tr>
      <w:tr w:rsidR="00EB346D" w:rsidRPr="007B4467" w14:paraId="6D53F0B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D47249" w14:textId="53A49052" w:rsidR="00EB346D" w:rsidRPr="007B4467" w:rsidRDefault="00EB346D" w:rsidP="00EB346D">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41312260" w14:textId="6B418D1A"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009E23"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BF4F59" w14:textId="77777777" w:rsidR="00EB346D" w:rsidRPr="007B4467" w:rsidRDefault="00EB346D" w:rsidP="00EB346D">
            <w:pPr>
              <w:pStyle w:val="TAC"/>
              <w:rPr>
                <w:rFonts w:eastAsia="PMingLiU"/>
              </w:rPr>
            </w:pPr>
          </w:p>
        </w:tc>
      </w:tr>
      <w:tr w:rsidR="00EB346D" w:rsidRPr="007B4467" w14:paraId="37C7421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32815A" w14:textId="4CCF0D30" w:rsidR="00EB346D" w:rsidRPr="007B4467" w:rsidRDefault="00EB346D" w:rsidP="00EB346D">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2F994A04" w14:textId="3E39D642"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6B939A5"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E53FA4" w14:textId="77777777" w:rsidR="00EB346D" w:rsidRPr="007B4467" w:rsidRDefault="00EB346D" w:rsidP="00EB346D">
            <w:pPr>
              <w:pStyle w:val="TAC"/>
              <w:rPr>
                <w:rFonts w:eastAsia="PMingLiU"/>
              </w:rPr>
            </w:pPr>
          </w:p>
        </w:tc>
      </w:tr>
      <w:tr w:rsidR="00EB346D" w:rsidRPr="007B4467" w14:paraId="3218A746"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EB8BF8A" w14:textId="4BDD8A6D" w:rsidR="00EB346D" w:rsidRPr="007B4467" w:rsidRDefault="00EB346D" w:rsidP="00EB346D">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098BA7E" w14:textId="0D145962"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3757CD"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0401F" w14:textId="77777777" w:rsidR="00EB346D" w:rsidRPr="007B4467" w:rsidRDefault="00EB346D" w:rsidP="00EB346D">
            <w:pPr>
              <w:pStyle w:val="TAC"/>
              <w:rPr>
                <w:rFonts w:eastAsia="PMingLiU"/>
              </w:rPr>
            </w:pPr>
          </w:p>
        </w:tc>
      </w:tr>
      <w:tr w:rsidR="00586252" w:rsidRPr="007B4467"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586252" w:rsidRPr="007B4467" w:rsidRDefault="00586252" w:rsidP="00586252">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586252" w:rsidRPr="007B4467" w:rsidRDefault="00586252" w:rsidP="00586252">
            <w:pPr>
              <w:pStyle w:val="TAC"/>
              <w:rPr>
                <w:rFonts w:eastAsia="PMingLiU"/>
              </w:rPr>
            </w:pPr>
          </w:p>
        </w:tc>
      </w:tr>
      <w:tr w:rsidR="00586252" w:rsidRPr="007B4467"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586252" w:rsidRPr="007B4467" w:rsidRDefault="00586252" w:rsidP="00586252">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586252" w:rsidRPr="007B4467" w:rsidRDefault="00586252" w:rsidP="00586252">
            <w:pPr>
              <w:pStyle w:val="TAC"/>
              <w:rPr>
                <w:rFonts w:eastAsia="PMingLiU"/>
              </w:rPr>
            </w:pPr>
          </w:p>
        </w:tc>
      </w:tr>
      <w:tr w:rsidR="00586252" w:rsidRPr="007B4467"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586252" w:rsidRPr="007B4467" w:rsidRDefault="00586252" w:rsidP="00586252">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586252" w:rsidRPr="007B4467" w:rsidRDefault="00586252" w:rsidP="00586252">
            <w:pPr>
              <w:pStyle w:val="TAC"/>
              <w:rPr>
                <w:rFonts w:eastAsia="PMingLiU"/>
              </w:rPr>
            </w:pPr>
          </w:p>
        </w:tc>
      </w:tr>
      <w:tr w:rsidR="00586252" w:rsidRPr="007B4467"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586252" w:rsidRPr="007B4467" w:rsidRDefault="00586252" w:rsidP="00586252">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586252" w:rsidRPr="007B4467" w:rsidRDefault="00586252" w:rsidP="0058625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586252" w:rsidRPr="007B4467" w:rsidRDefault="00586252" w:rsidP="00586252">
            <w:pPr>
              <w:pStyle w:val="TAC"/>
              <w:rPr>
                <w:rFonts w:eastAsia="PMingLiU"/>
              </w:rPr>
            </w:pPr>
          </w:p>
        </w:tc>
      </w:tr>
      <w:tr w:rsidR="00586252" w:rsidRPr="007B4467"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586252" w:rsidRPr="007B4467" w:rsidRDefault="00586252" w:rsidP="00586252">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586252" w:rsidRPr="007B4467" w:rsidRDefault="00586252" w:rsidP="00586252">
            <w:pPr>
              <w:pStyle w:val="TAC"/>
              <w:rPr>
                <w:rFonts w:eastAsia="PMingLiU"/>
              </w:rPr>
            </w:pPr>
          </w:p>
        </w:tc>
      </w:tr>
      <w:tr w:rsidR="00586252" w:rsidRPr="007B4467"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586252" w:rsidRPr="007B4467" w:rsidRDefault="00586252" w:rsidP="00586252">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586252" w:rsidRPr="007B4467" w:rsidRDefault="00586252" w:rsidP="00586252">
            <w:pPr>
              <w:pStyle w:val="TAC"/>
              <w:rPr>
                <w:rFonts w:eastAsia="PMingLiU"/>
              </w:rPr>
            </w:pPr>
          </w:p>
        </w:tc>
      </w:tr>
      <w:tr w:rsidR="00586252" w:rsidRPr="007B4467"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586252" w:rsidRPr="007B4467" w:rsidRDefault="00586252" w:rsidP="00586252">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586252" w:rsidRPr="007B4467" w:rsidRDefault="00586252" w:rsidP="00586252">
            <w:pPr>
              <w:pStyle w:val="TAC"/>
              <w:rPr>
                <w:rFonts w:eastAsia="PMingLiU"/>
              </w:rPr>
            </w:pPr>
          </w:p>
        </w:tc>
      </w:tr>
      <w:tr w:rsidR="00586252" w:rsidRPr="007B4467"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586252" w:rsidRPr="007B4467" w:rsidRDefault="00586252" w:rsidP="00586252">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586252" w:rsidRPr="007B4467" w:rsidRDefault="00586252" w:rsidP="00586252">
            <w:pPr>
              <w:pStyle w:val="TAC"/>
              <w:rPr>
                <w:rFonts w:eastAsia="PMingLiU"/>
              </w:rPr>
            </w:pPr>
          </w:p>
        </w:tc>
      </w:tr>
      <w:tr w:rsidR="00586252" w:rsidRPr="007B4467"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586252" w:rsidRPr="007B4467" w:rsidRDefault="00586252" w:rsidP="00586252">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586252" w:rsidRPr="007B4467" w:rsidRDefault="00586252" w:rsidP="00586252">
            <w:pPr>
              <w:pStyle w:val="TAC"/>
              <w:rPr>
                <w:rFonts w:eastAsia="PMingLiU"/>
              </w:rPr>
            </w:pPr>
          </w:p>
        </w:tc>
      </w:tr>
      <w:tr w:rsidR="00586252" w:rsidRPr="007B4467"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586252" w:rsidRPr="007B4467" w:rsidRDefault="00586252" w:rsidP="00586252">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586252" w:rsidRPr="007B4467" w:rsidRDefault="00586252" w:rsidP="00586252">
            <w:pPr>
              <w:pStyle w:val="TAC"/>
              <w:rPr>
                <w:rFonts w:eastAsia="PMingLiU"/>
              </w:rPr>
            </w:pPr>
          </w:p>
        </w:tc>
      </w:tr>
      <w:tr w:rsidR="00586252" w:rsidRPr="007B4467"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586252" w:rsidRPr="007B4467" w:rsidRDefault="00586252" w:rsidP="00586252">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586252" w:rsidRPr="007B4467" w:rsidRDefault="00586252" w:rsidP="00586252">
            <w:pPr>
              <w:pStyle w:val="TAC"/>
              <w:rPr>
                <w:rFonts w:eastAsia="PMingLiU"/>
              </w:rPr>
            </w:pPr>
          </w:p>
        </w:tc>
      </w:tr>
      <w:tr w:rsidR="00586252" w:rsidRPr="007B4467"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586252" w:rsidRPr="007B4467" w:rsidRDefault="00586252" w:rsidP="00586252">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586252" w:rsidRPr="007B4467" w:rsidRDefault="00586252" w:rsidP="00586252">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586252" w:rsidRPr="007B4467" w:rsidRDefault="00586252" w:rsidP="00586252">
            <w:pPr>
              <w:pStyle w:val="TAC"/>
              <w:rPr>
                <w:rFonts w:eastAsia="PMingLiU"/>
              </w:rPr>
            </w:pPr>
          </w:p>
        </w:tc>
      </w:tr>
      <w:tr w:rsidR="00586252" w:rsidRPr="007B4467"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586252" w:rsidRPr="007B4467" w:rsidRDefault="00586252" w:rsidP="00586252">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586252" w:rsidRPr="007B4467" w:rsidRDefault="00586252" w:rsidP="00586252">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586252" w:rsidRPr="007B4467" w:rsidRDefault="00586252" w:rsidP="00586252">
            <w:pPr>
              <w:pStyle w:val="TAC"/>
              <w:rPr>
                <w:rFonts w:eastAsia="PMingLiU"/>
              </w:rPr>
            </w:pPr>
          </w:p>
        </w:tc>
      </w:tr>
      <w:tr w:rsidR="00586252" w:rsidRPr="007B4467"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586252" w:rsidRPr="007B4467" w:rsidRDefault="00586252" w:rsidP="00586252">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586252" w:rsidRPr="007B4467" w:rsidRDefault="00586252" w:rsidP="00586252">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586252" w:rsidRPr="007B4467" w:rsidRDefault="00586252" w:rsidP="00586252">
            <w:pPr>
              <w:pStyle w:val="TAC"/>
              <w:rPr>
                <w:rFonts w:eastAsia="PMingLiU"/>
              </w:rPr>
            </w:pPr>
          </w:p>
        </w:tc>
      </w:tr>
      <w:tr w:rsidR="00586252" w:rsidRPr="007B4467"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586252" w:rsidRPr="007B4467" w:rsidRDefault="00586252" w:rsidP="00586252">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586252" w:rsidRPr="007B4467" w:rsidRDefault="00586252" w:rsidP="00586252">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586252" w:rsidRPr="007B4467" w:rsidRDefault="00586252" w:rsidP="00586252">
            <w:pPr>
              <w:pStyle w:val="TAC"/>
              <w:rPr>
                <w:rFonts w:eastAsia="PMingLiU"/>
              </w:rPr>
            </w:pPr>
          </w:p>
        </w:tc>
      </w:tr>
      <w:tr w:rsidR="00586252" w:rsidRPr="007B4467"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586252" w:rsidRPr="007B4467" w:rsidRDefault="00586252" w:rsidP="00586252">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13F6A820"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586252" w:rsidRPr="007B4467" w:rsidRDefault="00586252" w:rsidP="00586252">
            <w:pPr>
              <w:pStyle w:val="TAC"/>
              <w:rPr>
                <w:rFonts w:eastAsia="PMingLiU"/>
              </w:rPr>
            </w:pPr>
          </w:p>
        </w:tc>
      </w:tr>
      <w:tr w:rsidR="00586252" w:rsidRPr="007B4467"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586252" w:rsidRPr="007B4467" w:rsidRDefault="00586252" w:rsidP="00586252">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89C97CE"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586252" w:rsidRPr="007B4467" w:rsidRDefault="00586252" w:rsidP="00586252">
            <w:pPr>
              <w:pStyle w:val="TAC"/>
              <w:rPr>
                <w:rFonts w:eastAsia="PMingLiU"/>
              </w:rPr>
            </w:pPr>
          </w:p>
        </w:tc>
      </w:tr>
      <w:tr w:rsidR="00586252" w:rsidRPr="007B4467"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586252" w:rsidRPr="007B4467" w:rsidRDefault="00586252" w:rsidP="00586252">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586252" w:rsidRPr="007B4467" w:rsidRDefault="00586252" w:rsidP="00586252">
            <w:pPr>
              <w:pStyle w:val="TAC"/>
              <w:rPr>
                <w:rFonts w:eastAsia="PMingLiU"/>
              </w:rPr>
            </w:pPr>
          </w:p>
        </w:tc>
      </w:tr>
      <w:tr w:rsidR="00586252" w:rsidRPr="007B4467"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586252" w:rsidRPr="007B4467" w:rsidRDefault="00586252" w:rsidP="00586252">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586252" w:rsidRPr="007B4467" w:rsidRDefault="00586252" w:rsidP="00586252">
            <w:pPr>
              <w:pStyle w:val="TAC"/>
              <w:rPr>
                <w:rFonts w:eastAsia="PMingLiU"/>
              </w:rPr>
            </w:pPr>
          </w:p>
        </w:tc>
      </w:tr>
      <w:tr w:rsidR="00586252" w:rsidRPr="007B4467"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586252" w:rsidRPr="007B4467" w:rsidRDefault="00586252" w:rsidP="00586252">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586252" w:rsidRPr="007B4467" w:rsidRDefault="00586252" w:rsidP="00586252">
            <w:pPr>
              <w:pStyle w:val="TAC"/>
              <w:rPr>
                <w:rFonts w:eastAsia="PMingLiU"/>
              </w:rPr>
            </w:pPr>
          </w:p>
        </w:tc>
      </w:tr>
      <w:tr w:rsidR="00586252" w:rsidRPr="007B4467"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586252" w:rsidRPr="007B4467" w:rsidRDefault="00586252" w:rsidP="00586252">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586252" w:rsidRPr="007B4467" w:rsidRDefault="00586252" w:rsidP="00586252">
            <w:pPr>
              <w:pStyle w:val="TAC"/>
              <w:rPr>
                <w:rFonts w:eastAsia="PMingLiU"/>
              </w:rPr>
            </w:pPr>
          </w:p>
        </w:tc>
      </w:tr>
      <w:tr w:rsidR="00586252" w:rsidRPr="007B4467"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586252" w:rsidRPr="007B4467" w:rsidRDefault="00586252" w:rsidP="00586252">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586252" w:rsidRPr="007B4467" w:rsidRDefault="00586252" w:rsidP="00586252">
            <w:pPr>
              <w:pStyle w:val="TAC"/>
              <w:rPr>
                <w:rFonts w:eastAsia="PMingLiU"/>
              </w:rPr>
            </w:pPr>
          </w:p>
        </w:tc>
      </w:tr>
      <w:tr w:rsidR="00586252" w:rsidRPr="007B4467"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586252" w:rsidRPr="007B4467" w:rsidRDefault="00586252" w:rsidP="00586252">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586252" w:rsidRPr="007B4467" w:rsidRDefault="00586252" w:rsidP="00586252">
            <w:pPr>
              <w:pStyle w:val="TAC"/>
              <w:rPr>
                <w:rFonts w:eastAsia="PMingLiU"/>
              </w:rPr>
            </w:pPr>
          </w:p>
        </w:tc>
      </w:tr>
      <w:tr w:rsidR="00586252" w:rsidRPr="007B4467"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586252" w:rsidRPr="007B4467" w:rsidRDefault="00586252" w:rsidP="00586252">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586252" w:rsidRPr="007B4467" w:rsidRDefault="00586252" w:rsidP="00586252">
            <w:pPr>
              <w:pStyle w:val="TAC"/>
              <w:rPr>
                <w:rFonts w:eastAsia="PMingLiU"/>
              </w:rPr>
            </w:pPr>
          </w:p>
        </w:tc>
      </w:tr>
      <w:tr w:rsidR="00586252" w:rsidRPr="007B4467"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586252" w:rsidRPr="007B4467" w:rsidRDefault="00586252" w:rsidP="00586252">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586252" w:rsidRPr="007B4467" w:rsidRDefault="00586252" w:rsidP="00586252">
            <w:pPr>
              <w:pStyle w:val="TAC"/>
              <w:rPr>
                <w:rFonts w:eastAsia="PMingLiU"/>
              </w:rPr>
            </w:pPr>
          </w:p>
        </w:tc>
      </w:tr>
      <w:tr w:rsidR="00586252" w:rsidRPr="007B4467"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586252" w:rsidRPr="007B4467" w:rsidRDefault="00586252" w:rsidP="00586252">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586252" w:rsidRPr="007B4467" w:rsidRDefault="00586252" w:rsidP="00586252">
            <w:pPr>
              <w:pStyle w:val="TAC"/>
              <w:rPr>
                <w:rFonts w:eastAsia="PMingLiU"/>
              </w:rPr>
            </w:pPr>
          </w:p>
        </w:tc>
      </w:tr>
      <w:tr w:rsidR="00586252" w:rsidRPr="007B4467"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586252" w:rsidRPr="007B4467" w:rsidRDefault="00586252" w:rsidP="00586252">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586252" w:rsidRPr="007B4467" w:rsidRDefault="00586252" w:rsidP="00586252">
            <w:pPr>
              <w:pStyle w:val="TAC"/>
              <w:rPr>
                <w:rFonts w:eastAsia="PMingLiU"/>
              </w:rPr>
            </w:pPr>
          </w:p>
        </w:tc>
      </w:tr>
      <w:tr w:rsidR="00586252" w:rsidRPr="007B4467"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586252" w:rsidRPr="007B4467" w:rsidRDefault="00586252" w:rsidP="00586252">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586252" w:rsidRPr="007B4467" w:rsidRDefault="00586252" w:rsidP="00586252">
            <w:pPr>
              <w:pStyle w:val="TAC"/>
              <w:rPr>
                <w:rFonts w:eastAsia="PMingLiU"/>
              </w:rPr>
            </w:pPr>
          </w:p>
        </w:tc>
      </w:tr>
      <w:tr w:rsidR="00586252" w:rsidRPr="007B4467"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586252" w:rsidRPr="007B4467" w:rsidRDefault="00586252" w:rsidP="00586252">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586252" w:rsidRPr="007B4467" w:rsidRDefault="00586252" w:rsidP="00586252">
            <w:pPr>
              <w:pStyle w:val="TAC"/>
              <w:rPr>
                <w:rFonts w:eastAsia="PMingLiU"/>
              </w:rPr>
            </w:pPr>
          </w:p>
        </w:tc>
      </w:tr>
      <w:tr w:rsidR="00586252" w:rsidRPr="007B4467"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586252" w:rsidRPr="007B4467" w:rsidRDefault="00586252" w:rsidP="00586252">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586252" w:rsidRPr="007B4467" w:rsidRDefault="00586252" w:rsidP="00586252">
            <w:pPr>
              <w:pStyle w:val="TAC"/>
              <w:rPr>
                <w:rFonts w:eastAsia="PMingLiU"/>
              </w:rPr>
            </w:pPr>
          </w:p>
        </w:tc>
      </w:tr>
      <w:tr w:rsidR="00586252" w:rsidRPr="007B4467"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586252" w:rsidRPr="007B4467" w:rsidRDefault="00586252" w:rsidP="00586252">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586252" w:rsidRPr="007B4467" w:rsidRDefault="00586252" w:rsidP="00586252">
            <w:pPr>
              <w:pStyle w:val="TAC"/>
              <w:rPr>
                <w:rFonts w:eastAsia="PMingLiU"/>
              </w:rPr>
            </w:pPr>
          </w:p>
        </w:tc>
      </w:tr>
      <w:tr w:rsidR="00586252" w:rsidRPr="007B4467"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586252" w:rsidRPr="007B4467" w:rsidRDefault="00586252" w:rsidP="00586252">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586252" w:rsidRPr="007B4467" w:rsidRDefault="00586252" w:rsidP="00586252">
            <w:pPr>
              <w:pStyle w:val="TAC"/>
              <w:rPr>
                <w:rFonts w:eastAsia="PMingLiU"/>
              </w:rPr>
            </w:pPr>
          </w:p>
        </w:tc>
      </w:tr>
      <w:tr w:rsidR="00586252" w:rsidRPr="007B4467"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586252" w:rsidRPr="007B4467" w:rsidRDefault="00586252" w:rsidP="00586252">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586252" w:rsidRPr="007B4467" w:rsidRDefault="00586252" w:rsidP="00586252">
            <w:pPr>
              <w:pStyle w:val="TAC"/>
              <w:rPr>
                <w:rFonts w:eastAsia="PMingLiU"/>
              </w:rPr>
            </w:pPr>
          </w:p>
        </w:tc>
      </w:tr>
      <w:tr w:rsidR="00586252" w:rsidRPr="007B4467"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586252" w:rsidRPr="007B4467" w:rsidRDefault="00586252" w:rsidP="00586252">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586252" w:rsidRPr="007B4467" w:rsidRDefault="00586252" w:rsidP="00586252">
            <w:pPr>
              <w:pStyle w:val="TAC"/>
              <w:rPr>
                <w:rFonts w:eastAsia="PMingLiU"/>
              </w:rPr>
            </w:pPr>
          </w:p>
        </w:tc>
      </w:tr>
      <w:tr w:rsidR="00586252" w:rsidRPr="007B4467"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586252" w:rsidRPr="007B4467" w:rsidRDefault="00586252" w:rsidP="00586252">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586252" w:rsidRPr="007B4467" w:rsidRDefault="00586252" w:rsidP="0058625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586252" w:rsidRPr="007B4467" w:rsidRDefault="00586252" w:rsidP="00586252">
            <w:pPr>
              <w:pStyle w:val="TAC"/>
              <w:rPr>
                <w:rFonts w:eastAsia="PMingLiU"/>
              </w:rPr>
            </w:pPr>
          </w:p>
        </w:tc>
      </w:tr>
      <w:tr w:rsidR="00586252" w:rsidRPr="007B4467"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586252" w:rsidRPr="007B4467" w:rsidRDefault="00586252" w:rsidP="00586252">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586252" w:rsidRPr="007B4467" w:rsidRDefault="00586252" w:rsidP="00586252">
            <w:pPr>
              <w:pStyle w:val="TAC"/>
              <w:rPr>
                <w:rFonts w:eastAsia="PMingLiU"/>
              </w:rPr>
            </w:pPr>
          </w:p>
        </w:tc>
      </w:tr>
      <w:tr w:rsidR="00586252" w:rsidRPr="007B4467"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586252" w:rsidRPr="007B4467" w:rsidRDefault="00586252" w:rsidP="00586252">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586252" w:rsidRPr="007B4467" w:rsidRDefault="00586252" w:rsidP="00586252">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586252" w:rsidRPr="007B4467" w:rsidRDefault="00586252" w:rsidP="00586252">
            <w:pPr>
              <w:pStyle w:val="TAC"/>
              <w:rPr>
                <w:rFonts w:eastAsia="PMingLiU"/>
              </w:rPr>
            </w:pPr>
          </w:p>
        </w:tc>
      </w:tr>
      <w:tr w:rsidR="00586252" w:rsidRPr="007B4467"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586252" w:rsidRPr="007B4467" w:rsidRDefault="00586252" w:rsidP="00586252">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2A78C547"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586252" w:rsidRPr="007B4467" w:rsidRDefault="00586252" w:rsidP="00586252">
            <w:pPr>
              <w:pStyle w:val="TAC"/>
              <w:rPr>
                <w:rFonts w:eastAsia="PMingLiU"/>
              </w:rPr>
            </w:pPr>
          </w:p>
        </w:tc>
      </w:tr>
      <w:tr w:rsidR="00586252" w:rsidRPr="007B4467"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586252" w:rsidRPr="007B4467" w:rsidRDefault="00586252" w:rsidP="00586252">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76350FFA"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586252" w:rsidRPr="007B4467" w:rsidRDefault="00586252" w:rsidP="00586252">
            <w:pPr>
              <w:pStyle w:val="TAC"/>
              <w:rPr>
                <w:rFonts w:eastAsia="PMingLiU"/>
              </w:rPr>
            </w:pPr>
          </w:p>
        </w:tc>
      </w:tr>
      <w:tr w:rsidR="00586252" w:rsidRPr="007B4467"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586252" w:rsidRPr="007B4467" w:rsidRDefault="00586252" w:rsidP="00586252">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6CB2EC31" w:rsidR="00586252" w:rsidRPr="007B4467" w:rsidRDefault="00586252" w:rsidP="00586252">
            <w:pPr>
              <w:pStyle w:val="TAC"/>
              <w:rPr>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586252" w:rsidRPr="007B4467" w:rsidRDefault="00586252" w:rsidP="00586252">
            <w:pPr>
              <w:pStyle w:val="TAC"/>
              <w:rPr>
                <w:rFonts w:eastAsia="PMingLiU"/>
              </w:rPr>
            </w:pPr>
          </w:p>
        </w:tc>
      </w:tr>
      <w:tr w:rsidR="00586252" w:rsidRPr="007B4467"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586252" w:rsidRPr="007B4467" w:rsidRDefault="00586252" w:rsidP="00586252">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271C161A"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586252" w:rsidRPr="007B4467" w:rsidRDefault="00586252" w:rsidP="00586252">
            <w:pPr>
              <w:pStyle w:val="TAC"/>
              <w:rPr>
                <w:rFonts w:eastAsia="PMingLiU"/>
              </w:rPr>
            </w:pPr>
          </w:p>
        </w:tc>
      </w:tr>
      <w:tr w:rsidR="00586252" w:rsidRPr="007B4467"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586252" w:rsidRPr="007B4467" w:rsidRDefault="00586252" w:rsidP="00586252">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B88B87C" w:rsidR="00586252" w:rsidRPr="007B4467" w:rsidRDefault="00586252" w:rsidP="00586252">
            <w:pPr>
              <w:pStyle w:val="TAC"/>
              <w:rPr>
                <w:rFonts w:eastAsia="PMingLiU"/>
                <w:lang w:eastAsia="ja-JP"/>
              </w:rPr>
            </w:pPr>
            <w:r w:rsidRPr="007B4467">
              <w:rPr>
                <w:rFonts w:eastAsia="PMingLiU"/>
                <w:lang w:eastAsia="ja-JP"/>
              </w:rPr>
              <w:t>Rel-1</w:t>
            </w:r>
            <w:r w:rsidR="00460002" w:rsidRPr="007B4467">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586252" w:rsidRPr="007B4467" w:rsidRDefault="00586252" w:rsidP="00586252">
            <w:pPr>
              <w:pStyle w:val="TAC"/>
              <w:rPr>
                <w:rFonts w:eastAsia="PMingLiU"/>
              </w:rPr>
            </w:pPr>
          </w:p>
        </w:tc>
      </w:tr>
      <w:tr w:rsidR="00586252" w:rsidRPr="007B4467"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586252" w:rsidRPr="007B4467" w:rsidRDefault="00586252" w:rsidP="00586252">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586252" w:rsidRPr="007B4467" w:rsidRDefault="00586252" w:rsidP="00586252">
            <w:pPr>
              <w:pStyle w:val="TAC"/>
              <w:rPr>
                <w:rFonts w:eastAsia="PMingLiU"/>
              </w:rPr>
            </w:pPr>
          </w:p>
        </w:tc>
      </w:tr>
      <w:tr w:rsidR="00586252" w:rsidRPr="007B4467"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586252" w:rsidRPr="007B4467" w:rsidRDefault="00586252" w:rsidP="00586252">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586252" w:rsidRPr="007B4467" w:rsidRDefault="00586252" w:rsidP="00586252">
            <w:pPr>
              <w:pStyle w:val="TAC"/>
              <w:rPr>
                <w:rFonts w:eastAsia="PMingLiU"/>
              </w:rPr>
            </w:pPr>
          </w:p>
        </w:tc>
      </w:tr>
      <w:tr w:rsidR="00586252" w:rsidRPr="007B4467"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586252" w:rsidRPr="007B4467" w:rsidRDefault="00586252" w:rsidP="00586252">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586252" w:rsidRPr="007B4467" w:rsidRDefault="00586252" w:rsidP="00586252">
            <w:pPr>
              <w:pStyle w:val="TAC"/>
              <w:rPr>
                <w:rFonts w:eastAsia="PMingLiU"/>
              </w:rPr>
            </w:pPr>
          </w:p>
        </w:tc>
      </w:tr>
      <w:tr w:rsidR="00586252" w:rsidRPr="007B4467"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586252" w:rsidRPr="007B4467" w:rsidRDefault="00586252" w:rsidP="00586252">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586252" w:rsidRPr="007B4467" w:rsidRDefault="00586252" w:rsidP="00586252">
            <w:pPr>
              <w:pStyle w:val="TAC"/>
              <w:rPr>
                <w:rFonts w:eastAsia="PMingLiU"/>
              </w:rPr>
            </w:pPr>
          </w:p>
        </w:tc>
      </w:tr>
      <w:tr w:rsidR="00586252" w:rsidRPr="007B4467"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586252" w:rsidRPr="007B4467" w:rsidRDefault="00586252" w:rsidP="00586252">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586252" w:rsidRPr="007B4467" w:rsidRDefault="00586252" w:rsidP="00586252">
            <w:pPr>
              <w:pStyle w:val="TAC"/>
              <w:rPr>
                <w:rFonts w:eastAsia="PMingLiU"/>
              </w:rPr>
            </w:pPr>
          </w:p>
        </w:tc>
      </w:tr>
      <w:tr w:rsidR="00586252" w:rsidRPr="007B4467"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586252" w:rsidRPr="007B4467" w:rsidRDefault="00586252" w:rsidP="00586252">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586252" w:rsidRPr="007B4467" w:rsidRDefault="00586252" w:rsidP="00586252">
            <w:pPr>
              <w:pStyle w:val="TAC"/>
              <w:rPr>
                <w:rFonts w:eastAsia="PMingLiU"/>
              </w:rPr>
            </w:pPr>
          </w:p>
        </w:tc>
      </w:tr>
      <w:tr w:rsidR="00586252" w:rsidRPr="007B4467"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586252" w:rsidRPr="007B4467" w:rsidRDefault="00586252" w:rsidP="00586252">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586252" w:rsidRPr="007B4467" w:rsidRDefault="00586252" w:rsidP="00586252">
            <w:pPr>
              <w:pStyle w:val="TAC"/>
              <w:rPr>
                <w:rFonts w:eastAsia="PMingLiU"/>
              </w:rPr>
            </w:pPr>
          </w:p>
        </w:tc>
      </w:tr>
      <w:tr w:rsidR="00586252" w:rsidRPr="007B4467"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586252" w:rsidRPr="007B4467" w:rsidRDefault="00586252" w:rsidP="00586252">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586252" w:rsidRPr="007B4467" w:rsidRDefault="00586252" w:rsidP="00586252">
            <w:pPr>
              <w:pStyle w:val="TAC"/>
              <w:rPr>
                <w:rFonts w:eastAsia="PMingLiU"/>
              </w:rPr>
            </w:pPr>
          </w:p>
        </w:tc>
      </w:tr>
      <w:tr w:rsidR="00586252" w:rsidRPr="007B4467"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586252" w:rsidRPr="007B4467" w:rsidRDefault="00586252" w:rsidP="00586252">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586252" w:rsidRPr="007B4467" w:rsidRDefault="00586252" w:rsidP="00586252">
            <w:pPr>
              <w:pStyle w:val="TAC"/>
              <w:rPr>
                <w:rFonts w:eastAsia="PMingLiU"/>
              </w:rPr>
            </w:pPr>
          </w:p>
        </w:tc>
      </w:tr>
      <w:tr w:rsidR="00586252" w:rsidRPr="007B4467"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586252" w:rsidRPr="007B4467" w:rsidRDefault="00586252" w:rsidP="00586252">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586252" w:rsidRPr="007B4467" w:rsidRDefault="00586252" w:rsidP="00586252">
            <w:pPr>
              <w:pStyle w:val="TAC"/>
              <w:rPr>
                <w:rFonts w:eastAsia="PMingLiU"/>
              </w:rPr>
            </w:pPr>
          </w:p>
        </w:tc>
      </w:tr>
      <w:tr w:rsidR="00586252" w:rsidRPr="007B4467"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586252" w:rsidRPr="007B4467" w:rsidRDefault="00586252" w:rsidP="00586252">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586252" w:rsidRPr="007B4467" w:rsidRDefault="00586252" w:rsidP="00586252">
            <w:pPr>
              <w:pStyle w:val="TAC"/>
              <w:rPr>
                <w:rFonts w:eastAsia="PMingLiU"/>
              </w:rPr>
            </w:pPr>
          </w:p>
        </w:tc>
      </w:tr>
      <w:tr w:rsidR="00A8025F" w:rsidRPr="007B4467" w14:paraId="5257D1CE"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A8025F" w:rsidRPr="007B4467" w:rsidRDefault="00A8025F" w:rsidP="00452594">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071D52BC"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FBAAD3"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D520CA" w14:textId="77777777" w:rsidR="00A8025F" w:rsidRPr="007B4467" w:rsidRDefault="00A8025F" w:rsidP="00452594">
            <w:pPr>
              <w:pStyle w:val="TAC"/>
              <w:rPr>
                <w:rFonts w:eastAsia="PMingLiU"/>
              </w:rPr>
            </w:pPr>
          </w:p>
        </w:tc>
      </w:tr>
      <w:tr w:rsidR="00A8025F" w:rsidRPr="007B4467" w14:paraId="247580F1"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A8025F" w:rsidRPr="007B4467" w:rsidRDefault="00A8025F" w:rsidP="00452594">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61A73A62"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779BE3"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44EF2" w14:textId="77777777" w:rsidR="00A8025F" w:rsidRPr="007B4467" w:rsidRDefault="00A8025F" w:rsidP="00452594">
            <w:pPr>
              <w:pStyle w:val="TAC"/>
              <w:rPr>
                <w:rFonts w:eastAsia="PMingLiU"/>
              </w:rPr>
            </w:pPr>
          </w:p>
        </w:tc>
      </w:tr>
      <w:tr w:rsidR="00453936" w:rsidRPr="007B4467" w14:paraId="2BC81764"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4EDFDE" w14:textId="087FFD6E" w:rsidR="00453936" w:rsidRPr="007B4467" w:rsidRDefault="00453936" w:rsidP="00453936">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77EF0889" w14:textId="312A14B1"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275526"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FA6382" w14:textId="77777777" w:rsidR="00453936" w:rsidRPr="007B4467" w:rsidRDefault="00453936" w:rsidP="00453936">
            <w:pPr>
              <w:pStyle w:val="TAC"/>
              <w:rPr>
                <w:rFonts w:eastAsia="PMingLiU"/>
              </w:rPr>
            </w:pPr>
          </w:p>
        </w:tc>
      </w:tr>
      <w:tr w:rsidR="00453936" w:rsidRPr="007B4467" w14:paraId="56AE87E2"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55543B" w14:textId="366898D4" w:rsidR="00453936" w:rsidRPr="007B4467" w:rsidRDefault="00453936" w:rsidP="00453936">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5B8D538B" w14:textId="65BBBE47"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CADBDA"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612AAA" w14:textId="77777777" w:rsidR="00453936" w:rsidRPr="007B4467" w:rsidRDefault="00453936" w:rsidP="00453936">
            <w:pPr>
              <w:pStyle w:val="TAC"/>
              <w:rPr>
                <w:rFonts w:eastAsia="PMingLiU"/>
              </w:rPr>
            </w:pPr>
          </w:p>
        </w:tc>
      </w:tr>
      <w:tr w:rsidR="00453936" w:rsidRPr="007B4467" w14:paraId="0CBA5883"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E1EDF9" w14:textId="6E7F8BA6" w:rsidR="00453936" w:rsidRPr="007B4467" w:rsidRDefault="00453936" w:rsidP="00453936">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18731897" w14:textId="2E1D41B0" w:rsidR="00453936" w:rsidRPr="007B4467" w:rsidRDefault="00453936" w:rsidP="0045393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831600" w14:textId="77777777" w:rsidR="00453936" w:rsidRPr="007B4467" w:rsidRDefault="00453936" w:rsidP="0045393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EFB9DE" w14:textId="77777777" w:rsidR="00453936" w:rsidRPr="007B4467" w:rsidRDefault="00453936" w:rsidP="00453936">
            <w:pPr>
              <w:pStyle w:val="TAC"/>
              <w:rPr>
                <w:rFonts w:eastAsia="PMingLiU"/>
              </w:rPr>
            </w:pPr>
          </w:p>
        </w:tc>
      </w:tr>
      <w:tr w:rsidR="00EB346D" w:rsidRPr="007B4467" w14:paraId="53694A6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8B784CE" w14:textId="7418A5C0" w:rsidR="00EB346D" w:rsidRPr="007B4467" w:rsidRDefault="00EB346D" w:rsidP="00EB346D">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336ED8CF" w14:textId="709B9C20"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04E59"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A7B4E" w14:textId="77777777" w:rsidR="00EB346D" w:rsidRPr="007B4467" w:rsidRDefault="00EB346D" w:rsidP="00EB346D">
            <w:pPr>
              <w:pStyle w:val="TAC"/>
              <w:rPr>
                <w:rFonts w:eastAsia="PMingLiU"/>
              </w:rPr>
            </w:pPr>
          </w:p>
        </w:tc>
      </w:tr>
      <w:tr w:rsidR="00EB346D" w:rsidRPr="007B4467" w14:paraId="07E66BA9"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C2692A" w14:textId="1CC16EB0" w:rsidR="00EB346D" w:rsidRPr="007B4467" w:rsidRDefault="00EB346D" w:rsidP="00EB346D">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404969B8" w14:textId="43C0218A"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697C2D"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DBD5C" w14:textId="77777777" w:rsidR="00EB346D" w:rsidRPr="007B4467" w:rsidRDefault="00EB346D" w:rsidP="00EB346D">
            <w:pPr>
              <w:pStyle w:val="TAC"/>
              <w:rPr>
                <w:rFonts w:eastAsia="PMingLiU"/>
              </w:rPr>
            </w:pPr>
          </w:p>
        </w:tc>
      </w:tr>
      <w:tr w:rsidR="00EB346D" w:rsidRPr="007B4467" w14:paraId="35EF38D3"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3116645" w14:textId="3CD38F8A" w:rsidR="00EB346D" w:rsidRPr="007B4467" w:rsidRDefault="00EB346D" w:rsidP="00EB346D">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6D8D3A08" w14:textId="1B3663E6" w:rsidR="00EB346D" w:rsidRPr="007B4467" w:rsidRDefault="00EB346D" w:rsidP="00EB346D">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F8445C"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35637" w14:textId="77777777" w:rsidR="00EB346D" w:rsidRPr="007B4467" w:rsidRDefault="00EB346D" w:rsidP="00EB346D">
            <w:pPr>
              <w:pStyle w:val="TAC"/>
              <w:rPr>
                <w:rFonts w:eastAsia="PMingLiU"/>
              </w:rPr>
            </w:pPr>
          </w:p>
        </w:tc>
      </w:tr>
      <w:tr w:rsidR="00EB346D" w:rsidRPr="007B4467" w14:paraId="3C71662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5B1990A" w14:textId="10A31BF7" w:rsidR="00EB346D" w:rsidRPr="007B4467" w:rsidRDefault="00EB346D" w:rsidP="00EB346D">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0948C2F1" w14:textId="5C74890D" w:rsidR="00EB346D" w:rsidRPr="007B4467" w:rsidRDefault="00EB346D" w:rsidP="00EB346D">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76B54C4" w14:textId="77777777" w:rsidR="00EB346D" w:rsidRPr="007B4467" w:rsidRDefault="00EB346D" w:rsidP="00EB346D">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9FCC66" w14:textId="77777777" w:rsidR="00EB346D" w:rsidRPr="007B4467" w:rsidRDefault="00EB346D" w:rsidP="00EB346D">
            <w:pPr>
              <w:pStyle w:val="TAC"/>
              <w:rPr>
                <w:rFonts w:eastAsia="PMingLiU"/>
              </w:rPr>
            </w:pPr>
          </w:p>
        </w:tc>
      </w:tr>
      <w:tr w:rsidR="00586252" w:rsidRPr="007B4467"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586252" w:rsidRPr="007B4467" w:rsidRDefault="00586252" w:rsidP="00586252">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586252" w:rsidRPr="007B4467" w:rsidRDefault="00586252" w:rsidP="00586252">
            <w:pPr>
              <w:pStyle w:val="TAC"/>
              <w:rPr>
                <w:rFonts w:eastAsia="PMingLiU"/>
              </w:rPr>
            </w:pPr>
          </w:p>
        </w:tc>
      </w:tr>
      <w:tr w:rsidR="00586252" w:rsidRPr="007B4467"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586252" w:rsidRPr="007B4467" w:rsidRDefault="00586252" w:rsidP="00586252">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586252" w:rsidRPr="007B4467" w:rsidRDefault="00586252" w:rsidP="00586252">
            <w:pPr>
              <w:pStyle w:val="TAC"/>
              <w:rPr>
                <w:rFonts w:eastAsia="PMingLiU"/>
              </w:rPr>
            </w:pPr>
          </w:p>
        </w:tc>
      </w:tr>
      <w:tr w:rsidR="00586252" w:rsidRPr="007B4467"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586252" w:rsidRPr="007B4467" w:rsidRDefault="00586252" w:rsidP="00586252">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586252" w:rsidRPr="007B4467" w:rsidRDefault="00586252" w:rsidP="00586252">
            <w:pPr>
              <w:pStyle w:val="TAC"/>
              <w:rPr>
                <w:rFonts w:eastAsia="PMingLiU"/>
              </w:rPr>
            </w:pPr>
          </w:p>
        </w:tc>
      </w:tr>
      <w:tr w:rsidR="00586252" w:rsidRPr="007B4467"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586252" w:rsidRPr="007B4467" w:rsidRDefault="00586252" w:rsidP="00586252">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586252" w:rsidRPr="007B4467" w:rsidRDefault="00586252" w:rsidP="00586252">
            <w:pPr>
              <w:pStyle w:val="TAC"/>
              <w:rPr>
                <w:rFonts w:eastAsia="PMingLiU"/>
              </w:rPr>
            </w:pPr>
          </w:p>
        </w:tc>
      </w:tr>
      <w:tr w:rsidR="00586252" w:rsidRPr="007B4467"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586252" w:rsidRPr="007B4467" w:rsidRDefault="00586252" w:rsidP="00586252">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586252" w:rsidRPr="007B4467" w:rsidRDefault="00586252" w:rsidP="00586252">
            <w:pPr>
              <w:pStyle w:val="TAC"/>
              <w:rPr>
                <w:rFonts w:eastAsia="PMingLiU"/>
              </w:rPr>
            </w:pPr>
          </w:p>
        </w:tc>
      </w:tr>
      <w:tr w:rsidR="00586252" w:rsidRPr="007B4467"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586252" w:rsidRPr="007B4467" w:rsidRDefault="00586252" w:rsidP="00586252">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586252" w:rsidRPr="007B4467" w:rsidRDefault="00586252" w:rsidP="00586252">
            <w:pPr>
              <w:pStyle w:val="TAC"/>
              <w:rPr>
                <w:rFonts w:eastAsia="PMingLiU"/>
              </w:rPr>
            </w:pPr>
          </w:p>
        </w:tc>
      </w:tr>
      <w:tr w:rsidR="00586252" w:rsidRPr="007B4467"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586252" w:rsidRPr="007B4467" w:rsidRDefault="00586252" w:rsidP="00586252">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586252" w:rsidRPr="007B4467" w:rsidRDefault="00586252" w:rsidP="00586252">
            <w:pPr>
              <w:pStyle w:val="TAC"/>
              <w:rPr>
                <w:rFonts w:eastAsia="PMingLiU"/>
              </w:rPr>
            </w:pPr>
          </w:p>
        </w:tc>
      </w:tr>
      <w:tr w:rsidR="00586252" w:rsidRPr="007B4467"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586252" w:rsidRPr="007B4467" w:rsidRDefault="00586252" w:rsidP="00586252">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586252" w:rsidRPr="007B4467" w:rsidRDefault="00586252" w:rsidP="00586252">
            <w:pPr>
              <w:pStyle w:val="TAC"/>
              <w:rPr>
                <w:rFonts w:eastAsia="PMingLiU"/>
              </w:rPr>
            </w:pPr>
          </w:p>
        </w:tc>
      </w:tr>
      <w:tr w:rsidR="00586252" w:rsidRPr="007B4467"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586252" w:rsidRPr="007B4467" w:rsidRDefault="00586252" w:rsidP="00586252">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586252" w:rsidRPr="007B4467" w:rsidRDefault="00586252" w:rsidP="00586252">
            <w:pPr>
              <w:pStyle w:val="TAC"/>
              <w:rPr>
                <w:rFonts w:eastAsia="PMingLiU"/>
              </w:rPr>
            </w:pPr>
          </w:p>
        </w:tc>
      </w:tr>
      <w:tr w:rsidR="00586252" w:rsidRPr="007B4467"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586252" w:rsidRPr="007B4467" w:rsidRDefault="00586252" w:rsidP="00586252">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586252" w:rsidRPr="007B4467" w:rsidRDefault="00586252" w:rsidP="0058625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586252" w:rsidRPr="007B4467" w:rsidRDefault="00586252" w:rsidP="00586252">
            <w:pPr>
              <w:pStyle w:val="TAC"/>
              <w:rPr>
                <w:rFonts w:eastAsia="PMingLiU"/>
              </w:rPr>
            </w:pPr>
          </w:p>
        </w:tc>
      </w:tr>
      <w:tr w:rsidR="00586252" w:rsidRPr="007B4467"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586252" w:rsidRPr="007B4467" w:rsidRDefault="00586252" w:rsidP="00586252">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586252" w:rsidRPr="007B4467" w:rsidRDefault="00586252" w:rsidP="00586252">
            <w:pPr>
              <w:pStyle w:val="TAC"/>
              <w:rPr>
                <w:rFonts w:eastAsia="PMingLiU"/>
              </w:rPr>
            </w:pPr>
          </w:p>
        </w:tc>
      </w:tr>
      <w:tr w:rsidR="00586252" w:rsidRPr="007B4467"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586252" w:rsidRPr="007B4467" w:rsidRDefault="00586252" w:rsidP="00586252">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586252" w:rsidRPr="007B4467" w:rsidRDefault="00586252" w:rsidP="00586252">
            <w:pPr>
              <w:pStyle w:val="TAC"/>
              <w:rPr>
                <w:rFonts w:eastAsia="PMingLiU"/>
              </w:rPr>
            </w:pPr>
          </w:p>
        </w:tc>
      </w:tr>
      <w:tr w:rsidR="00586252" w:rsidRPr="007B4467"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586252" w:rsidRPr="007B4467" w:rsidRDefault="00586252" w:rsidP="00586252">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586252" w:rsidRPr="007B4467" w:rsidRDefault="00586252" w:rsidP="00586252">
            <w:pPr>
              <w:pStyle w:val="TAC"/>
              <w:rPr>
                <w:rFonts w:eastAsia="PMingLiU"/>
              </w:rPr>
            </w:pPr>
          </w:p>
        </w:tc>
      </w:tr>
      <w:tr w:rsidR="00586252" w:rsidRPr="007B4467"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586252" w:rsidRPr="007B4467" w:rsidRDefault="00586252" w:rsidP="00586252">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586252" w:rsidRPr="007B4467" w:rsidRDefault="00586252" w:rsidP="00586252">
            <w:pPr>
              <w:pStyle w:val="TAC"/>
              <w:rPr>
                <w:rFonts w:eastAsia="PMingLiU"/>
              </w:rPr>
            </w:pPr>
          </w:p>
        </w:tc>
      </w:tr>
      <w:tr w:rsidR="00586252" w:rsidRPr="007B4467"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586252" w:rsidRPr="007B4467" w:rsidRDefault="00586252" w:rsidP="00586252">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586252" w:rsidRPr="007B4467" w:rsidRDefault="00586252" w:rsidP="0058625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586252" w:rsidRPr="007B4467" w:rsidRDefault="00586252" w:rsidP="00586252">
            <w:pPr>
              <w:pStyle w:val="TAC"/>
              <w:rPr>
                <w:rFonts w:eastAsia="PMingLiU"/>
              </w:rPr>
            </w:pPr>
          </w:p>
        </w:tc>
      </w:tr>
      <w:tr w:rsidR="00586252" w:rsidRPr="007B4467"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586252" w:rsidRPr="007B4467" w:rsidRDefault="00586252" w:rsidP="00586252">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586252" w:rsidRPr="007B4467" w:rsidRDefault="00586252" w:rsidP="00586252">
            <w:pPr>
              <w:pStyle w:val="TAC"/>
              <w:rPr>
                <w:rFonts w:eastAsia="PMingLiU"/>
              </w:rPr>
            </w:pPr>
          </w:p>
        </w:tc>
      </w:tr>
      <w:tr w:rsidR="00586252" w:rsidRPr="007B4467"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586252" w:rsidRPr="007B4467" w:rsidRDefault="00586252" w:rsidP="00586252">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586252" w:rsidRPr="007B4467" w:rsidRDefault="00586252" w:rsidP="00586252">
            <w:pPr>
              <w:pStyle w:val="TAC"/>
            </w:pPr>
          </w:p>
        </w:tc>
      </w:tr>
      <w:tr w:rsidR="00586252" w:rsidRPr="007B4467"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586252" w:rsidRPr="007B4467" w:rsidRDefault="00586252" w:rsidP="00586252">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586252" w:rsidRPr="007B4467" w:rsidRDefault="00586252" w:rsidP="00586252">
            <w:pPr>
              <w:pStyle w:val="TAC"/>
            </w:pPr>
          </w:p>
        </w:tc>
      </w:tr>
      <w:tr w:rsidR="00586252" w:rsidRPr="007B4467"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586252" w:rsidRPr="007B4467" w:rsidRDefault="00586252" w:rsidP="00586252">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586252" w:rsidRPr="007B4467" w:rsidRDefault="00586252" w:rsidP="0058625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586252" w:rsidRPr="007B4467" w:rsidRDefault="00586252" w:rsidP="00586252">
            <w:pPr>
              <w:pStyle w:val="TAC"/>
            </w:pPr>
          </w:p>
        </w:tc>
      </w:tr>
      <w:tr w:rsidR="00EB346D" w:rsidRPr="007B4467" w14:paraId="3EF71D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72D859" w14:textId="7C4FA331" w:rsidR="00EB346D" w:rsidRPr="007B4467" w:rsidRDefault="00EB346D" w:rsidP="00EB346D">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21E2882E" w14:textId="16348F61"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8F08E2"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2C54741C" w14:textId="77777777" w:rsidR="00EB346D" w:rsidRPr="007B4467" w:rsidRDefault="00EB346D" w:rsidP="00EB346D">
            <w:pPr>
              <w:pStyle w:val="TAC"/>
            </w:pPr>
          </w:p>
        </w:tc>
      </w:tr>
      <w:tr w:rsidR="00EB346D" w:rsidRPr="007B4467" w14:paraId="032377D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BC3CF8" w14:textId="796D4A63" w:rsidR="00EB346D" w:rsidRPr="007B4467" w:rsidRDefault="00EB346D" w:rsidP="00EB346D">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217BB410" w14:textId="70CBA31C"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B7859C"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88D6334" w14:textId="77777777" w:rsidR="00EB346D" w:rsidRPr="007B4467" w:rsidRDefault="00EB346D" w:rsidP="00EB346D">
            <w:pPr>
              <w:pStyle w:val="TAC"/>
            </w:pPr>
          </w:p>
        </w:tc>
      </w:tr>
      <w:tr w:rsidR="00EB346D" w:rsidRPr="007B4467" w14:paraId="2B6BDC1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0E2B16" w14:textId="4F3D5FC8" w:rsidR="00EB346D" w:rsidRPr="007B4467" w:rsidRDefault="00EB346D" w:rsidP="00EB346D">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5097B339" w14:textId="00906A2E" w:rsidR="00EB346D" w:rsidRPr="007B4467" w:rsidRDefault="00EB346D" w:rsidP="00EB346D">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C36F71"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729724CE" w14:textId="77777777" w:rsidR="00EB346D" w:rsidRPr="007B4467" w:rsidRDefault="00EB346D" w:rsidP="00EB346D">
            <w:pPr>
              <w:pStyle w:val="TAC"/>
            </w:pPr>
          </w:p>
        </w:tc>
      </w:tr>
      <w:tr w:rsidR="00EB346D" w:rsidRPr="007B4467" w14:paraId="5E8D80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409A39" w14:textId="3F46171D" w:rsidR="00EB346D" w:rsidRPr="007B4467" w:rsidRDefault="00EB346D" w:rsidP="00EB346D">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356969BB" w14:textId="7EF19A69" w:rsidR="00EB346D" w:rsidRPr="007B4467" w:rsidRDefault="00EB346D" w:rsidP="00EB346D">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809E96D" w14:textId="77777777" w:rsidR="00EB346D" w:rsidRPr="007B4467" w:rsidRDefault="00EB346D" w:rsidP="00EB346D">
            <w:pPr>
              <w:pStyle w:val="TAC"/>
            </w:pPr>
          </w:p>
        </w:tc>
        <w:tc>
          <w:tcPr>
            <w:tcW w:w="1836" w:type="pct"/>
            <w:tcBorders>
              <w:top w:val="single" w:sz="4" w:space="0" w:color="auto"/>
              <w:left w:val="single" w:sz="4" w:space="0" w:color="auto"/>
              <w:bottom w:val="single" w:sz="4" w:space="0" w:color="auto"/>
              <w:right w:val="single" w:sz="4" w:space="0" w:color="auto"/>
            </w:tcBorders>
          </w:tcPr>
          <w:p w14:paraId="1F4CC0CF" w14:textId="77777777" w:rsidR="00EB346D" w:rsidRPr="007B4467" w:rsidRDefault="00EB346D" w:rsidP="00EB346D">
            <w:pPr>
              <w:pStyle w:val="TAC"/>
            </w:pPr>
          </w:p>
        </w:tc>
      </w:tr>
      <w:tr w:rsidR="00586252" w:rsidRPr="007B4467"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586252" w:rsidRPr="007B4467" w:rsidRDefault="00586252" w:rsidP="00586252">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471A7378"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586252" w:rsidRPr="007B4467" w:rsidRDefault="00586252" w:rsidP="00586252">
            <w:pPr>
              <w:pStyle w:val="TAC"/>
            </w:pPr>
          </w:p>
        </w:tc>
      </w:tr>
      <w:tr w:rsidR="00586252" w:rsidRPr="007B4467"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586252" w:rsidRPr="007B4467" w:rsidRDefault="00586252" w:rsidP="00586252">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5CCC9756"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586252" w:rsidRPr="007B4467" w:rsidRDefault="00586252" w:rsidP="00586252">
            <w:pPr>
              <w:pStyle w:val="TAC"/>
            </w:pPr>
          </w:p>
        </w:tc>
      </w:tr>
      <w:tr w:rsidR="00586252" w:rsidRPr="007B4467"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586252" w:rsidRPr="007B4467" w:rsidRDefault="00586252" w:rsidP="00586252">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2FD6A8CB"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586252" w:rsidRPr="007B4467" w:rsidRDefault="00586252" w:rsidP="00586252">
            <w:pPr>
              <w:pStyle w:val="TAC"/>
            </w:pPr>
          </w:p>
        </w:tc>
      </w:tr>
      <w:tr w:rsidR="00586252" w:rsidRPr="007B4467"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586252" w:rsidRPr="007B4467" w:rsidRDefault="00586252" w:rsidP="00586252">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59163276"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586252" w:rsidRPr="007B4467" w:rsidRDefault="00586252" w:rsidP="00586252">
            <w:pPr>
              <w:pStyle w:val="TAC"/>
            </w:pPr>
          </w:p>
        </w:tc>
      </w:tr>
      <w:tr w:rsidR="00586252" w:rsidRPr="007B4467"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586252" w:rsidRPr="007B4467" w:rsidRDefault="00586252" w:rsidP="00586252">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439AB3FB" w:rsidR="00586252" w:rsidRPr="007B4467" w:rsidRDefault="00586252" w:rsidP="00586252">
            <w:pPr>
              <w:pStyle w:val="TAC"/>
              <w:rPr>
                <w:lang w:eastAsia="ja-JP"/>
              </w:rPr>
            </w:pPr>
            <w:r w:rsidRPr="007B4467">
              <w:rPr>
                <w:lang w:eastAsia="ja-JP"/>
              </w:rPr>
              <w:t>Rel-1</w:t>
            </w:r>
            <w:r w:rsidR="00460002" w:rsidRPr="007B4467">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586252" w:rsidRPr="007B4467" w:rsidRDefault="00586252" w:rsidP="00586252">
            <w:pPr>
              <w:pStyle w:val="TAC"/>
            </w:pPr>
          </w:p>
        </w:tc>
      </w:tr>
      <w:tr w:rsidR="00586252" w:rsidRPr="007B4467"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586252" w:rsidRPr="007B4467" w:rsidRDefault="00586252" w:rsidP="00586252">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586252" w:rsidRPr="007B4467" w:rsidRDefault="00586252" w:rsidP="00586252">
            <w:pPr>
              <w:pStyle w:val="TAC"/>
            </w:pPr>
          </w:p>
        </w:tc>
      </w:tr>
      <w:tr w:rsidR="00586252" w:rsidRPr="007B4467"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586252" w:rsidRPr="007B4467" w:rsidRDefault="00586252" w:rsidP="00586252">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586252" w:rsidRPr="007B4467" w:rsidRDefault="00586252" w:rsidP="00586252">
            <w:pPr>
              <w:pStyle w:val="TAC"/>
            </w:pPr>
          </w:p>
        </w:tc>
      </w:tr>
      <w:tr w:rsidR="00586252" w:rsidRPr="007B4467"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586252" w:rsidRPr="007B4467" w:rsidRDefault="00586252" w:rsidP="00586252">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586252" w:rsidRPr="007B4467" w:rsidRDefault="00586252" w:rsidP="00586252">
            <w:pPr>
              <w:pStyle w:val="TAC"/>
            </w:pPr>
          </w:p>
        </w:tc>
      </w:tr>
      <w:tr w:rsidR="00586252" w:rsidRPr="007B4467"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586252" w:rsidRPr="007B4467" w:rsidRDefault="00586252" w:rsidP="00586252">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586252" w:rsidRPr="007B4467"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586252" w:rsidRPr="007B4467" w:rsidRDefault="00586252" w:rsidP="00586252">
            <w:pPr>
              <w:pStyle w:val="TAC"/>
            </w:pPr>
          </w:p>
        </w:tc>
      </w:tr>
      <w:tr w:rsidR="00586252" w:rsidRPr="007B4467"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586252" w:rsidRPr="007B4467" w:rsidRDefault="00586252" w:rsidP="00586252">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586252" w:rsidRPr="007B4467" w:rsidRDefault="00586252" w:rsidP="00586252">
            <w:pPr>
              <w:pStyle w:val="TAC"/>
              <w:rPr>
                <w:rFonts w:eastAsia="PMingLiU"/>
              </w:rPr>
            </w:pPr>
          </w:p>
        </w:tc>
      </w:tr>
      <w:tr w:rsidR="00586252" w:rsidRPr="007B4467"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586252" w:rsidRPr="007B4467" w:rsidRDefault="00586252" w:rsidP="00586252">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586252" w:rsidRPr="007B4467" w:rsidRDefault="00586252" w:rsidP="00586252">
            <w:pPr>
              <w:pStyle w:val="TAC"/>
              <w:rPr>
                <w:rFonts w:eastAsia="PMingLiU"/>
              </w:rPr>
            </w:pPr>
          </w:p>
        </w:tc>
      </w:tr>
      <w:tr w:rsidR="00586252" w:rsidRPr="007B4467"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586252" w:rsidRPr="007B4467" w:rsidRDefault="00586252" w:rsidP="00586252">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586252" w:rsidRPr="007B4467" w:rsidRDefault="00586252" w:rsidP="00586252">
            <w:pPr>
              <w:pStyle w:val="TAC"/>
              <w:rPr>
                <w:rFonts w:eastAsia="PMingLiU"/>
              </w:rPr>
            </w:pPr>
          </w:p>
        </w:tc>
      </w:tr>
      <w:tr w:rsidR="00586252" w:rsidRPr="007B4467"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586252" w:rsidRPr="007B4467" w:rsidRDefault="00586252" w:rsidP="00586252">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586252" w:rsidRPr="007B4467" w:rsidRDefault="00586252" w:rsidP="00586252">
            <w:pPr>
              <w:pStyle w:val="TAC"/>
              <w:rPr>
                <w:rFonts w:eastAsia="PMingLiU"/>
              </w:rPr>
            </w:pPr>
          </w:p>
        </w:tc>
      </w:tr>
      <w:tr w:rsidR="00586252" w:rsidRPr="007B4467"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586252" w:rsidRPr="007B4467" w:rsidRDefault="00586252" w:rsidP="00586252">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586252" w:rsidRPr="007B4467" w:rsidRDefault="00586252" w:rsidP="00586252">
            <w:pPr>
              <w:pStyle w:val="TAC"/>
              <w:rPr>
                <w:rFonts w:eastAsia="PMingLiU"/>
              </w:rPr>
            </w:pPr>
          </w:p>
        </w:tc>
      </w:tr>
      <w:tr w:rsidR="00586252" w:rsidRPr="007B4467"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586252" w:rsidRPr="007B4467" w:rsidRDefault="00586252" w:rsidP="00586252">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586252" w:rsidRPr="007B4467" w:rsidRDefault="00586252" w:rsidP="00586252">
            <w:pPr>
              <w:pStyle w:val="TAC"/>
              <w:rPr>
                <w:rFonts w:eastAsia="PMingLiU"/>
              </w:rPr>
            </w:pPr>
          </w:p>
        </w:tc>
      </w:tr>
      <w:tr w:rsidR="00586252" w:rsidRPr="007B4467"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586252" w:rsidRPr="007B4467" w:rsidRDefault="00586252" w:rsidP="00586252">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586252" w:rsidRPr="007B4467" w:rsidRDefault="00586252" w:rsidP="00586252">
            <w:pPr>
              <w:pStyle w:val="TAC"/>
              <w:rPr>
                <w:rFonts w:eastAsia="PMingLiU"/>
              </w:rPr>
            </w:pPr>
          </w:p>
        </w:tc>
      </w:tr>
      <w:tr w:rsidR="00586252" w:rsidRPr="007B4467"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586252" w:rsidRPr="007B4467" w:rsidRDefault="00586252" w:rsidP="00586252">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586252" w:rsidRPr="007B4467" w:rsidRDefault="00586252" w:rsidP="00586252">
            <w:pPr>
              <w:pStyle w:val="TAC"/>
              <w:rPr>
                <w:rFonts w:eastAsia="PMingLiU"/>
              </w:rPr>
            </w:pPr>
          </w:p>
        </w:tc>
      </w:tr>
      <w:tr w:rsidR="00586252" w:rsidRPr="007B4467"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586252" w:rsidRPr="007B4467" w:rsidRDefault="00586252" w:rsidP="00586252">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586252" w:rsidRPr="007B4467" w:rsidRDefault="00586252" w:rsidP="00586252">
            <w:pPr>
              <w:pStyle w:val="TAC"/>
              <w:rPr>
                <w:rFonts w:eastAsia="PMingLiU"/>
              </w:rPr>
            </w:pPr>
          </w:p>
        </w:tc>
      </w:tr>
      <w:tr w:rsidR="00586252" w:rsidRPr="007B4467"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586252" w:rsidRPr="007B4467" w:rsidRDefault="00586252" w:rsidP="00586252">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586252" w:rsidRPr="007B4467" w:rsidRDefault="00586252" w:rsidP="00586252">
            <w:pPr>
              <w:pStyle w:val="TAC"/>
              <w:rPr>
                <w:rFonts w:eastAsia="PMingLiU"/>
              </w:rPr>
            </w:pPr>
          </w:p>
        </w:tc>
      </w:tr>
      <w:tr w:rsidR="00586252" w:rsidRPr="007B4467"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586252" w:rsidRPr="007B4467" w:rsidRDefault="00586252" w:rsidP="00586252">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586252" w:rsidRPr="007B4467" w:rsidRDefault="00586252" w:rsidP="00586252">
            <w:pPr>
              <w:pStyle w:val="TAC"/>
              <w:rPr>
                <w:rFonts w:eastAsia="PMingLiU"/>
              </w:rPr>
            </w:pPr>
          </w:p>
        </w:tc>
      </w:tr>
      <w:tr w:rsidR="00586252" w:rsidRPr="007B4467"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586252" w:rsidRPr="007B4467" w:rsidRDefault="00586252" w:rsidP="00586252">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586252" w:rsidRPr="007B4467" w:rsidRDefault="00586252" w:rsidP="00586252">
            <w:pPr>
              <w:pStyle w:val="TAC"/>
              <w:rPr>
                <w:rFonts w:eastAsia="PMingLiU"/>
              </w:rPr>
            </w:pPr>
          </w:p>
        </w:tc>
      </w:tr>
      <w:tr w:rsidR="00586252" w:rsidRPr="007B4467"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586252" w:rsidRPr="007B4467" w:rsidRDefault="00586252" w:rsidP="00586252">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586252" w:rsidRPr="007B4467" w:rsidRDefault="00586252" w:rsidP="00586252">
            <w:pPr>
              <w:pStyle w:val="TAC"/>
              <w:rPr>
                <w:rFonts w:eastAsia="PMingLiU"/>
              </w:rPr>
            </w:pPr>
          </w:p>
        </w:tc>
      </w:tr>
      <w:tr w:rsidR="00586252" w:rsidRPr="007B4467"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586252" w:rsidRPr="007B4467" w:rsidRDefault="00586252" w:rsidP="00586252">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586252" w:rsidRPr="007B4467" w:rsidRDefault="00586252" w:rsidP="00586252">
            <w:pPr>
              <w:pStyle w:val="TAC"/>
              <w:rPr>
                <w:rFonts w:eastAsia="PMingLiU"/>
              </w:rPr>
            </w:pPr>
          </w:p>
        </w:tc>
      </w:tr>
      <w:tr w:rsidR="00586252" w:rsidRPr="007B4467"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586252" w:rsidRPr="007B4467" w:rsidRDefault="00586252" w:rsidP="00586252">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586252" w:rsidRPr="007B4467" w:rsidRDefault="00586252" w:rsidP="00586252">
            <w:pPr>
              <w:pStyle w:val="TAC"/>
              <w:rPr>
                <w:rFonts w:eastAsia="PMingLiU"/>
              </w:rPr>
            </w:pPr>
          </w:p>
        </w:tc>
      </w:tr>
      <w:tr w:rsidR="00586252" w:rsidRPr="007B4467"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586252" w:rsidRPr="007B4467" w:rsidRDefault="00586252" w:rsidP="00586252">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586252" w:rsidRPr="007B4467" w:rsidRDefault="00586252" w:rsidP="0058625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586252" w:rsidRPr="007B4467" w:rsidRDefault="00586252" w:rsidP="00586252">
            <w:pPr>
              <w:pStyle w:val="TAC"/>
              <w:rPr>
                <w:rFonts w:eastAsia="PMingLiU"/>
              </w:rPr>
            </w:pPr>
          </w:p>
        </w:tc>
      </w:tr>
      <w:tr w:rsidR="00586252" w:rsidRPr="007B4467"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586252" w:rsidRPr="007B4467" w:rsidRDefault="00586252" w:rsidP="00586252">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586252" w:rsidRPr="007B4467" w:rsidRDefault="00586252" w:rsidP="00586252">
            <w:pPr>
              <w:pStyle w:val="TAC"/>
              <w:rPr>
                <w:rFonts w:eastAsia="PMingLiU"/>
              </w:rPr>
            </w:pPr>
          </w:p>
        </w:tc>
      </w:tr>
      <w:tr w:rsidR="00586252" w:rsidRPr="007B4467"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586252" w:rsidRPr="007B4467" w:rsidRDefault="00586252" w:rsidP="00586252">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586252" w:rsidRPr="007B4467" w:rsidRDefault="00586252" w:rsidP="0058625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586252" w:rsidRPr="007B4467" w:rsidRDefault="00586252" w:rsidP="00586252">
            <w:pPr>
              <w:pStyle w:val="TAC"/>
              <w:rPr>
                <w:rFonts w:eastAsia="PMingLiU"/>
              </w:rPr>
            </w:pPr>
          </w:p>
        </w:tc>
      </w:tr>
      <w:tr w:rsidR="00586252" w:rsidRPr="007B4467"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586252" w:rsidRPr="007B4467" w:rsidRDefault="00586252" w:rsidP="00586252">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586252" w:rsidRPr="007B4467" w:rsidRDefault="00586252" w:rsidP="00586252">
            <w:pPr>
              <w:pStyle w:val="TAC"/>
              <w:rPr>
                <w:rFonts w:eastAsia="PMingLiU"/>
              </w:rPr>
            </w:pPr>
          </w:p>
        </w:tc>
      </w:tr>
      <w:tr w:rsidR="00586252" w:rsidRPr="007B4467"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586252" w:rsidRPr="007B4467" w:rsidRDefault="00586252" w:rsidP="00586252">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586252" w:rsidRPr="007B4467" w:rsidRDefault="00586252" w:rsidP="00586252">
            <w:pPr>
              <w:pStyle w:val="TAC"/>
              <w:rPr>
                <w:rFonts w:eastAsia="PMingLiU"/>
              </w:rPr>
            </w:pPr>
          </w:p>
        </w:tc>
      </w:tr>
      <w:tr w:rsidR="00586252" w:rsidRPr="007B4467"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586252" w:rsidRPr="007B4467" w:rsidRDefault="00586252" w:rsidP="00586252">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586252" w:rsidRPr="007B4467" w:rsidRDefault="00586252" w:rsidP="00586252">
            <w:pPr>
              <w:pStyle w:val="TAC"/>
              <w:rPr>
                <w:rFonts w:eastAsia="PMingLiU"/>
              </w:rPr>
            </w:pPr>
          </w:p>
        </w:tc>
      </w:tr>
      <w:tr w:rsidR="00586252" w:rsidRPr="007B4467"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586252" w:rsidRPr="007B4467" w:rsidRDefault="00586252" w:rsidP="00586252">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586252" w:rsidRPr="007B4467" w:rsidRDefault="00586252" w:rsidP="00586252">
            <w:pPr>
              <w:pStyle w:val="TAC"/>
              <w:rPr>
                <w:rFonts w:eastAsia="PMingLiU"/>
              </w:rPr>
            </w:pPr>
          </w:p>
        </w:tc>
      </w:tr>
      <w:tr w:rsidR="00586252" w:rsidRPr="007B4467"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586252" w:rsidRPr="007B4467" w:rsidRDefault="00586252" w:rsidP="00586252">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586252" w:rsidRPr="007B4467" w:rsidRDefault="00586252" w:rsidP="00586252">
            <w:pPr>
              <w:pStyle w:val="TAC"/>
              <w:rPr>
                <w:rFonts w:eastAsia="PMingLiU"/>
              </w:rPr>
            </w:pPr>
          </w:p>
        </w:tc>
      </w:tr>
      <w:tr w:rsidR="00586252" w:rsidRPr="007B4467"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586252" w:rsidRPr="007B4467" w:rsidRDefault="00586252" w:rsidP="00586252">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586252" w:rsidRPr="007B4467" w:rsidRDefault="00586252" w:rsidP="0058625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586252" w:rsidRPr="007B4467" w:rsidRDefault="00586252" w:rsidP="00586252">
            <w:pPr>
              <w:pStyle w:val="TAC"/>
              <w:rPr>
                <w:rFonts w:eastAsia="PMingLiU"/>
              </w:rPr>
            </w:pPr>
          </w:p>
        </w:tc>
      </w:tr>
      <w:tr w:rsidR="00586252" w:rsidRPr="007B4467"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586252" w:rsidRPr="007B4467" w:rsidRDefault="00586252" w:rsidP="00586252">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586252" w:rsidRPr="007B4467" w:rsidRDefault="00586252" w:rsidP="00586252">
            <w:pPr>
              <w:pStyle w:val="TAC"/>
              <w:rPr>
                <w:rFonts w:eastAsia="PMingLiU"/>
              </w:rPr>
            </w:pPr>
          </w:p>
        </w:tc>
      </w:tr>
      <w:tr w:rsidR="00586252" w:rsidRPr="007B4467"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586252" w:rsidRPr="007B4467" w:rsidRDefault="00586252" w:rsidP="00586252">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586252" w:rsidRPr="007B4467" w:rsidRDefault="00586252" w:rsidP="0058625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586252" w:rsidRPr="007B4467" w:rsidRDefault="00586252" w:rsidP="00586252">
            <w:pPr>
              <w:pStyle w:val="TAC"/>
              <w:rPr>
                <w:rFonts w:eastAsia="PMingLiU"/>
              </w:rPr>
            </w:pPr>
          </w:p>
        </w:tc>
      </w:tr>
      <w:tr w:rsidR="00586252" w:rsidRPr="007B4467"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586252" w:rsidRPr="007B4467" w:rsidRDefault="00586252" w:rsidP="00586252">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586252" w:rsidRPr="007B4467" w:rsidRDefault="00586252" w:rsidP="0058625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586252" w:rsidRPr="007B4467"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586252" w:rsidRPr="007B4467" w:rsidRDefault="00586252" w:rsidP="00586252">
            <w:pPr>
              <w:pStyle w:val="TAC"/>
              <w:rPr>
                <w:rFonts w:eastAsia="PMingLiU"/>
              </w:rPr>
            </w:pPr>
          </w:p>
        </w:tc>
      </w:tr>
      <w:tr w:rsidR="00586252" w:rsidRPr="007B4467"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586252" w:rsidRPr="007B4467" w:rsidRDefault="00586252" w:rsidP="0058625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30C87552" w14:textId="77777777" w:rsidR="00586252" w:rsidRPr="007B4467" w:rsidRDefault="00586252" w:rsidP="00586252">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154986CF" w14:textId="77777777" w:rsidR="00586252" w:rsidRPr="007B4467" w:rsidRDefault="00586252" w:rsidP="00586252">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40C579A2" w14:textId="77777777" w:rsidR="00586252" w:rsidRPr="007B4467" w:rsidRDefault="00586252" w:rsidP="00586252">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76C990F3" w14:textId="72D80BCC" w:rsidR="00586252" w:rsidRPr="007B4467" w:rsidRDefault="00586252" w:rsidP="00586252">
            <w:pPr>
              <w:pStyle w:val="TAN"/>
              <w:rPr>
                <w:rFonts w:eastAsia="PMingLiU"/>
              </w:rPr>
            </w:pPr>
            <w:r w:rsidRPr="007B4467">
              <w:rPr>
                <w:lang w:eastAsia="zh-CN"/>
              </w:rPr>
              <w:t>Note 5:</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tc>
      </w:tr>
    </w:tbl>
    <w:p w14:paraId="6EB6FFE0" w14:textId="77777777" w:rsidR="00586192" w:rsidRPr="007B4467" w:rsidRDefault="00586192" w:rsidP="00586192"/>
    <w:p w14:paraId="4854056B" w14:textId="77777777" w:rsidR="00CF3491" w:rsidRPr="007B4467" w:rsidRDefault="00CF3491" w:rsidP="00CF3491">
      <w:pPr>
        <w:pStyle w:val="TH"/>
      </w:pPr>
      <w:bookmarkStart w:id="758" w:name="_Toc27410921"/>
      <w:bookmarkStart w:id="759" w:name="_Toc36039434"/>
      <w:bookmarkStart w:id="760" w:name="_Toc43838794"/>
      <w:bookmarkStart w:id="761" w:name="_Toc51772951"/>
      <w:bookmarkStart w:id="762" w:name="_Toc58245158"/>
      <w:bookmarkStart w:id="763" w:name="_Toc68089607"/>
      <w:bookmarkStart w:id="764" w:name="_Toc69067728"/>
      <w:bookmarkStart w:id="765" w:name="_Toc75383276"/>
      <w:bookmarkStart w:id="766" w:name="_Toc83706924"/>
      <w:bookmarkStart w:id="767" w:name="_Toc90491629"/>
      <w:bookmarkStart w:id="768" w:name="_Toc100147723"/>
      <w:bookmarkStart w:id="769" w:name="_Toc106740995"/>
      <w:bookmarkStart w:id="770" w:name="_Toc114916351"/>
      <w:r w:rsidRPr="007B4467">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7B4467" w14:paraId="5D3987CA" w14:textId="77777777" w:rsidTr="006B6585">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7B4467" w:rsidRDefault="00CF3491" w:rsidP="00452594">
            <w:pPr>
              <w:pStyle w:val="TAH"/>
            </w:pPr>
            <w:r w:rsidRPr="007B4467">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7B4467" w:rsidRDefault="00CF3491" w:rsidP="00452594">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7B4467" w:rsidRDefault="00CF3491" w:rsidP="00452594">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7B4467" w:rsidRDefault="00CF3491" w:rsidP="00452594">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7B4467" w:rsidRDefault="00CF3491" w:rsidP="00452594">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7B4467" w:rsidRDefault="00CF3491" w:rsidP="00452594">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7B4467" w:rsidRDefault="00CF3491" w:rsidP="00452594">
            <w:pPr>
              <w:pStyle w:val="TAH"/>
            </w:pPr>
            <w:r w:rsidRPr="007B4467">
              <w:t>Comments</w:t>
            </w:r>
          </w:p>
        </w:tc>
      </w:tr>
      <w:tr w:rsidR="00CF3491" w:rsidRPr="007B4467" w14:paraId="7646834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7B4467" w:rsidRDefault="00CF3491" w:rsidP="00452594">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Pr="007B4467" w:rsidRDefault="00CF3491" w:rsidP="00452594">
            <w:pPr>
              <w:pStyle w:val="TAL"/>
              <w:rPr>
                <w:lang w:eastAsia="zh-CN"/>
              </w:rPr>
            </w:pPr>
            <w:r w:rsidRPr="007B4467">
              <w:rPr>
                <w:lang w:eastAsia="zh-CN"/>
              </w:rPr>
              <w:t>LTE Frequency band 1: 1920-1980 MHz (UL),2110- 2170 MHz (DL)</w:t>
            </w:r>
          </w:p>
          <w:p w14:paraId="08E48BC4" w14:textId="77777777" w:rsidR="00CF3491" w:rsidRPr="007B4467" w:rsidRDefault="00CF3491" w:rsidP="00452594">
            <w:pPr>
              <w:pStyle w:val="TAL"/>
              <w:rPr>
                <w:lang w:eastAsia="zh-CN"/>
              </w:rPr>
            </w:pPr>
            <w:r w:rsidRPr="007B4467">
              <w:rPr>
                <w:lang w:eastAsia="zh-CN"/>
              </w:rPr>
              <w:t>LTE Frequency band 3: 1710-1785 MHz (UL), 1805-1880 MHz (DL)</w:t>
            </w:r>
          </w:p>
          <w:p w14:paraId="42D29D71"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7B4467" w:rsidRDefault="00CF3491" w:rsidP="00452594">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7B4467" w:rsidRDefault="00CF3491" w:rsidP="0045259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055233A1" w:rsidR="00CF3491" w:rsidRPr="007B4467" w:rsidRDefault="00CF3491" w:rsidP="00452594">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7B4467" w:rsidRDefault="00CF3491" w:rsidP="00452594">
            <w:pPr>
              <w:pStyle w:val="TAC"/>
              <w:rPr>
                <w:rFonts w:cs="Arial"/>
                <w:szCs w:val="18"/>
                <w:lang w:eastAsia="ja-JP"/>
              </w:rPr>
            </w:pPr>
          </w:p>
        </w:tc>
      </w:tr>
      <w:tr w:rsidR="00CF3491" w:rsidRPr="007B4467" w14:paraId="29581B6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7B4467" w:rsidRDefault="00CF3491" w:rsidP="00452594">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Pr="007B4467" w:rsidRDefault="00CF3491" w:rsidP="00452594">
            <w:pPr>
              <w:pStyle w:val="TAL"/>
              <w:rPr>
                <w:lang w:eastAsia="zh-CN"/>
              </w:rPr>
            </w:pPr>
            <w:r w:rsidRPr="007B4467">
              <w:rPr>
                <w:lang w:eastAsia="zh-CN"/>
              </w:rPr>
              <w:t>LTE Frequency band 1: 1920-1980 MHz (UL),2110- 2170 MHz (DL)</w:t>
            </w:r>
          </w:p>
          <w:p w14:paraId="4CE1DA13" w14:textId="77777777" w:rsidR="00CF3491" w:rsidRPr="007B4467" w:rsidRDefault="00CF3491" w:rsidP="00452594">
            <w:pPr>
              <w:pStyle w:val="TAL"/>
              <w:rPr>
                <w:lang w:eastAsia="zh-CN"/>
              </w:rPr>
            </w:pPr>
            <w:r w:rsidRPr="007B4467">
              <w:rPr>
                <w:lang w:eastAsia="zh-CN"/>
              </w:rPr>
              <w:t>LTE Frequency band 3: 1710-1785 MHz (UL), 1805-1880 MHz (DL)</w:t>
            </w:r>
          </w:p>
          <w:p w14:paraId="0F77DB87"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7B4467" w:rsidRDefault="00CF3491" w:rsidP="0045259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3D93605C" w:rsidR="00CF3491" w:rsidRPr="007B4467" w:rsidRDefault="00CF3491" w:rsidP="00452594">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7B4467" w:rsidRDefault="00CF3491" w:rsidP="00452594">
            <w:pPr>
              <w:pStyle w:val="TAC"/>
              <w:rPr>
                <w:rFonts w:cs="Arial"/>
                <w:szCs w:val="18"/>
                <w:lang w:eastAsia="ja-JP"/>
              </w:rPr>
            </w:pPr>
          </w:p>
        </w:tc>
      </w:tr>
      <w:tr w:rsidR="00CF3491" w:rsidRPr="007B4467" w14:paraId="4CDAF2F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7B4467" w:rsidRDefault="00CF3491" w:rsidP="00452594">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Pr="007B4467" w:rsidRDefault="00CF3491" w:rsidP="00452594">
            <w:pPr>
              <w:pStyle w:val="TAL"/>
              <w:rPr>
                <w:lang w:eastAsia="zh-CN"/>
              </w:rPr>
            </w:pPr>
            <w:r w:rsidRPr="007B4467">
              <w:rPr>
                <w:lang w:eastAsia="zh-CN"/>
              </w:rPr>
              <w:t>LTE Frequency band 1: 1920-1980 MHz (UL),2110- 2170 MHz (DL)</w:t>
            </w:r>
          </w:p>
          <w:p w14:paraId="618896F9" w14:textId="77777777" w:rsidR="00CF3491" w:rsidRPr="007B4467" w:rsidRDefault="00CF3491" w:rsidP="00452594">
            <w:pPr>
              <w:pStyle w:val="TAL"/>
              <w:rPr>
                <w:lang w:eastAsia="zh-CN"/>
              </w:rPr>
            </w:pPr>
            <w:r w:rsidRPr="007B4467">
              <w:rPr>
                <w:lang w:eastAsia="zh-CN"/>
              </w:rPr>
              <w:t>LTE Frequency band 19: 830-845 MHz (UL),875-890 MHz (DL)</w:t>
            </w:r>
          </w:p>
          <w:p w14:paraId="5014B303"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59E47E17" w:rsidR="00CF3491" w:rsidRPr="007B4467" w:rsidRDefault="00CF3491" w:rsidP="00452594">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7B4467" w:rsidRDefault="00CF3491" w:rsidP="00452594">
            <w:pPr>
              <w:pStyle w:val="TAC"/>
              <w:rPr>
                <w:rFonts w:cs="Arial"/>
                <w:szCs w:val="18"/>
                <w:lang w:eastAsia="ja-JP"/>
              </w:rPr>
            </w:pPr>
          </w:p>
        </w:tc>
      </w:tr>
      <w:tr w:rsidR="00CF3491" w:rsidRPr="007B4467" w14:paraId="3ED9D68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7B4467" w:rsidRDefault="00CF3491" w:rsidP="00452594">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Pr="007B4467" w:rsidRDefault="00CF3491" w:rsidP="00452594">
            <w:pPr>
              <w:pStyle w:val="TAL"/>
              <w:rPr>
                <w:lang w:eastAsia="zh-CN"/>
              </w:rPr>
            </w:pPr>
            <w:r w:rsidRPr="007B4467">
              <w:rPr>
                <w:lang w:eastAsia="zh-CN"/>
              </w:rPr>
              <w:t>LTE Frequency band 1: 1920-1980 MHz (UL),2110- 2170 MHz (DL)</w:t>
            </w:r>
          </w:p>
          <w:p w14:paraId="742CD9C4" w14:textId="77777777" w:rsidR="00CF3491" w:rsidRPr="007B4467" w:rsidRDefault="00CF3491" w:rsidP="00452594">
            <w:pPr>
              <w:pStyle w:val="TAL"/>
              <w:rPr>
                <w:lang w:eastAsia="zh-CN"/>
              </w:rPr>
            </w:pPr>
            <w:r w:rsidRPr="007B4467">
              <w:rPr>
                <w:lang w:eastAsia="zh-CN"/>
              </w:rPr>
              <w:t>LTE Frequency band 19: 830-845 MHz (UL),875-890 MHz (DL)</w:t>
            </w:r>
          </w:p>
          <w:p w14:paraId="77AB2DE2"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2DC61BF0" w:rsidR="00CF3491" w:rsidRPr="007B4467" w:rsidRDefault="00CF3491" w:rsidP="00452594">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7B4467" w:rsidRDefault="00CF3491" w:rsidP="00452594">
            <w:pPr>
              <w:pStyle w:val="TAC"/>
              <w:rPr>
                <w:rFonts w:cs="Arial"/>
                <w:szCs w:val="18"/>
                <w:lang w:eastAsia="ja-JP"/>
              </w:rPr>
            </w:pPr>
          </w:p>
        </w:tc>
      </w:tr>
      <w:tr w:rsidR="00CF3491" w:rsidRPr="007B4467" w14:paraId="682BF188"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7B4467" w:rsidRDefault="00CF3491" w:rsidP="00452594">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Pr="007B4467" w:rsidRDefault="00CF3491" w:rsidP="00452594">
            <w:pPr>
              <w:pStyle w:val="TAL"/>
              <w:rPr>
                <w:lang w:eastAsia="zh-CN"/>
              </w:rPr>
            </w:pPr>
            <w:r w:rsidRPr="007B4467">
              <w:rPr>
                <w:lang w:eastAsia="zh-CN"/>
              </w:rPr>
              <w:t>LTE Frequency band 1: 1920-1980 MHz (UL),2110- 2170 MHz (DL)</w:t>
            </w:r>
          </w:p>
          <w:p w14:paraId="10BE9B2D" w14:textId="77777777" w:rsidR="00CF3491" w:rsidRPr="007B4467" w:rsidRDefault="00CF3491" w:rsidP="0045259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53D4C0"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242A8907" w:rsidR="00CF3491" w:rsidRPr="007B4467" w:rsidRDefault="00CF3491" w:rsidP="00452594">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7B4467" w:rsidRDefault="00CF3491" w:rsidP="00452594">
            <w:pPr>
              <w:pStyle w:val="TAC"/>
              <w:rPr>
                <w:rFonts w:cs="Arial"/>
                <w:szCs w:val="18"/>
                <w:lang w:eastAsia="ja-JP"/>
              </w:rPr>
            </w:pPr>
          </w:p>
        </w:tc>
      </w:tr>
      <w:tr w:rsidR="00CF3491" w:rsidRPr="007B4467" w14:paraId="52D2626F"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7B4467" w:rsidRDefault="00CF3491" w:rsidP="00452594">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Pr="007B4467" w:rsidRDefault="00CF3491" w:rsidP="00452594">
            <w:pPr>
              <w:pStyle w:val="TAL"/>
              <w:rPr>
                <w:lang w:eastAsia="zh-CN"/>
              </w:rPr>
            </w:pPr>
            <w:r w:rsidRPr="007B4467">
              <w:rPr>
                <w:lang w:eastAsia="zh-CN"/>
              </w:rPr>
              <w:t>LTE Frequency band 1: 1920-1980 MHz (UL),2110- 2170 MHz (DL)</w:t>
            </w:r>
          </w:p>
          <w:p w14:paraId="4BD7F17A" w14:textId="77777777" w:rsidR="00CF3491" w:rsidRPr="007B4467" w:rsidRDefault="00CF3491" w:rsidP="0045259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657B2AF"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0ED785EC" w:rsidR="00CF3491" w:rsidRPr="007B4467" w:rsidRDefault="00CF3491" w:rsidP="00452594">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7B4467" w:rsidRDefault="00CF3491" w:rsidP="00452594">
            <w:pPr>
              <w:pStyle w:val="TAC"/>
              <w:rPr>
                <w:rFonts w:cs="Arial"/>
                <w:szCs w:val="18"/>
                <w:lang w:eastAsia="zh-Hans"/>
              </w:rPr>
            </w:pPr>
          </w:p>
        </w:tc>
      </w:tr>
      <w:tr w:rsidR="00CF3491" w:rsidRPr="007B4467" w14:paraId="45C95F5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7B4467" w:rsidRDefault="00CF3491" w:rsidP="00452594">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7B4467" w:rsidRDefault="00CF3491" w:rsidP="00452594">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Pr="007B4467" w:rsidRDefault="00CF3491" w:rsidP="00452594">
            <w:pPr>
              <w:pStyle w:val="TAL"/>
              <w:rPr>
                <w:lang w:eastAsia="zh-CN"/>
              </w:rPr>
            </w:pPr>
            <w:r w:rsidRPr="007B4467">
              <w:rPr>
                <w:lang w:eastAsia="zh-CN"/>
              </w:rPr>
              <w:t>LTE Frequency band 1: 1920-1980 MHz (UL),2110- 2170 MHz (DL)</w:t>
            </w:r>
          </w:p>
          <w:p w14:paraId="2B3300F3" w14:textId="77777777" w:rsidR="00CF3491" w:rsidRPr="007B4467" w:rsidRDefault="00CF3491" w:rsidP="00452594">
            <w:pPr>
              <w:pStyle w:val="TAL"/>
              <w:rPr>
                <w:lang w:eastAsia="zh-CN"/>
              </w:rPr>
            </w:pPr>
            <w:r w:rsidRPr="007B4467">
              <w:rPr>
                <w:lang w:eastAsia="zh-CN"/>
              </w:rPr>
              <w:t>LTE Frequency band 42: 3400-3600 MHz</w:t>
            </w:r>
          </w:p>
          <w:p w14:paraId="5EB8253F" w14:textId="77777777" w:rsidR="00CF3491" w:rsidRPr="007B4467" w:rsidRDefault="00CF3491" w:rsidP="0045259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D3960EF" w:rsidR="00CF3491" w:rsidRPr="007B4467" w:rsidRDefault="00CF3491" w:rsidP="00452594">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7B4467" w:rsidRDefault="00CF3491" w:rsidP="00452594">
            <w:pPr>
              <w:pStyle w:val="TAC"/>
              <w:rPr>
                <w:rFonts w:cs="Arial"/>
                <w:szCs w:val="18"/>
                <w:highlight w:val="yellow"/>
                <w:lang w:eastAsia="zh-Hans"/>
              </w:rPr>
            </w:pPr>
          </w:p>
        </w:tc>
      </w:tr>
      <w:tr w:rsidR="00CF3491" w:rsidRPr="007B4467" w14:paraId="17CC249B"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7B4467" w:rsidRDefault="00CF3491" w:rsidP="00452594">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7B4467" w:rsidRDefault="00CF3491" w:rsidP="00452594">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Pr="007B4467" w:rsidRDefault="00CF3491" w:rsidP="00452594">
            <w:pPr>
              <w:pStyle w:val="TAL"/>
              <w:rPr>
                <w:lang w:eastAsia="zh-CN"/>
              </w:rPr>
            </w:pPr>
            <w:r w:rsidRPr="007B4467">
              <w:rPr>
                <w:lang w:eastAsia="zh-CN"/>
              </w:rPr>
              <w:t>LTE Frequency band 1: 1920-1980 MHz (UL),2110- 2170 MHz (DL)</w:t>
            </w:r>
          </w:p>
          <w:p w14:paraId="52965374" w14:textId="77777777" w:rsidR="00CF3491" w:rsidRPr="007B4467" w:rsidRDefault="00CF3491" w:rsidP="00452594">
            <w:pPr>
              <w:pStyle w:val="TAL"/>
              <w:rPr>
                <w:lang w:eastAsia="zh-CN"/>
              </w:rPr>
            </w:pPr>
            <w:r w:rsidRPr="007B4467">
              <w:rPr>
                <w:lang w:eastAsia="zh-CN"/>
              </w:rPr>
              <w:t>NR Frequency band n78: 3300-3800 MHz</w:t>
            </w:r>
          </w:p>
          <w:p w14:paraId="6C0C769C" w14:textId="77777777" w:rsidR="00CF3491" w:rsidRPr="007B4467" w:rsidRDefault="00CF3491" w:rsidP="0045259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1D48A57D" w:rsidR="00CF3491" w:rsidRPr="007B4467" w:rsidRDefault="00CF3491" w:rsidP="00452594">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7B4467" w:rsidRDefault="00CF3491" w:rsidP="00452594">
            <w:pPr>
              <w:pStyle w:val="TAC"/>
              <w:rPr>
                <w:rFonts w:cs="Arial"/>
                <w:szCs w:val="18"/>
                <w:highlight w:val="yellow"/>
                <w:lang w:eastAsia="zh-Hans"/>
              </w:rPr>
            </w:pPr>
          </w:p>
        </w:tc>
      </w:tr>
      <w:tr w:rsidR="006B6585" w:rsidRPr="007B4467" w14:paraId="6B0E42E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7A20BA5" w14:textId="5BC998AF" w:rsidR="006B6585" w:rsidRPr="007B4467" w:rsidRDefault="006B6585" w:rsidP="006B6585">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EA585BE" w14:textId="20490554" w:rsidR="006B6585" w:rsidRPr="007B4467" w:rsidRDefault="006B6585" w:rsidP="006B6585">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C5E2662"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32F3404A" w14:textId="77777777" w:rsidR="006B6585" w:rsidRPr="007B4467" w:rsidRDefault="006B6585" w:rsidP="006B6585">
            <w:pPr>
              <w:pStyle w:val="TAL"/>
              <w:rPr>
                <w:lang w:eastAsia="zh-CN"/>
              </w:rPr>
            </w:pPr>
            <w:r w:rsidRPr="007B4467">
              <w:rPr>
                <w:lang w:eastAsia="zh-CN"/>
              </w:rPr>
              <w:t xml:space="preserve">NR frequency band n5: </w:t>
            </w:r>
            <w:r w:rsidRPr="007B4467">
              <w:rPr>
                <w:rFonts w:eastAsia="PMingLiU"/>
                <w:lang w:eastAsia="zh-CN"/>
              </w:rPr>
              <w:t>824-849 MHz (UL), 869-894 MHz (DL)</w:t>
            </w:r>
          </w:p>
          <w:p w14:paraId="0F08AAD6" w14:textId="38F623AF"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8E7AEE" w14:textId="55C3D161"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70ED63A" w14:textId="54446A27"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D39C5" w14:textId="5FA933EE" w:rsidR="006B6585" w:rsidRPr="007B4467" w:rsidRDefault="006B6585" w:rsidP="006B6585">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6ADE3E70" w14:textId="77777777" w:rsidR="006B6585" w:rsidRPr="007B4467" w:rsidRDefault="006B6585" w:rsidP="006B6585">
            <w:pPr>
              <w:pStyle w:val="TAC"/>
              <w:rPr>
                <w:rFonts w:cs="Arial"/>
                <w:szCs w:val="18"/>
                <w:highlight w:val="yellow"/>
                <w:lang w:eastAsia="zh-Hans"/>
              </w:rPr>
            </w:pPr>
          </w:p>
        </w:tc>
      </w:tr>
      <w:tr w:rsidR="006B6585" w:rsidRPr="007B4467" w14:paraId="67A2B9B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ABD33F" w14:textId="2024779F" w:rsidR="006B6585" w:rsidRPr="007B4467" w:rsidRDefault="006B6585" w:rsidP="006B6585">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1D3ED27" w14:textId="464B728E" w:rsidR="006B6585" w:rsidRPr="007B4467" w:rsidRDefault="006B6585" w:rsidP="006B6585">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57767F6F"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803BAF5" w14:textId="77777777" w:rsidR="006B6585" w:rsidRPr="007B4467" w:rsidRDefault="006B6585" w:rsidP="006B6585">
            <w:pPr>
              <w:pStyle w:val="TAL"/>
              <w:rPr>
                <w:lang w:eastAsia="zh-CN"/>
              </w:rPr>
            </w:pPr>
            <w:r w:rsidRPr="007B4467">
              <w:rPr>
                <w:lang w:eastAsia="zh-CN"/>
              </w:rPr>
              <w:t>LTE frequency band 13: 777-787 MHz (UL),746-756 MHz (DL)</w:t>
            </w:r>
          </w:p>
          <w:p w14:paraId="1A3DE622" w14:textId="42284FF3"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B26E95" w14:textId="1F8FFC5D"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F4927DC" w14:textId="71D14284"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8B2C0B" w14:textId="03F1ADC7" w:rsidR="006B6585" w:rsidRPr="007B4467" w:rsidRDefault="006B6585" w:rsidP="006B6585">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5A25650E" w14:textId="77777777" w:rsidR="006B6585" w:rsidRPr="007B4467" w:rsidRDefault="006B6585" w:rsidP="006B6585">
            <w:pPr>
              <w:pStyle w:val="TAC"/>
              <w:rPr>
                <w:rFonts w:cs="Arial"/>
                <w:szCs w:val="18"/>
                <w:highlight w:val="yellow"/>
                <w:lang w:eastAsia="zh-Hans"/>
              </w:rPr>
            </w:pPr>
          </w:p>
        </w:tc>
      </w:tr>
      <w:tr w:rsidR="006B6585" w:rsidRPr="007B4467" w14:paraId="25995B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EB42E33" w14:textId="756BB523" w:rsidR="006B6585" w:rsidRPr="007B4467" w:rsidRDefault="006B6585" w:rsidP="006B6585">
            <w:pPr>
              <w:pStyle w:val="TAC"/>
              <w:rPr>
                <w:lang w:eastAsia="ja-JP"/>
              </w:rPr>
            </w:pPr>
            <w:r w:rsidRPr="007B4467">
              <w:rPr>
                <w:lang w:eastAsia="ja-JP"/>
              </w:rPr>
              <w:t>8C</w:t>
            </w:r>
          </w:p>
        </w:tc>
        <w:tc>
          <w:tcPr>
            <w:tcW w:w="1318" w:type="dxa"/>
            <w:tcBorders>
              <w:top w:val="single" w:sz="6" w:space="0" w:color="auto"/>
              <w:left w:val="single" w:sz="6" w:space="0" w:color="auto"/>
              <w:bottom w:val="single" w:sz="6" w:space="0" w:color="auto"/>
              <w:right w:val="single" w:sz="6" w:space="0" w:color="auto"/>
            </w:tcBorders>
          </w:tcPr>
          <w:p w14:paraId="115D3D83" w14:textId="6407E3E3" w:rsidR="006B6585" w:rsidRPr="007B4467" w:rsidRDefault="006B6585" w:rsidP="006B6585">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1DBE791F"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2F396531" w14:textId="77777777" w:rsidR="006B6585" w:rsidRPr="007B4467" w:rsidRDefault="006B6585" w:rsidP="006B6585">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10D7C1E" w14:textId="47EBD4DA"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D5F6736" w14:textId="3D51970C"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075411" w14:textId="7E1C77C1"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430D4AA" w14:textId="252B237F" w:rsidR="006B6585" w:rsidRPr="007B4467" w:rsidRDefault="006B6585" w:rsidP="006B6585">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605B31FB" w14:textId="77777777" w:rsidR="006B6585" w:rsidRPr="007B4467" w:rsidRDefault="006B6585" w:rsidP="006B6585">
            <w:pPr>
              <w:pStyle w:val="TAC"/>
              <w:rPr>
                <w:rFonts w:cs="Arial"/>
                <w:szCs w:val="18"/>
                <w:highlight w:val="yellow"/>
                <w:lang w:eastAsia="zh-Hans"/>
              </w:rPr>
            </w:pPr>
          </w:p>
        </w:tc>
      </w:tr>
      <w:tr w:rsidR="006B6585" w:rsidRPr="007B4467" w14:paraId="6B547D8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6B6585" w:rsidRPr="007B4467" w:rsidRDefault="006B6585" w:rsidP="006B6585">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6B6585" w:rsidRPr="007B4467" w:rsidRDefault="006B6585" w:rsidP="006B6585">
            <w:pPr>
              <w:pStyle w:val="TAL"/>
              <w:rPr>
                <w:lang w:eastAsia="zh-CN"/>
              </w:rPr>
            </w:pPr>
            <w:r w:rsidRPr="007B4467">
              <w:rPr>
                <w:lang w:eastAsia="zh-CN"/>
              </w:rPr>
              <w:t>LTE Frequency band 3: 1710-1785 MHz (UL), 1805-1880 MHz (DL)</w:t>
            </w:r>
          </w:p>
          <w:p w14:paraId="75511C02"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43AC6B71"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07017F36" w:rsidR="006B6585" w:rsidRPr="007B4467" w:rsidRDefault="006B6585" w:rsidP="006B6585">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6B6585" w:rsidRPr="007B4467" w:rsidRDefault="006B6585" w:rsidP="006B6585">
            <w:pPr>
              <w:pStyle w:val="TAC"/>
              <w:rPr>
                <w:rFonts w:cs="Arial"/>
                <w:szCs w:val="18"/>
                <w:highlight w:val="yellow"/>
                <w:lang w:eastAsia="zh-Hans"/>
              </w:rPr>
            </w:pPr>
          </w:p>
        </w:tc>
      </w:tr>
      <w:tr w:rsidR="006B6585" w:rsidRPr="007B4467" w14:paraId="27D50D5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6B6585" w:rsidRPr="007B4467" w:rsidRDefault="006B6585" w:rsidP="006B6585">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6B6585" w:rsidRPr="007B4467" w:rsidRDefault="006B6585" w:rsidP="006B6585">
            <w:pPr>
              <w:pStyle w:val="TAL"/>
              <w:rPr>
                <w:lang w:eastAsia="zh-CN"/>
              </w:rPr>
            </w:pPr>
            <w:r w:rsidRPr="007B4467">
              <w:rPr>
                <w:lang w:eastAsia="zh-CN"/>
              </w:rPr>
              <w:t>LTE Frequency band 3: 1710-1785 MHz (UL), 1805-1880 MHz (DL)</w:t>
            </w:r>
          </w:p>
          <w:p w14:paraId="423AA4E4"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5ED4A63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5F79E314" w:rsidR="006B6585" w:rsidRPr="007B4467" w:rsidRDefault="006B6585" w:rsidP="006B6585">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6B6585" w:rsidRPr="007B4467" w:rsidRDefault="006B6585" w:rsidP="006B6585">
            <w:pPr>
              <w:pStyle w:val="TAC"/>
              <w:rPr>
                <w:rFonts w:cs="Arial"/>
                <w:szCs w:val="18"/>
                <w:highlight w:val="yellow"/>
                <w:lang w:eastAsia="zh-Hans"/>
              </w:rPr>
            </w:pPr>
          </w:p>
        </w:tc>
      </w:tr>
      <w:tr w:rsidR="006B6585" w:rsidRPr="007B4467" w14:paraId="04FBFFA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6B6585" w:rsidRPr="007B4467" w:rsidRDefault="006B6585" w:rsidP="006B6585">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6B6585" w:rsidRPr="007B4467" w:rsidRDefault="006B6585" w:rsidP="006B6585">
            <w:pPr>
              <w:pStyle w:val="TAL"/>
              <w:rPr>
                <w:lang w:eastAsia="zh-CN"/>
              </w:rPr>
            </w:pPr>
            <w:r w:rsidRPr="007B4467">
              <w:rPr>
                <w:lang w:eastAsia="zh-CN"/>
              </w:rPr>
              <w:t>LTE Frequency band 3: 1710-1785 MHz (UL), 1805-1880 MHz (DL)</w:t>
            </w:r>
          </w:p>
          <w:p w14:paraId="029A14A7"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C16EAF6"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62095366" w:rsidR="006B6585" w:rsidRPr="007B4467" w:rsidRDefault="006B6585" w:rsidP="006B6585">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6B6585" w:rsidRPr="007B4467" w:rsidRDefault="006B6585" w:rsidP="006B6585">
            <w:pPr>
              <w:pStyle w:val="TAC"/>
              <w:rPr>
                <w:rFonts w:cs="Arial"/>
                <w:szCs w:val="18"/>
                <w:highlight w:val="yellow"/>
                <w:lang w:eastAsia="zh-Hans"/>
              </w:rPr>
            </w:pPr>
          </w:p>
        </w:tc>
      </w:tr>
      <w:tr w:rsidR="006B6585" w:rsidRPr="007B4467" w14:paraId="2D9FF6C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6B6585" w:rsidRPr="007B4467" w:rsidRDefault="006B6585" w:rsidP="006B6585">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6B6585" w:rsidRPr="007B4467" w:rsidRDefault="006B6585" w:rsidP="006B6585">
            <w:pPr>
              <w:pStyle w:val="TAL"/>
              <w:rPr>
                <w:lang w:eastAsia="zh-CN"/>
              </w:rPr>
            </w:pPr>
            <w:r w:rsidRPr="007B4467">
              <w:rPr>
                <w:lang w:eastAsia="zh-CN"/>
              </w:rPr>
              <w:t>LTE Frequency band 3: 1710-1785 MHz (UL), 1805-1880 MHz (DL)</w:t>
            </w:r>
          </w:p>
          <w:p w14:paraId="5A3D97C2"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7F3CDE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1AD167CB" w:rsidR="006B6585" w:rsidRPr="007B4467" w:rsidRDefault="006B6585" w:rsidP="006B6585">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6B6585" w:rsidRPr="007B4467" w:rsidRDefault="006B6585" w:rsidP="006B6585">
            <w:pPr>
              <w:pStyle w:val="TAC"/>
              <w:rPr>
                <w:rFonts w:cs="Arial"/>
                <w:szCs w:val="18"/>
                <w:highlight w:val="yellow"/>
                <w:lang w:eastAsia="zh-Hans"/>
              </w:rPr>
            </w:pPr>
          </w:p>
        </w:tc>
      </w:tr>
      <w:tr w:rsidR="006B6585" w:rsidRPr="007B4467" w14:paraId="55763340"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6B6585" w:rsidRPr="007B4467" w:rsidRDefault="006B6585" w:rsidP="006B6585">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6B6585" w:rsidRPr="007B4467" w:rsidRDefault="006B6585" w:rsidP="006B6585">
            <w:pPr>
              <w:pStyle w:val="TAL"/>
              <w:rPr>
                <w:lang w:eastAsia="zh-CN"/>
              </w:rPr>
            </w:pPr>
            <w:r w:rsidRPr="007B4467">
              <w:rPr>
                <w:lang w:eastAsia="zh-CN"/>
              </w:rPr>
              <w:t>LTE Frequency band 3: 1710-1785 MHz (UL), 1805-1880 MHz (DL)</w:t>
            </w:r>
          </w:p>
          <w:p w14:paraId="38480910" w14:textId="77777777" w:rsidR="006B6585" w:rsidRPr="007B4467" w:rsidRDefault="006B6585" w:rsidP="006B6585">
            <w:pPr>
              <w:pStyle w:val="TAL"/>
              <w:rPr>
                <w:lang w:eastAsia="zh-CN"/>
              </w:rPr>
            </w:pPr>
            <w:r w:rsidRPr="007B4467">
              <w:rPr>
                <w:lang w:eastAsia="zh-CN"/>
              </w:rPr>
              <w:t>LTE Frequency band 42: 3400-3600 MHz</w:t>
            </w:r>
          </w:p>
          <w:p w14:paraId="3E90869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6E879442" w:rsidR="006B6585" w:rsidRPr="007B4467" w:rsidRDefault="006B6585" w:rsidP="006B6585">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6B6585" w:rsidRPr="007B4467" w:rsidRDefault="006B6585" w:rsidP="006B6585">
            <w:pPr>
              <w:pStyle w:val="TAC"/>
              <w:rPr>
                <w:rFonts w:cs="Arial"/>
                <w:szCs w:val="18"/>
                <w:highlight w:val="yellow"/>
                <w:lang w:eastAsia="zh-Hans"/>
              </w:rPr>
            </w:pPr>
          </w:p>
        </w:tc>
      </w:tr>
      <w:tr w:rsidR="006B6585" w:rsidRPr="007B4467" w14:paraId="71F18A3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6B6585" w:rsidRPr="007B4467" w:rsidRDefault="006B6585" w:rsidP="006B6585">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6B6585" w:rsidRPr="007B4467" w:rsidRDefault="006B6585" w:rsidP="006B6585">
            <w:pPr>
              <w:pStyle w:val="TAL"/>
              <w:rPr>
                <w:lang w:eastAsia="zh-CN"/>
              </w:rPr>
            </w:pPr>
            <w:r w:rsidRPr="007B4467">
              <w:rPr>
                <w:lang w:eastAsia="zh-CN"/>
              </w:rPr>
              <w:t>LTE Frequency band 3: 1710-1785 MHz (UL), 1805-1880 MHz (DL)</w:t>
            </w:r>
          </w:p>
          <w:p w14:paraId="13D2DDF4" w14:textId="77777777" w:rsidR="006B6585" w:rsidRPr="007B4467" w:rsidRDefault="006B6585" w:rsidP="006B6585">
            <w:pPr>
              <w:pStyle w:val="TAL"/>
              <w:rPr>
                <w:lang w:eastAsia="zh-CN"/>
              </w:rPr>
            </w:pPr>
            <w:r w:rsidRPr="007B4467">
              <w:rPr>
                <w:lang w:eastAsia="zh-CN"/>
              </w:rPr>
              <w:t>NR Frequency band n78: 3300-3800 MHz</w:t>
            </w:r>
          </w:p>
          <w:p w14:paraId="1B998567"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624FAD0C" w:rsidR="006B6585" w:rsidRPr="007B4467" w:rsidRDefault="006B6585" w:rsidP="006B6585">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6B6585" w:rsidRPr="007B4467" w:rsidRDefault="006B6585" w:rsidP="006B6585">
            <w:pPr>
              <w:pStyle w:val="TAC"/>
              <w:rPr>
                <w:rFonts w:cs="Arial"/>
                <w:szCs w:val="18"/>
                <w:highlight w:val="yellow"/>
                <w:lang w:eastAsia="zh-Hans"/>
              </w:rPr>
            </w:pPr>
          </w:p>
        </w:tc>
      </w:tr>
      <w:tr w:rsidR="006B6585" w:rsidRPr="007B4467" w14:paraId="4A2646B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C5EB35D" w14:textId="14285ADD" w:rsidR="006B6585" w:rsidRPr="007B4467" w:rsidRDefault="006B6585" w:rsidP="006B6585">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813C0AA" w14:textId="6ED71B79" w:rsidR="006B6585" w:rsidRPr="007B4467" w:rsidRDefault="006B6585" w:rsidP="006B6585">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4D45E29F" w14:textId="77777777" w:rsidR="006B6585" w:rsidRPr="007B4467" w:rsidRDefault="006B6585" w:rsidP="006B6585">
            <w:pPr>
              <w:pStyle w:val="TAL"/>
              <w:rPr>
                <w:lang w:eastAsia="zh-CN"/>
              </w:rPr>
            </w:pPr>
            <w:r w:rsidRPr="007B4467">
              <w:rPr>
                <w:lang w:eastAsia="zh-CN"/>
              </w:rPr>
              <w:t>LTE frequency band 13: 777-787 MHz (UL),746-756 MHz (DL)</w:t>
            </w:r>
          </w:p>
          <w:p w14:paraId="0D13DCBC" w14:textId="77777777" w:rsidR="006B6585" w:rsidRPr="007B4467" w:rsidRDefault="006B6585" w:rsidP="006B6585">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38D31758" w14:textId="4E07CC26"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5335FCA" w14:textId="1C2F9BF5"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EEE9389" w14:textId="697ECAC9"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9ECFBA" w14:textId="4036777B" w:rsidR="006B6585" w:rsidRPr="007B4467" w:rsidRDefault="006B6585" w:rsidP="006B6585">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5493EE35" w14:textId="77777777" w:rsidR="006B6585" w:rsidRPr="007B4467" w:rsidRDefault="006B6585" w:rsidP="006B6585">
            <w:pPr>
              <w:pStyle w:val="TAC"/>
              <w:rPr>
                <w:rFonts w:cs="Arial"/>
                <w:szCs w:val="18"/>
                <w:highlight w:val="yellow"/>
                <w:lang w:eastAsia="zh-Hans"/>
              </w:rPr>
            </w:pPr>
          </w:p>
        </w:tc>
      </w:tr>
      <w:tr w:rsidR="006B6585" w:rsidRPr="007B4467" w14:paraId="63A1664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92A4E98" w14:textId="6964D92B" w:rsidR="006B6585" w:rsidRPr="007B4467" w:rsidRDefault="006B6585" w:rsidP="006B6585">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715FDA7" w14:textId="04CC51D8" w:rsidR="006B6585" w:rsidRPr="007B4467" w:rsidRDefault="006B6585" w:rsidP="006B6585">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D6C8F5B" w14:textId="77777777" w:rsidR="006B6585" w:rsidRPr="007B4467" w:rsidRDefault="006B6585" w:rsidP="006B6585">
            <w:pPr>
              <w:pStyle w:val="TAL"/>
              <w:rPr>
                <w:lang w:eastAsia="zh-CN"/>
              </w:rPr>
            </w:pPr>
            <w:r w:rsidRPr="007B4467">
              <w:rPr>
                <w:lang w:eastAsia="zh-CN"/>
              </w:rPr>
              <w:t>LTE frequency band 13: 777-787 MHz (UL),746-756 MHz (DL)</w:t>
            </w:r>
          </w:p>
          <w:p w14:paraId="38C45F44" w14:textId="77777777" w:rsidR="006B6585" w:rsidRPr="007B4467" w:rsidRDefault="006B6585" w:rsidP="006B6585">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1B0C0BE" w14:textId="608778EF"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4DF0108" w14:textId="483762BB"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A3758BC" w14:textId="0FD38E15"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54136A" w14:textId="41FE6F8E" w:rsidR="006B6585" w:rsidRPr="007B4467" w:rsidRDefault="006B6585" w:rsidP="006B6585">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7C79B1A8" w14:textId="77777777" w:rsidR="006B6585" w:rsidRPr="007B4467" w:rsidRDefault="006B6585" w:rsidP="006B6585">
            <w:pPr>
              <w:pStyle w:val="TAC"/>
              <w:rPr>
                <w:rFonts w:cs="Arial"/>
                <w:szCs w:val="18"/>
                <w:highlight w:val="yellow"/>
                <w:lang w:eastAsia="zh-Hans"/>
              </w:rPr>
            </w:pPr>
          </w:p>
        </w:tc>
      </w:tr>
      <w:tr w:rsidR="006B6585" w:rsidRPr="007B4467" w14:paraId="69DEE5A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6B6585" w:rsidRPr="007B4467" w:rsidRDefault="006B6585" w:rsidP="006B6585">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716647AA"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D8305A"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25AE95FB" w:rsidR="006B6585" w:rsidRPr="007B4467" w:rsidRDefault="006B6585" w:rsidP="006B6585">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6B6585" w:rsidRPr="007B4467" w:rsidRDefault="006B6585" w:rsidP="006B6585">
            <w:pPr>
              <w:pStyle w:val="TAC"/>
              <w:rPr>
                <w:rFonts w:cs="Arial"/>
                <w:szCs w:val="18"/>
                <w:highlight w:val="yellow"/>
                <w:lang w:eastAsia="zh-Hans"/>
              </w:rPr>
            </w:pPr>
          </w:p>
        </w:tc>
      </w:tr>
      <w:tr w:rsidR="006B6585" w:rsidRPr="007B4467" w14:paraId="4B4C574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6B6585" w:rsidRPr="007B4467" w:rsidRDefault="006B6585" w:rsidP="006B6585">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4AAF16FA"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A115ED8"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35BC71E3" w:rsidR="006B6585" w:rsidRPr="007B4467" w:rsidRDefault="006B6585" w:rsidP="006B6585">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6B6585" w:rsidRPr="007B4467" w:rsidRDefault="006B6585" w:rsidP="006B6585">
            <w:pPr>
              <w:pStyle w:val="TAC"/>
              <w:rPr>
                <w:rFonts w:cs="Arial"/>
                <w:szCs w:val="18"/>
                <w:highlight w:val="yellow"/>
                <w:lang w:eastAsia="zh-Hans"/>
              </w:rPr>
            </w:pPr>
          </w:p>
        </w:tc>
      </w:tr>
      <w:tr w:rsidR="006B6585" w:rsidRPr="007B4467" w14:paraId="6A8A8D69"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6B6585" w:rsidRPr="007B4467" w:rsidRDefault="006B6585" w:rsidP="006B6585">
            <w:pPr>
              <w:pStyle w:val="TAC"/>
              <w:rPr>
                <w:lang w:eastAsia="ja-JP"/>
              </w:rPr>
            </w:pPr>
            <w:r w:rsidRPr="007B4467">
              <w:rPr>
                <w:lang w:eastAsia="ja-JP"/>
              </w:rPr>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6B6585" w:rsidRPr="007B4467" w:rsidRDefault="006B6585" w:rsidP="006B6585">
            <w:pPr>
              <w:pStyle w:val="TAL"/>
              <w:rPr>
                <w:lang w:eastAsia="zh-CN"/>
              </w:rPr>
            </w:pPr>
            <w:r w:rsidRPr="007B4467">
              <w:rPr>
                <w:lang w:eastAsia="zh-CN"/>
              </w:rPr>
              <w:t>LTE Frequency band 19: 830-845 MHz (UL),875-890 MHz (DL)</w:t>
            </w:r>
          </w:p>
          <w:p w14:paraId="11BD9BE3" w14:textId="77777777" w:rsidR="006B6585" w:rsidRPr="007B4467" w:rsidRDefault="006B6585" w:rsidP="006B6585">
            <w:pPr>
              <w:pStyle w:val="TAL"/>
              <w:rPr>
                <w:lang w:eastAsia="zh-CN"/>
              </w:rPr>
            </w:pPr>
            <w:r w:rsidRPr="007B4467">
              <w:rPr>
                <w:lang w:eastAsia="zh-CN"/>
              </w:rPr>
              <w:t>LTE Frequency band 42: 3400-3600 MHz</w:t>
            </w:r>
          </w:p>
          <w:p w14:paraId="321212A1"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1969D1AE" w:rsidR="006B6585" w:rsidRPr="007B4467" w:rsidRDefault="006B6585" w:rsidP="006B6585">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6B6585" w:rsidRPr="007B4467" w:rsidRDefault="006B6585" w:rsidP="006B6585">
            <w:pPr>
              <w:pStyle w:val="TAC"/>
              <w:rPr>
                <w:rFonts w:cs="Arial"/>
                <w:szCs w:val="18"/>
                <w:highlight w:val="yellow"/>
                <w:lang w:eastAsia="zh-Hans"/>
              </w:rPr>
            </w:pPr>
          </w:p>
        </w:tc>
      </w:tr>
      <w:tr w:rsidR="006B6585" w:rsidRPr="007B4467" w14:paraId="7EF07F0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6B6585" w:rsidRPr="007B4467" w:rsidRDefault="006B6585" w:rsidP="006B6585">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542B2AAB" w14:textId="77777777" w:rsidR="006B6585" w:rsidRPr="007B4467" w:rsidRDefault="006B6585" w:rsidP="006B6585">
            <w:pPr>
              <w:pStyle w:val="TAL"/>
              <w:rPr>
                <w:lang w:eastAsia="zh-CN"/>
              </w:rPr>
            </w:pPr>
            <w:r w:rsidRPr="007B4467">
              <w:rPr>
                <w:lang w:eastAsia="zh-CN"/>
              </w:rPr>
              <w:t>NR Frequency band n78: 3300-3800 MHz</w:t>
            </w:r>
          </w:p>
          <w:p w14:paraId="1710D091"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0B9DCD3E" w:rsidR="006B6585" w:rsidRPr="007B4467" w:rsidRDefault="006B6585" w:rsidP="006B6585">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6B6585" w:rsidRPr="007B4467" w:rsidRDefault="006B6585" w:rsidP="006B6585">
            <w:pPr>
              <w:pStyle w:val="TAC"/>
              <w:rPr>
                <w:rFonts w:cs="Arial"/>
                <w:szCs w:val="18"/>
                <w:highlight w:val="yellow"/>
                <w:lang w:eastAsia="zh-Hans"/>
              </w:rPr>
            </w:pPr>
          </w:p>
        </w:tc>
      </w:tr>
      <w:tr w:rsidR="006B6585" w:rsidRPr="007B4467" w14:paraId="5EAFAD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6B6585" w:rsidRPr="007B4467" w:rsidRDefault="006B6585" w:rsidP="006B6585">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815B27A" w14:textId="77777777" w:rsidR="006B6585" w:rsidRPr="007B4467" w:rsidRDefault="006B6585" w:rsidP="006B6585">
            <w:pPr>
              <w:pStyle w:val="TAL"/>
              <w:rPr>
                <w:lang w:eastAsia="zh-CN"/>
              </w:rPr>
            </w:pPr>
            <w:r w:rsidRPr="007B4467">
              <w:rPr>
                <w:lang w:eastAsia="zh-CN"/>
              </w:rPr>
              <w:t>LTE Frequency band 42: 3400-3600 MHz</w:t>
            </w:r>
          </w:p>
          <w:p w14:paraId="336CCB30"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3FD76C82" w:rsidR="006B6585" w:rsidRPr="007B4467" w:rsidRDefault="006B6585" w:rsidP="006B6585">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6B6585" w:rsidRPr="007B4467" w:rsidRDefault="006B6585" w:rsidP="006B6585">
            <w:pPr>
              <w:pStyle w:val="TAC"/>
              <w:rPr>
                <w:rFonts w:cs="Arial"/>
                <w:szCs w:val="18"/>
                <w:highlight w:val="yellow"/>
                <w:lang w:eastAsia="zh-Hans"/>
              </w:rPr>
            </w:pPr>
          </w:p>
        </w:tc>
      </w:tr>
      <w:tr w:rsidR="006B6585" w:rsidRPr="007B4467" w14:paraId="3195175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6B6585" w:rsidRPr="007B4467" w:rsidRDefault="006B6585" w:rsidP="006B6585">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6B6585" w:rsidRPr="007B4467" w:rsidRDefault="006B6585" w:rsidP="006B6585">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A1C4ACC" w14:textId="77777777" w:rsidR="006B6585" w:rsidRPr="007B4467" w:rsidRDefault="006B6585" w:rsidP="006B6585">
            <w:pPr>
              <w:pStyle w:val="TAL"/>
              <w:rPr>
                <w:lang w:eastAsia="zh-CN"/>
              </w:rPr>
            </w:pPr>
            <w:r w:rsidRPr="007B4467">
              <w:rPr>
                <w:lang w:eastAsia="zh-CN"/>
              </w:rPr>
              <w:t>NR Frequency band n78: 3300-3800 MHz</w:t>
            </w:r>
          </w:p>
          <w:p w14:paraId="4A6E24D0"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466A9EC7" w:rsidR="006B6585" w:rsidRPr="007B4467" w:rsidRDefault="006B6585" w:rsidP="006B6585">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6B6585" w:rsidRPr="007B4467" w:rsidRDefault="006B6585" w:rsidP="006B6585">
            <w:pPr>
              <w:pStyle w:val="TAC"/>
              <w:rPr>
                <w:rFonts w:cs="Arial"/>
                <w:szCs w:val="18"/>
                <w:highlight w:val="yellow"/>
                <w:lang w:eastAsia="zh-Hans"/>
              </w:rPr>
            </w:pPr>
          </w:p>
        </w:tc>
      </w:tr>
      <w:tr w:rsidR="006B6585" w:rsidRPr="007B4467" w14:paraId="6F4982E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6ABDD33" w14:textId="1F4C50F9" w:rsidR="006B6585" w:rsidRPr="007B4467" w:rsidRDefault="006B6585" w:rsidP="000D631A">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A51F5AC" w14:textId="77777777" w:rsidR="006B6585" w:rsidRPr="007B4467" w:rsidRDefault="006B6585" w:rsidP="000D631A">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754AA2F8" w14:textId="77777777" w:rsidR="006B6585" w:rsidRPr="007B4467" w:rsidRDefault="006B6585" w:rsidP="000D631A">
            <w:pPr>
              <w:pStyle w:val="TAL"/>
              <w:rPr>
                <w:lang w:eastAsia="zh-CN"/>
              </w:rPr>
            </w:pPr>
            <w:r w:rsidRPr="007B4467">
              <w:rPr>
                <w:lang w:eastAsia="zh-CN"/>
              </w:rPr>
              <w:t>LTE frequency band 66: 1710-1780 MHz (UL), 2110-2200 MHz (DL)</w:t>
            </w:r>
          </w:p>
          <w:p w14:paraId="4B5AFBFB" w14:textId="77777777" w:rsidR="006B6585" w:rsidRPr="007B4467" w:rsidRDefault="006B6585" w:rsidP="000D631A">
            <w:pPr>
              <w:pStyle w:val="TAL"/>
              <w:rPr>
                <w:lang w:eastAsia="zh-CN"/>
              </w:rPr>
            </w:pPr>
            <w:r w:rsidRPr="007B4467">
              <w:rPr>
                <w:lang w:eastAsia="zh-CN"/>
              </w:rPr>
              <w:t>NR frequency band n2: 1850-1910 MHz (UL), 1930-1990 MHz (DL)</w:t>
            </w:r>
          </w:p>
          <w:p w14:paraId="7C8197A2" w14:textId="77777777" w:rsidR="006B6585" w:rsidRPr="007B4467" w:rsidRDefault="006B6585" w:rsidP="000D631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A31EAF" w14:textId="77777777" w:rsidR="006B6585" w:rsidRPr="007B4467" w:rsidRDefault="006B6585" w:rsidP="000D631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6DCEABB" w14:textId="77777777" w:rsidR="006B6585" w:rsidRPr="007B4467" w:rsidRDefault="006B6585" w:rsidP="000D631A">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25C287" w14:textId="77777777" w:rsidR="006B6585" w:rsidRPr="007B4467" w:rsidRDefault="006B6585" w:rsidP="000D631A">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27A49088" w14:textId="77777777" w:rsidR="006B6585" w:rsidRPr="007B4467" w:rsidRDefault="006B6585" w:rsidP="000D631A">
            <w:pPr>
              <w:pStyle w:val="TAC"/>
              <w:rPr>
                <w:rFonts w:cs="Arial"/>
                <w:szCs w:val="18"/>
                <w:highlight w:val="yellow"/>
                <w:lang w:eastAsia="zh-Hans"/>
              </w:rPr>
            </w:pPr>
          </w:p>
        </w:tc>
      </w:tr>
      <w:tr w:rsidR="006B6585" w:rsidRPr="007B4467" w14:paraId="6EFDA80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230AFE9" w14:textId="620745AF" w:rsidR="006B6585" w:rsidRPr="007B4467" w:rsidRDefault="006B6585" w:rsidP="000D631A">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0D97A8D" w14:textId="77777777" w:rsidR="006B6585" w:rsidRPr="007B4467" w:rsidRDefault="006B6585" w:rsidP="000D631A">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23F4545" w14:textId="77777777" w:rsidR="006B6585" w:rsidRPr="007B4467" w:rsidRDefault="006B6585" w:rsidP="000D631A">
            <w:pPr>
              <w:pStyle w:val="TAL"/>
              <w:rPr>
                <w:lang w:eastAsia="zh-CN"/>
              </w:rPr>
            </w:pPr>
            <w:r w:rsidRPr="007B4467">
              <w:rPr>
                <w:lang w:eastAsia="zh-CN"/>
              </w:rPr>
              <w:t>LTE frequency band 66: 1710-1780 MHz (UL), 2110-2200 MHz (DL)</w:t>
            </w:r>
          </w:p>
          <w:p w14:paraId="10513DF0" w14:textId="77777777" w:rsidR="006B6585" w:rsidRPr="007B4467" w:rsidRDefault="006B6585" w:rsidP="000D631A">
            <w:pPr>
              <w:pStyle w:val="TAL"/>
              <w:rPr>
                <w:lang w:eastAsia="zh-CN"/>
              </w:rPr>
            </w:pPr>
            <w:r w:rsidRPr="007B4467">
              <w:rPr>
                <w:lang w:eastAsia="zh-CN"/>
              </w:rPr>
              <w:t>NR frequency band n5: 824-849 MHz (UL), 869-894 MHz (DL)</w:t>
            </w:r>
          </w:p>
          <w:p w14:paraId="17C1D9CF" w14:textId="77777777" w:rsidR="006B6585" w:rsidRPr="007B4467" w:rsidRDefault="006B6585" w:rsidP="000D631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CDA7D4" w14:textId="77777777" w:rsidR="006B6585" w:rsidRPr="007B4467" w:rsidRDefault="006B6585" w:rsidP="000D631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6AC2A63" w14:textId="77777777" w:rsidR="006B6585" w:rsidRPr="007B4467" w:rsidRDefault="006B6585" w:rsidP="000D631A">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2DE8D" w14:textId="77777777" w:rsidR="006B6585" w:rsidRPr="007B4467" w:rsidRDefault="006B6585" w:rsidP="000D631A">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5B8095BF" w14:textId="77777777" w:rsidR="006B6585" w:rsidRPr="007B4467" w:rsidRDefault="006B6585" w:rsidP="000D631A">
            <w:pPr>
              <w:pStyle w:val="TAC"/>
              <w:rPr>
                <w:rFonts w:cs="Arial"/>
                <w:szCs w:val="18"/>
                <w:highlight w:val="yellow"/>
                <w:lang w:eastAsia="zh-Hans"/>
              </w:rPr>
            </w:pPr>
          </w:p>
        </w:tc>
      </w:tr>
      <w:tr w:rsidR="0062601A" w:rsidRPr="007B4467" w14:paraId="7415BBB5"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5D57F7FA" w14:textId="2C28342E" w:rsidR="00D92918" w:rsidRPr="007B4467" w:rsidRDefault="00D92918" w:rsidP="00973659">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2D10751" w14:textId="77777777" w:rsidR="00D92918" w:rsidRPr="007B4467" w:rsidRDefault="00D92918" w:rsidP="00973659">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126B90" w14:textId="77777777" w:rsidR="00D92918" w:rsidRPr="007B4467" w:rsidRDefault="00D92918" w:rsidP="00973659">
            <w:pPr>
              <w:pStyle w:val="TAL"/>
              <w:rPr>
                <w:lang w:eastAsia="zh-CN"/>
              </w:rPr>
            </w:pPr>
            <w:r w:rsidRPr="007B4467">
              <w:rPr>
                <w:lang w:eastAsia="zh-CN"/>
              </w:rPr>
              <w:t>LTE Frequency band 1: 1920-1980 MHz (UL),2110- 2170 MHz (DL)</w:t>
            </w:r>
          </w:p>
          <w:p w14:paraId="75B57BE7" w14:textId="77777777" w:rsidR="00D92918" w:rsidRPr="007B4467" w:rsidRDefault="00D92918" w:rsidP="00973659">
            <w:pPr>
              <w:pStyle w:val="TAL"/>
              <w:rPr>
                <w:lang w:eastAsia="zh-CN"/>
              </w:rPr>
            </w:pPr>
            <w:r w:rsidRPr="007B4467">
              <w:rPr>
                <w:lang w:eastAsia="zh-CN"/>
              </w:rPr>
              <w:t>LTE Frequency band 3: 1710-1785 MHz (UL), 1805-1880 MHz (DL)</w:t>
            </w:r>
          </w:p>
          <w:p w14:paraId="4E5F5237" w14:textId="77777777" w:rsidR="00D92918" w:rsidRPr="007B4467" w:rsidRDefault="00D92918" w:rsidP="00973659">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9E1E737" w14:textId="77777777" w:rsidR="00D92918" w:rsidRPr="007B4467" w:rsidRDefault="00D92918" w:rsidP="00973659">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A6FFDA7" w14:textId="77777777" w:rsidR="00D92918" w:rsidRPr="007B4467" w:rsidRDefault="00D92918" w:rsidP="00973659">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562ACE3" w14:textId="77777777" w:rsidR="00D92918" w:rsidRPr="007B4467" w:rsidRDefault="00D92918" w:rsidP="00973659">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58F434D" w14:textId="77777777" w:rsidR="00D92918" w:rsidRPr="007B4467" w:rsidRDefault="00D92918" w:rsidP="00973659">
            <w:pPr>
              <w:pStyle w:val="TAC"/>
              <w:rPr>
                <w:rFonts w:cs="Arial"/>
                <w:szCs w:val="18"/>
                <w:highlight w:val="yellow"/>
                <w:lang w:eastAsia="zh-Hans"/>
              </w:rPr>
            </w:pPr>
          </w:p>
        </w:tc>
      </w:tr>
      <w:tr w:rsidR="0062601A" w:rsidRPr="007B4467" w14:paraId="5E223728"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00CF0DB0" w14:textId="730FC850" w:rsidR="00D92918" w:rsidRPr="007B4467" w:rsidRDefault="00D92918" w:rsidP="00973659">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24CC107" w14:textId="77777777" w:rsidR="00D92918" w:rsidRPr="007B4467" w:rsidRDefault="00D92918" w:rsidP="00973659">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595E3D6" w14:textId="77777777" w:rsidR="00D92918" w:rsidRPr="007B4467" w:rsidRDefault="00D92918" w:rsidP="00973659">
            <w:pPr>
              <w:pStyle w:val="TAL"/>
              <w:rPr>
                <w:lang w:eastAsia="zh-CN"/>
              </w:rPr>
            </w:pPr>
            <w:r w:rsidRPr="007B4467">
              <w:rPr>
                <w:lang w:eastAsia="zh-CN"/>
              </w:rPr>
              <w:t>LTE Frequency band 1: 1920-1980 MHz (UL),2110- 2170 MHz (DL)</w:t>
            </w:r>
          </w:p>
          <w:p w14:paraId="12527A39" w14:textId="77777777" w:rsidR="00D92918" w:rsidRPr="007B4467" w:rsidRDefault="00D92918" w:rsidP="00973659">
            <w:pPr>
              <w:pStyle w:val="TAL"/>
              <w:rPr>
                <w:lang w:eastAsia="zh-CN"/>
              </w:rPr>
            </w:pPr>
            <w:r w:rsidRPr="007B4467">
              <w:rPr>
                <w:lang w:eastAsia="zh-CN"/>
              </w:rPr>
              <w:t>LTE Frequency band 41: 2496-2690 MHz</w:t>
            </w:r>
          </w:p>
          <w:p w14:paraId="0127A71D" w14:textId="77777777" w:rsidR="00D92918" w:rsidRPr="007B4467" w:rsidRDefault="00D92918" w:rsidP="00973659">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942C52C" w14:textId="77777777" w:rsidR="00D92918" w:rsidRPr="007B4467" w:rsidRDefault="00D92918" w:rsidP="00973659">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1930752" w14:textId="77777777" w:rsidR="00D92918" w:rsidRPr="007B4467" w:rsidRDefault="00D92918" w:rsidP="00973659">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08CAE07" w14:textId="77777777" w:rsidR="00D92918" w:rsidRPr="007B4467" w:rsidRDefault="00D92918" w:rsidP="00973659">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6FFD2931" w14:textId="77777777" w:rsidR="00D92918" w:rsidRPr="007B4467" w:rsidRDefault="00D92918" w:rsidP="00973659">
            <w:pPr>
              <w:pStyle w:val="TAC"/>
              <w:rPr>
                <w:rFonts w:cs="Arial"/>
                <w:szCs w:val="18"/>
                <w:highlight w:val="yellow"/>
                <w:lang w:eastAsia="zh-Hans"/>
              </w:rPr>
            </w:pPr>
          </w:p>
        </w:tc>
      </w:tr>
      <w:tr w:rsidR="004B2323" w:rsidRPr="007B4467" w14:paraId="657563EB"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209BFF6A" w14:textId="34846520" w:rsidR="00DE071E" w:rsidRPr="007B4467" w:rsidRDefault="00DE071E" w:rsidP="00E04F03">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1BA24D5E" w14:textId="77777777" w:rsidR="00DE071E" w:rsidRPr="007B4467" w:rsidRDefault="00DE071E" w:rsidP="00E04F03">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3C7ECA0B" w14:textId="77777777" w:rsidR="00DE071E" w:rsidRPr="007B4467" w:rsidRDefault="00DE071E" w:rsidP="00E04F03">
            <w:pPr>
              <w:pStyle w:val="TAL"/>
              <w:rPr>
                <w:lang w:eastAsia="zh-CN"/>
              </w:rPr>
            </w:pPr>
            <w:r w:rsidRPr="007B4467">
              <w:rPr>
                <w:lang w:eastAsia="zh-CN"/>
              </w:rPr>
              <w:t>LTE Frequency band 1: 1920-1980 MHz (UL),2110- 2170 MHz (DL)</w:t>
            </w:r>
          </w:p>
          <w:p w14:paraId="6719D8FE" w14:textId="77777777" w:rsidR="00DE071E" w:rsidRPr="007B4467" w:rsidRDefault="00DE071E" w:rsidP="00E04F03">
            <w:pPr>
              <w:pStyle w:val="TAL"/>
              <w:rPr>
                <w:lang w:eastAsia="zh-CN"/>
              </w:rPr>
            </w:pPr>
            <w:r w:rsidRPr="007B4467">
              <w:rPr>
                <w:lang w:eastAsia="zh-CN"/>
              </w:rPr>
              <w:t>LTE Frequency band 3: 1710-1785 MHz (UL), 1805-1880 MHz (DL)</w:t>
            </w:r>
          </w:p>
          <w:p w14:paraId="65A66FAC" w14:textId="77777777" w:rsidR="00DE071E" w:rsidRPr="007B4467" w:rsidRDefault="00DE071E" w:rsidP="00E04F03">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3D170CCD"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852DCDB"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EF82DE" w14:textId="77777777" w:rsidR="00DE071E" w:rsidRPr="007B4467" w:rsidRDefault="00DE071E" w:rsidP="00E04F03">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487C5929" w14:textId="77777777" w:rsidR="00DE071E" w:rsidRPr="007B4467" w:rsidRDefault="00DE071E" w:rsidP="00E04F03">
            <w:pPr>
              <w:pStyle w:val="TAC"/>
              <w:rPr>
                <w:rFonts w:cs="Arial"/>
                <w:szCs w:val="18"/>
                <w:highlight w:val="yellow"/>
                <w:lang w:eastAsia="zh-Hans"/>
              </w:rPr>
            </w:pPr>
          </w:p>
        </w:tc>
      </w:tr>
      <w:tr w:rsidR="004B2323" w:rsidRPr="007B4467" w14:paraId="07313047"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3870908" w14:textId="73197EE3" w:rsidR="00DE071E" w:rsidRPr="007B4467" w:rsidRDefault="00DE071E" w:rsidP="00E04F03">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4E726FDE" w14:textId="77777777" w:rsidR="00DE071E" w:rsidRPr="007B4467" w:rsidRDefault="00DE071E" w:rsidP="00E04F03">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73A6A13" w14:textId="77777777" w:rsidR="00DE071E" w:rsidRPr="007B4467" w:rsidRDefault="00DE071E" w:rsidP="00E04F03">
            <w:pPr>
              <w:pStyle w:val="TAL"/>
              <w:rPr>
                <w:lang w:eastAsia="zh-CN"/>
              </w:rPr>
            </w:pPr>
            <w:r w:rsidRPr="007B4467">
              <w:rPr>
                <w:lang w:eastAsia="zh-CN"/>
              </w:rPr>
              <w:t>LTE Frequency band 1: 1920-1980 MHz (UL),2110- 2170 MHz (DL)</w:t>
            </w:r>
          </w:p>
          <w:p w14:paraId="370406E3" w14:textId="77777777" w:rsidR="00DE071E" w:rsidRPr="007B4467" w:rsidRDefault="00DE071E" w:rsidP="00E04F03">
            <w:pPr>
              <w:pStyle w:val="TAL"/>
              <w:rPr>
                <w:lang w:eastAsia="zh-CN"/>
              </w:rPr>
            </w:pPr>
            <w:r w:rsidRPr="007B4467">
              <w:rPr>
                <w:lang w:eastAsia="zh-CN"/>
              </w:rPr>
              <w:t>LTE Frequency band 18: 815-830 MHz (UL), 860-875 MHz (DL)</w:t>
            </w:r>
          </w:p>
          <w:p w14:paraId="3088FDD8"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7F16F9"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0A0F738"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A38F1FE" w14:textId="77777777" w:rsidR="00DE071E" w:rsidRPr="007B4467" w:rsidRDefault="00DE071E" w:rsidP="00E04F03">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65A85E29" w14:textId="77777777" w:rsidR="00DE071E" w:rsidRPr="007B4467" w:rsidRDefault="00DE071E" w:rsidP="00E04F03">
            <w:pPr>
              <w:pStyle w:val="TAC"/>
              <w:rPr>
                <w:rFonts w:cs="Arial"/>
                <w:szCs w:val="18"/>
                <w:highlight w:val="yellow"/>
                <w:lang w:eastAsia="zh-Hans"/>
              </w:rPr>
            </w:pPr>
          </w:p>
        </w:tc>
      </w:tr>
      <w:tr w:rsidR="004B2323" w:rsidRPr="007B4467" w14:paraId="06939DCD"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0515BE0E" w14:textId="03D877E7" w:rsidR="00DE071E" w:rsidRPr="007B4467" w:rsidRDefault="00DE071E" w:rsidP="00E04F03">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2E28E3A6" w14:textId="77777777" w:rsidR="00DE071E" w:rsidRPr="007B4467" w:rsidRDefault="00DE071E" w:rsidP="00E04F03">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71B2127F" w14:textId="77777777" w:rsidR="00DE071E" w:rsidRPr="007B4467" w:rsidRDefault="00DE071E" w:rsidP="00E04F03">
            <w:pPr>
              <w:pStyle w:val="TAL"/>
              <w:rPr>
                <w:lang w:eastAsia="zh-CN"/>
              </w:rPr>
            </w:pPr>
            <w:r w:rsidRPr="007B4467">
              <w:rPr>
                <w:lang w:eastAsia="zh-CN"/>
              </w:rPr>
              <w:t>LTE Frequency band 3: 1710-1785 MHz (UL), 1805-1880 MHz (DL)</w:t>
            </w:r>
          </w:p>
          <w:p w14:paraId="577C7F02" w14:textId="77777777" w:rsidR="00DE071E" w:rsidRPr="007B4467" w:rsidRDefault="00DE071E" w:rsidP="00E04F03">
            <w:pPr>
              <w:pStyle w:val="TAL"/>
              <w:rPr>
                <w:lang w:eastAsia="zh-CN"/>
              </w:rPr>
            </w:pPr>
            <w:r w:rsidRPr="007B4467">
              <w:rPr>
                <w:lang w:eastAsia="zh-CN"/>
              </w:rPr>
              <w:t>LTE Frequency band 18: 815-830 MHz (UL), 860-875 MHz (DL)</w:t>
            </w:r>
          </w:p>
          <w:p w14:paraId="5E2146B7"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DA2D643"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B02A4E1"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F7C0BBB" w14:textId="77777777" w:rsidR="00DE071E" w:rsidRPr="007B4467" w:rsidRDefault="00DE071E" w:rsidP="00E04F03">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74DABD0D" w14:textId="77777777" w:rsidR="00DE071E" w:rsidRPr="007B4467" w:rsidRDefault="00DE071E" w:rsidP="00E04F03">
            <w:pPr>
              <w:pStyle w:val="TAC"/>
              <w:rPr>
                <w:rFonts w:cs="Arial"/>
                <w:szCs w:val="18"/>
                <w:highlight w:val="yellow"/>
                <w:lang w:eastAsia="zh-Hans"/>
              </w:rPr>
            </w:pPr>
          </w:p>
        </w:tc>
      </w:tr>
      <w:tr w:rsidR="004B2323" w:rsidRPr="007B4467" w14:paraId="7FEBE732"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8198189" w14:textId="1387DED8" w:rsidR="00DE071E" w:rsidRPr="007B4467" w:rsidRDefault="00DE071E" w:rsidP="00E04F03">
            <w:pPr>
              <w:pStyle w:val="TAC"/>
              <w:rPr>
                <w:lang w:eastAsia="ja-JP"/>
              </w:rPr>
            </w:pPr>
            <w:r w:rsidRPr="007B4467">
              <w:rPr>
                <w:lang w:eastAsia="ja-JP"/>
              </w:rPr>
              <w:t>28</w:t>
            </w:r>
          </w:p>
        </w:tc>
        <w:tc>
          <w:tcPr>
            <w:tcW w:w="1318" w:type="dxa"/>
            <w:tcBorders>
              <w:top w:val="single" w:sz="6" w:space="0" w:color="auto"/>
              <w:left w:val="single" w:sz="6" w:space="0" w:color="auto"/>
              <w:bottom w:val="single" w:sz="6" w:space="0" w:color="auto"/>
              <w:right w:val="single" w:sz="6" w:space="0" w:color="auto"/>
            </w:tcBorders>
          </w:tcPr>
          <w:p w14:paraId="358B4A39" w14:textId="77777777" w:rsidR="00DE071E" w:rsidRPr="007B4467" w:rsidRDefault="00DE071E" w:rsidP="00E04F03">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3BAB444C" w14:textId="77777777" w:rsidR="00DE071E" w:rsidRPr="007B4467" w:rsidRDefault="00DE071E" w:rsidP="00E04F03">
            <w:pPr>
              <w:pStyle w:val="TAL"/>
              <w:rPr>
                <w:lang w:eastAsia="zh-CN"/>
              </w:rPr>
            </w:pPr>
            <w:r w:rsidRPr="007B4467">
              <w:rPr>
                <w:lang w:eastAsia="zh-CN"/>
              </w:rPr>
              <w:t>LTE Frequency band 3: 1710-1785 MHz (UL), 1805-1880 MHz (DL)</w:t>
            </w:r>
          </w:p>
          <w:p w14:paraId="3467FE69" w14:textId="77777777" w:rsidR="00DE071E" w:rsidRPr="007B4467" w:rsidRDefault="00DE071E" w:rsidP="00E04F03">
            <w:pPr>
              <w:pStyle w:val="TAL"/>
              <w:rPr>
                <w:lang w:eastAsia="zh-CN"/>
              </w:rPr>
            </w:pPr>
            <w:r w:rsidRPr="007B4467">
              <w:rPr>
                <w:lang w:eastAsia="zh-CN"/>
              </w:rPr>
              <w:t>LTE Frequency band 41: 2496-2690 MHz</w:t>
            </w:r>
          </w:p>
          <w:p w14:paraId="1497E414"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2159641"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131FDED"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5E73D6B" w14:textId="77777777" w:rsidR="00DE071E" w:rsidRPr="007B4467" w:rsidRDefault="00DE071E" w:rsidP="00E04F03">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732C2748" w14:textId="77777777" w:rsidR="00DE071E" w:rsidRPr="007B4467" w:rsidRDefault="00DE071E" w:rsidP="00E04F03">
            <w:pPr>
              <w:pStyle w:val="TAC"/>
              <w:rPr>
                <w:rFonts w:cs="Arial"/>
                <w:szCs w:val="18"/>
                <w:highlight w:val="yellow"/>
                <w:lang w:eastAsia="zh-Hans"/>
              </w:rPr>
            </w:pPr>
          </w:p>
        </w:tc>
      </w:tr>
    </w:tbl>
    <w:p w14:paraId="3FAD002E" w14:textId="2F59A8E5" w:rsidR="00CF3491" w:rsidRPr="007B4467" w:rsidRDefault="00CF3491" w:rsidP="00CF3491"/>
    <w:p w14:paraId="7D8332B3" w14:textId="77777777" w:rsidR="00586192" w:rsidRPr="007B4467" w:rsidRDefault="00586192" w:rsidP="00586192">
      <w:pPr>
        <w:pStyle w:val="Heading6"/>
      </w:pPr>
      <w:bookmarkStart w:id="771" w:name="_Toc194512955"/>
      <w:r w:rsidRPr="007B4467">
        <w:t>A.4.3.2B.2.3.3</w:t>
      </w:r>
      <w:r w:rsidRPr="007B4467">
        <w:tab/>
        <w:t xml:space="preserve">Inter-band </w:t>
      </w:r>
      <w:r w:rsidR="008D757E" w:rsidRPr="007B4467">
        <w:t xml:space="preserve">EN-DC </w:t>
      </w:r>
      <w:r w:rsidRPr="007B4467">
        <w:t>with</w:t>
      </w:r>
      <w:r w:rsidR="008D757E" w:rsidRPr="007B4467">
        <w:t>in</w:t>
      </w:r>
      <w:r w:rsidRPr="007B4467">
        <w:t xml:space="preserve"> FR1 (four bands)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D3D06D2" w14:textId="77777777" w:rsidR="00586192" w:rsidRPr="007B4467" w:rsidRDefault="00586192" w:rsidP="00586192">
      <w:pPr>
        <w:pStyle w:val="TH"/>
        <w:ind w:left="567"/>
      </w:pPr>
      <w:r w:rsidRPr="007B4467">
        <w:t xml:space="preserve">Table A.4.3.2B.2.3.3-1: </w:t>
      </w:r>
      <w:r w:rsidR="006E2774" w:rsidRPr="007B4467">
        <w:t xml:space="preserve">Downlink </w:t>
      </w:r>
      <w:r w:rsidRPr="007B4467">
        <w:t>Bandwidth</w:t>
      </w:r>
      <w:r w:rsidRPr="007B4467">
        <w:rPr>
          <w:lang w:eastAsia="fi-FI"/>
        </w:rPr>
        <w:t xml:space="preserve"> </w:t>
      </w:r>
      <w:r w:rsidRPr="007B4467">
        <w:t xml:space="preserve">Class Combination capabilities for </w:t>
      </w:r>
      <w:r w:rsidR="008D757E" w:rsidRPr="007B4467">
        <w:t xml:space="preserve">Inter-band </w:t>
      </w:r>
      <w:r w:rsidRPr="007B4467">
        <w:t xml:space="preserve">EN-DC </w:t>
      </w:r>
      <w:r w:rsidR="008D757E"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7B4467" w:rsidRDefault="006E2774" w:rsidP="007A14A3">
            <w:pPr>
              <w:pStyle w:val="TAH"/>
            </w:pPr>
            <w:r w:rsidRPr="007B4467">
              <w:t>Comments</w:t>
            </w:r>
          </w:p>
        </w:tc>
      </w:tr>
      <w:tr w:rsidR="006E2774" w:rsidRPr="007B446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7B4467" w:rsidRDefault="006E2774" w:rsidP="007A14A3">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7B4467" w:rsidRDefault="006E2774" w:rsidP="007A14A3">
            <w:pPr>
              <w:pStyle w:val="TAC"/>
            </w:pPr>
            <w:r w:rsidRPr="007B4467">
              <w:t>36.101, 5.6A.1</w:t>
            </w:r>
          </w:p>
          <w:p w14:paraId="14967660"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7B4467" w:rsidRDefault="006E2774" w:rsidP="007A14A3">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7B4467" w:rsidRDefault="006E2774" w:rsidP="007A14A3">
            <w:pPr>
              <w:pStyle w:val="TAL"/>
            </w:pPr>
          </w:p>
        </w:tc>
      </w:tr>
      <w:tr w:rsidR="006E2774" w:rsidRPr="007B446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7B4467" w:rsidRDefault="006E2774" w:rsidP="007A14A3">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7B4467" w:rsidRDefault="006E2774" w:rsidP="007A14A3">
            <w:pPr>
              <w:pStyle w:val="TAC"/>
            </w:pPr>
            <w:r w:rsidRPr="007B4467">
              <w:t>36.101, 5.6A.1</w:t>
            </w:r>
          </w:p>
          <w:p w14:paraId="7FD842EE"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7B4467" w:rsidRDefault="006E2774" w:rsidP="007A14A3">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7B4467" w:rsidRDefault="006E2774" w:rsidP="007A14A3">
            <w:pPr>
              <w:pStyle w:val="TAL"/>
            </w:pPr>
          </w:p>
        </w:tc>
      </w:tr>
      <w:tr w:rsidR="006E2774" w:rsidRPr="007B446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7B4467" w:rsidRDefault="006E2774" w:rsidP="007A14A3">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7B4467" w:rsidRDefault="006E2774" w:rsidP="007A14A3">
            <w:pPr>
              <w:pStyle w:val="TAC"/>
            </w:pPr>
            <w:r w:rsidRPr="007B4467">
              <w:t>36.101, 5.6A.1</w:t>
            </w:r>
          </w:p>
          <w:p w14:paraId="619F7403"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7B4467" w:rsidRDefault="006E2774" w:rsidP="007A14A3">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7B4467" w:rsidRDefault="006E2774" w:rsidP="007A14A3">
            <w:pPr>
              <w:pStyle w:val="TAL"/>
            </w:pPr>
          </w:p>
        </w:tc>
      </w:tr>
      <w:tr w:rsidR="006E2774" w:rsidRPr="007B446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7B4467" w:rsidRDefault="006E2774" w:rsidP="007A14A3">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7B4467" w:rsidRDefault="006E2774" w:rsidP="007A14A3">
            <w:pPr>
              <w:pStyle w:val="TAC"/>
            </w:pPr>
            <w:r w:rsidRPr="007B4467">
              <w:t>36.101, 5.6A.1</w:t>
            </w:r>
          </w:p>
          <w:p w14:paraId="3A8E8168"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7B4467" w:rsidRDefault="006E2774" w:rsidP="007A14A3">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7B4467" w:rsidRDefault="006E2774" w:rsidP="007A14A3">
            <w:pPr>
              <w:pStyle w:val="TAL"/>
            </w:pPr>
          </w:p>
        </w:tc>
      </w:tr>
      <w:tr w:rsidR="006E2774" w:rsidRPr="007B446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7B4467" w:rsidRDefault="006E2774" w:rsidP="007A14A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7B4467" w:rsidRDefault="006E2774" w:rsidP="007A14A3">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7B4467" w:rsidRDefault="006E2774" w:rsidP="007A14A3">
            <w:pPr>
              <w:pStyle w:val="TAC"/>
            </w:pPr>
            <w:r w:rsidRPr="007B4467">
              <w:t>36.101, 5.6A.1</w:t>
            </w:r>
          </w:p>
          <w:p w14:paraId="249755A8"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7B4467" w:rsidRDefault="006E2774" w:rsidP="007A14A3">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7B4467" w:rsidRDefault="006E2774" w:rsidP="007A14A3">
            <w:pPr>
              <w:pStyle w:val="TAL"/>
            </w:pPr>
          </w:p>
        </w:tc>
      </w:tr>
      <w:tr w:rsidR="006E2774" w:rsidRPr="007B446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7B4467" w:rsidRDefault="006E2774" w:rsidP="007A14A3">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7B4467" w:rsidRDefault="006E2774" w:rsidP="007A14A3">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7B4467" w:rsidRDefault="006E2774" w:rsidP="007A14A3">
            <w:pPr>
              <w:pStyle w:val="TAC"/>
            </w:pPr>
            <w:r w:rsidRPr="007B4467">
              <w:t>36.101, 5.6A.1</w:t>
            </w:r>
          </w:p>
          <w:p w14:paraId="6EA7FB2E"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7B4467" w:rsidRDefault="006E2774" w:rsidP="007A14A3">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7B4467" w:rsidRDefault="006E2774" w:rsidP="007A14A3">
            <w:pPr>
              <w:pStyle w:val="TAL"/>
            </w:pPr>
          </w:p>
        </w:tc>
      </w:tr>
      <w:tr w:rsidR="00BD5E97" w:rsidRPr="007B4467"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7B4467">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7B4467" w:rsidRDefault="00BD5E97" w:rsidP="00BD5E97">
            <w:pPr>
              <w:keepNext/>
              <w:keepLines/>
              <w:overflowPunct/>
              <w:autoSpaceDE/>
              <w:autoSpaceDN/>
              <w:adjustRightInd/>
              <w:spacing w:after="0"/>
              <w:textAlignment w:val="auto"/>
              <w:rPr>
                <w:rFonts w:ascii="Arial" w:eastAsia="MS Mincho" w:hAnsi="Arial"/>
                <w:sz w:val="18"/>
                <w:lang w:eastAsia="en-US"/>
              </w:rPr>
            </w:pPr>
            <w:r w:rsidRPr="007B4467">
              <w:rPr>
                <w:rFonts w:ascii="Arial" w:eastAsia="MS Mincho" w:hAnsi="Arial"/>
                <w:sz w:val="18"/>
                <w:lang w:eastAsia="en-US"/>
              </w:rPr>
              <w:t>Inter-band EN-DC within FR1 BW Class Combination A-</w:t>
            </w:r>
            <w:r w:rsidRPr="007B4467">
              <w:rPr>
                <w:rFonts w:ascii="Arial" w:eastAsia="MS Mincho" w:hAnsi="Arial"/>
                <w:sz w:val="18"/>
                <w:lang w:eastAsia="ja-JP"/>
              </w:rPr>
              <w:t>C</w:t>
            </w:r>
            <w:r w:rsidRPr="007B4467">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36.101, 5.6A.1</w:t>
            </w:r>
          </w:p>
          <w:p w14:paraId="577653E5"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pc_</w:t>
            </w:r>
            <w:r w:rsidRPr="007B4467">
              <w:rPr>
                <w:rFonts w:ascii="Arial" w:eastAsia="MS Mincho" w:hAnsi="Arial"/>
                <w:sz w:val="18"/>
                <w:lang w:eastAsia="zh-CN"/>
              </w:rPr>
              <w:t>D</w:t>
            </w:r>
            <w:r w:rsidRPr="007B4467">
              <w:rPr>
                <w:rFonts w:ascii="Arial" w:eastAsia="MS Mincho" w:hAnsi="Arial"/>
                <w:sz w:val="18"/>
                <w:lang w:eastAsia="en-US"/>
              </w:rPr>
              <w:t>L_inter_band_EN_DC_FR1_4B_Class_A-</w:t>
            </w:r>
            <w:r w:rsidRPr="007B4467">
              <w:rPr>
                <w:rFonts w:ascii="Arial" w:eastAsia="MS Mincho" w:hAnsi="Arial"/>
                <w:sz w:val="18"/>
                <w:lang w:eastAsia="ja-JP"/>
              </w:rPr>
              <w:t>C</w:t>
            </w:r>
            <w:r w:rsidRPr="007B4467">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7B4467"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7B446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7B4467" w:rsidRDefault="00BD5E97" w:rsidP="007A14A3">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7B4467" w:rsidRDefault="006E2774" w:rsidP="007A14A3">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7B4467" w:rsidRDefault="006E2774" w:rsidP="007A14A3">
            <w:pPr>
              <w:pStyle w:val="TAC"/>
            </w:pPr>
            <w:r w:rsidRPr="007B4467">
              <w:t>36.101, 5.6A.1</w:t>
            </w:r>
          </w:p>
          <w:p w14:paraId="2F67B3EB"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7B4467" w:rsidRDefault="006E2774" w:rsidP="007A14A3">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7B4467" w:rsidRDefault="006E2774" w:rsidP="007A14A3">
            <w:pPr>
              <w:pStyle w:val="TAL"/>
            </w:pPr>
          </w:p>
        </w:tc>
      </w:tr>
    </w:tbl>
    <w:p w14:paraId="6FBFE4BA" w14:textId="77777777" w:rsidR="006E2774" w:rsidRPr="007B4467" w:rsidRDefault="006E2774" w:rsidP="006E2774"/>
    <w:p w14:paraId="2FB6ACA8" w14:textId="77777777" w:rsidR="006E2774" w:rsidRPr="007B4467" w:rsidRDefault="006E2774" w:rsidP="006E2774">
      <w:pPr>
        <w:pStyle w:val="TH"/>
        <w:ind w:left="567"/>
      </w:pPr>
      <w:r w:rsidRPr="007B4467">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7B4467" w:rsidRDefault="006E2774" w:rsidP="007A14A3">
            <w:pPr>
              <w:pStyle w:val="TAH"/>
            </w:pPr>
            <w:r w:rsidRPr="007B4467">
              <w:t>Comments</w:t>
            </w:r>
          </w:p>
        </w:tc>
      </w:tr>
      <w:tr w:rsidR="006E2774" w:rsidRPr="007B446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7B4467" w:rsidRDefault="006E2774" w:rsidP="007A14A3">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7B4467" w:rsidRDefault="006E2774" w:rsidP="007A14A3">
            <w:pPr>
              <w:pStyle w:val="TAC"/>
            </w:pPr>
            <w:r w:rsidRPr="007B4467">
              <w:t>36.101, 5.6A.1</w:t>
            </w:r>
          </w:p>
          <w:p w14:paraId="16B9F178"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7B4467" w:rsidRDefault="006E2774" w:rsidP="007A14A3">
            <w:pPr>
              <w:pStyle w:val="TAL"/>
            </w:pPr>
          </w:p>
        </w:tc>
      </w:tr>
      <w:tr w:rsidR="006E2774" w:rsidRPr="007B446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7B4467" w:rsidRDefault="006E2774" w:rsidP="007A14A3">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7B4467" w:rsidRDefault="006E2774" w:rsidP="007A14A3">
            <w:pPr>
              <w:pStyle w:val="TAC"/>
            </w:pPr>
            <w:r w:rsidRPr="007B4467">
              <w:t>36.101, 5.6A.1</w:t>
            </w:r>
          </w:p>
          <w:p w14:paraId="6B6C4537"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7B4467" w:rsidRDefault="006E2774" w:rsidP="007A14A3">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7B4467" w:rsidRDefault="006E2774" w:rsidP="007A14A3">
            <w:pPr>
              <w:pStyle w:val="TAL"/>
            </w:pPr>
          </w:p>
        </w:tc>
      </w:tr>
      <w:tr w:rsidR="006E2774" w:rsidRPr="007B446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7B4467" w:rsidRDefault="006E2774" w:rsidP="007A14A3">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7B4467" w:rsidRDefault="006E2774" w:rsidP="007A14A3">
            <w:pPr>
              <w:pStyle w:val="TAC"/>
            </w:pPr>
            <w:r w:rsidRPr="007B4467">
              <w:t>36.101, 5.6A.1</w:t>
            </w:r>
          </w:p>
          <w:p w14:paraId="12E365F1"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7B4467" w:rsidRDefault="006E2774" w:rsidP="007A14A3">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7B4467" w:rsidRDefault="006E2774" w:rsidP="007A14A3">
            <w:pPr>
              <w:pStyle w:val="TAL"/>
            </w:pPr>
          </w:p>
        </w:tc>
      </w:tr>
      <w:tr w:rsidR="006E2774" w:rsidRPr="007B446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7B4467" w:rsidRDefault="006E2774" w:rsidP="007A14A3">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7B4467" w:rsidRDefault="006E2774" w:rsidP="007A14A3">
            <w:pPr>
              <w:pStyle w:val="TAC"/>
            </w:pPr>
            <w:r w:rsidRPr="007B4467">
              <w:t>36.101, 5.6A.1</w:t>
            </w:r>
          </w:p>
          <w:p w14:paraId="19BEC558"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7B4467" w:rsidRDefault="006E2774" w:rsidP="007A14A3">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7B4467" w:rsidRDefault="006E2774" w:rsidP="007A14A3">
            <w:pPr>
              <w:pStyle w:val="TAL"/>
            </w:pPr>
          </w:p>
        </w:tc>
      </w:tr>
      <w:tr w:rsidR="006E2774" w:rsidRPr="007B446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7B4467" w:rsidRDefault="006E2774" w:rsidP="007A14A3">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7B4467" w:rsidRDefault="006E2774" w:rsidP="007A14A3">
            <w:pPr>
              <w:pStyle w:val="TAC"/>
            </w:pPr>
            <w:r w:rsidRPr="007B4467">
              <w:t>36.101, 5.6A.1</w:t>
            </w:r>
          </w:p>
          <w:p w14:paraId="27622509"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7B4467" w:rsidRDefault="006E2774" w:rsidP="007A14A3">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7B4467" w:rsidRDefault="006E2774" w:rsidP="007A14A3">
            <w:pPr>
              <w:pStyle w:val="TAL"/>
            </w:pPr>
          </w:p>
        </w:tc>
      </w:tr>
    </w:tbl>
    <w:p w14:paraId="6C3DE4A4" w14:textId="77777777" w:rsidR="00807EE5" w:rsidRPr="007B4467" w:rsidRDefault="00807EE5" w:rsidP="00807EE5"/>
    <w:p w14:paraId="1D7964A3" w14:textId="77777777" w:rsidR="003B47E4" w:rsidRPr="007B4467" w:rsidRDefault="00586192" w:rsidP="00807CE8">
      <w:pPr>
        <w:pStyle w:val="TH"/>
        <w:ind w:left="567"/>
      </w:pPr>
      <w:r w:rsidRPr="007B4467">
        <w:t xml:space="preserve">Table A.4.3.2B.2.3.3-2: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(four bands</w:t>
      </w:r>
      <w:r w:rsidR="00807CE8" w:rsidRPr="007B4467">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7B4467" w14:paraId="12E76733" w14:textId="77777777" w:rsidTr="00A8025F">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55167AD5" w14:textId="7C33096E" w:rsidR="009A3905" w:rsidRPr="007B4467" w:rsidRDefault="009A3905" w:rsidP="00BB3988">
            <w:pPr>
              <w:pStyle w:val="TAH"/>
              <w:rPr>
                <w:rFonts w:eastAsia="PMingLiU"/>
              </w:rPr>
            </w:pPr>
            <w:r w:rsidRPr="007B4467">
              <w:rPr>
                <w:rFonts w:eastAsia="PMingLiU"/>
                <w:lang w:eastAsia="zh-CN"/>
              </w:rPr>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7B4467" w:rsidRDefault="009A3905" w:rsidP="00BB3988">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7B4467" w:rsidRDefault="009A3905" w:rsidP="00BB3988">
            <w:pPr>
              <w:pStyle w:val="TAH"/>
              <w:rPr>
                <w:rFonts w:eastAsia="PMingLiU"/>
              </w:rPr>
            </w:pPr>
            <w:r w:rsidRPr="007B4467">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1E3D3407" w14:textId="77777777" w:rsidR="009A3905" w:rsidRPr="007B4467" w:rsidRDefault="009A3905" w:rsidP="00786C8D">
            <w:pPr>
              <w:pStyle w:val="TAH"/>
              <w:rPr>
                <w:rFonts w:eastAsia="PMingLiU"/>
              </w:rPr>
            </w:pPr>
            <w:r w:rsidRPr="007B4467">
              <w:rPr>
                <w:rFonts w:eastAsia="PMingLiU"/>
              </w:rPr>
              <w:t>Supported EN-DC Bandwidth Class(es) in UL</w:t>
            </w:r>
          </w:p>
          <w:p w14:paraId="131C7BB0" w14:textId="2D01B7CD" w:rsidR="009A3905" w:rsidRPr="007B4467" w:rsidRDefault="009A3905" w:rsidP="00786C8D">
            <w:pPr>
              <w:pStyle w:val="TAH"/>
              <w:rPr>
                <w:rFonts w:eastAsia="PMingLiU"/>
              </w:rPr>
            </w:pPr>
            <w:r w:rsidRPr="007B4467">
              <w:rPr>
                <w:rFonts w:eastAsia="PMingLiU"/>
              </w:rPr>
              <w:t>(Note 2, 4)</w:t>
            </w:r>
          </w:p>
        </w:tc>
      </w:tr>
      <w:tr w:rsidR="009A3905" w:rsidRPr="007B4467" w14:paraId="6568B9D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CA32" w14:textId="77777777" w:rsidR="009A3905" w:rsidRPr="007B4467" w:rsidRDefault="009A3905" w:rsidP="001F77D3">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7B4467"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20E628" w14:textId="77777777" w:rsidR="009A3905" w:rsidRPr="007B4467" w:rsidRDefault="009A3905" w:rsidP="00BB3988">
            <w:pPr>
              <w:pStyle w:val="TAC"/>
              <w:rPr>
                <w:rFonts w:eastAsia="PMingLiU"/>
              </w:rPr>
            </w:pPr>
          </w:p>
        </w:tc>
      </w:tr>
      <w:tr w:rsidR="009A3905" w:rsidRPr="007B4467" w14:paraId="6CF00CE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AE4272" w14:textId="77777777" w:rsidR="009A3905" w:rsidRPr="007B4467" w:rsidRDefault="009A3905" w:rsidP="001F77D3">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7B4467"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9AA1E6" w14:textId="77777777" w:rsidR="009A3905" w:rsidRPr="007B4467" w:rsidRDefault="009A3905" w:rsidP="00BB3988">
            <w:pPr>
              <w:pStyle w:val="TAC"/>
              <w:rPr>
                <w:rFonts w:eastAsia="PMingLiU"/>
              </w:rPr>
            </w:pPr>
          </w:p>
        </w:tc>
      </w:tr>
      <w:tr w:rsidR="006677DC" w:rsidRPr="007B4467" w14:paraId="1CCF947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EBC531" w14:textId="52FCD218" w:rsidR="006677DC" w:rsidRPr="007B4467" w:rsidRDefault="006677DC" w:rsidP="006677DC">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7B4467" w:rsidRDefault="006677DC" w:rsidP="006677DC">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7B4467" w:rsidRDefault="006677DC" w:rsidP="006677DC">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830E7C" w14:textId="77777777" w:rsidR="006677DC" w:rsidRPr="007B4467" w:rsidRDefault="006677DC" w:rsidP="006677DC">
            <w:pPr>
              <w:pStyle w:val="TAC"/>
              <w:rPr>
                <w:rFonts w:eastAsia="PMingLiU"/>
              </w:rPr>
            </w:pPr>
          </w:p>
        </w:tc>
      </w:tr>
      <w:tr w:rsidR="00F25C8F" w:rsidRPr="007B4467" w14:paraId="21FA3B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1E0480" w14:textId="11B6D857" w:rsidR="00F25C8F" w:rsidRPr="007B4467" w:rsidRDefault="00F25C8F" w:rsidP="00F25C8F">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Pr="007B4467" w:rsidRDefault="00F25C8F" w:rsidP="00F25C8F">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7B4467" w:rsidRDefault="00F25C8F" w:rsidP="00F25C8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3AC73D" w14:textId="77777777" w:rsidR="00F25C8F" w:rsidRPr="007B4467" w:rsidRDefault="00F25C8F" w:rsidP="00F25C8F">
            <w:pPr>
              <w:pStyle w:val="TAC"/>
              <w:rPr>
                <w:rFonts w:eastAsia="PMingLiU"/>
              </w:rPr>
            </w:pPr>
          </w:p>
        </w:tc>
      </w:tr>
      <w:tr w:rsidR="009A3905" w:rsidRPr="007B4467" w14:paraId="2736A1F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C22230" w14:textId="0AFC75A6" w:rsidR="009A3905" w:rsidRPr="007B4467" w:rsidRDefault="009A3905" w:rsidP="00517456">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2EF2FB" w14:textId="77777777" w:rsidR="009A3905" w:rsidRPr="007B4467" w:rsidRDefault="009A3905" w:rsidP="00517456">
            <w:pPr>
              <w:pStyle w:val="TAC"/>
              <w:rPr>
                <w:rFonts w:eastAsia="PMingLiU"/>
              </w:rPr>
            </w:pPr>
          </w:p>
        </w:tc>
      </w:tr>
      <w:tr w:rsidR="009A3905" w:rsidRPr="007B4467" w14:paraId="3E74D6E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9FE885" w14:textId="77777777" w:rsidR="009A3905" w:rsidRPr="007B4467" w:rsidRDefault="009A3905" w:rsidP="00261B49">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9CF668" w14:textId="77777777" w:rsidR="009A3905" w:rsidRPr="007B4467" w:rsidRDefault="009A3905" w:rsidP="00261B49">
            <w:pPr>
              <w:pStyle w:val="TAC"/>
              <w:rPr>
                <w:rFonts w:eastAsia="PMingLiU"/>
              </w:rPr>
            </w:pPr>
          </w:p>
        </w:tc>
      </w:tr>
      <w:tr w:rsidR="009A3905" w:rsidRPr="007B4467" w14:paraId="17033C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2AEF00" w14:textId="77777777" w:rsidR="009A3905" w:rsidRPr="007B4467" w:rsidRDefault="009A3905" w:rsidP="00517456">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CD24720" w14:textId="77777777" w:rsidR="009A3905" w:rsidRPr="007B4467" w:rsidRDefault="009A3905" w:rsidP="00517456">
            <w:pPr>
              <w:pStyle w:val="TAC"/>
              <w:rPr>
                <w:rFonts w:eastAsia="PMingLiU"/>
              </w:rPr>
            </w:pPr>
          </w:p>
        </w:tc>
      </w:tr>
      <w:tr w:rsidR="009A3905" w:rsidRPr="007B4467" w14:paraId="53AFC3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9B54BC" w14:textId="77777777" w:rsidR="009A3905" w:rsidRPr="007B4467" w:rsidRDefault="009A3905" w:rsidP="00261B49">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161AD31" w14:textId="77777777" w:rsidR="009A3905" w:rsidRPr="007B4467" w:rsidRDefault="009A3905" w:rsidP="00261B49">
            <w:pPr>
              <w:pStyle w:val="TAC"/>
              <w:rPr>
                <w:rFonts w:eastAsia="PMingLiU"/>
              </w:rPr>
            </w:pPr>
          </w:p>
        </w:tc>
      </w:tr>
      <w:tr w:rsidR="009A3905" w:rsidRPr="007B4467" w14:paraId="7584B0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474472" w14:textId="77777777" w:rsidR="009A3905" w:rsidRPr="007B4467" w:rsidRDefault="009A3905" w:rsidP="00517456">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28D0E72" w14:textId="77777777" w:rsidR="009A3905" w:rsidRPr="007B4467" w:rsidRDefault="009A3905" w:rsidP="00517456">
            <w:pPr>
              <w:pStyle w:val="TAC"/>
              <w:rPr>
                <w:rFonts w:eastAsia="PMingLiU"/>
              </w:rPr>
            </w:pPr>
          </w:p>
        </w:tc>
      </w:tr>
      <w:tr w:rsidR="009A3905" w:rsidRPr="007B4467" w14:paraId="19FED40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4CB3A9" w14:textId="07356006" w:rsidR="009A3905" w:rsidRPr="007B4467" w:rsidRDefault="009A3905" w:rsidP="007A5CDD">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5221E5" w14:textId="77777777" w:rsidR="009A3905" w:rsidRPr="007B4467" w:rsidRDefault="009A3905" w:rsidP="007A5CDD">
            <w:pPr>
              <w:pStyle w:val="TAC"/>
              <w:rPr>
                <w:rFonts w:eastAsia="PMingLiU"/>
              </w:rPr>
            </w:pPr>
          </w:p>
        </w:tc>
      </w:tr>
      <w:tr w:rsidR="009A3905" w:rsidRPr="007B4467" w14:paraId="04FFD17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86A536" w14:textId="77777777" w:rsidR="009A3905" w:rsidRPr="007B4467" w:rsidRDefault="009A3905" w:rsidP="00517456">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F140C7" w14:textId="77777777" w:rsidR="009A3905" w:rsidRPr="007B4467" w:rsidRDefault="009A3905" w:rsidP="00517456">
            <w:pPr>
              <w:pStyle w:val="TAC"/>
              <w:rPr>
                <w:rFonts w:eastAsia="PMingLiU"/>
              </w:rPr>
            </w:pPr>
          </w:p>
        </w:tc>
      </w:tr>
      <w:tr w:rsidR="009A3905" w:rsidRPr="007B4467" w14:paraId="0D10200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53D5F0" w14:textId="77777777" w:rsidR="009A3905" w:rsidRPr="007B4467" w:rsidRDefault="009A3905" w:rsidP="00261B49">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78957B" w14:textId="77777777" w:rsidR="009A3905" w:rsidRPr="007B4467" w:rsidRDefault="009A3905" w:rsidP="00261B49">
            <w:pPr>
              <w:pStyle w:val="TAC"/>
              <w:rPr>
                <w:rFonts w:eastAsia="PMingLiU"/>
              </w:rPr>
            </w:pPr>
          </w:p>
        </w:tc>
      </w:tr>
      <w:tr w:rsidR="009A3905" w:rsidRPr="007B4467" w14:paraId="43B5141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14124E" w14:textId="77777777" w:rsidR="009A3905" w:rsidRPr="007B4467" w:rsidRDefault="009A3905" w:rsidP="00517456">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0B9B7EA" w14:textId="77777777" w:rsidR="009A3905" w:rsidRPr="007B4467" w:rsidRDefault="009A3905" w:rsidP="00517456">
            <w:pPr>
              <w:pStyle w:val="TAC"/>
              <w:rPr>
                <w:rFonts w:eastAsia="PMingLiU"/>
              </w:rPr>
            </w:pPr>
          </w:p>
        </w:tc>
      </w:tr>
      <w:tr w:rsidR="009A3905" w:rsidRPr="007B4467" w14:paraId="149AAF3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0ED2F4" w14:textId="77777777" w:rsidR="009A3905" w:rsidRPr="007B4467" w:rsidRDefault="009A3905" w:rsidP="00261B49">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7B4467"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46AEA5" w14:textId="77777777" w:rsidR="009A3905" w:rsidRPr="007B4467" w:rsidRDefault="009A3905" w:rsidP="00261B49">
            <w:pPr>
              <w:pStyle w:val="TAC"/>
              <w:rPr>
                <w:rFonts w:eastAsia="PMingLiU"/>
              </w:rPr>
            </w:pPr>
          </w:p>
        </w:tc>
      </w:tr>
      <w:tr w:rsidR="009A3905" w:rsidRPr="007B4467" w14:paraId="6F7F16C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1399C" w14:textId="77777777" w:rsidR="009A3905" w:rsidRPr="007B4467" w:rsidRDefault="009A3905" w:rsidP="00517456">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11D7709" w14:textId="77777777" w:rsidR="009A3905" w:rsidRPr="007B4467" w:rsidRDefault="009A3905" w:rsidP="00517456">
            <w:pPr>
              <w:pStyle w:val="TAC"/>
              <w:rPr>
                <w:rFonts w:eastAsia="PMingLiU"/>
              </w:rPr>
            </w:pPr>
          </w:p>
        </w:tc>
      </w:tr>
      <w:tr w:rsidR="009A3905" w:rsidRPr="007B4467" w14:paraId="25C6B72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4CCA93" w14:textId="40674525" w:rsidR="009A3905" w:rsidRPr="007B4467" w:rsidRDefault="009A3905" w:rsidP="007A5CDD">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957CE6" w14:textId="77777777" w:rsidR="009A3905" w:rsidRPr="007B4467" w:rsidRDefault="009A3905" w:rsidP="007A5CDD">
            <w:pPr>
              <w:pStyle w:val="TAC"/>
              <w:rPr>
                <w:rFonts w:eastAsia="PMingLiU"/>
              </w:rPr>
            </w:pPr>
          </w:p>
        </w:tc>
      </w:tr>
      <w:tr w:rsidR="009A3905" w:rsidRPr="007B4467" w14:paraId="104A411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98E5D1" w14:textId="77777777" w:rsidR="009A3905" w:rsidRPr="007B4467" w:rsidRDefault="009A3905" w:rsidP="00517456">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6294DA" w14:textId="77777777" w:rsidR="009A3905" w:rsidRPr="007B4467" w:rsidRDefault="009A3905" w:rsidP="00517456">
            <w:pPr>
              <w:pStyle w:val="TAC"/>
              <w:rPr>
                <w:rFonts w:eastAsia="PMingLiU"/>
              </w:rPr>
            </w:pPr>
          </w:p>
        </w:tc>
      </w:tr>
      <w:tr w:rsidR="009A3905" w:rsidRPr="007B4467" w14:paraId="2F23A04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AF1B5F" w14:textId="77777777" w:rsidR="009A3905" w:rsidRPr="007B4467" w:rsidRDefault="009A3905" w:rsidP="00517456">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213C94" w14:textId="77777777" w:rsidR="009A3905" w:rsidRPr="007B4467" w:rsidRDefault="009A3905" w:rsidP="00517456">
            <w:pPr>
              <w:pStyle w:val="TAC"/>
              <w:rPr>
                <w:rFonts w:eastAsia="PMingLiU"/>
              </w:rPr>
            </w:pPr>
          </w:p>
        </w:tc>
      </w:tr>
      <w:tr w:rsidR="009A3905" w:rsidRPr="007B4467" w14:paraId="52E0CB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C985D7" w14:textId="77777777" w:rsidR="009A3905" w:rsidRPr="007B4467" w:rsidRDefault="009A3905" w:rsidP="00517456">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93C424" w14:textId="77777777" w:rsidR="009A3905" w:rsidRPr="007B4467" w:rsidRDefault="009A3905" w:rsidP="00517456">
            <w:pPr>
              <w:pStyle w:val="TAC"/>
              <w:rPr>
                <w:rFonts w:eastAsia="PMingLiU"/>
              </w:rPr>
            </w:pPr>
          </w:p>
        </w:tc>
      </w:tr>
      <w:tr w:rsidR="009A3905" w:rsidRPr="007B4467" w14:paraId="5F24A3F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A2BBB" w14:textId="77777777" w:rsidR="009A3905" w:rsidRPr="007B4467" w:rsidRDefault="009A3905" w:rsidP="00517456">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7B4467" w:rsidRDefault="009A3905" w:rsidP="00517456">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E5C213" w14:textId="77777777" w:rsidR="009A3905" w:rsidRPr="007B4467" w:rsidRDefault="009A3905" w:rsidP="00517456">
            <w:pPr>
              <w:pStyle w:val="TAC"/>
              <w:rPr>
                <w:rFonts w:eastAsia="PMingLiU"/>
              </w:rPr>
            </w:pPr>
          </w:p>
        </w:tc>
      </w:tr>
      <w:tr w:rsidR="009A3905" w:rsidRPr="007B4467" w14:paraId="05DAAA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B3A3C3" w14:textId="77777777" w:rsidR="009A3905" w:rsidRPr="007B4467" w:rsidRDefault="009A3905" w:rsidP="00517456">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7B4467" w:rsidRDefault="009A3905" w:rsidP="00517456">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3BF65F0" w14:textId="77777777" w:rsidR="009A3905" w:rsidRPr="007B4467" w:rsidRDefault="009A3905" w:rsidP="00517456">
            <w:pPr>
              <w:pStyle w:val="TAC"/>
              <w:rPr>
                <w:rFonts w:eastAsia="PMingLiU"/>
              </w:rPr>
            </w:pPr>
          </w:p>
        </w:tc>
      </w:tr>
      <w:tr w:rsidR="009A3905" w:rsidRPr="007B4467" w14:paraId="4D1647C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C711AC" w14:textId="77777777" w:rsidR="009A3905" w:rsidRPr="007B4467" w:rsidRDefault="009A3905" w:rsidP="00517456">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84F707A" w14:textId="77777777" w:rsidR="009A3905" w:rsidRPr="007B4467" w:rsidRDefault="009A3905" w:rsidP="00517456">
            <w:pPr>
              <w:pStyle w:val="TAC"/>
              <w:rPr>
                <w:rFonts w:eastAsia="PMingLiU"/>
              </w:rPr>
            </w:pPr>
          </w:p>
        </w:tc>
      </w:tr>
      <w:tr w:rsidR="009A3905" w:rsidRPr="007B4467" w14:paraId="30BCB64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CB7F31" w14:textId="77777777" w:rsidR="009A3905" w:rsidRPr="007B4467" w:rsidRDefault="009A3905" w:rsidP="00517456">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DE502E" w14:textId="77777777" w:rsidR="009A3905" w:rsidRPr="007B4467" w:rsidRDefault="009A3905" w:rsidP="00517456">
            <w:pPr>
              <w:pStyle w:val="TAC"/>
              <w:rPr>
                <w:rFonts w:eastAsia="PMingLiU"/>
              </w:rPr>
            </w:pPr>
          </w:p>
        </w:tc>
      </w:tr>
      <w:tr w:rsidR="00A8025F" w:rsidRPr="007B4467" w14:paraId="0BDB63F9"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Pr="007B4467" w:rsidRDefault="00A8025F" w:rsidP="00452594">
            <w:pPr>
              <w:pStyle w:val="TAL"/>
            </w:pPr>
            <w:r w:rsidRPr="007B4467">
              <w:rPr>
                <w:lang w:eastAsia="ko-KR"/>
              </w:rPr>
              <w:t>DC_1A-3C-8A_n77A</w:t>
            </w:r>
          </w:p>
        </w:tc>
        <w:tc>
          <w:tcPr>
            <w:tcW w:w="902" w:type="pct"/>
            <w:tcBorders>
              <w:top w:val="single" w:sz="4" w:space="0" w:color="auto"/>
              <w:left w:val="single" w:sz="4" w:space="0" w:color="auto"/>
              <w:bottom w:val="single" w:sz="4" w:space="0" w:color="auto"/>
              <w:right w:val="single" w:sz="4" w:space="0" w:color="auto"/>
            </w:tcBorders>
          </w:tcPr>
          <w:p w14:paraId="25854A5F" w14:textId="77777777" w:rsidR="00A8025F" w:rsidRPr="007B4467" w:rsidRDefault="00A8025F" w:rsidP="00452594">
            <w:pPr>
              <w:pStyle w:val="TAC"/>
              <w:rPr>
                <w:rFonts w:eastAsia="PMingLiU"/>
                <w:lang w:eastAsia="ja-JP"/>
              </w:rPr>
            </w:pPr>
            <w:r w:rsidRPr="007B4467">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0582EE77" w14:textId="77777777" w:rsidR="00A8025F" w:rsidRPr="007B4467"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0B02F771" w14:textId="77777777" w:rsidR="00A8025F" w:rsidRPr="007B4467" w:rsidRDefault="00A8025F" w:rsidP="00452594">
            <w:pPr>
              <w:pStyle w:val="TAC"/>
              <w:rPr>
                <w:rFonts w:eastAsia="PMingLiU"/>
              </w:rPr>
            </w:pPr>
          </w:p>
        </w:tc>
      </w:tr>
      <w:tr w:rsidR="00A8025F" w:rsidRPr="007B4467" w14:paraId="098392FC"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Pr="007B4467" w:rsidRDefault="00A8025F" w:rsidP="00452594">
            <w:pPr>
              <w:pStyle w:val="TAL"/>
            </w:pPr>
            <w:r w:rsidRPr="007B4467">
              <w:rPr>
                <w:lang w:eastAsia="ko-KR"/>
              </w:rPr>
              <w:t>DC_1A-3C-8A_n77(2A)</w:t>
            </w:r>
          </w:p>
        </w:tc>
        <w:tc>
          <w:tcPr>
            <w:tcW w:w="902" w:type="pct"/>
            <w:tcBorders>
              <w:top w:val="single" w:sz="4" w:space="0" w:color="auto"/>
              <w:left w:val="single" w:sz="4" w:space="0" w:color="auto"/>
              <w:bottom w:val="single" w:sz="4" w:space="0" w:color="auto"/>
              <w:right w:val="single" w:sz="4" w:space="0" w:color="auto"/>
            </w:tcBorders>
          </w:tcPr>
          <w:p w14:paraId="0F7E3978" w14:textId="77777777" w:rsidR="00A8025F" w:rsidRPr="007B4467" w:rsidRDefault="00A8025F" w:rsidP="00452594">
            <w:pPr>
              <w:pStyle w:val="TAC"/>
              <w:rPr>
                <w:rFonts w:eastAsia="PMingLiU"/>
                <w:lang w:eastAsia="ja-JP"/>
              </w:rPr>
            </w:pPr>
            <w:r w:rsidRPr="007B4467">
              <w:rPr>
                <w:lang w:eastAsia="ko-KR"/>
              </w:rPr>
              <w:t>Rel-17</w:t>
            </w:r>
          </w:p>
        </w:tc>
        <w:tc>
          <w:tcPr>
            <w:tcW w:w="359" w:type="pct"/>
            <w:tcBorders>
              <w:top w:val="single" w:sz="4" w:space="0" w:color="auto"/>
              <w:left w:val="single" w:sz="4" w:space="0" w:color="auto"/>
              <w:bottom w:val="single" w:sz="4" w:space="0" w:color="auto"/>
              <w:right w:val="single" w:sz="4" w:space="0" w:color="auto"/>
            </w:tcBorders>
          </w:tcPr>
          <w:p w14:paraId="786F78BF" w14:textId="77777777" w:rsidR="00A8025F" w:rsidRPr="007B4467"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67783484" w14:textId="77777777" w:rsidR="00A8025F" w:rsidRPr="007B4467" w:rsidRDefault="00A8025F" w:rsidP="00452594">
            <w:pPr>
              <w:pStyle w:val="TAC"/>
              <w:rPr>
                <w:rFonts w:eastAsia="PMingLiU"/>
              </w:rPr>
            </w:pPr>
          </w:p>
        </w:tc>
      </w:tr>
      <w:tr w:rsidR="009A3905" w:rsidRPr="007B4467" w14:paraId="0ECA6CB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A962FC" w14:textId="77777777" w:rsidR="009A3905" w:rsidRPr="007B4467" w:rsidRDefault="009A3905" w:rsidP="00517456">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3CFC7A" w14:textId="77777777" w:rsidR="009A3905" w:rsidRPr="007B4467" w:rsidRDefault="009A3905" w:rsidP="00517456">
            <w:pPr>
              <w:pStyle w:val="TAC"/>
              <w:rPr>
                <w:rFonts w:eastAsia="PMingLiU"/>
              </w:rPr>
            </w:pPr>
          </w:p>
        </w:tc>
      </w:tr>
      <w:tr w:rsidR="009A3905" w:rsidRPr="007B4467" w14:paraId="5DD4F9A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4A39AF" w14:textId="41653207" w:rsidR="009A3905" w:rsidRPr="007B4467" w:rsidRDefault="009A3905" w:rsidP="007A5CDD">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7B4467"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DF5644" w14:textId="77777777" w:rsidR="009A3905" w:rsidRPr="007B4467" w:rsidRDefault="009A3905" w:rsidP="007A5CDD">
            <w:pPr>
              <w:pStyle w:val="TAC"/>
              <w:rPr>
                <w:rFonts w:eastAsia="PMingLiU"/>
              </w:rPr>
            </w:pPr>
          </w:p>
        </w:tc>
      </w:tr>
      <w:tr w:rsidR="009A3905" w:rsidRPr="007B4467" w14:paraId="732413E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9664D" w14:textId="77777777" w:rsidR="009A3905" w:rsidRPr="007B4467" w:rsidRDefault="009A3905" w:rsidP="00517456">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7B4467"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B5AB5E" w14:textId="77777777" w:rsidR="009A3905" w:rsidRPr="007B4467" w:rsidRDefault="009A3905" w:rsidP="00517456">
            <w:pPr>
              <w:pStyle w:val="TAC"/>
              <w:rPr>
                <w:rFonts w:eastAsia="PMingLiU"/>
              </w:rPr>
            </w:pPr>
          </w:p>
        </w:tc>
      </w:tr>
      <w:tr w:rsidR="0044765F" w:rsidRPr="007B4467" w14:paraId="4859E7F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CC72583" w14:textId="659BEB78" w:rsidR="0044765F" w:rsidRPr="007B4467" w:rsidRDefault="0044765F" w:rsidP="0044765F">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4F00E1A" w14:textId="77777777" w:rsidR="0044765F" w:rsidRPr="007B4467" w:rsidRDefault="0044765F" w:rsidP="0044765F">
            <w:pPr>
              <w:pStyle w:val="TAC"/>
              <w:rPr>
                <w:rFonts w:eastAsia="PMingLiU"/>
              </w:rPr>
            </w:pPr>
          </w:p>
        </w:tc>
      </w:tr>
      <w:tr w:rsidR="0044765F" w:rsidRPr="007B4467" w14:paraId="1F09639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E0E693" w14:textId="77777777" w:rsidR="0044765F" w:rsidRPr="007B4467" w:rsidRDefault="0044765F" w:rsidP="0044765F">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7B4467" w:rsidRDefault="0044765F" w:rsidP="0044765F">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BD6C6" w14:textId="77777777" w:rsidR="0044765F" w:rsidRPr="007B4467" w:rsidRDefault="0044765F" w:rsidP="0044765F">
            <w:pPr>
              <w:pStyle w:val="TAC"/>
              <w:rPr>
                <w:rFonts w:eastAsia="PMingLiU"/>
              </w:rPr>
            </w:pPr>
          </w:p>
        </w:tc>
      </w:tr>
      <w:tr w:rsidR="0044765F" w:rsidRPr="007B4467" w14:paraId="48C429E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1CA87C" w14:textId="77777777" w:rsidR="0044765F" w:rsidRPr="007B4467" w:rsidRDefault="0044765F" w:rsidP="0044765F">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04356CD" w14:textId="77777777" w:rsidR="0044765F" w:rsidRPr="007B4467" w:rsidRDefault="0044765F" w:rsidP="0044765F">
            <w:pPr>
              <w:pStyle w:val="TAC"/>
              <w:rPr>
                <w:rFonts w:eastAsia="PMingLiU"/>
              </w:rPr>
            </w:pPr>
          </w:p>
        </w:tc>
      </w:tr>
      <w:tr w:rsidR="0044765F" w:rsidRPr="007B4467" w14:paraId="488E394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23D0B1" w14:textId="77777777" w:rsidR="0044765F" w:rsidRPr="007B4467" w:rsidRDefault="0044765F" w:rsidP="0044765F">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7B4467" w:rsidRDefault="0044765F" w:rsidP="0044765F">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5469AB" w14:textId="77777777" w:rsidR="0044765F" w:rsidRPr="007B4467" w:rsidRDefault="0044765F" w:rsidP="0044765F">
            <w:pPr>
              <w:pStyle w:val="TAC"/>
              <w:rPr>
                <w:rFonts w:eastAsia="PMingLiU"/>
              </w:rPr>
            </w:pPr>
          </w:p>
        </w:tc>
      </w:tr>
      <w:tr w:rsidR="0044765F" w:rsidRPr="007B4467" w14:paraId="1CD4F79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88C429" w14:textId="77777777" w:rsidR="0044765F" w:rsidRPr="007B4467" w:rsidRDefault="0044765F" w:rsidP="0044765F">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94F334" w14:textId="77777777" w:rsidR="0044765F" w:rsidRPr="007B4467" w:rsidRDefault="0044765F" w:rsidP="0044765F">
            <w:pPr>
              <w:pStyle w:val="TAC"/>
              <w:rPr>
                <w:rFonts w:eastAsia="PMingLiU"/>
              </w:rPr>
            </w:pPr>
          </w:p>
        </w:tc>
      </w:tr>
      <w:tr w:rsidR="0044765F" w:rsidRPr="007B4467" w14:paraId="1D08DE4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12A6C4A" w14:textId="77777777" w:rsidR="0044765F" w:rsidRPr="007B4467" w:rsidRDefault="0044765F" w:rsidP="0044765F">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64370B" w14:textId="77777777" w:rsidR="0044765F" w:rsidRPr="007B4467" w:rsidRDefault="0044765F" w:rsidP="0044765F">
            <w:pPr>
              <w:pStyle w:val="TAC"/>
              <w:rPr>
                <w:rFonts w:eastAsia="PMingLiU"/>
              </w:rPr>
            </w:pPr>
          </w:p>
        </w:tc>
      </w:tr>
      <w:tr w:rsidR="0044765F" w:rsidRPr="007B4467" w14:paraId="35EF41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8444772" w14:textId="77777777" w:rsidR="0044765F" w:rsidRPr="007B4467" w:rsidRDefault="0044765F" w:rsidP="0044765F">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5C3EC4" w14:textId="77777777" w:rsidR="0044765F" w:rsidRPr="007B4467" w:rsidRDefault="0044765F" w:rsidP="0044765F">
            <w:pPr>
              <w:pStyle w:val="TAC"/>
              <w:rPr>
                <w:rFonts w:eastAsia="PMingLiU"/>
              </w:rPr>
            </w:pPr>
          </w:p>
        </w:tc>
      </w:tr>
      <w:tr w:rsidR="0044765F" w:rsidRPr="007B4467" w14:paraId="7E751B3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6A33D1A" w14:textId="77777777" w:rsidR="0044765F" w:rsidRPr="007B4467" w:rsidRDefault="0044765F" w:rsidP="0044765F">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7E762E" w14:textId="77777777" w:rsidR="0044765F" w:rsidRPr="007B4467" w:rsidRDefault="0044765F" w:rsidP="0044765F">
            <w:pPr>
              <w:pStyle w:val="TAC"/>
              <w:rPr>
                <w:rFonts w:eastAsia="PMingLiU"/>
              </w:rPr>
            </w:pPr>
          </w:p>
        </w:tc>
      </w:tr>
      <w:tr w:rsidR="0044765F" w:rsidRPr="007B4467" w14:paraId="566002A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A1FA86" w14:textId="77777777" w:rsidR="0044765F" w:rsidRPr="007B4467" w:rsidRDefault="0044765F" w:rsidP="0044765F">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B6E6C1" w14:textId="77777777" w:rsidR="0044765F" w:rsidRPr="007B4467" w:rsidRDefault="0044765F" w:rsidP="0044765F">
            <w:pPr>
              <w:pStyle w:val="TAC"/>
              <w:rPr>
                <w:rFonts w:eastAsia="PMingLiU"/>
              </w:rPr>
            </w:pPr>
          </w:p>
        </w:tc>
      </w:tr>
      <w:tr w:rsidR="0044765F" w:rsidRPr="007B4467" w14:paraId="224557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5248D6" w14:textId="77777777" w:rsidR="0044765F" w:rsidRPr="007B4467" w:rsidRDefault="0044765F" w:rsidP="0044765F">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B8531F" w14:textId="77777777" w:rsidR="0044765F" w:rsidRPr="007B4467" w:rsidRDefault="0044765F" w:rsidP="0044765F">
            <w:pPr>
              <w:pStyle w:val="TAC"/>
              <w:rPr>
                <w:rFonts w:eastAsia="PMingLiU"/>
              </w:rPr>
            </w:pPr>
          </w:p>
        </w:tc>
      </w:tr>
      <w:tr w:rsidR="0044765F" w:rsidRPr="007B4467" w14:paraId="136E0C5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2D4A3C" w14:textId="77777777" w:rsidR="0044765F" w:rsidRPr="007B4467" w:rsidRDefault="0044765F" w:rsidP="0044765F">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D7B524" w14:textId="77777777" w:rsidR="0044765F" w:rsidRPr="007B4467" w:rsidRDefault="0044765F" w:rsidP="0044765F">
            <w:pPr>
              <w:pStyle w:val="TAC"/>
              <w:rPr>
                <w:rFonts w:eastAsia="PMingLiU"/>
              </w:rPr>
            </w:pPr>
          </w:p>
        </w:tc>
      </w:tr>
      <w:tr w:rsidR="0044765F" w:rsidRPr="007B4467" w14:paraId="59984A2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DB67B9" w14:textId="77777777" w:rsidR="0044765F" w:rsidRPr="007B4467" w:rsidRDefault="0044765F" w:rsidP="0044765F">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CA70EE" w14:textId="77777777" w:rsidR="0044765F" w:rsidRPr="007B4467" w:rsidRDefault="0044765F" w:rsidP="0044765F">
            <w:pPr>
              <w:pStyle w:val="TAC"/>
              <w:rPr>
                <w:rFonts w:eastAsia="PMingLiU"/>
              </w:rPr>
            </w:pPr>
          </w:p>
        </w:tc>
      </w:tr>
      <w:tr w:rsidR="0044765F" w:rsidRPr="007B4467" w14:paraId="577DA1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6294F0" w14:textId="77777777" w:rsidR="0044765F" w:rsidRPr="007B4467" w:rsidRDefault="0044765F" w:rsidP="0044765F">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8AF6ED" w14:textId="77777777" w:rsidR="0044765F" w:rsidRPr="007B4467" w:rsidRDefault="0044765F" w:rsidP="0044765F">
            <w:pPr>
              <w:pStyle w:val="TAC"/>
              <w:rPr>
                <w:rFonts w:eastAsia="PMingLiU"/>
              </w:rPr>
            </w:pPr>
          </w:p>
        </w:tc>
      </w:tr>
      <w:tr w:rsidR="0044765F" w:rsidRPr="007B4467" w14:paraId="5580B28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97EE14" w14:textId="77777777" w:rsidR="0044765F" w:rsidRPr="007B4467" w:rsidRDefault="0044765F" w:rsidP="0044765F">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4A3D6" w14:textId="77777777" w:rsidR="0044765F" w:rsidRPr="007B4467" w:rsidRDefault="0044765F" w:rsidP="0044765F">
            <w:pPr>
              <w:pStyle w:val="TAC"/>
              <w:rPr>
                <w:rFonts w:eastAsia="PMingLiU"/>
              </w:rPr>
            </w:pPr>
          </w:p>
        </w:tc>
      </w:tr>
      <w:tr w:rsidR="0044765F" w:rsidRPr="007B4467" w14:paraId="2140E09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4EBAB7" w14:textId="77777777" w:rsidR="0044765F" w:rsidRPr="007B4467" w:rsidRDefault="0044765F" w:rsidP="0044765F">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27017FAA" w14:textId="77777777" w:rsidR="0044765F" w:rsidRPr="007B4467" w:rsidRDefault="0044765F" w:rsidP="0044765F">
            <w:pPr>
              <w:pStyle w:val="TAC"/>
            </w:pPr>
          </w:p>
        </w:tc>
      </w:tr>
      <w:tr w:rsidR="0044765F" w:rsidRPr="007B4467" w14:paraId="6428F9D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F3B3ED" w14:textId="77777777" w:rsidR="0044765F" w:rsidRPr="007B4467" w:rsidRDefault="0044765F" w:rsidP="0044765F">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CE1365" w14:textId="77777777" w:rsidR="0044765F" w:rsidRPr="007B4467" w:rsidRDefault="0044765F" w:rsidP="0044765F">
            <w:pPr>
              <w:pStyle w:val="TAC"/>
              <w:rPr>
                <w:rFonts w:eastAsia="PMingLiU"/>
              </w:rPr>
            </w:pPr>
          </w:p>
        </w:tc>
      </w:tr>
      <w:tr w:rsidR="0044765F" w:rsidRPr="007B4467" w14:paraId="6699D0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0623FF" w14:textId="77777777" w:rsidR="0044765F" w:rsidRPr="007B4467" w:rsidRDefault="0044765F" w:rsidP="0044765F">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7B4467" w:rsidRDefault="0044765F" w:rsidP="0044765F">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FC9767" w14:textId="77777777" w:rsidR="0044765F" w:rsidRPr="007B4467" w:rsidRDefault="0044765F" w:rsidP="0044765F">
            <w:pPr>
              <w:pStyle w:val="TAC"/>
              <w:rPr>
                <w:rFonts w:eastAsia="PMingLiU"/>
              </w:rPr>
            </w:pPr>
          </w:p>
        </w:tc>
      </w:tr>
      <w:tr w:rsidR="0044765F" w:rsidRPr="007B4467" w14:paraId="7E92D91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ED69D3" w14:textId="77777777" w:rsidR="0044765F" w:rsidRPr="007B4467" w:rsidRDefault="0044765F" w:rsidP="0044765F">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7B4467" w:rsidRDefault="0044765F" w:rsidP="0044765F">
            <w:pPr>
              <w:pStyle w:val="TAC"/>
              <w:rPr>
                <w:lang w:eastAsia="zh-CN"/>
              </w:rPr>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685CD75" w14:textId="77777777" w:rsidR="0044765F" w:rsidRPr="007B4467" w:rsidRDefault="0044765F" w:rsidP="0044765F">
            <w:pPr>
              <w:pStyle w:val="TAC"/>
              <w:rPr>
                <w:rFonts w:eastAsia="PMingLiU"/>
              </w:rPr>
            </w:pPr>
          </w:p>
        </w:tc>
      </w:tr>
      <w:tr w:rsidR="0044765F" w:rsidRPr="007B4467" w14:paraId="65BAE6B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A04530" w14:textId="77777777" w:rsidR="0044765F" w:rsidRPr="007B4467" w:rsidRDefault="0044765F" w:rsidP="0044765F">
            <w:pPr>
              <w:pStyle w:val="TAL"/>
              <w:rPr>
                <w:rFonts w:cs="Arial"/>
                <w:szCs w:val="18"/>
                <w:lang w:eastAsia="zh-CN"/>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7B4467" w:rsidRDefault="0044765F" w:rsidP="0044765F">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E1ED7C1" w14:textId="77777777" w:rsidR="0044765F" w:rsidRPr="007B4467" w:rsidRDefault="0044765F" w:rsidP="0044765F">
            <w:pPr>
              <w:pStyle w:val="TAC"/>
              <w:rPr>
                <w:rFonts w:eastAsia="PMingLiU"/>
              </w:rPr>
            </w:pPr>
          </w:p>
        </w:tc>
      </w:tr>
      <w:tr w:rsidR="0044765F" w:rsidRPr="007B4467" w14:paraId="401CD9D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31000C" w14:textId="77777777" w:rsidR="0044765F" w:rsidRPr="007B4467" w:rsidRDefault="0044765F" w:rsidP="0044765F">
            <w:pPr>
              <w:pStyle w:val="TAL"/>
              <w:rPr>
                <w:rFonts w:cs="Arial"/>
                <w:szCs w:val="18"/>
                <w:lang w:eastAsia="zh-CN"/>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7B4467" w:rsidRDefault="0044765F" w:rsidP="0044765F">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E84DC5" w14:textId="77777777" w:rsidR="0044765F" w:rsidRPr="007B4467" w:rsidRDefault="0044765F" w:rsidP="0044765F">
            <w:pPr>
              <w:pStyle w:val="TAC"/>
              <w:rPr>
                <w:rFonts w:eastAsia="PMingLiU"/>
              </w:rPr>
            </w:pPr>
          </w:p>
        </w:tc>
      </w:tr>
      <w:tr w:rsidR="0044765F" w:rsidRPr="007B4467" w14:paraId="65BD168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DD1CB7" w14:textId="77777777" w:rsidR="0044765F" w:rsidRPr="007B4467" w:rsidRDefault="0044765F" w:rsidP="0044765F">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3D43B10" w14:textId="77777777" w:rsidR="0044765F" w:rsidRPr="007B4467" w:rsidRDefault="0044765F" w:rsidP="0044765F">
            <w:pPr>
              <w:pStyle w:val="TAC"/>
              <w:rPr>
                <w:rFonts w:eastAsia="PMingLiU"/>
              </w:rPr>
            </w:pPr>
          </w:p>
        </w:tc>
      </w:tr>
      <w:tr w:rsidR="0044765F" w:rsidRPr="007B4467" w14:paraId="5D37A3D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175513" w14:textId="77777777" w:rsidR="0044765F" w:rsidRPr="007B4467" w:rsidRDefault="0044765F" w:rsidP="0044765F">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7551FC" w14:textId="77777777" w:rsidR="0044765F" w:rsidRPr="007B4467" w:rsidRDefault="0044765F" w:rsidP="0044765F">
            <w:pPr>
              <w:pStyle w:val="TAC"/>
              <w:rPr>
                <w:rFonts w:eastAsia="PMingLiU"/>
              </w:rPr>
            </w:pPr>
          </w:p>
        </w:tc>
      </w:tr>
      <w:tr w:rsidR="0044765F" w:rsidRPr="007B4467" w14:paraId="4E0CD9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A9468AF" w14:textId="77777777" w:rsidR="0044765F" w:rsidRPr="007B4467" w:rsidRDefault="0044765F" w:rsidP="0044765F">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550973" w14:textId="77777777" w:rsidR="0044765F" w:rsidRPr="007B4467" w:rsidRDefault="0044765F" w:rsidP="0044765F">
            <w:pPr>
              <w:pStyle w:val="TAC"/>
              <w:rPr>
                <w:rFonts w:eastAsia="PMingLiU"/>
              </w:rPr>
            </w:pPr>
          </w:p>
        </w:tc>
      </w:tr>
      <w:tr w:rsidR="00827C07" w:rsidRPr="007B4467" w14:paraId="38EE064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F674C" w14:textId="6C979C7C" w:rsidR="00827C07" w:rsidRPr="007B4467" w:rsidRDefault="00827C07" w:rsidP="00827C07">
            <w:pPr>
              <w:pStyle w:val="TAL"/>
              <w:rPr>
                <w:rFonts w:cs="Arial"/>
                <w:szCs w:val="18"/>
                <w:lang w:eastAsia="zh-CN"/>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7B4467" w:rsidRDefault="00827C07" w:rsidP="00827C07">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7B4467" w:rsidRDefault="00827C07" w:rsidP="00827C07">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C3A0566" w14:textId="77777777" w:rsidR="00827C07" w:rsidRPr="007B4467" w:rsidRDefault="00827C07" w:rsidP="00827C07">
            <w:pPr>
              <w:pStyle w:val="TAC"/>
              <w:rPr>
                <w:rFonts w:eastAsia="PMingLiU"/>
              </w:rPr>
            </w:pPr>
          </w:p>
        </w:tc>
      </w:tr>
      <w:tr w:rsidR="0044765F" w:rsidRPr="007B4467" w14:paraId="6BCCEA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11A37A" w14:textId="77777777" w:rsidR="0044765F" w:rsidRPr="007B4467" w:rsidRDefault="0044765F" w:rsidP="0044765F">
            <w:pPr>
              <w:pStyle w:val="TAL"/>
            </w:pPr>
            <w:r w:rsidRPr="007B4467">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31DD4AD8" w14:textId="77777777" w:rsidR="0044765F" w:rsidRPr="007B4467" w:rsidRDefault="0044765F" w:rsidP="0044765F">
            <w:pPr>
              <w:pStyle w:val="TAC"/>
            </w:pPr>
          </w:p>
        </w:tc>
      </w:tr>
      <w:tr w:rsidR="0044765F" w:rsidRPr="007B4467" w14:paraId="390B71F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5369AE" w14:textId="77777777" w:rsidR="0044765F" w:rsidRPr="007B4467" w:rsidRDefault="0044765F" w:rsidP="0044765F">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78F2CFD1" w14:textId="77777777" w:rsidR="0044765F" w:rsidRPr="007B4467" w:rsidRDefault="0044765F" w:rsidP="0044765F">
            <w:pPr>
              <w:pStyle w:val="TAC"/>
            </w:pPr>
          </w:p>
        </w:tc>
      </w:tr>
      <w:tr w:rsidR="0044765F" w:rsidRPr="007B4467" w14:paraId="2A10778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1F207E" w14:textId="77777777" w:rsidR="0044765F" w:rsidRPr="007B4467" w:rsidRDefault="0044765F" w:rsidP="0044765F">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7B4467"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586BED97" w14:textId="77777777" w:rsidR="0044765F" w:rsidRPr="007B4467" w:rsidRDefault="0044765F" w:rsidP="0044765F">
            <w:pPr>
              <w:pStyle w:val="TAC"/>
            </w:pPr>
          </w:p>
        </w:tc>
      </w:tr>
      <w:tr w:rsidR="00827C07" w:rsidRPr="007B4467" w14:paraId="7253F10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B3FB87" w14:textId="153A0456" w:rsidR="00827C07" w:rsidRPr="007B4467" w:rsidRDefault="00827C07" w:rsidP="00827C07">
            <w:pPr>
              <w:pStyle w:val="TAL"/>
            </w:pPr>
            <w:r w:rsidRPr="007B4467">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7B4467" w:rsidRDefault="00827C07" w:rsidP="00827C07">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7B4467" w:rsidRDefault="00827C07" w:rsidP="00827C07">
            <w:pPr>
              <w:pStyle w:val="TAC"/>
            </w:pPr>
          </w:p>
        </w:tc>
        <w:tc>
          <w:tcPr>
            <w:tcW w:w="1851" w:type="pct"/>
            <w:tcBorders>
              <w:top w:val="single" w:sz="4" w:space="0" w:color="auto"/>
              <w:left w:val="single" w:sz="4" w:space="0" w:color="auto"/>
              <w:bottom w:val="single" w:sz="4" w:space="0" w:color="auto"/>
              <w:right w:val="single" w:sz="4" w:space="0" w:color="auto"/>
            </w:tcBorders>
          </w:tcPr>
          <w:p w14:paraId="45193004" w14:textId="77777777" w:rsidR="00827C07" w:rsidRPr="007B4467" w:rsidRDefault="00827C07" w:rsidP="00827C07">
            <w:pPr>
              <w:pStyle w:val="TAC"/>
            </w:pPr>
          </w:p>
        </w:tc>
      </w:tr>
      <w:tr w:rsidR="0044765F" w:rsidRPr="007B4467" w14:paraId="521B7FC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C52FEF" w14:textId="77777777" w:rsidR="0044765F" w:rsidRPr="007B4467" w:rsidRDefault="0044765F" w:rsidP="0044765F">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235FC8" w14:textId="77777777" w:rsidR="0044765F" w:rsidRPr="007B4467" w:rsidRDefault="0044765F" w:rsidP="0044765F">
            <w:pPr>
              <w:pStyle w:val="TAC"/>
              <w:rPr>
                <w:rFonts w:eastAsia="PMingLiU"/>
              </w:rPr>
            </w:pPr>
          </w:p>
        </w:tc>
      </w:tr>
      <w:tr w:rsidR="0044765F" w:rsidRPr="007B4467" w14:paraId="181E6EA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01E3BE" w14:textId="77777777" w:rsidR="0044765F" w:rsidRPr="007B4467" w:rsidRDefault="0044765F" w:rsidP="0044765F">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7B4467"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08FF07" w14:textId="77777777" w:rsidR="0044765F" w:rsidRPr="007B4467" w:rsidRDefault="0044765F" w:rsidP="0044765F">
            <w:pPr>
              <w:pStyle w:val="TAC"/>
              <w:rPr>
                <w:rFonts w:eastAsia="PMingLiU"/>
              </w:rPr>
            </w:pPr>
          </w:p>
        </w:tc>
      </w:tr>
      <w:tr w:rsidR="00983AF9" w:rsidRPr="007B4467" w14:paraId="1B57BF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749B09" w14:textId="71FC5E5F" w:rsidR="00983AF9" w:rsidRPr="007B4467" w:rsidRDefault="00983AF9" w:rsidP="00983AF9">
            <w:pPr>
              <w:pStyle w:val="TAL"/>
            </w:pPr>
            <w:r w:rsidRPr="007B4467">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7B4467" w:rsidRDefault="00983AF9" w:rsidP="00983AF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46E1F8" w14:textId="77777777" w:rsidR="00983AF9" w:rsidRPr="007B4467" w:rsidRDefault="00983AF9" w:rsidP="00983AF9">
            <w:pPr>
              <w:pStyle w:val="TAC"/>
              <w:rPr>
                <w:rFonts w:eastAsia="PMingLiU"/>
              </w:rPr>
            </w:pPr>
          </w:p>
        </w:tc>
      </w:tr>
      <w:tr w:rsidR="00983AF9" w:rsidRPr="007B4467" w14:paraId="782ACE4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7C6461" w14:textId="5DDD26E9" w:rsidR="00983AF9" w:rsidRPr="007B4467" w:rsidRDefault="00983AF9" w:rsidP="00983AF9">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82FA9D" w14:textId="77777777" w:rsidR="00983AF9" w:rsidRPr="007B4467" w:rsidRDefault="00983AF9" w:rsidP="00983AF9">
            <w:pPr>
              <w:pStyle w:val="TAC"/>
              <w:rPr>
                <w:rFonts w:eastAsia="PMingLiU"/>
              </w:rPr>
            </w:pPr>
          </w:p>
        </w:tc>
      </w:tr>
      <w:tr w:rsidR="00983AF9" w:rsidRPr="007B4467" w14:paraId="37E1F07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86B6EE" w14:textId="77777777" w:rsidR="00983AF9" w:rsidRPr="007B4467" w:rsidRDefault="00983AF9" w:rsidP="00983AF9">
            <w:pPr>
              <w:pStyle w:val="TAL"/>
            </w:pPr>
            <w:r w:rsidRPr="007B4467">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7591EC" w14:textId="77777777" w:rsidR="00983AF9" w:rsidRPr="007B4467" w:rsidRDefault="00983AF9" w:rsidP="00983AF9">
            <w:pPr>
              <w:pStyle w:val="TAC"/>
              <w:rPr>
                <w:rFonts w:eastAsia="PMingLiU"/>
              </w:rPr>
            </w:pPr>
          </w:p>
        </w:tc>
      </w:tr>
      <w:tr w:rsidR="00983AF9" w:rsidRPr="007B4467" w14:paraId="0C53B18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57F7AD" w14:textId="1095D56F" w:rsidR="00983AF9" w:rsidRPr="007B4467" w:rsidRDefault="00983AF9" w:rsidP="00983AF9">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4D1A95" w14:textId="77777777" w:rsidR="00983AF9" w:rsidRPr="007B4467" w:rsidRDefault="00983AF9" w:rsidP="00983AF9">
            <w:pPr>
              <w:pStyle w:val="TAC"/>
              <w:rPr>
                <w:rFonts w:eastAsia="PMingLiU"/>
              </w:rPr>
            </w:pPr>
          </w:p>
        </w:tc>
      </w:tr>
      <w:tr w:rsidR="00983AF9" w:rsidRPr="007B4467" w14:paraId="0BD45AD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D1CA22" w14:textId="77777777" w:rsidR="00983AF9" w:rsidRPr="007B4467" w:rsidRDefault="00983AF9" w:rsidP="00983AF9">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A77944" w14:textId="77777777" w:rsidR="00983AF9" w:rsidRPr="007B4467" w:rsidRDefault="00983AF9" w:rsidP="00983AF9">
            <w:pPr>
              <w:pStyle w:val="TAC"/>
              <w:rPr>
                <w:rFonts w:eastAsia="PMingLiU"/>
              </w:rPr>
            </w:pPr>
          </w:p>
        </w:tc>
      </w:tr>
      <w:tr w:rsidR="00983AF9" w:rsidRPr="007B4467" w14:paraId="78DC5D6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A70835" w14:textId="77777777" w:rsidR="00983AF9" w:rsidRPr="007B4467" w:rsidRDefault="00983AF9" w:rsidP="00983AF9">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21A2C2" w14:textId="77777777" w:rsidR="00983AF9" w:rsidRPr="007B4467" w:rsidRDefault="00983AF9" w:rsidP="00983AF9">
            <w:pPr>
              <w:pStyle w:val="TAC"/>
              <w:rPr>
                <w:rFonts w:eastAsia="PMingLiU"/>
              </w:rPr>
            </w:pPr>
          </w:p>
        </w:tc>
      </w:tr>
      <w:tr w:rsidR="00983AF9" w:rsidRPr="007B4467" w14:paraId="3CC386D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F842D0" w14:textId="77777777" w:rsidR="00983AF9" w:rsidRPr="007B4467" w:rsidRDefault="00983AF9" w:rsidP="00983AF9">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D20942D" w14:textId="77777777" w:rsidR="00983AF9" w:rsidRPr="007B4467" w:rsidRDefault="00983AF9" w:rsidP="00983AF9">
            <w:pPr>
              <w:pStyle w:val="TAC"/>
              <w:rPr>
                <w:rFonts w:eastAsia="PMingLiU"/>
              </w:rPr>
            </w:pPr>
          </w:p>
        </w:tc>
      </w:tr>
      <w:tr w:rsidR="00983AF9" w:rsidRPr="007B4467" w14:paraId="41847BA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EE4DE" w14:textId="77777777" w:rsidR="00983AF9" w:rsidRPr="007B4467" w:rsidRDefault="00983AF9" w:rsidP="00983AF9">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9AECF0" w14:textId="77777777" w:rsidR="00983AF9" w:rsidRPr="007B4467" w:rsidRDefault="00983AF9" w:rsidP="00983AF9">
            <w:pPr>
              <w:pStyle w:val="TAC"/>
              <w:rPr>
                <w:rFonts w:eastAsia="PMingLiU"/>
              </w:rPr>
            </w:pPr>
          </w:p>
        </w:tc>
      </w:tr>
      <w:tr w:rsidR="00983AF9" w:rsidRPr="007B4467" w14:paraId="793C6B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89CD35" w14:textId="77777777" w:rsidR="00983AF9" w:rsidRPr="007B4467" w:rsidRDefault="00983AF9" w:rsidP="00983AF9">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0BF4DE" w14:textId="77777777" w:rsidR="00983AF9" w:rsidRPr="007B4467" w:rsidRDefault="00983AF9" w:rsidP="00983AF9">
            <w:pPr>
              <w:pStyle w:val="TAC"/>
              <w:rPr>
                <w:rFonts w:eastAsia="PMingLiU"/>
              </w:rPr>
            </w:pPr>
          </w:p>
        </w:tc>
      </w:tr>
      <w:tr w:rsidR="00983AF9" w:rsidRPr="007B4467" w14:paraId="1AE6CA2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F77329" w14:textId="77777777" w:rsidR="00983AF9" w:rsidRPr="007B4467" w:rsidRDefault="00983AF9" w:rsidP="00983AF9">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48F0F" w14:textId="77777777" w:rsidR="00983AF9" w:rsidRPr="007B4467" w:rsidRDefault="00983AF9" w:rsidP="00983AF9">
            <w:pPr>
              <w:pStyle w:val="TAC"/>
              <w:rPr>
                <w:rFonts w:eastAsia="PMingLiU"/>
              </w:rPr>
            </w:pPr>
          </w:p>
        </w:tc>
      </w:tr>
      <w:tr w:rsidR="00983AF9" w:rsidRPr="007B4467" w14:paraId="130F9CE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54BCD" w14:textId="77777777" w:rsidR="00983AF9" w:rsidRPr="007B4467" w:rsidRDefault="00983AF9" w:rsidP="00983AF9">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D6E11D8" w14:textId="77777777" w:rsidR="00983AF9" w:rsidRPr="007B4467" w:rsidRDefault="00983AF9" w:rsidP="00983AF9">
            <w:pPr>
              <w:pStyle w:val="TAC"/>
              <w:rPr>
                <w:rFonts w:eastAsia="PMingLiU"/>
              </w:rPr>
            </w:pPr>
          </w:p>
        </w:tc>
      </w:tr>
      <w:tr w:rsidR="00983AF9" w:rsidRPr="007B4467" w14:paraId="77A49F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FB3AD7" w14:textId="77777777" w:rsidR="00983AF9" w:rsidRPr="007B4467" w:rsidRDefault="00983AF9" w:rsidP="00983AF9">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C8A0C8" w14:textId="77777777" w:rsidR="00983AF9" w:rsidRPr="007B4467" w:rsidRDefault="00983AF9" w:rsidP="00983AF9">
            <w:pPr>
              <w:pStyle w:val="TAC"/>
              <w:rPr>
                <w:rFonts w:eastAsia="PMingLiU"/>
              </w:rPr>
            </w:pPr>
          </w:p>
        </w:tc>
      </w:tr>
      <w:tr w:rsidR="00983AF9" w:rsidRPr="007B4467" w14:paraId="43BD196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8B8721" w14:textId="77777777" w:rsidR="00983AF9" w:rsidRPr="007B4467" w:rsidRDefault="00983AF9" w:rsidP="00983AF9">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637FC24" w14:textId="77777777" w:rsidR="00983AF9" w:rsidRPr="007B4467" w:rsidRDefault="00983AF9" w:rsidP="00983AF9">
            <w:pPr>
              <w:pStyle w:val="TAC"/>
              <w:rPr>
                <w:rFonts w:eastAsia="PMingLiU"/>
              </w:rPr>
            </w:pPr>
          </w:p>
        </w:tc>
      </w:tr>
      <w:tr w:rsidR="00983AF9" w:rsidRPr="007B4467" w14:paraId="5207D51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883A063" w14:textId="77777777" w:rsidR="00983AF9" w:rsidRPr="007B4467" w:rsidRDefault="00983AF9" w:rsidP="00983AF9">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AC127" w14:textId="77777777" w:rsidR="00983AF9" w:rsidRPr="007B4467" w:rsidRDefault="00983AF9" w:rsidP="00983AF9">
            <w:pPr>
              <w:pStyle w:val="TAC"/>
              <w:rPr>
                <w:rFonts w:eastAsia="PMingLiU"/>
              </w:rPr>
            </w:pPr>
          </w:p>
        </w:tc>
      </w:tr>
      <w:tr w:rsidR="00983AF9" w:rsidRPr="007B4467" w14:paraId="3CCBB4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2581" w14:textId="77777777" w:rsidR="00983AF9" w:rsidRPr="007B4467" w:rsidRDefault="00983AF9" w:rsidP="00983AF9">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784E5E" w14:textId="77777777" w:rsidR="00983AF9" w:rsidRPr="007B4467" w:rsidRDefault="00983AF9" w:rsidP="00983AF9">
            <w:pPr>
              <w:pStyle w:val="TAC"/>
              <w:rPr>
                <w:rFonts w:eastAsia="PMingLiU"/>
              </w:rPr>
            </w:pPr>
          </w:p>
        </w:tc>
      </w:tr>
      <w:tr w:rsidR="00983AF9" w:rsidRPr="007B4467" w14:paraId="72E535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E13A67" w14:textId="77777777" w:rsidR="00983AF9" w:rsidRPr="007B4467" w:rsidRDefault="00983AF9" w:rsidP="00983AF9">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7F512" w14:textId="77777777" w:rsidR="00983AF9" w:rsidRPr="007B4467" w:rsidRDefault="00983AF9" w:rsidP="00983AF9">
            <w:pPr>
              <w:pStyle w:val="TAC"/>
              <w:rPr>
                <w:rFonts w:eastAsia="PMingLiU"/>
              </w:rPr>
            </w:pPr>
          </w:p>
        </w:tc>
      </w:tr>
      <w:tr w:rsidR="00983AF9" w:rsidRPr="007B4467" w14:paraId="2A9F1B8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288425" w14:textId="77777777" w:rsidR="00983AF9" w:rsidRPr="007B4467" w:rsidRDefault="00983AF9" w:rsidP="00983AF9">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E67A8B" w14:textId="77777777" w:rsidR="00983AF9" w:rsidRPr="007B4467" w:rsidRDefault="00983AF9" w:rsidP="00983AF9">
            <w:pPr>
              <w:pStyle w:val="TAC"/>
              <w:rPr>
                <w:rFonts w:eastAsia="PMingLiU"/>
              </w:rPr>
            </w:pPr>
          </w:p>
        </w:tc>
      </w:tr>
      <w:tr w:rsidR="00983AF9" w:rsidRPr="007B4467" w14:paraId="69434B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EF35F9" w14:textId="77777777" w:rsidR="00983AF9" w:rsidRPr="007B4467" w:rsidRDefault="00983AF9" w:rsidP="00983AF9">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81865" w14:textId="77777777" w:rsidR="00983AF9" w:rsidRPr="007B4467" w:rsidRDefault="00983AF9" w:rsidP="00983AF9">
            <w:pPr>
              <w:pStyle w:val="TAC"/>
              <w:rPr>
                <w:rFonts w:eastAsia="PMingLiU"/>
              </w:rPr>
            </w:pPr>
          </w:p>
        </w:tc>
      </w:tr>
      <w:tr w:rsidR="00983AF9" w:rsidRPr="007B4467" w14:paraId="70CCCC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45FFFD" w14:textId="77777777" w:rsidR="00983AF9" w:rsidRPr="007B4467" w:rsidRDefault="00983AF9" w:rsidP="00983AF9">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8425BC" w14:textId="77777777" w:rsidR="00983AF9" w:rsidRPr="007B4467" w:rsidRDefault="00983AF9" w:rsidP="00983AF9">
            <w:pPr>
              <w:pStyle w:val="TAC"/>
              <w:rPr>
                <w:rFonts w:eastAsia="PMingLiU"/>
              </w:rPr>
            </w:pPr>
          </w:p>
        </w:tc>
      </w:tr>
      <w:tr w:rsidR="00983AF9" w:rsidRPr="007B4467" w14:paraId="5536CCC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EF7AA" w14:textId="77777777" w:rsidR="00983AF9" w:rsidRPr="007B4467" w:rsidRDefault="00983AF9" w:rsidP="00983AF9">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181B4A" w14:textId="77777777" w:rsidR="00983AF9" w:rsidRPr="007B4467" w:rsidRDefault="00983AF9" w:rsidP="00983AF9">
            <w:pPr>
              <w:pStyle w:val="TAC"/>
              <w:rPr>
                <w:rFonts w:eastAsia="PMingLiU"/>
              </w:rPr>
            </w:pPr>
          </w:p>
        </w:tc>
      </w:tr>
      <w:tr w:rsidR="00983AF9" w:rsidRPr="007B4467" w14:paraId="6A53AAA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5A8E23" w14:textId="77777777" w:rsidR="00983AF9" w:rsidRPr="007B4467" w:rsidRDefault="00983AF9" w:rsidP="00983AF9">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1993752" w14:textId="77777777" w:rsidR="00983AF9" w:rsidRPr="007B4467" w:rsidRDefault="00983AF9" w:rsidP="00983AF9">
            <w:pPr>
              <w:pStyle w:val="TAC"/>
              <w:rPr>
                <w:rFonts w:eastAsia="PMingLiU"/>
              </w:rPr>
            </w:pPr>
          </w:p>
        </w:tc>
      </w:tr>
      <w:tr w:rsidR="00983AF9" w:rsidRPr="007B4467" w14:paraId="6B9CAA5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C60FF3" w14:textId="77777777" w:rsidR="00983AF9" w:rsidRPr="007B4467" w:rsidRDefault="00983AF9" w:rsidP="00983AF9">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152B88" w14:textId="77777777" w:rsidR="00983AF9" w:rsidRPr="007B4467" w:rsidRDefault="00983AF9" w:rsidP="00983AF9">
            <w:pPr>
              <w:pStyle w:val="TAC"/>
              <w:rPr>
                <w:rFonts w:eastAsia="PMingLiU"/>
              </w:rPr>
            </w:pPr>
          </w:p>
        </w:tc>
      </w:tr>
      <w:tr w:rsidR="00983AF9" w:rsidRPr="007B4467" w14:paraId="24F99A7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AD2B93" w14:textId="77777777" w:rsidR="00983AF9" w:rsidRPr="007B4467" w:rsidRDefault="00983AF9" w:rsidP="00983AF9">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81CFDC0" w14:textId="77777777" w:rsidR="00983AF9" w:rsidRPr="007B4467" w:rsidRDefault="00983AF9" w:rsidP="00983AF9">
            <w:pPr>
              <w:pStyle w:val="TAC"/>
              <w:rPr>
                <w:rFonts w:eastAsia="PMingLiU"/>
              </w:rPr>
            </w:pPr>
          </w:p>
        </w:tc>
      </w:tr>
      <w:tr w:rsidR="00983AF9" w:rsidRPr="007B4467" w14:paraId="4540C4C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A75013" w14:textId="77777777" w:rsidR="00983AF9" w:rsidRPr="007B4467" w:rsidRDefault="00983AF9" w:rsidP="00983AF9">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E0C5C2" w14:textId="77777777" w:rsidR="00983AF9" w:rsidRPr="007B4467" w:rsidRDefault="00983AF9" w:rsidP="00983AF9">
            <w:pPr>
              <w:pStyle w:val="TAC"/>
              <w:rPr>
                <w:rFonts w:eastAsia="PMingLiU"/>
              </w:rPr>
            </w:pPr>
          </w:p>
        </w:tc>
      </w:tr>
      <w:tr w:rsidR="00983AF9" w:rsidRPr="007B4467" w14:paraId="0BE7F3E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CAFC1C" w14:textId="77777777" w:rsidR="00983AF9" w:rsidRPr="007B4467" w:rsidRDefault="00983AF9" w:rsidP="00983AF9">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0A8CC0" w14:textId="77777777" w:rsidR="00983AF9" w:rsidRPr="007B4467" w:rsidRDefault="00983AF9" w:rsidP="00983AF9">
            <w:pPr>
              <w:pStyle w:val="TAC"/>
              <w:rPr>
                <w:rFonts w:eastAsia="PMingLiU"/>
              </w:rPr>
            </w:pPr>
          </w:p>
        </w:tc>
      </w:tr>
      <w:tr w:rsidR="00983AF9" w:rsidRPr="007B4467" w14:paraId="1629FEC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8454F5" w14:textId="77777777" w:rsidR="00983AF9" w:rsidRPr="007B4467" w:rsidRDefault="00983AF9" w:rsidP="00983AF9">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C82714" w14:textId="77777777" w:rsidR="00983AF9" w:rsidRPr="007B4467" w:rsidRDefault="00983AF9" w:rsidP="00983AF9">
            <w:pPr>
              <w:pStyle w:val="TAC"/>
              <w:rPr>
                <w:rFonts w:eastAsia="PMingLiU"/>
              </w:rPr>
            </w:pPr>
          </w:p>
        </w:tc>
      </w:tr>
      <w:tr w:rsidR="00983AF9" w:rsidRPr="007B4467" w14:paraId="357EB89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4058D2" w14:textId="77777777" w:rsidR="00983AF9" w:rsidRPr="007B4467" w:rsidRDefault="00983AF9" w:rsidP="00983AF9">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F91D603" w14:textId="77777777" w:rsidR="00983AF9" w:rsidRPr="007B4467" w:rsidRDefault="00983AF9" w:rsidP="00983AF9">
            <w:pPr>
              <w:pStyle w:val="TAC"/>
              <w:rPr>
                <w:rFonts w:eastAsia="PMingLiU"/>
              </w:rPr>
            </w:pPr>
          </w:p>
        </w:tc>
      </w:tr>
      <w:tr w:rsidR="00983AF9" w:rsidRPr="007B4467" w14:paraId="2F098BC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726F5A" w14:textId="46695C91" w:rsidR="00983AF9" w:rsidRPr="007B4467" w:rsidRDefault="00983AF9" w:rsidP="00983AF9">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17670" w14:textId="77777777" w:rsidR="00983AF9" w:rsidRPr="007B4467" w:rsidRDefault="00983AF9" w:rsidP="00983AF9">
            <w:pPr>
              <w:pStyle w:val="TAC"/>
              <w:rPr>
                <w:rFonts w:eastAsia="PMingLiU"/>
              </w:rPr>
            </w:pPr>
          </w:p>
        </w:tc>
      </w:tr>
      <w:tr w:rsidR="00983AF9" w:rsidRPr="007B4467" w14:paraId="726B316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C9944" w14:textId="77777777" w:rsidR="00983AF9" w:rsidRPr="007B4467" w:rsidRDefault="00983AF9" w:rsidP="00983AF9">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913147" w14:textId="77777777" w:rsidR="00983AF9" w:rsidRPr="007B4467" w:rsidRDefault="00983AF9" w:rsidP="00983AF9">
            <w:pPr>
              <w:pStyle w:val="TAC"/>
              <w:rPr>
                <w:rFonts w:eastAsia="PMingLiU"/>
              </w:rPr>
            </w:pPr>
          </w:p>
        </w:tc>
      </w:tr>
      <w:tr w:rsidR="00983AF9" w:rsidRPr="007B4467" w14:paraId="3073BB4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53896D" w14:textId="77777777" w:rsidR="00983AF9" w:rsidRPr="007B4467" w:rsidRDefault="00983AF9" w:rsidP="00983AF9">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C3C28A" w14:textId="77777777" w:rsidR="00983AF9" w:rsidRPr="007B4467" w:rsidRDefault="00983AF9" w:rsidP="00983AF9">
            <w:pPr>
              <w:pStyle w:val="TAC"/>
              <w:rPr>
                <w:rFonts w:eastAsia="PMingLiU"/>
              </w:rPr>
            </w:pPr>
          </w:p>
        </w:tc>
      </w:tr>
      <w:tr w:rsidR="00983AF9" w:rsidRPr="007B4467" w14:paraId="61EC296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E58217" w14:textId="77777777" w:rsidR="00983AF9" w:rsidRPr="007B4467" w:rsidRDefault="00983AF9" w:rsidP="00983AF9">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FE4099D" w14:textId="77777777" w:rsidR="00983AF9" w:rsidRPr="007B4467" w:rsidRDefault="00983AF9" w:rsidP="00983AF9">
            <w:pPr>
              <w:pStyle w:val="TAC"/>
              <w:rPr>
                <w:rFonts w:eastAsia="PMingLiU"/>
              </w:rPr>
            </w:pPr>
          </w:p>
        </w:tc>
      </w:tr>
      <w:tr w:rsidR="00983AF9" w:rsidRPr="007B4467" w14:paraId="0EAF816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FD29E9" w14:textId="77777777" w:rsidR="00983AF9" w:rsidRPr="007B4467" w:rsidRDefault="00983AF9" w:rsidP="00983AF9">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75E8734" w14:textId="77777777" w:rsidR="00983AF9" w:rsidRPr="007B4467" w:rsidRDefault="00983AF9" w:rsidP="00983AF9">
            <w:pPr>
              <w:pStyle w:val="TAC"/>
              <w:rPr>
                <w:rFonts w:eastAsia="PMingLiU"/>
              </w:rPr>
            </w:pPr>
          </w:p>
        </w:tc>
      </w:tr>
      <w:tr w:rsidR="00983AF9" w:rsidRPr="007B4467" w14:paraId="4B5901A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7CA8A3" w14:textId="77777777" w:rsidR="00983AF9" w:rsidRPr="007B4467" w:rsidRDefault="00983AF9" w:rsidP="00983AF9">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D741A5" w14:textId="77777777" w:rsidR="00983AF9" w:rsidRPr="007B4467" w:rsidRDefault="00983AF9" w:rsidP="00983AF9">
            <w:pPr>
              <w:pStyle w:val="TAC"/>
              <w:rPr>
                <w:rFonts w:eastAsia="PMingLiU"/>
              </w:rPr>
            </w:pPr>
          </w:p>
        </w:tc>
      </w:tr>
      <w:tr w:rsidR="00983AF9" w:rsidRPr="007B4467" w14:paraId="5A12744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A06C89" w14:textId="77777777" w:rsidR="00983AF9" w:rsidRPr="007B4467" w:rsidRDefault="00983AF9" w:rsidP="00983AF9">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2139A0" w14:textId="77777777" w:rsidR="00983AF9" w:rsidRPr="007B4467" w:rsidRDefault="00983AF9" w:rsidP="00983AF9">
            <w:pPr>
              <w:pStyle w:val="TAC"/>
              <w:rPr>
                <w:rFonts w:eastAsia="PMingLiU"/>
              </w:rPr>
            </w:pPr>
          </w:p>
        </w:tc>
      </w:tr>
      <w:tr w:rsidR="00983AF9" w:rsidRPr="007B4467" w14:paraId="4105134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043B2A" w14:textId="77777777" w:rsidR="00983AF9" w:rsidRPr="007B4467" w:rsidRDefault="00983AF9" w:rsidP="00983AF9">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7D9E33C" w14:textId="77777777" w:rsidR="00983AF9" w:rsidRPr="007B4467" w:rsidRDefault="00983AF9" w:rsidP="00983AF9">
            <w:pPr>
              <w:pStyle w:val="TAC"/>
              <w:rPr>
                <w:rFonts w:eastAsia="PMingLiU"/>
              </w:rPr>
            </w:pPr>
          </w:p>
        </w:tc>
      </w:tr>
      <w:tr w:rsidR="00983AF9" w:rsidRPr="007B4467" w14:paraId="3B3E8C8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C16D8C" w14:textId="77777777" w:rsidR="00983AF9" w:rsidRPr="007B4467" w:rsidRDefault="00983AF9" w:rsidP="00983AF9">
            <w:pPr>
              <w:pStyle w:val="TAL"/>
              <w:rPr>
                <w:rFonts w:eastAsia="PMingLiU"/>
                <w:lang w:eastAsia="ja-JP"/>
              </w:rPr>
            </w:pPr>
            <w:r w:rsidRPr="007B4467">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94EAC3" w14:textId="77777777" w:rsidR="00983AF9" w:rsidRPr="007B4467" w:rsidRDefault="00983AF9" w:rsidP="00983AF9">
            <w:pPr>
              <w:pStyle w:val="TAC"/>
              <w:rPr>
                <w:rFonts w:eastAsia="PMingLiU"/>
              </w:rPr>
            </w:pPr>
          </w:p>
        </w:tc>
      </w:tr>
      <w:tr w:rsidR="00983AF9" w:rsidRPr="007B4467" w14:paraId="40F3718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69494" w14:textId="77777777" w:rsidR="00983AF9" w:rsidRPr="007B4467" w:rsidRDefault="00983AF9" w:rsidP="00983AF9">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F873E0" w14:textId="77777777" w:rsidR="00983AF9" w:rsidRPr="007B4467" w:rsidRDefault="00983AF9" w:rsidP="00983AF9">
            <w:pPr>
              <w:pStyle w:val="TAC"/>
              <w:rPr>
                <w:rFonts w:eastAsia="PMingLiU"/>
              </w:rPr>
            </w:pPr>
          </w:p>
        </w:tc>
      </w:tr>
      <w:tr w:rsidR="00983AF9" w:rsidRPr="007B4467" w14:paraId="3A29762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56E44A" w14:textId="77777777" w:rsidR="00983AF9" w:rsidRPr="007B4467" w:rsidRDefault="00983AF9" w:rsidP="00983AF9">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95EE58" w14:textId="77777777" w:rsidR="00983AF9" w:rsidRPr="007B4467" w:rsidRDefault="00983AF9" w:rsidP="00983AF9">
            <w:pPr>
              <w:pStyle w:val="TAC"/>
              <w:rPr>
                <w:rFonts w:eastAsia="PMingLiU"/>
              </w:rPr>
            </w:pPr>
          </w:p>
        </w:tc>
      </w:tr>
      <w:tr w:rsidR="00983AF9" w:rsidRPr="007B4467" w14:paraId="59722E1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A5F85A" w14:textId="77777777" w:rsidR="00983AF9" w:rsidRPr="007B4467" w:rsidRDefault="00983AF9" w:rsidP="00983AF9">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3B8151" w14:textId="77777777" w:rsidR="00983AF9" w:rsidRPr="007B4467" w:rsidRDefault="00983AF9" w:rsidP="00983AF9">
            <w:pPr>
              <w:pStyle w:val="TAC"/>
              <w:rPr>
                <w:rFonts w:eastAsia="PMingLiU"/>
              </w:rPr>
            </w:pPr>
          </w:p>
        </w:tc>
      </w:tr>
      <w:tr w:rsidR="00983AF9" w:rsidRPr="007B4467" w14:paraId="2839A54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FD007" w14:textId="77777777" w:rsidR="00983AF9" w:rsidRPr="007B4467" w:rsidRDefault="00983AF9" w:rsidP="00983AF9">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D5F393" w14:textId="77777777" w:rsidR="00983AF9" w:rsidRPr="007B4467" w:rsidRDefault="00983AF9" w:rsidP="00983AF9">
            <w:pPr>
              <w:pStyle w:val="TAC"/>
              <w:rPr>
                <w:rFonts w:eastAsia="PMingLiU"/>
              </w:rPr>
            </w:pPr>
          </w:p>
        </w:tc>
      </w:tr>
      <w:tr w:rsidR="00983AF9" w:rsidRPr="007B4467" w14:paraId="56870D1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86C76C" w14:textId="77777777" w:rsidR="00983AF9" w:rsidRPr="007B4467" w:rsidRDefault="00983AF9" w:rsidP="00983AF9">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01350B" w14:textId="77777777" w:rsidR="00983AF9" w:rsidRPr="007B4467" w:rsidRDefault="00983AF9" w:rsidP="00983AF9">
            <w:pPr>
              <w:pStyle w:val="TAC"/>
              <w:rPr>
                <w:rFonts w:eastAsia="PMingLiU"/>
              </w:rPr>
            </w:pPr>
          </w:p>
        </w:tc>
      </w:tr>
      <w:tr w:rsidR="00983AF9" w:rsidRPr="007B4467" w14:paraId="1A765F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0EED1A" w14:textId="77777777" w:rsidR="00983AF9" w:rsidRPr="007B4467" w:rsidRDefault="00983AF9" w:rsidP="00983AF9">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8560924" w14:textId="77777777" w:rsidR="00983AF9" w:rsidRPr="007B4467" w:rsidRDefault="00983AF9" w:rsidP="00983AF9">
            <w:pPr>
              <w:pStyle w:val="TAC"/>
              <w:rPr>
                <w:rFonts w:eastAsia="PMingLiU"/>
              </w:rPr>
            </w:pPr>
          </w:p>
        </w:tc>
      </w:tr>
      <w:tr w:rsidR="00983AF9" w:rsidRPr="007B4467" w14:paraId="1D0D068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43482C" w14:textId="77777777" w:rsidR="00983AF9" w:rsidRPr="007B4467" w:rsidRDefault="00983AF9" w:rsidP="00983AF9">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07A17D" w14:textId="77777777" w:rsidR="00983AF9" w:rsidRPr="007B4467" w:rsidRDefault="00983AF9" w:rsidP="00983AF9">
            <w:pPr>
              <w:pStyle w:val="TAC"/>
              <w:rPr>
                <w:rFonts w:eastAsia="PMingLiU"/>
              </w:rPr>
            </w:pPr>
          </w:p>
        </w:tc>
      </w:tr>
      <w:tr w:rsidR="00983AF9" w:rsidRPr="007B4467" w14:paraId="18322B3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7C016D4" w14:textId="77777777" w:rsidR="00983AF9" w:rsidRPr="007B4467" w:rsidRDefault="00983AF9" w:rsidP="00983AF9">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7B4467"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2CE2CA" w14:textId="77777777" w:rsidR="00983AF9" w:rsidRPr="007B4467" w:rsidRDefault="00983AF9" w:rsidP="00983AF9">
            <w:pPr>
              <w:pStyle w:val="TAC"/>
              <w:rPr>
                <w:rFonts w:eastAsia="PMingLiU"/>
              </w:rPr>
            </w:pPr>
          </w:p>
        </w:tc>
      </w:tr>
      <w:tr w:rsidR="00983AF9" w:rsidRPr="007B4467" w14:paraId="5D6CEE79" w14:textId="77777777" w:rsidTr="00A8025F">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7B4467" w:rsidRDefault="00983AF9" w:rsidP="00983AF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1EE8AFA2" w14:textId="77777777" w:rsidR="00983AF9" w:rsidRPr="007B4467" w:rsidRDefault="00983AF9" w:rsidP="00983AF9">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FA6AD2C" w14:textId="77777777" w:rsidR="00983AF9" w:rsidRPr="007B4467" w:rsidRDefault="00983AF9" w:rsidP="00983AF9">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184E4A3A" w14:textId="77777777" w:rsidR="00983AF9" w:rsidRPr="007B4467" w:rsidRDefault="00983AF9" w:rsidP="00983AF9">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10991FFD" w14:textId="0E82535D" w:rsidR="00983AF9" w:rsidRPr="007B4467" w:rsidRDefault="00983AF9" w:rsidP="00983AF9">
            <w:pPr>
              <w:pStyle w:val="TAN"/>
              <w:rPr>
                <w:rFonts w:eastAsia="PMingLiU"/>
              </w:rPr>
            </w:pPr>
            <w:r w:rsidRPr="007B4467">
              <w:rPr>
                <w:lang w:eastAsia="zh-CN"/>
              </w:rPr>
              <w:t>Note 5:</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tc>
      </w:tr>
    </w:tbl>
    <w:p w14:paraId="2FC53F6E" w14:textId="77777777" w:rsidR="003B47E4" w:rsidRPr="007B4467" w:rsidRDefault="003B47E4" w:rsidP="003B47E4"/>
    <w:p w14:paraId="3D1F18BB" w14:textId="77777777" w:rsidR="00586192" w:rsidRPr="007B4467" w:rsidRDefault="00586192" w:rsidP="00586192">
      <w:pPr>
        <w:pStyle w:val="Heading6"/>
      </w:pPr>
      <w:bookmarkStart w:id="772" w:name="_Toc27410922"/>
      <w:bookmarkStart w:id="773" w:name="_Toc36039435"/>
      <w:bookmarkStart w:id="774" w:name="_Toc43838795"/>
      <w:bookmarkStart w:id="775" w:name="_Toc51772952"/>
      <w:bookmarkStart w:id="776" w:name="_Toc58245159"/>
      <w:bookmarkStart w:id="777" w:name="_Toc68089608"/>
      <w:bookmarkStart w:id="778" w:name="_Toc69067729"/>
      <w:bookmarkStart w:id="779" w:name="_Toc75383277"/>
      <w:bookmarkStart w:id="780" w:name="_Toc83706925"/>
      <w:bookmarkStart w:id="781" w:name="_Toc90491630"/>
      <w:bookmarkStart w:id="782" w:name="_Toc100147724"/>
      <w:bookmarkStart w:id="783" w:name="_Toc106740996"/>
      <w:bookmarkStart w:id="784" w:name="_Toc114916352"/>
      <w:bookmarkStart w:id="785" w:name="_Toc194512956"/>
      <w:r w:rsidRPr="007B4467">
        <w:t>A.4.3.2B.2.3.4</w:t>
      </w:r>
      <w:r w:rsidRPr="007B4467">
        <w:tab/>
        <w:t xml:space="preserve">Inter-band </w:t>
      </w:r>
      <w:r w:rsidR="008D757E" w:rsidRPr="007B4467">
        <w:t xml:space="preserve">EN-DC </w:t>
      </w:r>
      <w:r w:rsidRPr="007B4467">
        <w:t>with</w:t>
      </w:r>
      <w:r w:rsidR="008D757E" w:rsidRPr="007B4467">
        <w:t>in</w:t>
      </w:r>
      <w:r w:rsidRPr="007B4467">
        <w:t xml:space="preserve"> FR1 (five bands)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D04997E" w14:textId="77777777" w:rsidR="00586192" w:rsidRPr="007B4467" w:rsidRDefault="00586192" w:rsidP="00586192">
      <w:pPr>
        <w:pStyle w:val="TH"/>
        <w:ind w:left="567"/>
      </w:pPr>
      <w:r w:rsidRPr="007B4467">
        <w:t xml:space="preserve">Table A.4.3.2B.2.3.4-1: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7B4467" w:rsidRDefault="006E2774" w:rsidP="007A14A3">
            <w:pPr>
              <w:pStyle w:val="TAH"/>
            </w:pPr>
            <w:r w:rsidRPr="007B4467">
              <w:t>Comments</w:t>
            </w:r>
          </w:p>
        </w:tc>
      </w:tr>
      <w:tr w:rsidR="006E2774" w:rsidRPr="007B446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7B4467" w:rsidRDefault="006E2774" w:rsidP="007A14A3">
            <w:pPr>
              <w:pStyle w:val="TAL"/>
            </w:pPr>
            <w:r w:rsidRPr="007B446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7B4467" w:rsidRDefault="006E2774" w:rsidP="007A14A3">
            <w:pPr>
              <w:pStyle w:val="TAC"/>
            </w:pPr>
            <w:r w:rsidRPr="007B4467">
              <w:t>36.101, 5.6A.1</w:t>
            </w:r>
          </w:p>
          <w:p w14:paraId="426210BA"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7B4467" w:rsidRDefault="006E2774" w:rsidP="007A14A3">
            <w:pPr>
              <w:pStyle w:val="TAC"/>
            </w:pPr>
            <w:r w:rsidRPr="007B4467">
              <w:t>pc_</w:t>
            </w:r>
            <w:r w:rsidRPr="007B4467">
              <w:rPr>
                <w:lang w:eastAsia="zh-CN"/>
              </w:rPr>
              <w:t>D</w:t>
            </w:r>
            <w:r w:rsidRPr="007B446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7B4467" w:rsidRDefault="006E2774" w:rsidP="007A14A3">
            <w:pPr>
              <w:pStyle w:val="TAL"/>
            </w:pPr>
          </w:p>
        </w:tc>
      </w:tr>
      <w:tr w:rsidR="006E2774" w:rsidRPr="007B446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7B4467" w:rsidRDefault="006E2774" w:rsidP="007A14A3">
            <w:pPr>
              <w:pStyle w:val="TAL"/>
            </w:pPr>
            <w:r w:rsidRPr="007B446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7B4467" w:rsidRDefault="006E2774" w:rsidP="007A14A3">
            <w:pPr>
              <w:pStyle w:val="TAC"/>
            </w:pPr>
            <w:r w:rsidRPr="007B4467">
              <w:t>36.101, 5.6A.1</w:t>
            </w:r>
          </w:p>
          <w:p w14:paraId="357FDA92"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7B4467" w:rsidRDefault="006E2774" w:rsidP="007A14A3">
            <w:pPr>
              <w:pStyle w:val="TAC"/>
            </w:pPr>
            <w:r w:rsidRPr="007B4467">
              <w:t>pc_</w:t>
            </w:r>
            <w:r w:rsidRPr="007B4467">
              <w:rPr>
                <w:lang w:eastAsia="zh-CN"/>
              </w:rPr>
              <w:t>D</w:t>
            </w:r>
            <w:r w:rsidRPr="007B446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7B4467" w:rsidRDefault="006E2774" w:rsidP="007A14A3">
            <w:pPr>
              <w:pStyle w:val="TAL"/>
            </w:pPr>
          </w:p>
        </w:tc>
      </w:tr>
      <w:tr w:rsidR="006E2774" w:rsidRPr="007B446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7B4467" w:rsidRDefault="006E2774" w:rsidP="007A14A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7B4467" w:rsidRDefault="006E2774" w:rsidP="007A14A3">
            <w:pPr>
              <w:pStyle w:val="TAL"/>
            </w:pPr>
            <w:r w:rsidRPr="007B446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7B4467" w:rsidRDefault="006E2774" w:rsidP="007A14A3">
            <w:pPr>
              <w:pStyle w:val="TAC"/>
            </w:pPr>
            <w:r w:rsidRPr="007B4467">
              <w:t>36.101, 5.6A.1</w:t>
            </w:r>
          </w:p>
          <w:p w14:paraId="43A2D210"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7B4467" w:rsidRDefault="006E2774" w:rsidP="007A14A3">
            <w:pPr>
              <w:pStyle w:val="TAC"/>
            </w:pPr>
            <w:r w:rsidRPr="007B4467">
              <w:t>pc_</w:t>
            </w:r>
            <w:r w:rsidRPr="007B4467">
              <w:rPr>
                <w:lang w:eastAsia="zh-CN"/>
              </w:rPr>
              <w:t>D</w:t>
            </w:r>
            <w:r w:rsidRPr="007B446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7B4467" w:rsidRDefault="006E2774" w:rsidP="007A14A3">
            <w:pPr>
              <w:pStyle w:val="TAL"/>
            </w:pPr>
          </w:p>
        </w:tc>
      </w:tr>
      <w:tr w:rsidR="006E2774" w:rsidRPr="007B446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7B4467" w:rsidRDefault="006E2774" w:rsidP="007A14A3">
            <w:pPr>
              <w:pStyle w:val="TAL"/>
            </w:pPr>
            <w:r w:rsidRPr="007B446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7B4467" w:rsidRDefault="006E2774" w:rsidP="007A14A3">
            <w:pPr>
              <w:pStyle w:val="TAC"/>
            </w:pPr>
            <w:r w:rsidRPr="007B4467">
              <w:t>36.101, 5.6A.1</w:t>
            </w:r>
          </w:p>
          <w:p w14:paraId="10340204"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7B4467" w:rsidRDefault="006E2774" w:rsidP="007A14A3">
            <w:pPr>
              <w:pStyle w:val="TAC"/>
            </w:pPr>
            <w:r w:rsidRPr="007B4467">
              <w:t>pc_</w:t>
            </w:r>
            <w:r w:rsidRPr="007B4467">
              <w:rPr>
                <w:lang w:eastAsia="zh-CN"/>
              </w:rPr>
              <w:t>D</w:t>
            </w:r>
            <w:r w:rsidRPr="007B446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7B4467" w:rsidRDefault="006E2774" w:rsidP="007A14A3">
            <w:pPr>
              <w:pStyle w:val="TAL"/>
            </w:pPr>
          </w:p>
        </w:tc>
      </w:tr>
      <w:tr w:rsidR="00BD5E97" w:rsidRPr="007B4467"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7B4467" w:rsidRDefault="00BD5E97" w:rsidP="00261B49">
            <w:pPr>
              <w:pStyle w:val="TAC"/>
              <w:rPr>
                <w:lang w:eastAsia="ja-JP"/>
              </w:rPr>
            </w:pPr>
            <w:r w:rsidRPr="007B4467">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7B4467" w:rsidRDefault="00BD5E97" w:rsidP="00261B49">
            <w:pPr>
              <w:pStyle w:val="TAL"/>
            </w:pPr>
            <w:r w:rsidRPr="007B4467">
              <w:t>Inter-band EN-DC within FR1 BW Class Combination A-A-C</w:t>
            </w:r>
            <w:r w:rsidRPr="007B4467">
              <w:rPr>
                <w:lang w:eastAsia="ja-JP"/>
              </w:rPr>
              <w:t>_</w:t>
            </w:r>
            <w:r w:rsidRPr="007B4467">
              <w:t>A</w:t>
            </w:r>
            <w:r w:rsidRPr="007B4467">
              <w:rPr>
                <w:lang w:eastAsia="ja-JP"/>
              </w:rPr>
              <w:t>-</w:t>
            </w:r>
            <w:r w:rsidRPr="007B4467">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7B4467" w:rsidRDefault="00BD5E97" w:rsidP="00261B49">
            <w:pPr>
              <w:pStyle w:val="TAC"/>
            </w:pPr>
            <w:r w:rsidRPr="007B4467">
              <w:t>36.101, 5.6A.1</w:t>
            </w:r>
          </w:p>
          <w:p w14:paraId="76D7A20C" w14:textId="77777777" w:rsidR="00BD5E97" w:rsidRPr="007B4467" w:rsidRDefault="00BD5E97" w:rsidP="00261B49">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7B4467" w:rsidRDefault="00BD5E97" w:rsidP="00261B49">
            <w:pPr>
              <w:pStyle w:val="TAC"/>
            </w:pPr>
            <w:r w:rsidRPr="007B4467">
              <w:t>pc_</w:t>
            </w:r>
            <w:r w:rsidRPr="007B4467">
              <w:rPr>
                <w:lang w:eastAsia="zh-CN"/>
              </w:rPr>
              <w:t>D</w:t>
            </w:r>
            <w:r w:rsidRPr="007B4467">
              <w:t>L_inter_band_EN_DC_FR1_5B_Class_A-A-C</w:t>
            </w:r>
            <w:r w:rsidRPr="007B4467">
              <w:rPr>
                <w:lang w:eastAsia="ja-JP"/>
              </w:rPr>
              <w:t>_</w:t>
            </w:r>
            <w:r w:rsidRPr="007B4467">
              <w:t>A</w:t>
            </w:r>
            <w:r w:rsidRPr="007B4467">
              <w:rPr>
                <w:lang w:eastAsia="ja-JP"/>
              </w:rPr>
              <w:t>-</w:t>
            </w:r>
            <w:r w:rsidRPr="007B4467">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7B4467" w:rsidRDefault="00BD5E97" w:rsidP="00261B49">
            <w:pPr>
              <w:pStyle w:val="TAL"/>
            </w:pPr>
          </w:p>
        </w:tc>
      </w:tr>
      <w:tr w:rsidR="006E2774" w:rsidRPr="007B446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7B4467" w:rsidRDefault="00BD5E97" w:rsidP="007A14A3">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7B4467" w:rsidRDefault="006E2774" w:rsidP="007A14A3">
            <w:pPr>
              <w:pStyle w:val="TAL"/>
            </w:pPr>
            <w:r w:rsidRPr="007B446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7B4467" w:rsidRDefault="006E2774" w:rsidP="007A14A3">
            <w:pPr>
              <w:pStyle w:val="TAC"/>
            </w:pPr>
            <w:r w:rsidRPr="007B4467">
              <w:t>36.101, 5.6A.1</w:t>
            </w:r>
          </w:p>
          <w:p w14:paraId="1127F211"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7B4467" w:rsidRDefault="006E2774" w:rsidP="007A14A3">
            <w:pPr>
              <w:pStyle w:val="TAC"/>
            </w:pPr>
            <w:r w:rsidRPr="007B4467">
              <w:t>pc_</w:t>
            </w:r>
            <w:r w:rsidRPr="007B4467">
              <w:rPr>
                <w:lang w:eastAsia="zh-CN"/>
              </w:rPr>
              <w:t>D</w:t>
            </w:r>
            <w:r w:rsidRPr="007B446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7B4467" w:rsidRDefault="006E2774" w:rsidP="007A14A3">
            <w:pPr>
              <w:pStyle w:val="TAL"/>
            </w:pPr>
          </w:p>
        </w:tc>
      </w:tr>
      <w:tr w:rsidR="006E2774" w:rsidRPr="007B446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7B4467" w:rsidRDefault="00BD5E97" w:rsidP="007A14A3">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7B4467" w:rsidRDefault="006E2774" w:rsidP="007A14A3">
            <w:pPr>
              <w:pStyle w:val="TAL"/>
            </w:pPr>
            <w:r w:rsidRPr="007B446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7B4467" w:rsidRDefault="006E2774" w:rsidP="007A14A3">
            <w:pPr>
              <w:pStyle w:val="TAC"/>
            </w:pPr>
            <w:r w:rsidRPr="007B4467">
              <w:t>36.101, 5.6A.1</w:t>
            </w:r>
          </w:p>
          <w:p w14:paraId="15A4458B"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7B4467" w:rsidRDefault="006E2774" w:rsidP="007A14A3">
            <w:pPr>
              <w:pStyle w:val="TAC"/>
            </w:pPr>
            <w:r w:rsidRPr="007B4467">
              <w:t>pc_</w:t>
            </w:r>
            <w:r w:rsidRPr="007B4467">
              <w:rPr>
                <w:lang w:eastAsia="zh-CN"/>
              </w:rPr>
              <w:t>D</w:t>
            </w:r>
            <w:r w:rsidRPr="007B446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7B4467" w:rsidRDefault="006E2774" w:rsidP="007A14A3">
            <w:pPr>
              <w:pStyle w:val="TAL"/>
            </w:pPr>
          </w:p>
        </w:tc>
      </w:tr>
    </w:tbl>
    <w:p w14:paraId="56DCDB2C" w14:textId="77777777" w:rsidR="006E2774" w:rsidRPr="007B4467" w:rsidRDefault="006E2774" w:rsidP="006E2774"/>
    <w:p w14:paraId="71D10B3C" w14:textId="77777777" w:rsidR="006E2774" w:rsidRPr="007B4467" w:rsidRDefault="006E2774" w:rsidP="006E2774">
      <w:pPr>
        <w:pStyle w:val="TH"/>
        <w:ind w:left="567"/>
      </w:pPr>
      <w:r w:rsidRPr="007B4467">
        <w:t>Table A.4.3.2B.2.3.4-1a: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7B4467" w:rsidRDefault="006E2774" w:rsidP="007A14A3">
            <w:pPr>
              <w:pStyle w:val="TAH"/>
            </w:pPr>
            <w:r w:rsidRPr="007B4467">
              <w:t>Comments</w:t>
            </w:r>
          </w:p>
        </w:tc>
      </w:tr>
      <w:tr w:rsidR="006E2774" w:rsidRPr="007B446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7B4467" w:rsidRDefault="006E2774" w:rsidP="007A14A3">
            <w:pPr>
              <w:pStyle w:val="TAL"/>
            </w:pPr>
            <w:r w:rsidRPr="007B446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7B4467" w:rsidRDefault="006E2774" w:rsidP="007A14A3">
            <w:pPr>
              <w:pStyle w:val="TAC"/>
            </w:pPr>
            <w:r w:rsidRPr="007B4467">
              <w:t>36.101, 5.6A.1</w:t>
            </w:r>
          </w:p>
          <w:p w14:paraId="745E8831"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7B4467" w:rsidRDefault="006E2774" w:rsidP="007A14A3">
            <w:pPr>
              <w:pStyle w:val="TAL"/>
            </w:pPr>
          </w:p>
        </w:tc>
      </w:tr>
      <w:tr w:rsidR="006E2774" w:rsidRPr="007B446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7B4467" w:rsidRDefault="006E2774" w:rsidP="007A14A3">
            <w:pPr>
              <w:pStyle w:val="TAL"/>
            </w:pPr>
            <w:r w:rsidRPr="007B446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7B4467" w:rsidRDefault="006E2774" w:rsidP="007A14A3">
            <w:pPr>
              <w:pStyle w:val="TAC"/>
            </w:pPr>
            <w:r w:rsidRPr="007B4467">
              <w:t>36.101, 5.6A.1</w:t>
            </w:r>
          </w:p>
          <w:p w14:paraId="34BEBC6F"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7B4467" w:rsidRDefault="006E2774" w:rsidP="007A14A3">
            <w:pPr>
              <w:pStyle w:val="TAC"/>
            </w:pPr>
            <w:r w:rsidRPr="007B4467">
              <w:t>pc_</w:t>
            </w:r>
            <w:r w:rsidRPr="007B4467">
              <w:rPr>
                <w:lang w:eastAsia="zh-CN"/>
              </w:rPr>
              <w:t>U</w:t>
            </w:r>
            <w:r w:rsidRPr="007B446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7B4467" w:rsidRDefault="006E2774" w:rsidP="007A14A3">
            <w:pPr>
              <w:pStyle w:val="TAL"/>
            </w:pPr>
          </w:p>
        </w:tc>
      </w:tr>
      <w:tr w:rsidR="006E2774" w:rsidRPr="007B446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7B4467" w:rsidRDefault="006E2774" w:rsidP="007A14A3">
            <w:pPr>
              <w:pStyle w:val="TAL"/>
            </w:pPr>
            <w:r w:rsidRPr="007B446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7B4467" w:rsidRDefault="006E2774" w:rsidP="007A14A3">
            <w:pPr>
              <w:pStyle w:val="TAC"/>
            </w:pPr>
            <w:r w:rsidRPr="007B4467">
              <w:t>36.101, 5.6A.1</w:t>
            </w:r>
          </w:p>
          <w:p w14:paraId="0872EB8C"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7B4467" w:rsidRDefault="006E2774" w:rsidP="007A14A3">
            <w:pPr>
              <w:pStyle w:val="TAC"/>
            </w:pPr>
            <w:r w:rsidRPr="007B4467">
              <w:t>pc_</w:t>
            </w:r>
            <w:r w:rsidRPr="007B4467">
              <w:rPr>
                <w:lang w:eastAsia="zh-CN"/>
              </w:rPr>
              <w:t>U</w:t>
            </w:r>
            <w:r w:rsidRPr="007B446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7B4467" w:rsidRDefault="006E2774" w:rsidP="007A14A3">
            <w:pPr>
              <w:pStyle w:val="TAL"/>
            </w:pPr>
          </w:p>
        </w:tc>
      </w:tr>
      <w:tr w:rsidR="006E2774" w:rsidRPr="007B446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7B4467" w:rsidRDefault="006E2774" w:rsidP="007A14A3">
            <w:pPr>
              <w:pStyle w:val="TAL"/>
            </w:pPr>
            <w:r w:rsidRPr="007B446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7B4467" w:rsidRDefault="006E2774" w:rsidP="007A14A3">
            <w:pPr>
              <w:pStyle w:val="TAC"/>
            </w:pPr>
            <w:r w:rsidRPr="007B4467">
              <w:t>36.101, 5.6A.1</w:t>
            </w:r>
          </w:p>
          <w:p w14:paraId="375C3780"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7B4467" w:rsidRDefault="006E2774" w:rsidP="007A14A3">
            <w:pPr>
              <w:pStyle w:val="TAC"/>
            </w:pPr>
            <w:r w:rsidRPr="007B4467">
              <w:t>pc_</w:t>
            </w:r>
            <w:r w:rsidRPr="007B4467">
              <w:rPr>
                <w:lang w:eastAsia="zh-CN"/>
              </w:rPr>
              <w:t>U</w:t>
            </w:r>
            <w:r w:rsidRPr="007B446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7B4467" w:rsidRDefault="006E2774" w:rsidP="007A14A3">
            <w:pPr>
              <w:pStyle w:val="TAL"/>
            </w:pPr>
          </w:p>
        </w:tc>
      </w:tr>
    </w:tbl>
    <w:p w14:paraId="40C4912F" w14:textId="77777777" w:rsidR="006E2774" w:rsidRPr="007B4467" w:rsidRDefault="006E2774" w:rsidP="006E2774"/>
    <w:p w14:paraId="50029296" w14:textId="77777777" w:rsidR="000D5BF8" w:rsidRPr="007B4467" w:rsidRDefault="00586192" w:rsidP="000D5BF8">
      <w:pPr>
        <w:pStyle w:val="TH"/>
        <w:ind w:left="567"/>
      </w:pPr>
      <w:r w:rsidRPr="007B4467">
        <w:t xml:space="preserve">Table A.4.3.2B.2.3.4-2: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7B4467"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7B4467"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zh-CN"/>
              </w:rPr>
              <w:t>EN-DC</w:t>
            </w:r>
            <w:r w:rsidRPr="007B4467">
              <w:rPr>
                <w:rFonts w:ascii="Arial" w:eastAsia="PMingLiU" w:hAnsi="Arial"/>
                <w:b/>
                <w:sz w:val="18"/>
                <w:lang w:eastAsia="en-US"/>
              </w:rPr>
              <w:t xml:space="preserve"> configuration / Item (Note 1</w:t>
            </w:r>
            <w:r w:rsidRPr="007B4467">
              <w:rPr>
                <w:rFonts w:ascii="Arial" w:eastAsia="PMingLiU" w:hAnsi="Arial"/>
                <w:b/>
                <w:sz w:val="18"/>
              </w:rPr>
              <w:t>, 3, 5</w:t>
            </w:r>
            <w:r w:rsidRPr="007B4467">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7B4467"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lang w:eastAsia="en-US"/>
              </w:rPr>
              <w:t>Supported EN-DC Bandwidth Class(es) in UL</w:t>
            </w:r>
          </w:p>
          <w:p w14:paraId="590A270E" w14:textId="2664651D" w:rsidR="009A3905" w:rsidRPr="007B4467"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2, 4)</w:t>
            </w:r>
          </w:p>
        </w:tc>
      </w:tr>
      <w:tr w:rsidR="009A3905" w:rsidRPr="007B4467"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7B4467" w:rsidRDefault="009A3905"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7B4467"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7B4467" w:rsidRDefault="009A3905"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7B4467" w:rsidRDefault="0044765F" w:rsidP="0044765F">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7B4467" w:rsidRDefault="0044765F" w:rsidP="0044765F">
            <w:pPr>
              <w:pStyle w:val="TAL"/>
              <w:rPr>
                <w:rFonts w:eastAsia="PMingLiU"/>
                <w:lang w:eastAsia="ja-JP"/>
              </w:rPr>
            </w:pPr>
            <w:r w:rsidRPr="007B4467">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7B4467" w:rsidRDefault="0044765F" w:rsidP="0044765F">
            <w:pPr>
              <w:keepNext/>
              <w:keepLines/>
              <w:spacing w:after="0"/>
              <w:jc w:val="center"/>
              <w:rPr>
                <w:rFonts w:ascii="Arial" w:eastAsia="PMingLiU" w:hAnsi="Arial"/>
                <w:sz w:val="18"/>
              </w:rPr>
            </w:pPr>
          </w:p>
        </w:tc>
      </w:tr>
      <w:tr w:rsidR="0044765F" w:rsidRPr="007B4467"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7B4467" w:rsidRDefault="0044765F" w:rsidP="0044765F">
            <w:pPr>
              <w:pStyle w:val="TAL"/>
              <w:rPr>
                <w:rFonts w:eastAsia="PMingLiU"/>
                <w:lang w:eastAsia="ja-JP"/>
              </w:rPr>
            </w:pPr>
            <w:r w:rsidRPr="007B4467">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7B4467" w:rsidRDefault="0044765F" w:rsidP="0044765F">
            <w:pPr>
              <w:keepNext/>
              <w:keepLines/>
              <w:spacing w:after="0"/>
              <w:jc w:val="center"/>
              <w:rPr>
                <w:rFonts w:ascii="Arial" w:eastAsia="PMingLiU" w:hAnsi="Arial"/>
                <w:sz w:val="18"/>
              </w:rPr>
            </w:pPr>
          </w:p>
        </w:tc>
      </w:tr>
      <w:tr w:rsidR="0044765F" w:rsidRPr="007B4467"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7B4467" w:rsidRDefault="0044765F" w:rsidP="0044765F">
            <w:pPr>
              <w:pStyle w:val="TAL"/>
              <w:rPr>
                <w:rFonts w:eastAsia="PMingLiU"/>
                <w:lang w:eastAsia="ja-JP"/>
              </w:rPr>
            </w:pPr>
            <w:r w:rsidRPr="007B4467">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7B4467" w:rsidRDefault="0044765F" w:rsidP="0044765F">
            <w:pPr>
              <w:keepNext/>
              <w:keepLines/>
              <w:spacing w:after="0"/>
              <w:jc w:val="center"/>
              <w:rPr>
                <w:rFonts w:ascii="Arial" w:eastAsia="PMingLiU" w:hAnsi="Arial"/>
                <w:sz w:val="18"/>
              </w:rPr>
            </w:pPr>
          </w:p>
        </w:tc>
      </w:tr>
      <w:tr w:rsidR="0044765F" w:rsidRPr="007B4467"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7B4467" w:rsidRDefault="0044765F" w:rsidP="0044765F">
            <w:pPr>
              <w:pStyle w:val="TAL"/>
              <w:rPr>
                <w:rFonts w:eastAsia="PMingLiU"/>
                <w:lang w:eastAsia="ja-JP"/>
              </w:rPr>
            </w:pPr>
            <w:r w:rsidRPr="007B4467">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7B4467" w:rsidRDefault="0044765F" w:rsidP="0044765F">
            <w:pPr>
              <w:keepNext/>
              <w:keepLines/>
              <w:spacing w:after="0"/>
              <w:jc w:val="center"/>
              <w:rPr>
                <w:rFonts w:ascii="Arial" w:eastAsia="PMingLiU" w:hAnsi="Arial"/>
                <w:sz w:val="18"/>
              </w:rPr>
            </w:pPr>
          </w:p>
        </w:tc>
      </w:tr>
      <w:tr w:rsidR="0044765F" w:rsidRPr="007B4467"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7B4467" w:rsidRDefault="0044765F" w:rsidP="0044765F">
            <w:pPr>
              <w:pStyle w:val="TAL"/>
            </w:pPr>
            <w:r w:rsidRPr="007B4467">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7B4467" w:rsidRDefault="0044765F" w:rsidP="0044765F">
            <w:pPr>
              <w:keepNext/>
              <w:keepLines/>
              <w:spacing w:after="0"/>
              <w:jc w:val="cente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7B4467" w:rsidRDefault="0044765F" w:rsidP="0044765F">
            <w:pPr>
              <w:keepNext/>
              <w:keepLines/>
              <w:spacing w:after="0"/>
              <w:jc w:val="center"/>
              <w:rPr>
                <w:rFonts w:ascii="Arial" w:eastAsia="PMingLiU" w:hAnsi="Arial"/>
                <w:sz w:val="18"/>
              </w:rPr>
            </w:pPr>
          </w:p>
        </w:tc>
      </w:tr>
      <w:tr w:rsidR="0044765F" w:rsidRPr="007B4467"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7B4467" w:rsidRDefault="0044765F" w:rsidP="0044765F">
            <w:pPr>
              <w:pStyle w:val="TAL"/>
            </w:pPr>
            <w:r w:rsidRPr="007B4467">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7B4467" w:rsidRDefault="0044765F" w:rsidP="0044765F">
            <w:pPr>
              <w:keepNext/>
              <w:keepLines/>
              <w:spacing w:after="0"/>
              <w:jc w:val="center"/>
              <w:rPr>
                <w:rFonts w:ascii="Arial" w:eastAsia="PMingLiU" w:hAnsi="Arial"/>
                <w:sz w:val="18"/>
              </w:rPr>
            </w:pPr>
          </w:p>
        </w:tc>
      </w:tr>
      <w:tr w:rsidR="0044765F" w:rsidRPr="007B4467"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7B4467" w:rsidRDefault="0044765F" w:rsidP="0044765F">
            <w:pPr>
              <w:pStyle w:val="TAL"/>
            </w:pPr>
            <w:r w:rsidRPr="007B4467">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7B4467" w:rsidRDefault="0044765F" w:rsidP="0044765F">
            <w:pPr>
              <w:keepNext/>
              <w:keepLines/>
              <w:spacing w:after="0"/>
              <w:jc w:val="center"/>
              <w:rPr>
                <w:rFonts w:ascii="Arial" w:eastAsia="PMingLiU" w:hAnsi="Arial"/>
                <w:sz w:val="18"/>
              </w:rPr>
            </w:pPr>
          </w:p>
        </w:tc>
      </w:tr>
      <w:tr w:rsidR="0044765F" w:rsidRPr="007B4467"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7B4467" w:rsidRDefault="0044765F" w:rsidP="0044765F">
            <w:pPr>
              <w:pStyle w:val="TAL"/>
            </w:pPr>
            <w:r w:rsidRPr="007B4467">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7B4467" w:rsidRDefault="0044765F" w:rsidP="0044765F">
            <w:pPr>
              <w:keepNext/>
              <w:keepLines/>
              <w:spacing w:after="0"/>
              <w:jc w:val="center"/>
              <w:rPr>
                <w:rFonts w:ascii="Arial" w:eastAsia="PMingLiU" w:hAnsi="Arial"/>
                <w:sz w:val="18"/>
              </w:rPr>
            </w:pPr>
          </w:p>
        </w:tc>
      </w:tr>
      <w:tr w:rsidR="0044765F" w:rsidRPr="007B4467"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7B4467" w:rsidRDefault="0044765F" w:rsidP="0044765F">
            <w:pPr>
              <w:pStyle w:val="TAL"/>
            </w:pPr>
            <w:r w:rsidRPr="007B4467">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7B4467" w:rsidRDefault="0044765F" w:rsidP="0044765F">
            <w:pPr>
              <w:keepNext/>
              <w:keepLines/>
              <w:spacing w:after="0"/>
              <w:jc w:val="center"/>
              <w:rPr>
                <w:rFonts w:ascii="Arial" w:eastAsia="PMingLiU" w:hAnsi="Arial"/>
                <w:sz w:val="18"/>
              </w:rPr>
            </w:pPr>
          </w:p>
        </w:tc>
      </w:tr>
      <w:tr w:rsidR="0044765F" w:rsidRPr="007B4467"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7B4467" w:rsidRDefault="0044765F" w:rsidP="0044765F">
            <w:pPr>
              <w:pStyle w:val="TAL"/>
            </w:pPr>
            <w:r w:rsidRPr="007B4467">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7B4467" w:rsidRDefault="0044765F" w:rsidP="0044765F">
            <w:pPr>
              <w:keepNext/>
              <w:keepLines/>
              <w:spacing w:after="0"/>
              <w:jc w:val="center"/>
              <w:rPr>
                <w:rFonts w:ascii="Arial" w:eastAsia="PMingLiU" w:hAnsi="Arial"/>
                <w:sz w:val="18"/>
              </w:rPr>
            </w:pPr>
          </w:p>
        </w:tc>
      </w:tr>
      <w:tr w:rsidR="0044765F" w:rsidRPr="007B4467"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7B4467" w:rsidRDefault="0044765F" w:rsidP="0044765F">
            <w:pPr>
              <w:pStyle w:val="TAL"/>
            </w:pPr>
            <w:r w:rsidRPr="007B4467">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7B4467" w:rsidRDefault="0044765F" w:rsidP="0044765F">
            <w:pPr>
              <w:keepNext/>
              <w:keepLines/>
              <w:spacing w:after="0"/>
              <w:jc w:val="center"/>
              <w:rPr>
                <w:rFonts w:ascii="Arial" w:eastAsia="PMingLiU" w:hAnsi="Arial"/>
                <w:sz w:val="18"/>
              </w:rPr>
            </w:pPr>
          </w:p>
        </w:tc>
      </w:tr>
      <w:tr w:rsidR="0044765F" w:rsidRPr="007B4467"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7B4467" w:rsidRDefault="0044765F" w:rsidP="0044765F">
            <w:pPr>
              <w:pStyle w:val="TAL"/>
            </w:pPr>
            <w:r w:rsidRPr="007B4467">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7B4467" w:rsidRDefault="0044765F" w:rsidP="0044765F">
            <w:pPr>
              <w:keepNext/>
              <w:keepLines/>
              <w:spacing w:after="0"/>
              <w:jc w:val="center"/>
              <w:rPr>
                <w:rFonts w:ascii="Arial" w:eastAsia="PMingLiU" w:hAnsi="Arial"/>
                <w:sz w:val="18"/>
              </w:rPr>
            </w:pPr>
          </w:p>
        </w:tc>
      </w:tr>
      <w:tr w:rsidR="0044765F" w:rsidRPr="007B4467"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7B4467" w:rsidRDefault="0044765F" w:rsidP="0044765F">
            <w:pPr>
              <w:pStyle w:val="TAL"/>
            </w:pPr>
            <w:r w:rsidRPr="007B4467">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7B4467" w:rsidRDefault="0044765F" w:rsidP="0044765F">
            <w:pPr>
              <w:keepNext/>
              <w:keepLines/>
              <w:spacing w:after="0"/>
              <w:jc w:val="center"/>
              <w:rPr>
                <w:rFonts w:ascii="Arial" w:eastAsia="PMingLiU" w:hAnsi="Arial"/>
                <w:sz w:val="18"/>
              </w:rPr>
            </w:pPr>
          </w:p>
        </w:tc>
      </w:tr>
      <w:tr w:rsidR="0044765F" w:rsidRPr="007B4467"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7B4467" w:rsidRDefault="0044765F" w:rsidP="0044765F">
            <w:pPr>
              <w:pStyle w:val="TAL"/>
            </w:pPr>
            <w:r w:rsidRPr="007B4467">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7B4467" w:rsidRDefault="0044765F" w:rsidP="0044765F">
            <w:pPr>
              <w:keepNext/>
              <w:keepLines/>
              <w:spacing w:after="0"/>
              <w:jc w:val="center"/>
              <w:rPr>
                <w:rFonts w:ascii="Arial" w:eastAsia="PMingLiU" w:hAnsi="Arial"/>
                <w:sz w:val="18"/>
              </w:rPr>
            </w:pPr>
          </w:p>
        </w:tc>
      </w:tr>
      <w:tr w:rsidR="0044765F" w:rsidRPr="007B4467"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7B4467" w:rsidRDefault="0044765F" w:rsidP="0044765F">
            <w:pPr>
              <w:pStyle w:val="TAL"/>
            </w:pPr>
            <w:r w:rsidRPr="007B4467">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7B4467" w:rsidRDefault="0044765F" w:rsidP="0044765F">
            <w:pPr>
              <w:keepNext/>
              <w:keepLines/>
              <w:spacing w:after="0"/>
              <w:jc w:val="center"/>
              <w:rPr>
                <w:rFonts w:ascii="Arial" w:eastAsia="PMingLiU" w:hAnsi="Arial"/>
                <w:sz w:val="18"/>
              </w:rPr>
            </w:pPr>
          </w:p>
        </w:tc>
      </w:tr>
      <w:tr w:rsidR="0044765F" w:rsidRPr="007B4467"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7B4467" w:rsidRDefault="0044765F" w:rsidP="0044765F">
            <w:pPr>
              <w:pStyle w:val="TAL"/>
            </w:pPr>
            <w:r w:rsidRPr="007B4467">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7B4467" w:rsidRDefault="0044765F" w:rsidP="0044765F">
            <w:pPr>
              <w:keepNext/>
              <w:keepLines/>
              <w:spacing w:after="0"/>
              <w:jc w:val="center"/>
              <w:rPr>
                <w:rFonts w:ascii="Arial" w:eastAsia="PMingLiU" w:hAnsi="Arial"/>
                <w:sz w:val="18"/>
              </w:rPr>
            </w:pPr>
          </w:p>
        </w:tc>
      </w:tr>
      <w:tr w:rsidR="0044765F" w:rsidRPr="007B4467"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7B4467" w:rsidRDefault="0044765F" w:rsidP="006622C9">
            <w:pPr>
              <w:pStyle w:val="TAN"/>
              <w:rPr>
                <w:rFonts w:eastAsia="PMingLiU"/>
              </w:rPr>
            </w:pPr>
            <w:r w:rsidRPr="007B4467">
              <w:rPr>
                <w:rFonts w:eastAsia="PMingLiU"/>
                <w:lang w:eastAsia="en-US"/>
              </w:rPr>
              <w:t>Note 1:</w:t>
            </w:r>
            <w:r w:rsidRPr="007B4467">
              <w:rPr>
                <w:rFonts w:eastAsia="PMingLiU"/>
                <w:lang w:eastAsia="en-US"/>
              </w:rPr>
              <w:tab/>
              <w:t>Notation used for inter-band EN-DC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-3</w:t>
            </w:r>
            <w:r w:rsidRPr="007B4467">
              <w:rPr>
                <w:rFonts w:eastAsia="PMingLiU"/>
                <w:lang w:eastAsia="en-US"/>
              </w:rPr>
              <w:t xml:space="preserve"> [25] </w:t>
            </w:r>
            <w:r w:rsidRPr="007B4467">
              <w:rPr>
                <w:lang w:eastAsia="en-US"/>
              </w:rPr>
              <w:t>Table 5.5B.4.4-1</w:t>
            </w:r>
            <w:r w:rsidRPr="007B4467">
              <w:rPr>
                <w:rFonts w:eastAsia="PMingLiU"/>
                <w:lang w:eastAsia="en-US"/>
              </w:rPr>
              <w:t>, e.g. ‘</w:t>
            </w:r>
            <w:r w:rsidRPr="007B4467">
              <w:rPr>
                <w:lang w:eastAsia="en-US"/>
              </w:rPr>
              <w:t>DC_1A-3A-5A-41A_n79A</w:t>
            </w:r>
            <w:r w:rsidRPr="007B4467">
              <w:rPr>
                <w:rFonts w:eastAsia="PMingLiU"/>
                <w:lang w:eastAsia="en-US"/>
              </w:rPr>
              <w:t xml:space="preserve">’ indicates EN-DC operation on E-UTRA CA configuration CA_1A-3A-5A-41A </w:t>
            </w:r>
            <w:r w:rsidRPr="007B4467">
              <w:rPr>
                <w:rFonts w:eastAsia="PMingLiU"/>
              </w:rPr>
              <w:t xml:space="preserve">with </w:t>
            </w:r>
            <w:r w:rsidRPr="007B4467">
              <w:rPr>
                <w:rFonts w:eastAsia="PMingLiU"/>
                <w:lang w:eastAsia="en-US"/>
              </w:rPr>
              <w:t xml:space="preserve">E-UTRA DL Bandwidth Classes A for all the E-UTRA bands 1, 3, 5 and 41 and </w:t>
            </w:r>
            <w:r w:rsidRPr="007B4467">
              <w:rPr>
                <w:rFonts w:eastAsia="PMingLiU"/>
                <w:lang w:eastAsia="zh-CN"/>
              </w:rPr>
              <w:t>NR</w:t>
            </w:r>
            <w:r w:rsidRPr="007B4467">
              <w:rPr>
                <w:rFonts w:eastAsia="PMingLiU"/>
                <w:lang w:eastAsia="en-US"/>
              </w:rPr>
              <w:t xml:space="preserve"> band </w:t>
            </w:r>
            <w:r w:rsidRPr="007B4467">
              <w:rPr>
                <w:rFonts w:eastAsia="PMingLiU"/>
                <w:lang w:eastAsia="zh-CN"/>
              </w:rPr>
              <w:t>n79</w:t>
            </w:r>
            <w:r w:rsidRPr="007B4467">
              <w:rPr>
                <w:rFonts w:eastAsia="PMingLiU"/>
                <w:lang w:eastAsia="en-US"/>
              </w:rPr>
              <w:t xml:space="preserve"> with NR DL CA Bandwidth Class A.</w:t>
            </w:r>
          </w:p>
          <w:p w14:paraId="4F21059D" w14:textId="77777777" w:rsidR="0044765F" w:rsidRPr="007B4467" w:rsidRDefault="0044765F" w:rsidP="0044765F">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40E1346C" w14:textId="77777777" w:rsidR="0044765F" w:rsidRPr="007B4467" w:rsidRDefault="0044765F" w:rsidP="0044765F">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1AA4EBA7" w14:textId="77777777" w:rsidR="0044765F" w:rsidRPr="007B4467" w:rsidRDefault="0044765F" w:rsidP="0044765F">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7E57B9CF" w14:textId="43F12608" w:rsidR="0044765F" w:rsidRPr="007B4467" w:rsidRDefault="0044765F" w:rsidP="006622C9">
            <w:pPr>
              <w:pStyle w:val="TAN"/>
              <w:rPr>
                <w:rFonts w:eastAsia="PMingLiU"/>
              </w:rPr>
            </w:pPr>
            <w:r w:rsidRPr="007B4467">
              <w:rPr>
                <w:lang w:eastAsia="zh-CN"/>
              </w:rPr>
              <w:t>Note 5:</w:t>
            </w:r>
            <w:r w:rsidRPr="007B4467">
              <w:rPr>
                <w:lang w:eastAsia="zh-CN"/>
              </w:rPr>
              <w:tab/>
              <w:t>See DL_NR_nCC(table_index) in Note 5 of Table 4.0-3 in TS 38.522 [9].</w:t>
            </w:r>
          </w:p>
        </w:tc>
      </w:tr>
    </w:tbl>
    <w:p w14:paraId="68245361" w14:textId="77777777" w:rsidR="003B47E4" w:rsidRPr="007B4467" w:rsidRDefault="003B47E4" w:rsidP="003B47E4">
      <w:pPr>
        <w:overflowPunct/>
        <w:autoSpaceDE/>
        <w:autoSpaceDN/>
        <w:adjustRightInd/>
        <w:textAlignment w:val="auto"/>
        <w:rPr>
          <w:lang w:eastAsia="en-US"/>
        </w:rPr>
      </w:pPr>
    </w:p>
    <w:p w14:paraId="549FA1AE" w14:textId="77777777" w:rsidR="00586192" w:rsidRPr="007B4467" w:rsidRDefault="00586192" w:rsidP="00586192">
      <w:pPr>
        <w:pStyle w:val="Heading6"/>
      </w:pPr>
      <w:bookmarkStart w:id="786" w:name="_Toc27410923"/>
      <w:bookmarkStart w:id="787" w:name="_Toc36039436"/>
      <w:bookmarkStart w:id="788" w:name="_Toc43838796"/>
      <w:bookmarkStart w:id="789" w:name="_Toc51772953"/>
      <w:bookmarkStart w:id="790" w:name="_Toc58245160"/>
      <w:bookmarkStart w:id="791" w:name="_Toc68089609"/>
      <w:bookmarkStart w:id="792" w:name="_Toc69067730"/>
      <w:bookmarkStart w:id="793" w:name="_Toc75383278"/>
      <w:bookmarkStart w:id="794" w:name="_Toc83706926"/>
      <w:bookmarkStart w:id="795" w:name="_Toc90491631"/>
      <w:bookmarkStart w:id="796" w:name="_Toc100147725"/>
      <w:bookmarkStart w:id="797" w:name="_Toc106740997"/>
      <w:bookmarkStart w:id="798" w:name="_Toc114916353"/>
      <w:bookmarkStart w:id="799" w:name="_Toc194512957"/>
      <w:r w:rsidRPr="007B4467">
        <w:t>A.4.3.2B.2.3.5</w:t>
      </w:r>
      <w:r w:rsidRPr="007B4467">
        <w:tab/>
        <w:t xml:space="preserve">Inter-band </w:t>
      </w:r>
      <w:r w:rsidR="008D757E" w:rsidRPr="007B4467">
        <w:t xml:space="preserve">EN-DC </w:t>
      </w:r>
      <w:r w:rsidRPr="007B4467">
        <w:t>with</w:t>
      </w:r>
      <w:r w:rsidR="008D757E" w:rsidRPr="007B4467">
        <w:t>in</w:t>
      </w:r>
      <w:r w:rsidRPr="007B4467">
        <w:t xml:space="preserve"> FR1 (six bands)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0B0A6A34" w14:textId="77777777" w:rsidR="00586192" w:rsidRPr="007B4467" w:rsidRDefault="00586192" w:rsidP="00586192">
      <w:pPr>
        <w:pStyle w:val="TH"/>
        <w:ind w:left="567"/>
      </w:pPr>
      <w:r w:rsidRPr="007B4467">
        <w:t xml:space="preserve">Table A.4.3.2B.2.3.5-1: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7B4467" w:rsidRDefault="006E2774" w:rsidP="007A14A3">
            <w:pPr>
              <w:pStyle w:val="TAH"/>
            </w:pPr>
            <w:r w:rsidRPr="007B4467">
              <w:t>Comments</w:t>
            </w:r>
          </w:p>
        </w:tc>
      </w:tr>
      <w:tr w:rsidR="006E2774" w:rsidRPr="007B446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7B4467" w:rsidRDefault="006E2774" w:rsidP="007A14A3">
            <w:pPr>
              <w:pStyle w:val="TAL"/>
            </w:pPr>
            <w:r w:rsidRPr="007B446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7B4467" w:rsidRDefault="006E2774" w:rsidP="007A14A3">
            <w:pPr>
              <w:pStyle w:val="TAC"/>
            </w:pPr>
            <w:r w:rsidRPr="007B4467">
              <w:t>36.101, 5.6A.1</w:t>
            </w:r>
          </w:p>
          <w:p w14:paraId="4DDB537D"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7B4467" w:rsidRDefault="006E2774" w:rsidP="007A14A3">
            <w:pPr>
              <w:pStyle w:val="TAC"/>
            </w:pPr>
            <w:r w:rsidRPr="007B4467">
              <w:t>pc_</w:t>
            </w:r>
            <w:r w:rsidRPr="007B4467">
              <w:rPr>
                <w:lang w:eastAsia="zh-CN"/>
              </w:rPr>
              <w:t>D</w:t>
            </w:r>
            <w:r w:rsidRPr="007B446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7B4467" w:rsidRDefault="006E2774" w:rsidP="007A14A3">
            <w:pPr>
              <w:pStyle w:val="TAL"/>
            </w:pPr>
          </w:p>
        </w:tc>
      </w:tr>
      <w:tr w:rsidR="006E2774" w:rsidRPr="007B446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7B4467" w:rsidRDefault="006E2774" w:rsidP="007A14A3">
            <w:pPr>
              <w:pStyle w:val="TAL"/>
            </w:pPr>
            <w:r w:rsidRPr="007B446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7B4467" w:rsidRDefault="006E2774" w:rsidP="007A14A3">
            <w:pPr>
              <w:pStyle w:val="TAC"/>
            </w:pPr>
            <w:r w:rsidRPr="007B4467">
              <w:t>36.101, 5.6A.1</w:t>
            </w:r>
          </w:p>
          <w:p w14:paraId="44D9F375"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7B4467" w:rsidRDefault="006E2774" w:rsidP="007A14A3">
            <w:pPr>
              <w:pStyle w:val="TAC"/>
            </w:pPr>
            <w:r w:rsidRPr="007B4467">
              <w:t>pc_</w:t>
            </w:r>
            <w:r w:rsidRPr="007B4467">
              <w:rPr>
                <w:lang w:eastAsia="zh-CN"/>
              </w:rPr>
              <w:t>D</w:t>
            </w:r>
            <w:r w:rsidRPr="007B446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7B4467" w:rsidRDefault="006E2774" w:rsidP="007A14A3">
            <w:pPr>
              <w:pStyle w:val="TAL"/>
            </w:pPr>
          </w:p>
        </w:tc>
      </w:tr>
      <w:tr w:rsidR="006E2774" w:rsidRPr="007B446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7B4467" w:rsidRDefault="006E2774" w:rsidP="007A14A3">
            <w:pPr>
              <w:pStyle w:val="TAL"/>
            </w:pPr>
            <w:r w:rsidRPr="007B446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7B4467" w:rsidRDefault="006E2774" w:rsidP="007A14A3">
            <w:pPr>
              <w:pStyle w:val="TAC"/>
            </w:pPr>
            <w:r w:rsidRPr="007B4467">
              <w:t>36.101, 5.6A.1</w:t>
            </w:r>
          </w:p>
          <w:p w14:paraId="04F37616"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7B4467" w:rsidRDefault="006E2774" w:rsidP="007A14A3">
            <w:pPr>
              <w:pStyle w:val="TAC"/>
            </w:pPr>
            <w:r w:rsidRPr="007B4467">
              <w:t>pc_</w:t>
            </w:r>
            <w:r w:rsidRPr="007B4467">
              <w:rPr>
                <w:lang w:eastAsia="zh-CN"/>
              </w:rPr>
              <w:t>D</w:t>
            </w:r>
            <w:r w:rsidRPr="007B446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7B4467" w:rsidRDefault="006E2774" w:rsidP="007A14A3">
            <w:pPr>
              <w:pStyle w:val="TAL"/>
            </w:pPr>
          </w:p>
        </w:tc>
      </w:tr>
      <w:tr w:rsidR="006E2774" w:rsidRPr="007B446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7B4467" w:rsidRDefault="006E2774" w:rsidP="007A14A3">
            <w:pPr>
              <w:pStyle w:val="TAL"/>
            </w:pPr>
            <w:r w:rsidRPr="007B446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7B4467" w:rsidRDefault="006E2774" w:rsidP="007A14A3">
            <w:pPr>
              <w:pStyle w:val="TAC"/>
            </w:pPr>
            <w:r w:rsidRPr="007B4467">
              <w:t>36.101, 5.6A.1</w:t>
            </w:r>
          </w:p>
          <w:p w14:paraId="705D5F37"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7B4467" w:rsidRDefault="006E2774" w:rsidP="007A14A3">
            <w:pPr>
              <w:pStyle w:val="TAC"/>
            </w:pPr>
            <w:r w:rsidRPr="007B4467">
              <w:t>pc_</w:t>
            </w:r>
            <w:r w:rsidRPr="007B4467">
              <w:rPr>
                <w:lang w:eastAsia="zh-CN"/>
              </w:rPr>
              <w:t>D</w:t>
            </w:r>
            <w:r w:rsidRPr="007B446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7B4467" w:rsidRDefault="006E2774" w:rsidP="007A14A3">
            <w:pPr>
              <w:pStyle w:val="TAL"/>
            </w:pPr>
          </w:p>
        </w:tc>
      </w:tr>
    </w:tbl>
    <w:p w14:paraId="3A27B6D7" w14:textId="77777777" w:rsidR="006E2774" w:rsidRPr="007B4467" w:rsidRDefault="006E2774" w:rsidP="006E2774"/>
    <w:p w14:paraId="209E1665" w14:textId="77777777" w:rsidR="006E2774" w:rsidRPr="007B4467" w:rsidRDefault="006E2774" w:rsidP="006E2774">
      <w:pPr>
        <w:pStyle w:val="TH"/>
        <w:ind w:left="567"/>
      </w:pPr>
      <w:r w:rsidRPr="007B4467">
        <w:t>Table A.4.3.2B.2.3.5-1a: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7B4467" w:rsidRDefault="006E2774" w:rsidP="007A14A3">
            <w:pPr>
              <w:pStyle w:val="TAH"/>
            </w:pPr>
            <w:r w:rsidRPr="007B4467">
              <w:t>Comments</w:t>
            </w:r>
          </w:p>
        </w:tc>
      </w:tr>
      <w:tr w:rsidR="006E2774" w:rsidRPr="007B446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7B4467" w:rsidRDefault="006E2774" w:rsidP="007A14A3">
            <w:pPr>
              <w:pStyle w:val="TAL"/>
            </w:pPr>
            <w:r w:rsidRPr="007B446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7B4467" w:rsidRDefault="006E2774" w:rsidP="007A14A3">
            <w:pPr>
              <w:pStyle w:val="TAC"/>
            </w:pPr>
            <w:r w:rsidRPr="007B4467">
              <w:t>36.101, 5.6A.1</w:t>
            </w:r>
          </w:p>
          <w:p w14:paraId="23521C14"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7B4467" w:rsidRDefault="006E2774" w:rsidP="007A14A3">
            <w:pPr>
              <w:pStyle w:val="TAL"/>
            </w:pPr>
          </w:p>
        </w:tc>
      </w:tr>
      <w:tr w:rsidR="006E2774" w:rsidRPr="007B446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7B4467" w:rsidRDefault="006E2774" w:rsidP="007A14A3">
            <w:pPr>
              <w:pStyle w:val="TAL"/>
            </w:pPr>
            <w:r w:rsidRPr="007B446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7B4467" w:rsidRDefault="006E2774" w:rsidP="007A14A3">
            <w:pPr>
              <w:pStyle w:val="TAC"/>
            </w:pPr>
            <w:r w:rsidRPr="007B4467">
              <w:t>36.101, 5.6A.1</w:t>
            </w:r>
          </w:p>
          <w:p w14:paraId="23D2418C"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7B4467" w:rsidRDefault="006E2774" w:rsidP="007A14A3">
            <w:pPr>
              <w:pStyle w:val="TAC"/>
            </w:pPr>
            <w:r w:rsidRPr="007B4467">
              <w:t>pc_</w:t>
            </w:r>
            <w:r w:rsidRPr="007B4467">
              <w:rPr>
                <w:lang w:eastAsia="zh-CN"/>
              </w:rPr>
              <w:t>U</w:t>
            </w:r>
            <w:r w:rsidRPr="007B446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7B4467" w:rsidRDefault="006E2774" w:rsidP="007A14A3">
            <w:pPr>
              <w:pStyle w:val="TAL"/>
            </w:pPr>
          </w:p>
        </w:tc>
      </w:tr>
    </w:tbl>
    <w:p w14:paraId="76AFBD6B" w14:textId="77777777" w:rsidR="006E2774" w:rsidRPr="007B4467" w:rsidRDefault="006E2774" w:rsidP="006E2774"/>
    <w:p w14:paraId="4F02BBAA" w14:textId="77777777" w:rsidR="00586192" w:rsidRPr="007B4467" w:rsidRDefault="00586192" w:rsidP="00586192">
      <w:pPr>
        <w:pStyle w:val="TH"/>
        <w:ind w:left="567"/>
      </w:pPr>
      <w:r w:rsidRPr="007B4467">
        <w:t xml:space="preserve">Table A.4.3.2B.2.3.5-2: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7B4467"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7B4467" w:rsidRDefault="009A3905"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EC554A5" w14:textId="34127B58"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(Note 2, 4)</w:t>
            </w:r>
          </w:p>
        </w:tc>
      </w:tr>
      <w:tr w:rsidR="009A3905" w:rsidRPr="007B4467"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7B4467" w:rsidRDefault="009A3905" w:rsidP="001F77D3">
            <w:pPr>
              <w:pStyle w:val="TAL"/>
              <w:rPr>
                <w:rFonts w:eastAsia="PMingLiU"/>
                <w:lang w:eastAsia="ja-JP"/>
              </w:rPr>
            </w:pPr>
            <w:r w:rsidRPr="007B4467">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7B4467" w:rsidRDefault="009A3905"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7B4467"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7B4467" w:rsidRDefault="009A3905" w:rsidP="001F77D3">
            <w:pPr>
              <w:keepNext/>
              <w:keepLines/>
              <w:spacing w:after="0"/>
              <w:jc w:val="center"/>
              <w:rPr>
                <w:rFonts w:ascii="Arial" w:eastAsia="PMingLiU" w:hAnsi="Arial"/>
                <w:sz w:val="18"/>
              </w:rPr>
            </w:pPr>
          </w:p>
        </w:tc>
      </w:tr>
      <w:tr w:rsidR="009A3905" w:rsidRPr="007B4467"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7B4467" w:rsidRDefault="009A3905" w:rsidP="001F2CF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5.5B.4.5-1</w:t>
            </w:r>
            <w:r w:rsidRPr="007B4467">
              <w:rPr>
                <w:rFonts w:eastAsia="PMingLiU"/>
              </w:rPr>
              <w:t>, e.g. ‘</w:t>
            </w:r>
            <w:r w:rsidRPr="007B4467">
              <w:rPr>
                <w:rFonts w:eastAsia="PMingLiU"/>
                <w:lang w:eastAsia="ja-JP"/>
              </w:rPr>
              <w:t>DC_1A-3A-7A-20A_n28A-n78A</w:t>
            </w:r>
            <w:r w:rsidRPr="007B4467">
              <w:rPr>
                <w:rFonts w:eastAsia="PMingLiU"/>
              </w:rPr>
              <w:t xml:space="preserve">’ indicates EN-DC operation on E-UTRA CA configuration CA_1A-3A-7A-20A with E-UTRA DL Bandwidth Class A for all the E-UTRA bands 1, 3, 7 and 20 and </w:t>
            </w:r>
            <w:r w:rsidRPr="007B4467">
              <w:rPr>
                <w:rFonts w:eastAsia="PMingLiU"/>
                <w:lang w:eastAsia="zh-CN"/>
              </w:rPr>
              <w:t>NR</w:t>
            </w:r>
            <w:r w:rsidRPr="007B4467">
              <w:rPr>
                <w:rFonts w:eastAsia="PMingLiU"/>
              </w:rPr>
              <w:t xml:space="preserve"> CA configuration CA_</w:t>
            </w:r>
            <w:r w:rsidRPr="007B4467">
              <w:rPr>
                <w:rFonts w:eastAsia="PMingLiU"/>
                <w:lang w:eastAsia="zh-CN"/>
              </w:rPr>
              <w:t>n28A-n78A</w:t>
            </w:r>
            <w:r w:rsidRPr="007B4467">
              <w:rPr>
                <w:rFonts w:eastAsia="PMingLiU"/>
              </w:rPr>
              <w:t xml:space="preserve"> with NR DL CA Bandwidth Class A for all the NR bands n28 and n78.</w:t>
            </w:r>
          </w:p>
          <w:p w14:paraId="53B312D3" w14:textId="77777777" w:rsidR="009A3905" w:rsidRPr="007B4467" w:rsidRDefault="009A3905" w:rsidP="003739C0">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17E61347" w14:textId="77777777" w:rsidR="009A3905" w:rsidRPr="007B4467" w:rsidRDefault="009A3905" w:rsidP="003739C0">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707E5079" w14:textId="77777777" w:rsidR="009A3905" w:rsidRPr="007B4467" w:rsidRDefault="009A3905" w:rsidP="003739C0">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103B6607" w14:textId="38E22F50" w:rsidR="009A3905" w:rsidRPr="007B4467" w:rsidRDefault="009A3905" w:rsidP="006622C9">
            <w:pPr>
              <w:pStyle w:val="TAN"/>
              <w:rPr>
                <w:rFonts w:eastAsia="PMingLiU"/>
              </w:rPr>
            </w:pPr>
            <w:r w:rsidRPr="007B4467">
              <w:rPr>
                <w:lang w:eastAsia="zh-CN"/>
              </w:rPr>
              <w:t>Note 5:</w:t>
            </w:r>
            <w:r w:rsidRPr="007B4467">
              <w:rPr>
                <w:lang w:eastAsia="zh-CN"/>
              </w:rPr>
              <w:tab/>
              <w:t>See DL_NR_nCC(table_index) in Note 5 of Table 4.0-3 in TS 38.522 [9].</w:t>
            </w:r>
          </w:p>
        </w:tc>
      </w:tr>
    </w:tbl>
    <w:p w14:paraId="1EB8BB3B" w14:textId="77777777" w:rsidR="00586192" w:rsidRPr="007B4467" w:rsidRDefault="00586192" w:rsidP="00586192"/>
    <w:p w14:paraId="2FF39243" w14:textId="77777777" w:rsidR="00586192" w:rsidRPr="007B4467" w:rsidRDefault="00586192" w:rsidP="00586192">
      <w:pPr>
        <w:pStyle w:val="Heading6"/>
      </w:pPr>
      <w:bookmarkStart w:id="800" w:name="_Toc27410924"/>
      <w:bookmarkStart w:id="801" w:name="_Toc36039437"/>
      <w:bookmarkStart w:id="802" w:name="_Toc43838797"/>
      <w:bookmarkStart w:id="803" w:name="_Toc51772954"/>
      <w:bookmarkStart w:id="804" w:name="_Toc58245161"/>
      <w:bookmarkStart w:id="805" w:name="_Toc68089610"/>
      <w:bookmarkStart w:id="806" w:name="_Toc69067731"/>
      <w:bookmarkStart w:id="807" w:name="_Toc75383279"/>
      <w:bookmarkStart w:id="808" w:name="_Toc83706927"/>
      <w:bookmarkStart w:id="809" w:name="_Toc90491632"/>
      <w:bookmarkStart w:id="810" w:name="_Toc100147726"/>
      <w:bookmarkStart w:id="811" w:name="_Toc106740998"/>
      <w:bookmarkStart w:id="812" w:name="_Toc114916354"/>
      <w:bookmarkStart w:id="813" w:name="_Toc194512958"/>
      <w:r w:rsidRPr="007B4467">
        <w:t>A.4.3.2B.2.3.6</w:t>
      </w:r>
      <w:r w:rsidRPr="007B4467">
        <w:tab/>
        <w:t xml:space="preserve">Inter-band </w:t>
      </w:r>
      <w:r w:rsidR="008D757E" w:rsidRPr="007B4467">
        <w:t xml:space="preserve">EN-DC including </w:t>
      </w:r>
      <w:r w:rsidRPr="007B4467">
        <w:t>FR2 (two bands)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E3EE749" w14:textId="77777777" w:rsidR="00586192" w:rsidRPr="007B4467" w:rsidRDefault="00586192" w:rsidP="00586192">
      <w:pPr>
        <w:pStyle w:val="TH"/>
        <w:ind w:left="567"/>
      </w:pPr>
      <w:r w:rsidRPr="007B4467">
        <w:t xml:space="preserve">Table A.4.3.2B.2.3.6-1: </w:t>
      </w:r>
      <w:r w:rsidR="00585F58"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7B4467" w:rsidRDefault="00585F58" w:rsidP="00585F5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7B4467" w:rsidRDefault="00585F58" w:rsidP="00585F5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7B4467" w:rsidRDefault="00585F58" w:rsidP="00585F5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7B4467" w:rsidRDefault="00585F58" w:rsidP="00585F5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7B4467" w:rsidRDefault="00585F58" w:rsidP="00585F58">
            <w:pPr>
              <w:pStyle w:val="TAH"/>
            </w:pPr>
            <w:r w:rsidRPr="007B4467">
              <w:t>Comments</w:t>
            </w:r>
          </w:p>
        </w:tc>
      </w:tr>
      <w:tr w:rsidR="00585F58" w:rsidRPr="007B446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7B4467" w:rsidRDefault="00585F58" w:rsidP="00585F5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7B4467" w:rsidRDefault="00585F58" w:rsidP="00585F58">
            <w:pPr>
              <w:pStyle w:val="TAL"/>
            </w:pPr>
            <w:r w:rsidRPr="007B446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7B4467" w:rsidRDefault="00585F58" w:rsidP="00585F58">
            <w:pPr>
              <w:pStyle w:val="TAC"/>
            </w:pPr>
            <w:r w:rsidRPr="007B4467">
              <w:t>36.101, 5.6A.1</w:t>
            </w:r>
          </w:p>
          <w:p w14:paraId="463911F8"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7B4467" w:rsidRDefault="00585F58" w:rsidP="00585F58">
            <w:pPr>
              <w:pStyle w:val="TAL"/>
            </w:pPr>
            <w:r w:rsidRPr="007B4467">
              <w:t>pc_</w:t>
            </w:r>
            <w:r w:rsidRPr="007B4467">
              <w:rPr>
                <w:lang w:eastAsia="zh-CN"/>
              </w:rPr>
              <w:t>D</w:t>
            </w:r>
            <w:r w:rsidRPr="007B446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7B4467" w:rsidRDefault="00585F58" w:rsidP="00585F58">
            <w:pPr>
              <w:pStyle w:val="TAL"/>
            </w:pPr>
          </w:p>
        </w:tc>
      </w:tr>
      <w:tr w:rsidR="00585F58" w:rsidRPr="007B446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7B4467" w:rsidRDefault="00585F58" w:rsidP="00585F5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7B4467" w:rsidRDefault="00585F58" w:rsidP="00585F58">
            <w:pPr>
              <w:pStyle w:val="TAL"/>
            </w:pPr>
            <w:r w:rsidRPr="007B446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7B4467" w:rsidRDefault="00585F58" w:rsidP="00585F58">
            <w:pPr>
              <w:pStyle w:val="TAC"/>
            </w:pPr>
            <w:r w:rsidRPr="007B4467">
              <w:t>36.101, 5.6A.1</w:t>
            </w:r>
          </w:p>
          <w:p w14:paraId="5C9F44D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7B4467" w:rsidRDefault="00585F58" w:rsidP="00585F58">
            <w:pPr>
              <w:pStyle w:val="TAL"/>
            </w:pPr>
            <w:r w:rsidRPr="007B4467">
              <w:t>pc_</w:t>
            </w:r>
            <w:r w:rsidRPr="007B4467">
              <w:rPr>
                <w:lang w:eastAsia="zh-CN"/>
              </w:rPr>
              <w:t>D</w:t>
            </w:r>
            <w:r w:rsidRPr="007B446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7B4467" w:rsidRDefault="00585F58" w:rsidP="00585F58">
            <w:pPr>
              <w:pStyle w:val="TAL"/>
            </w:pPr>
          </w:p>
        </w:tc>
      </w:tr>
      <w:tr w:rsidR="00585F58" w:rsidRPr="007B446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7B4467" w:rsidRDefault="00585F58" w:rsidP="00585F5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7B4467" w:rsidRDefault="00585F58" w:rsidP="00585F58">
            <w:pPr>
              <w:pStyle w:val="TAL"/>
            </w:pPr>
            <w:r w:rsidRPr="007B446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7B4467" w:rsidRDefault="00585F58" w:rsidP="00585F58">
            <w:pPr>
              <w:pStyle w:val="TAC"/>
            </w:pPr>
            <w:r w:rsidRPr="007B4467">
              <w:t>36.101, 5.6A.1</w:t>
            </w:r>
          </w:p>
          <w:p w14:paraId="04414533"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7B4467" w:rsidRDefault="00585F58" w:rsidP="00585F58">
            <w:pPr>
              <w:pStyle w:val="TAL"/>
            </w:pPr>
            <w:r w:rsidRPr="007B4467">
              <w:t>pc_</w:t>
            </w:r>
            <w:r w:rsidRPr="007B4467">
              <w:rPr>
                <w:lang w:eastAsia="zh-CN"/>
              </w:rPr>
              <w:t>D</w:t>
            </w:r>
            <w:r w:rsidRPr="007B446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7B4467" w:rsidRDefault="00585F58" w:rsidP="00585F58">
            <w:pPr>
              <w:pStyle w:val="TAL"/>
            </w:pPr>
          </w:p>
        </w:tc>
      </w:tr>
      <w:tr w:rsidR="00585F58" w:rsidRPr="007B446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7B4467" w:rsidRDefault="00585F58" w:rsidP="00585F5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7B4467" w:rsidRDefault="00585F58" w:rsidP="00585F58">
            <w:pPr>
              <w:pStyle w:val="TAL"/>
            </w:pPr>
            <w:r w:rsidRPr="007B446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7B4467" w:rsidRDefault="00585F58" w:rsidP="00585F58">
            <w:pPr>
              <w:pStyle w:val="TAC"/>
            </w:pPr>
            <w:r w:rsidRPr="007B4467">
              <w:t>36.101, 5.6A.1</w:t>
            </w:r>
          </w:p>
          <w:p w14:paraId="35914AA8"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7B4467" w:rsidRDefault="00585F58" w:rsidP="00585F58">
            <w:pPr>
              <w:pStyle w:val="TAL"/>
            </w:pPr>
            <w:r w:rsidRPr="007B4467">
              <w:t>pc_</w:t>
            </w:r>
            <w:r w:rsidRPr="007B4467">
              <w:rPr>
                <w:lang w:eastAsia="zh-CN"/>
              </w:rPr>
              <w:t>D</w:t>
            </w:r>
            <w:r w:rsidRPr="007B446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7B4467" w:rsidRDefault="00585F58" w:rsidP="00585F58">
            <w:pPr>
              <w:pStyle w:val="TAL"/>
            </w:pPr>
          </w:p>
        </w:tc>
      </w:tr>
      <w:tr w:rsidR="00585F58" w:rsidRPr="007B446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7B4467" w:rsidRDefault="00585F58" w:rsidP="00585F5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7B4467" w:rsidRDefault="00585F58" w:rsidP="00585F58">
            <w:pPr>
              <w:pStyle w:val="TAL"/>
            </w:pPr>
            <w:r w:rsidRPr="007B446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7B4467" w:rsidRDefault="00585F58" w:rsidP="00585F58">
            <w:pPr>
              <w:pStyle w:val="TAC"/>
            </w:pPr>
            <w:r w:rsidRPr="007B4467">
              <w:t>36.101, 5.6A.1</w:t>
            </w:r>
          </w:p>
          <w:p w14:paraId="7CBC53BB"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7B4467" w:rsidRDefault="00585F58" w:rsidP="00585F58">
            <w:pPr>
              <w:pStyle w:val="TAL"/>
            </w:pPr>
            <w:r w:rsidRPr="007B4467">
              <w:t>pc_</w:t>
            </w:r>
            <w:r w:rsidRPr="007B4467">
              <w:rPr>
                <w:lang w:eastAsia="zh-CN"/>
              </w:rPr>
              <w:t>D</w:t>
            </w:r>
            <w:r w:rsidRPr="007B446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7B4467" w:rsidRDefault="00585F58" w:rsidP="00585F58">
            <w:pPr>
              <w:pStyle w:val="TAL"/>
            </w:pPr>
          </w:p>
        </w:tc>
      </w:tr>
      <w:tr w:rsidR="00585F58" w:rsidRPr="007B446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7B4467" w:rsidRDefault="00585F58" w:rsidP="00585F5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7B4467" w:rsidRDefault="00585F58" w:rsidP="00585F58">
            <w:pPr>
              <w:pStyle w:val="TAL"/>
            </w:pPr>
            <w:r w:rsidRPr="007B446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7B4467" w:rsidRDefault="00585F58" w:rsidP="00585F58">
            <w:pPr>
              <w:pStyle w:val="TAC"/>
            </w:pPr>
            <w:r w:rsidRPr="007B4467">
              <w:t>36.101, 5.6A.1</w:t>
            </w:r>
          </w:p>
          <w:p w14:paraId="13533394"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7B4467" w:rsidRDefault="00585F58" w:rsidP="00585F58">
            <w:pPr>
              <w:pStyle w:val="TAL"/>
            </w:pPr>
            <w:r w:rsidRPr="007B4467">
              <w:t>pc_</w:t>
            </w:r>
            <w:r w:rsidRPr="007B4467">
              <w:rPr>
                <w:lang w:eastAsia="zh-CN"/>
              </w:rPr>
              <w:t>D</w:t>
            </w:r>
            <w:r w:rsidRPr="007B446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7B4467" w:rsidRDefault="00585F58" w:rsidP="00585F58">
            <w:pPr>
              <w:pStyle w:val="TAL"/>
            </w:pPr>
          </w:p>
        </w:tc>
      </w:tr>
      <w:tr w:rsidR="00585F58" w:rsidRPr="007B446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7B4467" w:rsidRDefault="00585F58" w:rsidP="00585F5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7B4467" w:rsidRDefault="00585F58" w:rsidP="00585F58">
            <w:pPr>
              <w:pStyle w:val="TAL"/>
            </w:pPr>
            <w:r w:rsidRPr="007B446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7B4467" w:rsidRDefault="00585F58" w:rsidP="00585F58">
            <w:pPr>
              <w:pStyle w:val="TAC"/>
            </w:pPr>
            <w:r w:rsidRPr="007B4467">
              <w:t>36.101, 5.6A.1</w:t>
            </w:r>
          </w:p>
          <w:p w14:paraId="706E50C6"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7B4467" w:rsidRDefault="00585F58" w:rsidP="00585F58">
            <w:pPr>
              <w:pStyle w:val="TAL"/>
            </w:pPr>
            <w:r w:rsidRPr="007B4467">
              <w:t>pc_</w:t>
            </w:r>
            <w:r w:rsidRPr="007B4467">
              <w:rPr>
                <w:lang w:eastAsia="zh-CN"/>
              </w:rPr>
              <w:t>D</w:t>
            </w:r>
            <w:r w:rsidRPr="007B446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7B4467" w:rsidRDefault="00585F58" w:rsidP="00585F58">
            <w:pPr>
              <w:pStyle w:val="TAL"/>
            </w:pPr>
          </w:p>
        </w:tc>
      </w:tr>
      <w:tr w:rsidR="00585F58" w:rsidRPr="007B446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7B4467" w:rsidRDefault="00585F58" w:rsidP="00585F5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7B4467" w:rsidRDefault="00585F58" w:rsidP="00585F58">
            <w:pPr>
              <w:pStyle w:val="TAL"/>
            </w:pPr>
            <w:r w:rsidRPr="007B446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7B4467" w:rsidRDefault="00585F58" w:rsidP="00585F58">
            <w:pPr>
              <w:pStyle w:val="TAC"/>
            </w:pPr>
            <w:r w:rsidRPr="007B4467">
              <w:t>36.101, 5.6A.1</w:t>
            </w:r>
          </w:p>
          <w:p w14:paraId="7CC24321"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7B4467" w:rsidRDefault="00585F58" w:rsidP="00585F58">
            <w:pPr>
              <w:pStyle w:val="TAL"/>
            </w:pPr>
            <w:r w:rsidRPr="007B4467">
              <w:t>pc_</w:t>
            </w:r>
            <w:r w:rsidRPr="007B4467">
              <w:rPr>
                <w:lang w:eastAsia="zh-CN"/>
              </w:rPr>
              <w:t>D</w:t>
            </w:r>
            <w:r w:rsidRPr="007B446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7B4467" w:rsidRDefault="00585F58" w:rsidP="00585F58">
            <w:pPr>
              <w:pStyle w:val="TAL"/>
            </w:pPr>
          </w:p>
        </w:tc>
      </w:tr>
      <w:tr w:rsidR="00585F58" w:rsidRPr="007B446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7B4467" w:rsidRDefault="00585F58" w:rsidP="00585F5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7B4467" w:rsidRDefault="00585F58" w:rsidP="00585F58">
            <w:pPr>
              <w:pStyle w:val="TAL"/>
            </w:pPr>
            <w:r w:rsidRPr="007B446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7B4467" w:rsidRDefault="00585F58" w:rsidP="00585F58">
            <w:pPr>
              <w:pStyle w:val="TAC"/>
            </w:pPr>
            <w:r w:rsidRPr="007B4467">
              <w:t>36.101, 5.6A.1</w:t>
            </w:r>
          </w:p>
          <w:p w14:paraId="54ED6DFB"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7B4467" w:rsidRDefault="00585F58" w:rsidP="00585F58">
            <w:pPr>
              <w:pStyle w:val="TAL"/>
            </w:pPr>
            <w:r w:rsidRPr="007B4467">
              <w:t>pc_</w:t>
            </w:r>
            <w:r w:rsidRPr="007B4467">
              <w:rPr>
                <w:lang w:eastAsia="zh-CN"/>
              </w:rPr>
              <w:t>D</w:t>
            </w:r>
            <w:r w:rsidRPr="007B446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7B4467" w:rsidRDefault="00585F58" w:rsidP="00585F58">
            <w:pPr>
              <w:pStyle w:val="TAL"/>
            </w:pPr>
          </w:p>
        </w:tc>
      </w:tr>
      <w:tr w:rsidR="00585F58" w:rsidRPr="007B446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7B4467" w:rsidRDefault="00585F58" w:rsidP="00585F5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7B4467" w:rsidRDefault="00585F58" w:rsidP="00585F58">
            <w:pPr>
              <w:pStyle w:val="TAL"/>
            </w:pPr>
            <w:r w:rsidRPr="007B446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7B4467" w:rsidRDefault="00585F58" w:rsidP="00585F58">
            <w:pPr>
              <w:pStyle w:val="TAC"/>
            </w:pPr>
            <w:r w:rsidRPr="007B4467">
              <w:t>36.101, 5.6A.1</w:t>
            </w:r>
          </w:p>
          <w:p w14:paraId="10DA6DB7"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7B4467" w:rsidRDefault="00585F58" w:rsidP="00585F58">
            <w:pPr>
              <w:pStyle w:val="TAL"/>
            </w:pPr>
            <w:r w:rsidRPr="007B4467">
              <w:t>pc_</w:t>
            </w:r>
            <w:r w:rsidRPr="007B4467">
              <w:rPr>
                <w:lang w:eastAsia="zh-CN"/>
              </w:rPr>
              <w:t>D</w:t>
            </w:r>
            <w:r w:rsidRPr="007B446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7B4467" w:rsidRDefault="00585F58" w:rsidP="00585F58">
            <w:pPr>
              <w:pStyle w:val="TAL"/>
            </w:pPr>
          </w:p>
        </w:tc>
      </w:tr>
      <w:tr w:rsidR="00585F58" w:rsidRPr="007B446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7B4467" w:rsidRDefault="00585F58" w:rsidP="00585F58">
            <w:pPr>
              <w:pStyle w:val="TAC"/>
            </w:pPr>
            <w:r w:rsidRPr="007B446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7B4467" w:rsidRDefault="00585F58" w:rsidP="00585F58">
            <w:pPr>
              <w:pStyle w:val="TAL"/>
            </w:pPr>
            <w:r w:rsidRPr="007B446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7B4467" w:rsidRDefault="00585F58" w:rsidP="00585F58">
            <w:pPr>
              <w:pStyle w:val="TAC"/>
            </w:pPr>
            <w:r w:rsidRPr="007B4467">
              <w:t>36.101, 5.6A.1</w:t>
            </w:r>
          </w:p>
          <w:p w14:paraId="6ED1A11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7B4467" w:rsidRDefault="00585F58" w:rsidP="00585F58">
            <w:pPr>
              <w:pStyle w:val="TAL"/>
            </w:pPr>
            <w:r w:rsidRPr="007B4467">
              <w:t>pc_</w:t>
            </w:r>
            <w:r w:rsidRPr="007B4467">
              <w:rPr>
                <w:lang w:eastAsia="zh-CN"/>
              </w:rPr>
              <w:t>D</w:t>
            </w:r>
            <w:r w:rsidRPr="007B446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7B4467" w:rsidRDefault="00585F58" w:rsidP="00585F58">
            <w:pPr>
              <w:pStyle w:val="TAL"/>
            </w:pPr>
          </w:p>
        </w:tc>
      </w:tr>
      <w:tr w:rsidR="00585F58" w:rsidRPr="007B446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7B4467" w:rsidRDefault="00585F58" w:rsidP="00585F58">
            <w:pPr>
              <w:pStyle w:val="TAC"/>
            </w:pPr>
            <w:r w:rsidRPr="007B446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7B4467" w:rsidRDefault="00585F58" w:rsidP="00585F58">
            <w:pPr>
              <w:pStyle w:val="TAL"/>
            </w:pPr>
            <w:r w:rsidRPr="007B446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7B4467" w:rsidRDefault="00585F58" w:rsidP="00585F58">
            <w:pPr>
              <w:pStyle w:val="TAC"/>
            </w:pPr>
            <w:r w:rsidRPr="007B4467">
              <w:t>36.101, 5.6A.1</w:t>
            </w:r>
          </w:p>
          <w:p w14:paraId="228C0ED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7B4467" w:rsidRDefault="00585F58" w:rsidP="00585F58">
            <w:pPr>
              <w:pStyle w:val="TAL"/>
            </w:pPr>
            <w:r w:rsidRPr="007B4467">
              <w:t>pc_</w:t>
            </w:r>
            <w:r w:rsidRPr="007B4467">
              <w:rPr>
                <w:lang w:eastAsia="zh-CN"/>
              </w:rPr>
              <w:t>D</w:t>
            </w:r>
            <w:r w:rsidRPr="007B446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7B4467" w:rsidRDefault="00585F58" w:rsidP="00585F58">
            <w:pPr>
              <w:pStyle w:val="TAL"/>
            </w:pPr>
          </w:p>
        </w:tc>
      </w:tr>
      <w:tr w:rsidR="00585F58" w:rsidRPr="007B446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7B4467" w:rsidRDefault="00585F58" w:rsidP="00585F5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7B4467" w:rsidRDefault="00585F58" w:rsidP="00585F58">
            <w:pPr>
              <w:pStyle w:val="TAL"/>
            </w:pPr>
            <w:r w:rsidRPr="007B446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7B4467" w:rsidRDefault="00585F58" w:rsidP="00585F58">
            <w:pPr>
              <w:pStyle w:val="TAC"/>
            </w:pPr>
            <w:r w:rsidRPr="007B4467">
              <w:t>36.101, 5.6A.1</w:t>
            </w:r>
          </w:p>
          <w:p w14:paraId="15639C8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7B4467" w:rsidRDefault="00585F58" w:rsidP="00585F58">
            <w:pPr>
              <w:pStyle w:val="TAL"/>
            </w:pPr>
            <w:r w:rsidRPr="007B4467">
              <w:t>pc_</w:t>
            </w:r>
            <w:r w:rsidRPr="007B4467">
              <w:rPr>
                <w:lang w:eastAsia="zh-CN"/>
              </w:rPr>
              <w:t>D</w:t>
            </w:r>
            <w:r w:rsidRPr="007B446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7B4467" w:rsidRDefault="00585F58" w:rsidP="00585F58">
            <w:pPr>
              <w:pStyle w:val="TAL"/>
            </w:pPr>
          </w:p>
        </w:tc>
      </w:tr>
      <w:tr w:rsidR="00585F58" w:rsidRPr="007B446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7B4467" w:rsidRDefault="00585F58" w:rsidP="00585F5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7B4467" w:rsidRDefault="00585F58" w:rsidP="00585F58">
            <w:pPr>
              <w:pStyle w:val="TAL"/>
            </w:pPr>
            <w:r w:rsidRPr="007B446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7B4467" w:rsidRDefault="00585F58" w:rsidP="00585F58">
            <w:pPr>
              <w:pStyle w:val="TAC"/>
            </w:pPr>
            <w:r w:rsidRPr="007B4467">
              <w:t>36.101, 5.6A.1</w:t>
            </w:r>
          </w:p>
          <w:p w14:paraId="55E224ED"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7B4467" w:rsidRDefault="00585F58" w:rsidP="00585F58">
            <w:pPr>
              <w:pStyle w:val="TAL"/>
            </w:pPr>
            <w:r w:rsidRPr="007B4467">
              <w:t>pc_</w:t>
            </w:r>
            <w:r w:rsidRPr="007B4467">
              <w:rPr>
                <w:lang w:eastAsia="zh-CN"/>
              </w:rPr>
              <w:t>D</w:t>
            </w:r>
            <w:r w:rsidRPr="007B446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7B4467" w:rsidRDefault="00585F58" w:rsidP="00585F58">
            <w:pPr>
              <w:pStyle w:val="TAL"/>
            </w:pPr>
          </w:p>
        </w:tc>
      </w:tr>
      <w:tr w:rsidR="00585F58" w:rsidRPr="007B446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7B4467" w:rsidRDefault="00585F58" w:rsidP="00585F5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7B4467" w:rsidRDefault="00585F58" w:rsidP="00585F58">
            <w:pPr>
              <w:pStyle w:val="TAL"/>
            </w:pPr>
            <w:r w:rsidRPr="007B446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7B4467" w:rsidRDefault="00585F58" w:rsidP="00585F58">
            <w:pPr>
              <w:pStyle w:val="TAC"/>
            </w:pPr>
            <w:r w:rsidRPr="007B4467">
              <w:t>36.101, 5.6A.1</w:t>
            </w:r>
          </w:p>
          <w:p w14:paraId="37E3A384"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7B4467" w:rsidRDefault="00585F58" w:rsidP="00585F58">
            <w:pPr>
              <w:pStyle w:val="TAL"/>
            </w:pPr>
            <w:r w:rsidRPr="007B4467">
              <w:t>pc_</w:t>
            </w:r>
            <w:r w:rsidRPr="007B4467">
              <w:rPr>
                <w:lang w:eastAsia="zh-CN"/>
              </w:rPr>
              <w:t>D</w:t>
            </w:r>
            <w:r w:rsidRPr="007B446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7B4467" w:rsidRDefault="00585F58" w:rsidP="00585F58">
            <w:pPr>
              <w:pStyle w:val="TAL"/>
            </w:pPr>
          </w:p>
        </w:tc>
      </w:tr>
      <w:tr w:rsidR="00585F58" w:rsidRPr="007B446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7B4467" w:rsidRDefault="00585F58" w:rsidP="00585F5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7B4467" w:rsidRDefault="00585F58" w:rsidP="00585F58">
            <w:pPr>
              <w:pStyle w:val="TAL"/>
            </w:pPr>
            <w:r w:rsidRPr="007B446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7B4467" w:rsidRDefault="00585F58" w:rsidP="00585F58">
            <w:pPr>
              <w:pStyle w:val="TAC"/>
            </w:pPr>
            <w:r w:rsidRPr="007B4467">
              <w:t>36.101, 5.6A.1</w:t>
            </w:r>
          </w:p>
          <w:p w14:paraId="772F7F1A"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7B4467" w:rsidRDefault="00585F58" w:rsidP="00585F58">
            <w:pPr>
              <w:pStyle w:val="TAL"/>
            </w:pPr>
            <w:r w:rsidRPr="007B4467">
              <w:t>pc_</w:t>
            </w:r>
            <w:r w:rsidRPr="007B4467">
              <w:rPr>
                <w:lang w:eastAsia="zh-CN"/>
              </w:rPr>
              <w:t>D</w:t>
            </w:r>
            <w:r w:rsidRPr="007B446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7B4467" w:rsidRDefault="00585F58" w:rsidP="00585F58">
            <w:pPr>
              <w:pStyle w:val="TAL"/>
            </w:pPr>
          </w:p>
        </w:tc>
      </w:tr>
      <w:tr w:rsidR="00585F58" w:rsidRPr="007B446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7B4467" w:rsidRDefault="00585F58" w:rsidP="00585F58">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7B4467" w:rsidRDefault="00585F58" w:rsidP="00585F58">
            <w:pPr>
              <w:pStyle w:val="TAL"/>
            </w:pPr>
            <w:r w:rsidRPr="007B446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7B4467" w:rsidRDefault="00585F58" w:rsidP="00585F58">
            <w:pPr>
              <w:pStyle w:val="TAC"/>
            </w:pPr>
            <w:r w:rsidRPr="007B4467">
              <w:t>36.101, 5.6A.1</w:t>
            </w:r>
          </w:p>
          <w:p w14:paraId="5F4067FC"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7B4467" w:rsidRDefault="00585F58" w:rsidP="00585F58">
            <w:pPr>
              <w:pStyle w:val="TAL"/>
            </w:pPr>
            <w:r w:rsidRPr="007B4467">
              <w:t>pc_</w:t>
            </w:r>
            <w:r w:rsidRPr="007B4467">
              <w:rPr>
                <w:lang w:eastAsia="zh-CN"/>
              </w:rPr>
              <w:t>D</w:t>
            </w:r>
            <w:r w:rsidRPr="007B446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7B4467" w:rsidRDefault="00585F58" w:rsidP="00585F58">
            <w:pPr>
              <w:pStyle w:val="TAL"/>
            </w:pPr>
          </w:p>
        </w:tc>
      </w:tr>
      <w:tr w:rsidR="00585F58" w:rsidRPr="007B446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7B4467" w:rsidRDefault="00585F58" w:rsidP="00585F58">
            <w:pPr>
              <w:pStyle w:val="TAC"/>
            </w:pPr>
            <w:r w:rsidRPr="007B446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7B4467" w:rsidRDefault="00585F58" w:rsidP="00585F58">
            <w:pPr>
              <w:pStyle w:val="TAL"/>
            </w:pPr>
            <w:r w:rsidRPr="007B446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7B4467" w:rsidRDefault="00585F58" w:rsidP="00585F58">
            <w:pPr>
              <w:pStyle w:val="TAC"/>
            </w:pPr>
            <w:r w:rsidRPr="007B4467">
              <w:t>36.101, 5.6A.1</w:t>
            </w:r>
          </w:p>
          <w:p w14:paraId="34F2BEE5"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7B4467" w:rsidRDefault="00585F58" w:rsidP="00585F58">
            <w:pPr>
              <w:pStyle w:val="TAL"/>
            </w:pPr>
            <w:r w:rsidRPr="007B4467">
              <w:t>pc_</w:t>
            </w:r>
            <w:r w:rsidRPr="007B4467">
              <w:rPr>
                <w:lang w:eastAsia="zh-CN"/>
              </w:rPr>
              <w:t>D</w:t>
            </w:r>
            <w:r w:rsidRPr="007B446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7B4467" w:rsidRDefault="00585F58" w:rsidP="00585F58">
            <w:pPr>
              <w:pStyle w:val="TAL"/>
            </w:pPr>
          </w:p>
        </w:tc>
      </w:tr>
      <w:tr w:rsidR="00585F58" w:rsidRPr="007B446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7B4467" w:rsidRDefault="00585F58" w:rsidP="00585F58">
            <w:pPr>
              <w:pStyle w:val="TAC"/>
            </w:pPr>
            <w:r w:rsidRPr="007B446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7B4467" w:rsidRDefault="00585F58" w:rsidP="00585F58">
            <w:pPr>
              <w:pStyle w:val="TAL"/>
            </w:pPr>
            <w:r w:rsidRPr="007B446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7B4467" w:rsidRDefault="00585F58" w:rsidP="00585F58">
            <w:pPr>
              <w:pStyle w:val="TAC"/>
            </w:pPr>
            <w:r w:rsidRPr="007B4467">
              <w:t>36.101, 5.6A.1</w:t>
            </w:r>
          </w:p>
          <w:p w14:paraId="7CE3E11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7B4467" w:rsidRDefault="00585F58" w:rsidP="00585F58">
            <w:pPr>
              <w:pStyle w:val="TAL"/>
            </w:pPr>
            <w:r w:rsidRPr="007B4467">
              <w:t>pc_</w:t>
            </w:r>
            <w:r w:rsidRPr="007B4467">
              <w:rPr>
                <w:lang w:eastAsia="zh-CN"/>
              </w:rPr>
              <w:t>D</w:t>
            </w:r>
            <w:r w:rsidRPr="007B446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7B4467" w:rsidRDefault="00585F58" w:rsidP="00585F58">
            <w:pPr>
              <w:pStyle w:val="TAL"/>
            </w:pPr>
          </w:p>
        </w:tc>
      </w:tr>
      <w:tr w:rsidR="00585F58" w:rsidRPr="007B446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7B4467" w:rsidRDefault="00585F58" w:rsidP="00585F58">
            <w:pPr>
              <w:pStyle w:val="TAC"/>
            </w:pPr>
            <w:r w:rsidRPr="007B4467">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7B4467" w:rsidRDefault="00585F58" w:rsidP="00585F58">
            <w:pPr>
              <w:pStyle w:val="TAL"/>
            </w:pPr>
            <w:r w:rsidRPr="007B446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7B4467" w:rsidRDefault="00585F58" w:rsidP="00585F58">
            <w:pPr>
              <w:pStyle w:val="TAC"/>
            </w:pPr>
            <w:r w:rsidRPr="007B4467">
              <w:t>36.101, 5.6A.1</w:t>
            </w:r>
          </w:p>
          <w:p w14:paraId="0CB6A46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7B4467" w:rsidRDefault="00585F58" w:rsidP="00585F58">
            <w:pPr>
              <w:pStyle w:val="TAL"/>
            </w:pPr>
            <w:r w:rsidRPr="007B4467">
              <w:t>pc_</w:t>
            </w:r>
            <w:r w:rsidRPr="007B4467">
              <w:rPr>
                <w:lang w:eastAsia="zh-CN"/>
              </w:rPr>
              <w:t>D</w:t>
            </w:r>
            <w:r w:rsidRPr="007B446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7B4467" w:rsidRDefault="00585F58" w:rsidP="00585F58">
            <w:pPr>
              <w:pStyle w:val="TAL"/>
            </w:pPr>
          </w:p>
        </w:tc>
      </w:tr>
      <w:tr w:rsidR="00585F58" w:rsidRPr="007B446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7B4467" w:rsidRDefault="00585F58" w:rsidP="00585F58">
            <w:pPr>
              <w:pStyle w:val="TAC"/>
            </w:pPr>
            <w:r w:rsidRPr="007B446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7B4467" w:rsidRDefault="00585F58" w:rsidP="00585F58">
            <w:pPr>
              <w:pStyle w:val="TAL"/>
            </w:pPr>
            <w:r w:rsidRPr="007B446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7B4467" w:rsidRDefault="00585F58" w:rsidP="00585F58">
            <w:pPr>
              <w:pStyle w:val="TAC"/>
            </w:pPr>
            <w:r w:rsidRPr="007B4467">
              <w:t>36.101, 5.6A.1</w:t>
            </w:r>
          </w:p>
          <w:p w14:paraId="791D4C92"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7B4467" w:rsidRDefault="00585F58" w:rsidP="00585F58">
            <w:pPr>
              <w:pStyle w:val="TAL"/>
            </w:pPr>
            <w:r w:rsidRPr="007B4467">
              <w:t>pc_</w:t>
            </w:r>
            <w:r w:rsidRPr="007B4467">
              <w:rPr>
                <w:lang w:eastAsia="zh-CN"/>
              </w:rPr>
              <w:t>D</w:t>
            </w:r>
            <w:r w:rsidRPr="007B446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7B4467" w:rsidRDefault="00585F58" w:rsidP="00585F58">
            <w:pPr>
              <w:pStyle w:val="TAL"/>
            </w:pPr>
          </w:p>
        </w:tc>
      </w:tr>
      <w:tr w:rsidR="00585F58" w:rsidRPr="007B446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7B4467" w:rsidRDefault="00585F58" w:rsidP="00585F58">
            <w:pPr>
              <w:pStyle w:val="TAC"/>
            </w:pPr>
            <w:r w:rsidRPr="007B4467">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7B4467" w:rsidRDefault="00585F58" w:rsidP="00585F58">
            <w:pPr>
              <w:pStyle w:val="TAL"/>
            </w:pPr>
            <w:r w:rsidRPr="007B446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7B4467" w:rsidRDefault="00585F58" w:rsidP="00585F58">
            <w:pPr>
              <w:pStyle w:val="TAC"/>
            </w:pPr>
            <w:r w:rsidRPr="007B4467">
              <w:t>36.101, 5.6A.1</w:t>
            </w:r>
          </w:p>
          <w:p w14:paraId="11281AB3"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16AE64DA" w:rsidR="00585F58" w:rsidRPr="007B4467" w:rsidRDefault="006106B6" w:rsidP="00585F58">
            <w:pPr>
              <w:pStyle w:val="TAL"/>
            </w:pPr>
            <w:r w:rsidRPr="007B4467">
              <w:t>p</w:t>
            </w:r>
            <w:r w:rsidR="00585F58" w:rsidRPr="007B4467">
              <w:t>c_</w:t>
            </w:r>
            <w:r w:rsidR="00585F58" w:rsidRPr="007B4467">
              <w:rPr>
                <w:lang w:eastAsia="zh-CN"/>
              </w:rPr>
              <w:t>D</w:t>
            </w:r>
            <w:r w:rsidR="00585F58" w:rsidRPr="007B446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7B4467" w:rsidRDefault="00585F58" w:rsidP="00585F58">
            <w:pPr>
              <w:pStyle w:val="TAL"/>
            </w:pPr>
          </w:p>
        </w:tc>
      </w:tr>
    </w:tbl>
    <w:p w14:paraId="3F8770CB" w14:textId="77777777" w:rsidR="00585F58" w:rsidRPr="007B4467" w:rsidRDefault="00585F58" w:rsidP="00585F58"/>
    <w:p w14:paraId="49FEF330" w14:textId="77777777" w:rsidR="00585F58" w:rsidRPr="007B4467" w:rsidRDefault="00585F58" w:rsidP="00585F58">
      <w:pPr>
        <w:pStyle w:val="TH"/>
        <w:ind w:left="567"/>
      </w:pPr>
      <w:r w:rsidRPr="007B4467">
        <w:t>Table A.4.3.2B.2.3.6-1a: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7B446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7B4467" w:rsidRDefault="00585F58"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7B4467" w:rsidRDefault="00585F58"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7B4467" w:rsidRDefault="00585F58"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7B4467" w:rsidRDefault="00585F58" w:rsidP="00FA72F8">
            <w:pPr>
              <w:pStyle w:val="TAH"/>
            </w:pPr>
            <w:r w:rsidRPr="007B4467">
              <w:t>Comments</w:t>
            </w:r>
          </w:p>
        </w:tc>
      </w:tr>
      <w:tr w:rsidR="00585F58" w:rsidRPr="007B446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7B4467" w:rsidRDefault="00585F58"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7B4467" w:rsidRDefault="00585F58" w:rsidP="00FA72F8">
            <w:pPr>
              <w:pStyle w:val="TAL"/>
            </w:pPr>
            <w:r w:rsidRPr="007B446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7B4467" w:rsidRDefault="00585F58" w:rsidP="00FA72F8">
            <w:pPr>
              <w:pStyle w:val="TAC"/>
            </w:pPr>
            <w:r w:rsidRPr="007B4467">
              <w:t>36.101, 5.6A.1</w:t>
            </w:r>
          </w:p>
          <w:p w14:paraId="5418FEB2"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7B4467" w:rsidRDefault="00585F58" w:rsidP="00FA72F8">
            <w:pPr>
              <w:pStyle w:val="TAC"/>
              <w:rPr>
                <w:rFonts w:cs="Arial"/>
                <w:szCs w:val="18"/>
              </w:rPr>
            </w:pPr>
            <w:r w:rsidRPr="007B4467">
              <w:t>pc_</w:t>
            </w:r>
            <w:r w:rsidRPr="007B4467">
              <w:rPr>
                <w:lang w:eastAsia="zh-CN"/>
              </w:rPr>
              <w:t>U</w:t>
            </w:r>
            <w:r w:rsidRPr="007B446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7B4467" w:rsidRDefault="00585F58" w:rsidP="00FA72F8">
            <w:pPr>
              <w:pStyle w:val="TAL"/>
            </w:pPr>
          </w:p>
        </w:tc>
      </w:tr>
      <w:tr w:rsidR="00585F58" w:rsidRPr="007B446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7B4467" w:rsidRDefault="00585F58"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7B4467" w:rsidRDefault="00585F58" w:rsidP="00FA72F8">
            <w:pPr>
              <w:pStyle w:val="TAL"/>
            </w:pPr>
            <w:r w:rsidRPr="007B446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7B4467" w:rsidRDefault="00585F58" w:rsidP="00FA72F8">
            <w:pPr>
              <w:pStyle w:val="TAC"/>
            </w:pPr>
            <w:r w:rsidRPr="007B4467">
              <w:t>36.101, 5.6A.1</w:t>
            </w:r>
          </w:p>
          <w:p w14:paraId="47DB0455"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7B4467" w:rsidRDefault="00585F58" w:rsidP="00FA72F8">
            <w:pPr>
              <w:pStyle w:val="TAC"/>
            </w:pPr>
            <w:r w:rsidRPr="007B4467">
              <w:t>pc_</w:t>
            </w:r>
            <w:r w:rsidRPr="007B4467">
              <w:rPr>
                <w:lang w:eastAsia="zh-CN"/>
              </w:rPr>
              <w:t>U</w:t>
            </w:r>
            <w:r w:rsidRPr="007B446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7B4467" w:rsidRDefault="00585F58" w:rsidP="00FA72F8">
            <w:pPr>
              <w:pStyle w:val="TAL"/>
            </w:pPr>
          </w:p>
        </w:tc>
      </w:tr>
      <w:tr w:rsidR="00585F58" w:rsidRPr="007B446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7B4467" w:rsidRDefault="00585F58"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7B4467" w:rsidRDefault="00585F58" w:rsidP="00FA72F8">
            <w:pPr>
              <w:pStyle w:val="TAL"/>
            </w:pPr>
            <w:r w:rsidRPr="007B446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7B4467" w:rsidRDefault="00585F58" w:rsidP="00FA72F8">
            <w:pPr>
              <w:pStyle w:val="TAC"/>
            </w:pPr>
            <w:r w:rsidRPr="007B4467">
              <w:t>36.101, 5.6A.1</w:t>
            </w:r>
          </w:p>
          <w:p w14:paraId="2232974E"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7B4467" w:rsidRDefault="00585F58" w:rsidP="00FA72F8">
            <w:pPr>
              <w:pStyle w:val="TAC"/>
            </w:pPr>
            <w:r w:rsidRPr="007B4467">
              <w:t>pc_</w:t>
            </w:r>
            <w:r w:rsidRPr="007B4467">
              <w:rPr>
                <w:lang w:eastAsia="zh-CN"/>
              </w:rPr>
              <w:t>U</w:t>
            </w:r>
            <w:r w:rsidRPr="007B446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7B4467" w:rsidRDefault="00585F58" w:rsidP="00FA72F8">
            <w:pPr>
              <w:pStyle w:val="TAL"/>
            </w:pPr>
          </w:p>
        </w:tc>
      </w:tr>
      <w:tr w:rsidR="00585F58" w:rsidRPr="007B446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7B4467" w:rsidRDefault="00585F58"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7B4467" w:rsidRDefault="00585F58" w:rsidP="00FA72F8">
            <w:pPr>
              <w:pStyle w:val="TAL"/>
            </w:pPr>
            <w:r w:rsidRPr="007B446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7B4467" w:rsidRDefault="00585F58" w:rsidP="00FA72F8">
            <w:pPr>
              <w:pStyle w:val="TAC"/>
            </w:pPr>
            <w:r w:rsidRPr="007B4467">
              <w:t>36.101, 5.6A.1</w:t>
            </w:r>
          </w:p>
          <w:p w14:paraId="79FFC0F1"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7B4467" w:rsidRDefault="00585F58" w:rsidP="00FA72F8">
            <w:pPr>
              <w:pStyle w:val="TAC"/>
            </w:pPr>
            <w:r w:rsidRPr="007B4467">
              <w:t>pc_</w:t>
            </w:r>
            <w:r w:rsidRPr="007B4467">
              <w:rPr>
                <w:lang w:eastAsia="zh-CN"/>
              </w:rPr>
              <w:t>U</w:t>
            </w:r>
            <w:r w:rsidRPr="007B446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7B4467" w:rsidRDefault="00585F58" w:rsidP="00FA72F8">
            <w:pPr>
              <w:pStyle w:val="TAL"/>
            </w:pPr>
          </w:p>
        </w:tc>
      </w:tr>
      <w:tr w:rsidR="00585F58" w:rsidRPr="007B446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7B4467" w:rsidRDefault="00585F58"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7B4467" w:rsidRDefault="00585F58" w:rsidP="00FA72F8">
            <w:pPr>
              <w:pStyle w:val="TAL"/>
            </w:pPr>
            <w:r w:rsidRPr="007B446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7B4467" w:rsidRDefault="00585F58" w:rsidP="00FA72F8">
            <w:pPr>
              <w:pStyle w:val="TAC"/>
            </w:pPr>
            <w:r w:rsidRPr="007B4467">
              <w:t>36.101, 5.6A.1</w:t>
            </w:r>
          </w:p>
          <w:p w14:paraId="643D295C"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7B4467" w:rsidRDefault="00585F58" w:rsidP="00FA72F8">
            <w:pPr>
              <w:pStyle w:val="TAC"/>
            </w:pPr>
            <w:r w:rsidRPr="007B4467">
              <w:t>pc_</w:t>
            </w:r>
            <w:r w:rsidRPr="007B4467">
              <w:rPr>
                <w:lang w:eastAsia="zh-CN"/>
              </w:rPr>
              <w:t>U</w:t>
            </w:r>
            <w:r w:rsidRPr="007B446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7B4467" w:rsidRDefault="00585F58" w:rsidP="00FA72F8">
            <w:pPr>
              <w:pStyle w:val="TAL"/>
            </w:pPr>
          </w:p>
        </w:tc>
      </w:tr>
      <w:tr w:rsidR="00585F58" w:rsidRPr="007B446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7B4467" w:rsidRDefault="00585F58"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7B4467" w:rsidRDefault="00585F58" w:rsidP="00FA72F8">
            <w:pPr>
              <w:pStyle w:val="TAL"/>
            </w:pPr>
            <w:r w:rsidRPr="007B446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7B4467" w:rsidRDefault="00585F58" w:rsidP="00FA72F8">
            <w:pPr>
              <w:pStyle w:val="TAC"/>
            </w:pPr>
            <w:r w:rsidRPr="007B4467">
              <w:t>36.101, 5.6A.1</w:t>
            </w:r>
          </w:p>
          <w:p w14:paraId="44C4CED2"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7B4467" w:rsidRDefault="00585F58" w:rsidP="00FA72F8">
            <w:pPr>
              <w:pStyle w:val="TAC"/>
            </w:pPr>
            <w:r w:rsidRPr="007B4467">
              <w:t>pc_</w:t>
            </w:r>
            <w:r w:rsidRPr="007B4467">
              <w:rPr>
                <w:lang w:eastAsia="zh-CN"/>
              </w:rPr>
              <w:t>U</w:t>
            </w:r>
            <w:r w:rsidRPr="007B446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7B4467" w:rsidRDefault="00585F58" w:rsidP="00FA72F8">
            <w:pPr>
              <w:pStyle w:val="TAL"/>
            </w:pPr>
          </w:p>
        </w:tc>
      </w:tr>
      <w:tr w:rsidR="00585F58" w:rsidRPr="007B446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7B4467" w:rsidRDefault="00585F58"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7B4467" w:rsidRDefault="00585F58" w:rsidP="00FA72F8">
            <w:pPr>
              <w:pStyle w:val="TAL"/>
            </w:pPr>
            <w:r w:rsidRPr="007B446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7B4467" w:rsidRDefault="00585F58" w:rsidP="00FA72F8">
            <w:pPr>
              <w:pStyle w:val="TAC"/>
            </w:pPr>
            <w:r w:rsidRPr="007B4467">
              <w:t>36.101, 5.6A.1</w:t>
            </w:r>
          </w:p>
          <w:p w14:paraId="36944329"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7B4467" w:rsidRDefault="00585F58" w:rsidP="00FA72F8">
            <w:pPr>
              <w:pStyle w:val="TAC"/>
            </w:pPr>
            <w:r w:rsidRPr="007B4467">
              <w:t>pc_</w:t>
            </w:r>
            <w:r w:rsidRPr="007B4467">
              <w:rPr>
                <w:lang w:eastAsia="zh-CN"/>
              </w:rPr>
              <w:t>U</w:t>
            </w:r>
            <w:r w:rsidRPr="007B446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7B4467" w:rsidRDefault="00585F58" w:rsidP="00FA72F8">
            <w:pPr>
              <w:pStyle w:val="TAL"/>
            </w:pPr>
          </w:p>
        </w:tc>
      </w:tr>
      <w:tr w:rsidR="00585F58" w:rsidRPr="007B446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7B4467" w:rsidRDefault="00585F58"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7B4467" w:rsidRDefault="00585F58" w:rsidP="00FA72F8">
            <w:pPr>
              <w:pStyle w:val="TAL"/>
            </w:pPr>
            <w:r w:rsidRPr="007B446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7B4467" w:rsidRDefault="00585F58" w:rsidP="00FA72F8">
            <w:pPr>
              <w:pStyle w:val="TAC"/>
            </w:pPr>
            <w:r w:rsidRPr="007B4467">
              <w:t>36.101, 5.6A.1</w:t>
            </w:r>
          </w:p>
          <w:p w14:paraId="54A12D85"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7B4467" w:rsidRDefault="00585F58" w:rsidP="00FA72F8">
            <w:pPr>
              <w:pStyle w:val="TAC"/>
            </w:pPr>
            <w:r w:rsidRPr="007B4467">
              <w:t>pc_</w:t>
            </w:r>
            <w:r w:rsidRPr="007B4467">
              <w:rPr>
                <w:lang w:eastAsia="zh-CN"/>
              </w:rPr>
              <w:t>U</w:t>
            </w:r>
            <w:r w:rsidRPr="007B446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7B4467" w:rsidRDefault="00585F58" w:rsidP="00FA72F8">
            <w:pPr>
              <w:pStyle w:val="TAL"/>
            </w:pPr>
          </w:p>
        </w:tc>
      </w:tr>
      <w:tr w:rsidR="00585F58" w:rsidRPr="007B446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7B4467" w:rsidRDefault="00585F58"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7B4467" w:rsidRDefault="00585F58" w:rsidP="00FA72F8">
            <w:pPr>
              <w:pStyle w:val="TAL"/>
            </w:pPr>
            <w:r w:rsidRPr="007B446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7B4467" w:rsidRDefault="00585F58" w:rsidP="00FA72F8">
            <w:pPr>
              <w:pStyle w:val="TAC"/>
            </w:pPr>
            <w:r w:rsidRPr="007B4467">
              <w:t>36.101, 5.6A.1</w:t>
            </w:r>
          </w:p>
          <w:p w14:paraId="22679423"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7B4467" w:rsidRDefault="00585F58" w:rsidP="00FA72F8">
            <w:pPr>
              <w:pStyle w:val="TAC"/>
            </w:pPr>
            <w:r w:rsidRPr="007B4467">
              <w:t>pc_</w:t>
            </w:r>
            <w:r w:rsidRPr="007B4467">
              <w:rPr>
                <w:lang w:eastAsia="zh-CN"/>
              </w:rPr>
              <w:t>U</w:t>
            </w:r>
            <w:r w:rsidRPr="007B446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7B4467" w:rsidRDefault="00585F58" w:rsidP="00FA72F8">
            <w:pPr>
              <w:pStyle w:val="TAL"/>
            </w:pPr>
          </w:p>
        </w:tc>
      </w:tr>
    </w:tbl>
    <w:p w14:paraId="4E1A95D7" w14:textId="77777777" w:rsidR="00586192" w:rsidRPr="007B4467" w:rsidRDefault="00586192" w:rsidP="00586192"/>
    <w:p w14:paraId="6CF325E8" w14:textId="77777777" w:rsidR="000D5BF8" w:rsidRPr="007B4467" w:rsidRDefault="00586192" w:rsidP="000D5BF8">
      <w:pPr>
        <w:pStyle w:val="TH"/>
        <w:ind w:left="567"/>
      </w:pPr>
      <w:r w:rsidRPr="007B4467">
        <w:t xml:space="preserve">Table A.4.3.2B.2.3.6-2: Supported </w:t>
      </w:r>
      <w:r w:rsidR="003B47E4" w:rsidRPr="007B4467">
        <w:t>Inter-band</w:t>
      </w:r>
      <w:r w:rsidR="008D757E" w:rsidRPr="007B4467">
        <w:t xml:space="preserve"> EN-DC </w:t>
      </w:r>
      <w:r w:rsidRPr="007B4467">
        <w:t xml:space="preserve">configurations </w:t>
      </w:r>
      <w:r w:rsidR="008D757E" w:rsidRPr="007B4467">
        <w:t>including</w:t>
      </w:r>
      <w:r w:rsidRPr="007B4467">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7B4467"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7B4467" w:rsidRDefault="007B0EC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lang w:eastAsia="en-US"/>
              </w:rPr>
              <w:t xml:space="preserve"> configuration / Item</w:t>
            </w:r>
          </w:p>
          <w:p w14:paraId="47021617" w14:textId="3C27E2D7" w:rsidR="007B0ECA" w:rsidRPr="007B4467"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7B4467"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7B4467" w:rsidRDefault="007B0ECA" w:rsidP="00636CD1">
            <w:pPr>
              <w:keepNext/>
              <w:keepLines/>
              <w:spacing w:after="0"/>
              <w:jc w:val="center"/>
              <w:rPr>
                <w:rFonts w:ascii="Arial" w:eastAsia="PMingLiU" w:hAnsi="Arial"/>
                <w:b/>
                <w:sz w:val="18"/>
              </w:rPr>
            </w:pPr>
            <w:r w:rsidRPr="007B4467">
              <w:rPr>
                <w:rFonts w:ascii="Arial" w:eastAsia="PMingLiU" w:hAnsi="Arial"/>
                <w:b/>
                <w:sz w:val="18"/>
                <w:lang w:eastAsia="en-US"/>
              </w:rPr>
              <w:t>Supported EN-DC Bandwidth Class(es) in UL</w:t>
            </w:r>
          </w:p>
          <w:p w14:paraId="724DE20F" w14:textId="479CEC65" w:rsidR="007B0ECA" w:rsidRPr="007B4467"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2</w:t>
            </w:r>
            <w:r w:rsidRPr="007B4467">
              <w:rPr>
                <w:rFonts w:ascii="Arial" w:hAnsi="Arial"/>
                <w:b/>
                <w:sz w:val="18"/>
                <w:lang w:eastAsia="zh-CN"/>
              </w:rPr>
              <w:t>, 4</w:t>
            </w:r>
            <w:r w:rsidRPr="007B4467">
              <w:rPr>
                <w:rFonts w:ascii="Arial" w:eastAsia="PMingLiU" w:hAnsi="Arial"/>
                <w:b/>
                <w:sz w:val="18"/>
              </w:rPr>
              <w:t>)</w:t>
            </w:r>
          </w:p>
        </w:tc>
      </w:tr>
      <w:tr w:rsidR="007B0ECA" w:rsidRPr="007B4467"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7B4467" w:rsidRDefault="007B0ECA" w:rsidP="001F77D3">
            <w:pPr>
              <w:pStyle w:val="TAL"/>
              <w:rPr>
                <w:rFonts w:eastAsia="PMingLiU"/>
                <w:lang w:eastAsia="ja-JP"/>
              </w:rPr>
            </w:pPr>
            <w:r w:rsidRPr="007B4467">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7B4467" w:rsidRDefault="007B0ECA" w:rsidP="001F77D3">
            <w:pPr>
              <w:keepNext/>
              <w:keepLines/>
              <w:spacing w:after="0"/>
              <w:jc w:val="center"/>
              <w:rPr>
                <w:rFonts w:ascii="Arial" w:eastAsia="PMingLiU" w:hAnsi="Arial"/>
                <w:sz w:val="18"/>
              </w:rPr>
            </w:pPr>
          </w:p>
        </w:tc>
      </w:tr>
      <w:tr w:rsidR="007B0ECA" w:rsidRPr="007B4467"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7B4467" w:rsidRDefault="007B0ECA" w:rsidP="001F77D3">
            <w:pPr>
              <w:pStyle w:val="TAL"/>
              <w:rPr>
                <w:rFonts w:eastAsia="PMingLiU"/>
                <w:lang w:eastAsia="ja-JP"/>
              </w:rPr>
            </w:pPr>
            <w:r w:rsidRPr="007B4467">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7B4467" w:rsidRDefault="007B0ECA" w:rsidP="001F77D3">
            <w:pPr>
              <w:keepNext/>
              <w:keepLines/>
              <w:spacing w:after="0"/>
              <w:jc w:val="center"/>
              <w:rPr>
                <w:rFonts w:ascii="Arial" w:eastAsia="PMingLiU" w:hAnsi="Arial"/>
                <w:sz w:val="18"/>
              </w:rPr>
            </w:pPr>
          </w:p>
        </w:tc>
      </w:tr>
      <w:tr w:rsidR="007B0ECA" w:rsidRPr="007B4467"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7B4467" w:rsidRDefault="007B0ECA" w:rsidP="001F77D3">
            <w:pPr>
              <w:pStyle w:val="TAL"/>
              <w:rPr>
                <w:rFonts w:eastAsia="PMingLiU"/>
                <w:lang w:eastAsia="ja-JP"/>
              </w:rPr>
            </w:pPr>
            <w:r w:rsidRPr="007B4467">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7B4467" w:rsidRDefault="007B0ECA" w:rsidP="001F77D3">
            <w:pPr>
              <w:keepNext/>
              <w:keepLines/>
              <w:spacing w:after="0"/>
              <w:jc w:val="center"/>
              <w:rPr>
                <w:rFonts w:ascii="Arial" w:eastAsia="PMingLiU" w:hAnsi="Arial"/>
                <w:sz w:val="18"/>
              </w:rPr>
            </w:pPr>
          </w:p>
        </w:tc>
      </w:tr>
      <w:tr w:rsidR="007B0ECA" w:rsidRPr="007B4467"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7B4467" w:rsidRDefault="007B0ECA" w:rsidP="001F77D3">
            <w:pPr>
              <w:pStyle w:val="TAL"/>
              <w:rPr>
                <w:rFonts w:eastAsia="PMingLiU"/>
                <w:lang w:eastAsia="ja-JP"/>
              </w:rPr>
            </w:pPr>
            <w:r w:rsidRPr="007B4467">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7B4467" w:rsidRDefault="007B0ECA" w:rsidP="001F77D3">
            <w:pPr>
              <w:keepNext/>
              <w:keepLines/>
              <w:spacing w:after="0"/>
              <w:jc w:val="center"/>
              <w:rPr>
                <w:rFonts w:ascii="Arial" w:eastAsia="PMingLiU" w:hAnsi="Arial"/>
                <w:sz w:val="18"/>
              </w:rPr>
            </w:pPr>
          </w:p>
        </w:tc>
      </w:tr>
      <w:tr w:rsidR="007B0ECA" w:rsidRPr="007B4467"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AB59C2" w:rsidRPr="007B4467" w14:paraId="2F30F6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09C67F" w14:textId="36D673C9" w:rsidR="00AB59C2" w:rsidRPr="007B4467" w:rsidRDefault="00AB59C2" w:rsidP="00AB59C2">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DC_2A_n261A</w:t>
            </w:r>
          </w:p>
        </w:tc>
        <w:tc>
          <w:tcPr>
            <w:tcW w:w="913" w:type="pct"/>
            <w:tcBorders>
              <w:top w:val="single" w:sz="4" w:space="0" w:color="auto"/>
              <w:left w:val="single" w:sz="4" w:space="0" w:color="auto"/>
              <w:bottom w:val="single" w:sz="4" w:space="0" w:color="auto"/>
              <w:right w:val="single" w:sz="4" w:space="0" w:color="auto"/>
            </w:tcBorders>
          </w:tcPr>
          <w:p w14:paraId="4A10C230" w14:textId="5C24C38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F69349"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17D4E48"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7B4467" w:rsidRDefault="007B0ECA" w:rsidP="001F77D3">
            <w:pPr>
              <w:pStyle w:val="TAL"/>
            </w:pPr>
            <w:r w:rsidRPr="007B4467">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7B4467" w:rsidRDefault="007B0ECA" w:rsidP="001F77D3">
            <w:pPr>
              <w:keepNext/>
              <w:keepLines/>
              <w:spacing w:after="0"/>
              <w:jc w:val="center"/>
              <w:rPr>
                <w:rFonts w:ascii="Arial" w:eastAsia="PMingLiU" w:hAnsi="Arial"/>
                <w:sz w:val="18"/>
              </w:rPr>
            </w:pPr>
          </w:p>
        </w:tc>
      </w:tr>
      <w:tr w:rsidR="007B0ECA" w:rsidRPr="007B4467"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7B4467" w:rsidRDefault="007B0ECA" w:rsidP="001F77D3">
            <w:pPr>
              <w:pStyle w:val="TAL"/>
            </w:pPr>
            <w:r w:rsidRPr="007B4467">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7B4467" w:rsidRDefault="007B0ECA" w:rsidP="001F77D3">
            <w:pPr>
              <w:keepNext/>
              <w:keepLines/>
              <w:spacing w:after="0"/>
              <w:jc w:val="center"/>
              <w:rPr>
                <w:rFonts w:ascii="Arial" w:eastAsia="PMingLiU" w:hAnsi="Arial"/>
                <w:sz w:val="18"/>
              </w:rPr>
            </w:pPr>
          </w:p>
        </w:tc>
      </w:tr>
      <w:tr w:rsidR="007B0ECA" w:rsidRPr="007B4467"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7B4467" w:rsidRDefault="007B0ECA" w:rsidP="001F77D3">
            <w:pPr>
              <w:pStyle w:val="TAL"/>
            </w:pPr>
            <w:r w:rsidRPr="007B4467">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7B4467" w:rsidRDefault="007B0ECA" w:rsidP="001F77D3">
            <w:pPr>
              <w:keepNext/>
              <w:keepLines/>
              <w:spacing w:after="0"/>
              <w:jc w:val="center"/>
              <w:rPr>
                <w:rFonts w:ascii="Arial" w:eastAsia="PMingLiU" w:hAnsi="Arial"/>
                <w:sz w:val="18"/>
              </w:rPr>
            </w:pPr>
          </w:p>
        </w:tc>
      </w:tr>
      <w:tr w:rsidR="007B0ECA" w:rsidRPr="007B4467"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7B4467" w:rsidRDefault="007B0ECA" w:rsidP="00BC6E5E">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7B4467" w:rsidRDefault="007B0ECA" w:rsidP="00BC6E5E">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7B4467" w:rsidRDefault="007B0ECA" w:rsidP="00BC6E5E">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614A58" w:rsidRPr="007B4467" w14:paraId="29390B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880093" w14:textId="75DE8001" w:rsidR="00614A58" w:rsidRPr="007B4467" w:rsidRDefault="00614A58" w:rsidP="00614A58">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DC_13A_n260A</w:t>
            </w:r>
          </w:p>
        </w:tc>
        <w:tc>
          <w:tcPr>
            <w:tcW w:w="913" w:type="pct"/>
            <w:tcBorders>
              <w:top w:val="single" w:sz="4" w:space="0" w:color="auto"/>
              <w:left w:val="single" w:sz="4" w:space="0" w:color="auto"/>
              <w:bottom w:val="single" w:sz="4" w:space="0" w:color="auto"/>
              <w:right w:val="single" w:sz="4" w:space="0" w:color="auto"/>
            </w:tcBorders>
          </w:tcPr>
          <w:p w14:paraId="268AC72B" w14:textId="73E1A750"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078634" w14:textId="77777777"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CB43A99" w14:textId="77777777"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r>
      <w:tr w:rsidR="00AB59C2" w:rsidRPr="007B4467" w14:paraId="7394BF3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FBA0" w14:textId="3F0D47AA" w:rsidR="00AB59C2" w:rsidRPr="007B4467" w:rsidRDefault="00AB59C2" w:rsidP="00AB59C2">
            <w:pPr>
              <w:keepNext/>
              <w:keepLines/>
              <w:overflowPunct/>
              <w:autoSpaceDE/>
              <w:autoSpaceDN/>
              <w:adjustRightInd/>
              <w:spacing w:after="0"/>
              <w:textAlignment w:val="auto"/>
              <w:rPr>
                <w:rFonts w:ascii="Arial" w:hAnsi="Arial"/>
                <w:sz w:val="18"/>
              </w:rPr>
            </w:pPr>
            <w:r w:rsidRPr="007B4467">
              <w:rPr>
                <w:rFonts w:ascii="Arial" w:hAnsi="Arial"/>
                <w:sz w:val="18"/>
              </w:rPr>
              <w:t>DC_13A_n261A</w:t>
            </w:r>
          </w:p>
        </w:tc>
        <w:tc>
          <w:tcPr>
            <w:tcW w:w="913" w:type="pct"/>
            <w:tcBorders>
              <w:top w:val="single" w:sz="4" w:space="0" w:color="auto"/>
              <w:left w:val="single" w:sz="4" w:space="0" w:color="auto"/>
              <w:bottom w:val="single" w:sz="4" w:space="0" w:color="auto"/>
              <w:right w:val="single" w:sz="4" w:space="0" w:color="auto"/>
            </w:tcBorders>
          </w:tcPr>
          <w:p w14:paraId="25090D9B" w14:textId="7B830E7C"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5BBD09"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6FF848"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7B4467" w:rsidRDefault="00813896" w:rsidP="00813896">
            <w:pPr>
              <w:keepNext/>
              <w:keepLines/>
              <w:overflowPunct/>
              <w:autoSpaceDE/>
              <w:autoSpaceDN/>
              <w:adjustRightInd/>
              <w:spacing w:after="0"/>
              <w:textAlignment w:val="auto"/>
              <w:rPr>
                <w:rFonts w:ascii="Arial" w:hAnsi="Arial"/>
                <w:sz w:val="18"/>
              </w:rPr>
            </w:pPr>
            <w:r w:rsidRPr="007B4467">
              <w:rPr>
                <w:rFonts w:ascii="Arial" w:hAnsi="Arial"/>
                <w:sz w:val="18"/>
              </w:rPr>
              <w:t>DC_18A_n257A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7B4467" w:rsidRDefault="00813896" w:rsidP="00813896">
            <w:pPr>
              <w:keepNext/>
              <w:keepLines/>
              <w:overflowPunct/>
              <w:autoSpaceDE/>
              <w:autoSpaceDN/>
              <w:adjustRightInd/>
              <w:spacing w:after="0"/>
              <w:jc w:val="center"/>
              <w:textAlignment w:val="auto"/>
              <w:rPr>
                <w:rFonts w:ascii="Arial" w:eastAsia="MS Mincho" w:hAnsi="Arial"/>
                <w:sz w:val="18"/>
                <w:lang w:eastAsia="ja-JP"/>
              </w:rPr>
            </w:pPr>
            <w:r w:rsidRPr="007B4467">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656D42" w:rsidRPr="007B4467" w14:paraId="2FEB404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1BFD" w14:textId="3C12880A" w:rsidR="00656D42" w:rsidRPr="007B4467" w:rsidRDefault="00656D42" w:rsidP="00656D42">
            <w:pPr>
              <w:keepNext/>
              <w:keepLines/>
              <w:overflowPunct/>
              <w:autoSpaceDE/>
              <w:autoSpaceDN/>
              <w:adjustRightInd/>
              <w:spacing w:after="0"/>
              <w:textAlignment w:val="auto"/>
              <w:rPr>
                <w:rFonts w:ascii="Arial" w:hAnsi="Arial"/>
                <w:sz w:val="18"/>
              </w:rPr>
            </w:pPr>
            <w:r w:rsidRPr="007B4467">
              <w:rPr>
                <w:rFonts w:ascii="Arial" w:hAnsi="Arial"/>
                <w:sz w:val="18"/>
                <w:lang w:eastAsia="ja-JP"/>
              </w:rPr>
              <w:t>DC_18A_n257G</w:t>
            </w:r>
          </w:p>
        </w:tc>
        <w:tc>
          <w:tcPr>
            <w:tcW w:w="913" w:type="pct"/>
            <w:tcBorders>
              <w:top w:val="single" w:sz="4" w:space="0" w:color="auto"/>
              <w:left w:val="single" w:sz="4" w:space="0" w:color="auto"/>
              <w:bottom w:val="single" w:sz="4" w:space="0" w:color="auto"/>
              <w:right w:val="single" w:sz="4" w:space="0" w:color="auto"/>
            </w:tcBorders>
          </w:tcPr>
          <w:p w14:paraId="0385A124" w14:textId="2DF9B137" w:rsidR="00656D42" w:rsidRPr="007B4467" w:rsidRDefault="00656D42" w:rsidP="00656D42">
            <w:pPr>
              <w:keepNext/>
              <w:keepLines/>
              <w:overflowPunct/>
              <w:autoSpaceDE/>
              <w:autoSpaceDN/>
              <w:adjustRightInd/>
              <w:spacing w:after="0"/>
              <w:jc w:val="center"/>
              <w:textAlignment w:val="auto"/>
              <w:rPr>
                <w:rFonts w:ascii="Arial"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838898" w14:textId="77777777" w:rsidR="00656D42" w:rsidRPr="007B4467"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1BF0A2" w14:textId="77777777" w:rsidR="00656D42" w:rsidRPr="007B4467"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r>
      <w:tr w:rsidR="008304A8" w:rsidRPr="007B4467"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7B4467" w:rsidRDefault="008304A8" w:rsidP="008304A8">
            <w:pPr>
              <w:keepNext/>
              <w:keepLines/>
              <w:overflowPunct/>
              <w:autoSpaceDE/>
              <w:autoSpaceDN/>
              <w:adjustRightInd/>
              <w:spacing w:after="0"/>
              <w:textAlignment w:val="auto"/>
              <w:rPr>
                <w:rFonts w:ascii="Arial" w:hAnsi="Arial"/>
                <w:sz w:val="18"/>
              </w:rPr>
            </w:pPr>
            <w:r w:rsidRPr="007B4467">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Pr="007B4467" w:rsidRDefault="008304A8" w:rsidP="008304A8">
            <w:pPr>
              <w:keepNext/>
              <w:keepLines/>
              <w:overflowPunct/>
              <w:autoSpaceDE/>
              <w:autoSpaceDN/>
              <w:adjustRightInd/>
              <w:spacing w:after="0"/>
              <w:jc w:val="center"/>
              <w:textAlignment w:val="auto"/>
              <w:rPr>
                <w:rFonts w:ascii="Arial"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7B4467"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7B4467"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7B4467" w:rsidRDefault="00813896" w:rsidP="00813896">
            <w:pPr>
              <w:pStyle w:val="TAL"/>
            </w:pPr>
            <w:r w:rsidRPr="007B4467">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7B4467" w:rsidRDefault="00813896" w:rsidP="00813896">
            <w:pPr>
              <w:pStyle w:val="TAL"/>
            </w:pPr>
            <w:r w:rsidRPr="007B4467">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7B4467" w:rsidRDefault="00813896" w:rsidP="00813896">
            <w:pPr>
              <w:pStyle w:val="TAL"/>
            </w:pPr>
            <w:r w:rsidRPr="007B4467">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7B4467" w:rsidRDefault="00813896" w:rsidP="00813896">
            <w:pPr>
              <w:keepNext/>
              <w:keepLines/>
              <w:spacing w:after="0"/>
              <w:jc w:val="center"/>
              <w:rPr>
                <w:rFonts w:ascii="Arial" w:eastAsia="PMingLiU" w:hAnsi="Arial"/>
                <w:sz w:val="18"/>
              </w:rPr>
            </w:pPr>
          </w:p>
        </w:tc>
      </w:tr>
      <w:tr w:rsidR="00813896" w:rsidRPr="007B4467"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7B4467" w:rsidRDefault="00813896" w:rsidP="00813896">
            <w:pPr>
              <w:pStyle w:val="TAL"/>
            </w:pPr>
            <w:r w:rsidRPr="007B4467">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7B4467" w:rsidRDefault="00813896" w:rsidP="00813896">
            <w:pPr>
              <w:keepNext/>
              <w:keepLines/>
              <w:spacing w:after="0"/>
              <w:jc w:val="center"/>
              <w:rPr>
                <w:rFonts w:ascii="Arial" w:eastAsia="PMingLiU" w:hAnsi="Arial"/>
                <w:sz w:val="18"/>
              </w:rPr>
            </w:pPr>
          </w:p>
        </w:tc>
      </w:tr>
      <w:tr w:rsidR="00813896" w:rsidRPr="007B4467"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7B4467" w:rsidRDefault="00813896" w:rsidP="00813896">
            <w:pPr>
              <w:pStyle w:val="TAL"/>
            </w:pPr>
            <w:r w:rsidRPr="007B4467">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7B4467" w:rsidRDefault="00813896" w:rsidP="00813896">
            <w:pPr>
              <w:keepNext/>
              <w:keepLines/>
              <w:spacing w:after="0"/>
              <w:jc w:val="center"/>
              <w:rPr>
                <w:rFonts w:ascii="Arial" w:eastAsia="PMingLiU" w:hAnsi="Arial"/>
                <w:sz w:val="18"/>
              </w:rPr>
            </w:pPr>
          </w:p>
        </w:tc>
      </w:tr>
      <w:tr w:rsidR="00813896" w:rsidRPr="007B4467"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7B4467" w:rsidRDefault="00813896" w:rsidP="00813896">
            <w:pPr>
              <w:pStyle w:val="TAL"/>
            </w:pPr>
            <w:r w:rsidRPr="007B4467">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7B4467" w:rsidRDefault="00813896" w:rsidP="00813896">
            <w:pPr>
              <w:keepNext/>
              <w:keepLines/>
              <w:spacing w:after="0"/>
              <w:jc w:val="center"/>
              <w:rPr>
                <w:rFonts w:ascii="Arial" w:eastAsia="PMingLiU" w:hAnsi="Arial"/>
                <w:sz w:val="18"/>
              </w:rPr>
            </w:pPr>
          </w:p>
        </w:tc>
      </w:tr>
      <w:tr w:rsidR="00813896" w:rsidRPr="007B4467"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7B4467" w:rsidRDefault="00813896" w:rsidP="00813896">
            <w:pPr>
              <w:pStyle w:val="TAL"/>
            </w:pPr>
            <w:r w:rsidRPr="007B4467">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7B4467" w:rsidRDefault="00813896" w:rsidP="00813896">
            <w:pPr>
              <w:pStyle w:val="TAN"/>
              <w:rPr>
                <w:rFonts w:eastAsia="PMingLiU"/>
              </w:rPr>
            </w:pPr>
            <w:r w:rsidRPr="007B4467">
              <w:rPr>
                <w:rFonts w:eastAsia="PMingLiU"/>
                <w:lang w:eastAsia="en-US"/>
              </w:rPr>
              <w:t>Note 1:</w:t>
            </w:r>
            <w:r w:rsidRPr="007B4467">
              <w:rPr>
                <w:rFonts w:eastAsia="PMingLiU"/>
                <w:lang w:eastAsia="en-US"/>
              </w:rPr>
              <w:tab/>
              <w:t>Notation used for inter-band EN-DC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-3</w:t>
            </w:r>
            <w:r w:rsidRPr="007B4467">
              <w:rPr>
                <w:rFonts w:eastAsia="PMingLiU"/>
                <w:lang w:eastAsia="en-US"/>
              </w:rPr>
              <w:t xml:space="preserve"> [25] </w:t>
            </w:r>
            <w:r w:rsidRPr="007B4467">
              <w:rPr>
                <w:lang w:eastAsia="en-US"/>
              </w:rPr>
              <w:t>Table 5.5B.5.1-1</w:t>
            </w:r>
            <w:r w:rsidRPr="007B4467">
              <w:rPr>
                <w:rFonts w:eastAsia="PMingLiU"/>
                <w:lang w:eastAsia="en-US"/>
              </w:rPr>
              <w:t>, e.g. ‘</w:t>
            </w:r>
            <w:r w:rsidRPr="007B4467">
              <w:rPr>
                <w:lang w:eastAsia="en-US"/>
              </w:rPr>
              <w:t>DC_1A_n257A’</w:t>
            </w:r>
            <w:r w:rsidRPr="007B4467">
              <w:rPr>
                <w:rFonts w:eastAsia="PMingLiU"/>
                <w:lang w:eastAsia="en-US"/>
              </w:rPr>
              <w:t xml:space="preserve"> indicates EN-DC operation on E-UTRA band 1 </w:t>
            </w:r>
            <w:r w:rsidRPr="007B4467">
              <w:rPr>
                <w:rFonts w:eastAsia="PMingLiU"/>
              </w:rPr>
              <w:t xml:space="preserve">with </w:t>
            </w:r>
            <w:r w:rsidRPr="007B4467">
              <w:rPr>
                <w:rFonts w:eastAsia="PMingLiU"/>
                <w:lang w:eastAsia="en-US"/>
              </w:rPr>
              <w:t xml:space="preserve">E-UTRA DL Bandwidth Class A and </w:t>
            </w:r>
            <w:r w:rsidRPr="007B4467">
              <w:rPr>
                <w:rFonts w:eastAsia="PMingLiU"/>
                <w:lang w:eastAsia="zh-CN"/>
              </w:rPr>
              <w:t>NR</w:t>
            </w:r>
            <w:r w:rsidRPr="007B4467">
              <w:rPr>
                <w:rFonts w:eastAsia="PMingLiU"/>
                <w:lang w:eastAsia="en-US"/>
              </w:rPr>
              <w:t xml:space="preserve"> band </w:t>
            </w:r>
            <w:r w:rsidRPr="007B4467">
              <w:rPr>
                <w:rFonts w:eastAsia="PMingLiU"/>
                <w:lang w:eastAsia="zh-CN"/>
              </w:rPr>
              <w:t>n257</w:t>
            </w:r>
            <w:r w:rsidRPr="007B4467">
              <w:rPr>
                <w:rFonts w:eastAsia="PMingLiU"/>
                <w:lang w:eastAsia="en-US"/>
              </w:rPr>
              <w:t xml:space="preserve"> with NR DL CA Bandwidth Class A.</w:t>
            </w:r>
          </w:p>
          <w:p w14:paraId="536DA834" w14:textId="77777777" w:rsidR="00813896" w:rsidRPr="007B4467" w:rsidRDefault="00813896" w:rsidP="00813896">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30DAC190" w14:textId="77777777" w:rsidR="00813896" w:rsidRPr="007B4467" w:rsidRDefault="00813896" w:rsidP="00813896">
            <w:pPr>
              <w:pStyle w:val="TAN"/>
              <w:rPr>
                <w:rFonts w:eastAsia="PMingLiU"/>
              </w:rPr>
            </w:pPr>
            <w:r w:rsidRPr="007B4467">
              <w:rPr>
                <w:lang w:eastAsia="zh-CN"/>
              </w:rPr>
              <w:t>Note 3:</w:t>
            </w:r>
            <w:r w:rsidRPr="007B4467">
              <w:rPr>
                <w:rFonts w:eastAsia="PMingLiU"/>
              </w:rPr>
              <w:t xml:space="preserve"> </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53406FA7" w14:textId="77777777" w:rsidR="00813896" w:rsidRPr="007B4467" w:rsidRDefault="00813896" w:rsidP="00813896">
            <w:pPr>
              <w:pStyle w:val="TAN"/>
              <w:rPr>
                <w:lang w:eastAsia="zh-CN"/>
              </w:rPr>
            </w:pPr>
            <w:r w:rsidRPr="007B4467">
              <w:rPr>
                <w:lang w:eastAsia="zh-CN"/>
              </w:rPr>
              <w:t>Note 4:</w:t>
            </w:r>
            <w:r w:rsidRPr="007B4467">
              <w:rPr>
                <w:rFonts w:eastAsia="PMingLiU"/>
              </w:rPr>
              <w:t xml:space="preserve"> </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11BA29B9" w14:textId="6A08384D" w:rsidR="00813896" w:rsidRPr="007B4467" w:rsidRDefault="00813896" w:rsidP="00813896">
            <w:pPr>
              <w:pStyle w:val="TAN"/>
              <w:rPr>
                <w:rFonts w:eastAsia="PMingLiU"/>
                <w:lang w:eastAsia="en-US"/>
              </w:rPr>
            </w:pPr>
            <w:r w:rsidRPr="007B4467">
              <w:rPr>
                <w:rFonts w:cs="Arial"/>
                <w:szCs w:val="18"/>
                <w:lang w:eastAsia="zh-CN"/>
              </w:rPr>
              <w:t xml:space="preserve">Note 5: </w:t>
            </w:r>
            <w:r w:rsidRPr="007B4467">
              <w:rPr>
                <w:rFonts w:cs="Arial"/>
                <w:szCs w:val="18"/>
                <w:lang w:eastAsia="zh-CN"/>
              </w:rPr>
              <w:tab/>
              <w:t>See DL_NR_</w:t>
            </w:r>
            <w:r w:rsidRPr="007B4467">
              <w:rPr>
                <w:rFonts w:cs="Arial"/>
                <w:i/>
                <w:szCs w:val="18"/>
                <w:lang w:eastAsia="zh-CN"/>
              </w:rPr>
              <w:t>n</w:t>
            </w:r>
            <w:r w:rsidRPr="007B4467">
              <w:rPr>
                <w:rFonts w:cs="Arial"/>
                <w:szCs w:val="18"/>
                <w:lang w:eastAsia="zh-CN"/>
              </w:rPr>
              <w:t>CC(</w:t>
            </w:r>
            <w:r w:rsidRPr="007B4467">
              <w:rPr>
                <w:rFonts w:cs="Arial"/>
                <w:i/>
                <w:szCs w:val="18"/>
                <w:lang w:eastAsia="zh-CN"/>
              </w:rPr>
              <w:t>table_index</w:t>
            </w:r>
            <w:r w:rsidRPr="007B4467">
              <w:rPr>
                <w:rFonts w:cs="Arial"/>
                <w:szCs w:val="18"/>
                <w:lang w:eastAsia="zh-CN"/>
              </w:rPr>
              <w:t>) in Note 5 of Table 4.0-3 in TS 38.522 [9].</w:t>
            </w:r>
          </w:p>
        </w:tc>
      </w:tr>
    </w:tbl>
    <w:p w14:paraId="1AB99FCB" w14:textId="77777777" w:rsidR="003B47E4" w:rsidRPr="007B4467" w:rsidRDefault="003B47E4" w:rsidP="003B47E4">
      <w:pPr>
        <w:overflowPunct/>
        <w:autoSpaceDE/>
        <w:autoSpaceDN/>
        <w:adjustRightInd/>
        <w:textAlignment w:val="auto"/>
        <w:rPr>
          <w:lang w:eastAsia="en-US"/>
        </w:rPr>
      </w:pPr>
    </w:p>
    <w:p w14:paraId="5E33F507" w14:textId="77777777" w:rsidR="00586192" w:rsidRPr="007B4467" w:rsidRDefault="00586192" w:rsidP="00586192">
      <w:pPr>
        <w:pStyle w:val="Heading6"/>
      </w:pPr>
      <w:bookmarkStart w:id="814" w:name="_Toc27410925"/>
      <w:bookmarkStart w:id="815" w:name="_Toc36039438"/>
      <w:bookmarkStart w:id="816" w:name="_Toc43838798"/>
      <w:bookmarkStart w:id="817" w:name="_Toc51772955"/>
      <w:bookmarkStart w:id="818" w:name="_Toc58245162"/>
      <w:bookmarkStart w:id="819" w:name="_Toc68089611"/>
      <w:bookmarkStart w:id="820" w:name="_Toc69067732"/>
      <w:bookmarkStart w:id="821" w:name="_Toc75383280"/>
      <w:bookmarkStart w:id="822" w:name="_Toc83706928"/>
      <w:bookmarkStart w:id="823" w:name="_Toc90491633"/>
      <w:bookmarkStart w:id="824" w:name="_Toc100147727"/>
      <w:bookmarkStart w:id="825" w:name="_Toc106740999"/>
      <w:bookmarkStart w:id="826" w:name="_Toc114916355"/>
      <w:bookmarkStart w:id="827" w:name="_Toc194512959"/>
      <w:r w:rsidRPr="007B4467">
        <w:t>A.4.3.2B.2.3.7</w:t>
      </w:r>
      <w:r w:rsidRPr="007B4467">
        <w:tab/>
        <w:t xml:space="preserve">Inter-band </w:t>
      </w:r>
      <w:r w:rsidR="008D757E" w:rsidRPr="007B4467">
        <w:t xml:space="preserve">EN-DC including </w:t>
      </w:r>
      <w:r w:rsidRPr="007B4467">
        <w:t>FR2 (three bands)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A4BF5EC" w14:textId="77777777" w:rsidR="00586192" w:rsidRPr="007B4467" w:rsidRDefault="00586192" w:rsidP="00586192">
      <w:pPr>
        <w:pStyle w:val="TH"/>
        <w:ind w:left="567"/>
      </w:pPr>
      <w:r w:rsidRPr="007B4467">
        <w:t xml:space="preserve">Table A.4.3.2B.2.3.7-1: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w:t>
      </w:r>
      <w:r w:rsidR="00D97121" w:rsidRPr="007B4467">
        <w:t>three</w:t>
      </w:r>
      <w:r w:rsidRPr="007B446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7B4467" w:rsidRDefault="00CC5CAB" w:rsidP="00FA72F8">
            <w:pPr>
              <w:pStyle w:val="TAH"/>
            </w:pPr>
            <w:r w:rsidRPr="007B4467">
              <w:t>Comments</w:t>
            </w:r>
          </w:p>
        </w:tc>
      </w:tr>
      <w:tr w:rsidR="00CC5CAB" w:rsidRPr="007B446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7B4467" w:rsidRDefault="00CC5CAB" w:rsidP="00FA72F8">
            <w:pPr>
              <w:pStyle w:val="TAL"/>
            </w:pPr>
            <w:r w:rsidRPr="007B446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7B4467" w:rsidRDefault="00CC5CAB" w:rsidP="00FA72F8">
            <w:pPr>
              <w:pStyle w:val="TAC"/>
            </w:pPr>
            <w:r w:rsidRPr="007B4467">
              <w:t>36.101, 5.6A.1</w:t>
            </w:r>
          </w:p>
          <w:p w14:paraId="240D7F02"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7B4467" w:rsidRDefault="00CC5CAB" w:rsidP="00FA72F8">
            <w:pPr>
              <w:pStyle w:val="TAC"/>
            </w:pPr>
            <w:r w:rsidRPr="007B4467">
              <w:t>pc_</w:t>
            </w:r>
            <w:r w:rsidRPr="007B4467">
              <w:rPr>
                <w:lang w:eastAsia="zh-CN"/>
              </w:rPr>
              <w:t>D</w:t>
            </w:r>
            <w:r w:rsidRPr="007B446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7B4467" w:rsidRDefault="00CC5CAB" w:rsidP="00FA72F8">
            <w:pPr>
              <w:pStyle w:val="TAL"/>
            </w:pPr>
          </w:p>
        </w:tc>
      </w:tr>
      <w:tr w:rsidR="00CC5CAB" w:rsidRPr="007B446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7B4467" w:rsidRDefault="00CC5CAB"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7B4467" w:rsidRDefault="00CC5CAB" w:rsidP="00FA72F8">
            <w:pPr>
              <w:pStyle w:val="TAL"/>
            </w:pPr>
            <w:r w:rsidRPr="007B446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7B4467" w:rsidRDefault="00CC5CAB" w:rsidP="00FA72F8">
            <w:pPr>
              <w:pStyle w:val="TAC"/>
            </w:pPr>
            <w:r w:rsidRPr="007B4467">
              <w:t>36.101, 5.6A.1</w:t>
            </w:r>
          </w:p>
          <w:p w14:paraId="2D6F874F"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7B4467" w:rsidRDefault="00CC5CAB" w:rsidP="00FA72F8">
            <w:pPr>
              <w:pStyle w:val="TAC"/>
            </w:pPr>
            <w:r w:rsidRPr="007B4467">
              <w:t>pc_</w:t>
            </w:r>
            <w:r w:rsidRPr="007B4467">
              <w:rPr>
                <w:lang w:eastAsia="zh-CN"/>
              </w:rPr>
              <w:t>D</w:t>
            </w:r>
            <w:r w:rsidRPr="007B446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7B4467" w:rsidRDefault="00CC5CAB" w:rsidP="00FA72F8">
            <w:pPr>
              <w:pStyle w:val="TAL"/>
            </w:pPr>
          </w:p>
        </w:tc>
      </w:tr>
      <w:tr w:rsidR="00CC5CAB" w:rsidRPr="007B446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7B4467" w:rsidRDefault="00CC5CAB" w:rsidP="00FA72F8">
            <w:pPr>
              <w:pStyle w:val="TAL"/>
            </w:pPr>
            <w:r w:rsidRPr="007B446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7B4467" w:rsidRDefault="00CC5CAB" w:rsidP="00FA72F8">
            <w:pPr>
              <w:pStyle w:val="TAC"/>
            </w:pPr>
            <w:r w:rsidRPr="007B4467">
              <w:t>36.101, 5.6A.1</w:t>
            </w:r>
          </w:p>
          <w:p w14:paraId="1054987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7B4467" w:rsidRDefault="00CC5CAB" w:rsidP="00FA72F8">
            <w:pPr>
              <w:pStyle w:val="TAC"/>
            </w:pPr>
            <w:r w:rsidRPr="007B4467">
              <w:t>pc_</w:t>
            </w:r>
            <w:r w:rsidRPr="007B4467">
              <w:rPr>
                <w:lang w:eastAsia="zh-CN"/>
              </w:rPr>
              <w:t>D</w:t>
            </w:r>
            <w:r w:rsidRPr="007B446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7B4467" w:rsidRDefault="00CC5CAB" w:rsidP="00FA72F8">
            <w:pPr>
              <w:pStyle w:val="TAL"/>
            </w:pPr>
          </w:p>
        </w:tc>
      </w:tr>
      <w:tr w:rsidR="00CC5CAB" w:rsidRPr="007B446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7B4467" w:rsidRDefault="00CC5CAB" w:rsidP="00FA72F8">
            <w:pPr>
              <w:pStyle w:val="TAL"/>
            </w:pPr>
            <w:r w:rsidRPr="007B446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7B4467" w:rsidRDefault="00CC5CAB" w:rsidP="00FA72F8">
            <w:pPr>
              <w:pStyle w:val="TAC"/>
            </w:pPr>
            <w:r w:rsidRPr="007B4467">
              <w:t>36.101, 5.6A.1</w:t>
            </w:r>
          </w:p>
          <w:p w14:paraId="6F900BB6"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7B4467" w:rsidRDefault="00CC5CAB" w:rsidP="00FA72F8">
            <w:pPr>
              <w:pStyle w:val="TAC"/>
            </w:pPr>
            <w:r w:rsidRPr="007B4467">
              <w:t>pc_</w:t>
            </w:r>
            <w:r w:rsidRPr="007B4467">
              <w:rPr>
                <w:lang w:eastAsia="zh-CN"/>
              </w:rPr>
              <w:t>D</w:t>
            </w:r>
            <w:r w:rsidRPr="007B446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7B4467" w:rsidRDefault="00CC5CAB" w:rsidP="00FA72F8">
            <w:pPr>
              <w:pStyle w:val="TAL"/>
            </w:pPr>
          </w:p>
        </w:tc>
      </w:tr>
      <w:tr w:rsidR="00CC5CAB" w:rsidRPr="007B446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7B4467" w:rsidRDefault="00CC5CAB" w:rsidP="00FA72F8">
            <w:pPr>
              <w:pStyle w:val="TAL"/>
            </w:pPr>
            <w:r w:rsidRPr="007B446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7B4467" w:rsidRDefault="00CC5CAB" w:rsidP="00FA72F8">
            <w:pPr>
              <w:pStyle w:val="TAC"/>
            </w:pPr>
            <w:r w:rsidRPr="007B4467">
              <w:t>36.101, 5.6A.1</w:t>
            </w:r>
          </w:p>
          <w:p w14:paraId="0ACAE764"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7B4467" w:rsidRDefault="00CC5CAB" w:rsidP="00FA72F8">
            <w:pPr>
              <w:pStyle w:val="TAC"/>
            </w:pPr>
            <w:r w:rsidRPr="007B4467">
              <w:t>pc_</w:t>
            </w:r>
            <w:r w:rsidRPr="007B4467">
              <w:rPr>
                <w:lang w:eastAsia="zh-CN"/>
              </w:rPr>
              <w:t>D</w:t>
            </w:r>
            <w:r w:rsidRPr="007B446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7B4467" w:rsidRDefault="00CC5CAB" w:rsidP="00FA72F8">
            <w:pPr>
              <w:pStyle w:val="TAL"/>
            </w:pPr>
          </w:p>
        </w:tc>
      </w:tr>
      <w:tr w:rsidR="00CC5CAB" w:rsidRPr="007B446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7B4467" w:rsidRDefault="00CC5CAB" w:rsidP="00FA72F8">
            <w:pPr>
              <w:pStyle w:val="TAL"/>
            </w:pPr>
            <w:r w:rsidRPr="007B446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7B4467" w:rsidRDefault="00CC5CAB" w:rsidP="00FA72F8">
            <w:pPr>
              <w:pStyle w:val="TAC"/>
            </w:pPr>
            <w:r w:rsidRPr="007B4467">
              <w:t>36.101, 5.6A.1</w:t>
            </w:r>
          </w:p>
          <w:p w14:paraId="36B7AB05"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7B4467" w:rsidRDefault="00CC5CAB" w:rsidP="00FA72F8">
            <w:pPr>
              <w:pStyle w:val="TAC"/>
            </w:pPr>
            <w:r w:rsidRPr="007B4467">
              <w:t>pc_</w:t>
            </w:r>
            <w:r w:rsidRPr="007B4467">
              <w:rPr>
                <w:lang w:eastAsia="zh-CN"/>
              </w:rPr>
              <w:t>D</w:t>
            </w:r>
            <w:r w:rsidRPr="007B446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7B4467" w:rsidRDefault="00CC5CAB" w:rsidP="00FA72F8">
            <w:pPr>
              <w:pStyle w:val="TAL"/>
            </w:pPr>
          </w:p>
        </w:tc>
      </w:tr>
      <w:tr w:rsidR="00CC5CAB" w:rsidRPr="007B446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7B4467" w:rsidRDefault="00CC5CAB" w:rsidP="00FA72F8">
            <w:pPr>
              <w:pStyle w:val="TAL"/>
            </w:pPr>
            <w:r w:rsidRPr="007B446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7B4467" w:rsidRDefault="00CC5CAB" w:rsidP="00FA72F8">
            <w:pPr>
              <w:pStyle w:val="TAC"/>
            </w:pPr>
            <w:r w:rsidRPr="007B4467">
              <w:t>36.101, 5.6A.1</w:t>
            </w:r>
          </w:p>
          <w:p w14:paraId="3C020CA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7B4467" w:rsidRDefault="00CC5CAB" w:rsidP="00FA72F8">
            <w:pPr>
              <w:pStyle w:val="TAC"/>
            </w:pPr>
            <w:r w:rsidRPr="007B4467">
              <w:t>pc_</w:t>
            </w:r>
            <w:r w:rsidRPr="007B4467">
              <w:rPr>
                <w:lang w:eastAsia="zh-CN"/>
              </w:rPr>
              <w:t>D</w:t>
            </w:r>
            <w:r w:rsidRPr="007B446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7B4467" w:rsidRDefault="00CC5CAB" w:rsidP="00FA72F8">
            <w:pPr>
              <w:pStyle w:val="TAL"/>
            </w:pPr>
          </w:p>
        </w:tc>
      </w:tr>
      <w:tr w:rsidR="00CC5CAB" w:rsidRPr="007B446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7B4467" w:rsidRDefault="00CC5CAB" w:rsidP="00FA72F8">
            <w:pPr>
              <w:pStyle w:val="TAL"/>
            </w:pPr>
            <w:r w:rsidRPr="007B446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7B4467" w:rsidRDefault="00CC5CAB" w:rsidP="00FA72F8">
            <w:pPr>
              <w:pStyle w:val="TAC"/>
            </w:pPr>
            <w:r w:rsidRPr="007B4467">
              <w:t>36.101, 5.6A.1</w:t>
            </w:r>
          </w:p>
          <w:p w14:paraId="40D48465"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7B4467" w:rsidRDefault="00CC5CAB" w:rsidP="00FA72F8">
            <w:pPr>
              <w:pStyle w:val="TAC"/>
            </w:pPr>
            <w:r w:rsidRPr="007B4467">
              <w:t>pc_</w:t>
            </w:r>
            <w:r w:rsidRPr="007B4467">
              <w:rPr>
                <w:lang w:eastAsia="zh-CN"/>
              </w:rPr>
              <w:t>D</w:t>
            </w:r>
            <w:r w:rsidRPr="007B446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7B4467" w:rsidRDefault="00CC5CAB" w:rsidP="00FA72F8">
            <w:pPr>
              <w:pStyle w:val="TAL"/>
            </w:pPr>
          </w:p>
        </w:tc>
      </w:tr>
      <w:tr w:rsidR="00CC5CAB" w:rsidRPr="007B446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7B4467" w:rsidRDefault="00CC5CAB" w:rsidP="00FA72F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7B4467" w:rsidRDefault="00CC5CAB" w:rsidP="00FA72F8">
            <w:pPr>
              <w:pStyle w:val="TAL"/>
            </w:pPr>
            <w:r w:rsidRPr="007B446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7B4467" w:rsidRDefault="00CC5CAB" w:rsidP="00FA72F8">
            <w:pPr>
              <w:pStyle w:val="TAC"/>
            </w:pPr>
            <w:r w:rsidRPr="007B4467">
              <w:t>36.101, 5.6A.1</w:t>
            </w:r>
          </w:p>
          <w:p w14:paraId="0D3BF87D"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7B4467" w:rsidRDefault="00CC5CAB" w:rsidP="00FA72F8">
            <w:pPr>
              <w:pStyle w:val="TAC"/>
            </w:pPr>
            <w:r w:rsidRPr="007B4467">
              <w:t>pc_</w:t>
            </w:r>
            <w:r w:rsidRPr="007B4467">
              <w:rPr>
                <w:lang w:eastAsia="zh-CN"/>
              </w:rPr>
              <w:t>D</w:t>
            </w:r>
            <w:r w:rsidRPr="007B446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7B4467" w:rsidRDefault="00CC5CAB" w:rsidP="00FA72F8">
            <w:pPr>
              <w:pStyle w:val="TAL"/>
            </w:pPr>
          </w:p>
        </w:tc>
      </w:tr>
      <w:tr w:rsidR="00CC5CAB" w:rsidRPr="007B446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7B4467" w:rsidRDefault="00CC5CAB" w:rsidP="00FA72F8">
            <w:pPr>
              <w:pStyle w:val="TAL"/>
            </w:pPr>
            <w:r w:rsidRPr="007B446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7B4467" w:rsidRDefault="00CC5CAB" w:rsidP="00FA72F8">
            <w:pPr>
              <w:pStyle w:val="TAC"/>
            </w:pPr>
            <w:r w:rsidRPr="007B4467">
              <w:t>36.101, 5.6A.1</w:t>
            </w:r>
          </w:p>
          <w:p w14:paraId="64C823C0"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7B4467" w:rsidRDefault="00CC5CAB" w:rsidP="00FA72F8">
            <w:pPr>
              <w:pStyle w:val="TAC"/>
            </w:pPr>
            <w:r w:rsidRPr="007B4467">
              <w:t>pc_</w:t>
            </w:r>
            <w:r w:rsidRPr="007B4467">
              <w:rPr>
                <w:lang w:eastAsia="zh-CN"/>
              </w:rPr>
              <w:t>D</w:t>
            </w:r>
            <w:r w:rsidRPr="007B446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7B4467" w:rsidRDefault="00CC5CAB" w:rsidP="00FA72F8">
            <w:pPr>
              <w:pStyle w:val="TAL"/>
            </w:pPr>
          </w:p>
        </w:tc>
      </w:tr>
      <w:tr w:rsidR="00CC5CAB" w:rsidRPr="007B446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7B4467" w:rsidRDefault="00CC5CAB" w:rsidP="00FA72F8">
            <w:pPr>
              <w:pStyle w:val="TAL"/>
            </w:pPr>
            <w:r w:rsidRPr="007B446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7B4467" w:rsidRDefault="00CC5CAB" w:rsidP="00FA72F8">
            <w:pPr>
              <w:pStyle w:val="TAC"/>
            </w:pPr>
            <w:r w:rsidRPr="007B4467">
              <w:t>36.101, 5.6A.1</w:t>
            </w:r>
          </w:p>
          <w:p w14:paraId="0969E7BC"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7B4467" w:rsidRDefault="00CC5CAB" w:rsidP="00FA72F8">
            <w:pPr>
              <w:pStyle w:val="TAC"/>
            </w:pPr>
            <w:r w:rsidRPr="007B4467">
              <w:t>pc_</w:t>
            </w:r>
            <w:r w:rsidRPr="007B4467">
              <w:rPr>
                <w:lang w:eastAsia="zh-CN"/>
              </w:rPr>
              <w:t>D</w:t>
            </w:r>
            <w:r w:rsidRPr="007B446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7B4467" w:rsidRDefault="00CC5CAB" w:rsidP="00FA72F8">
            <w:pPr>
              <w:pStyle w:val="TAL"/>
            </w:pPr>
          </w:p>
        </w:tc>
      </w:tr>
      <w:tr w:rsidR="00CC5CAB" w:rsidRPr="007B446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7B4467" w:rsidRDefault="00CC5CAB"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7B4467" w:rsidRDefault="00CC5CAB" w:rsidP="00FA72F8">
            <w:pPr>
              <w:pStyle w:val="TAL"/>
            </w:pPr>
            <w:r w:rsidRPr="007B446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7B4467" w:rsidRDefault="00CC5CAB" w:rsidP="00FA72F8">
            <w:pPr>
              <w:pStyle w:val="TAC"/>
            </w:pPr>
            <w:r w:rsidRPr="007B4467">
              <w:t>36.101, 5.6A.1</w:t>
            </w:r>
          </w:p>
          <w:p w14:paraId="647806B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7B4467" w:rsidRDefault="00CC5CAB" w:rsidP="00FA72F8">
            <w:pPr>
              <w:pStyle w:val="TAC"/>
            </w:pPr>
            <w:r w:rsidRPr="007B4467">
              <w:t>pc_</w:t>
            </w:r>
            <w:r w:rsidRPr="007B4467">
              <w:rPr>
                <w:lang w:eastAsia="zh-CN"/>
              </w:rPr>
              <w:t>D</w:t>
            </w:r>
            <w:r w:rsidRPr="007B446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7B4467" w:rsidRDefault="00CC5CAB" w:rsidP="00FA72F8">
            <w:pPr>
              <w:pStyle w:val="TAL"/>
            </w:pPr>
          </w:p>
        </w:tc>
      </w:tr>
      <w:tr w:rsidR="00CC5CAB" w:rsidRPr="007B446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7B4467" w:rsidRDefault="00CC5CAB" w:rsidP="00FA72F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7B4467" w:rsidRDefault="00CC5CAB" w:rsidP="00FA72F8">
            <w:pPr>
              <w:pStyle w:val="TAL"/>
            </w:pPr>
            <w:r w:rsidRPr="007B446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7B4467" w:rsidRDefault="00CC5CAB" w:rsidP="00FA72F8">
            <w:pPr>
              <w:pStyle w:val="TAC"/>
            </w:pPr>
            <w:r w:rsidRPr="007B4467">
              <w:t>36.101, 5.6A.1</w:t>
            </w:r>
          </w:p>
          <w:p w14:paraId="19B4A96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7B4467" w:rsidRDefault="00CC5CAB" w:rsidP="00FA72F8">
            <w:pPr>
              <w:pStyle w:val="TAC"/>
            </w:pPr>
            <w:r w:rsidRPr="007B4467">
              <w:t>pc_</w:t>
            </w:r>
            <w:r w:rsidRPr="007B4467">
              <w:rPr>
                <w:lang w:eastAsia="zh-CN"/>
              </w:rPr>
              <w:t>D</w:t>
            </w:r>
            <w:r w:rsidRPr="007B446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7B4467" w:rsidRDefault="00CC5CAB" w:rsidP="00FA72F8">
            <w:pPr>
              <w:pStyle w:val="TAL"/>
            </w:pPr>
          </w:p>
        </w:tc>
      </w:tr>
      <w:tr w:rsidR="00CC5CAB" w:rsidRPr="007B446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7B4467" w:rsidRDefault="00CC5CAB" w:rsidP="00FA72F8">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7B4467" w:rsidRDefault="00CC5CAB" w:rsidP="00FA72F8">
            <w:pPr>
              <w:pStyle w:val="TAL"/>
            </w:pPr>
            <w:r w:rsidRPr="007B446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7B4467" w:rsidRDefault="00CC5CAB" w:rsidP="00FA72F8">
            <w:pPr>
              <w:pStyle w:val="TAC"/>
            </w:pPr>
            <w:r w:rsidRPr="007B4467">
              <w:t>36.101, 5.6A.1</w:t>
            </w:r>
          </w:p>
          <w:p w14:paraId="5AE8D6B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7B4467" w:rsidRDefault="00CC5CAB" w:rsidP="00FA72F8">
            <w:pPr>
              <w:pStyle w:val="TAC"/>
            </w:pPr>
            <w:r w:rsidRPr="007B4467">
              <w:t>pc_</w:t>
            </w:r>
            <w:r w:rsidRPr="007B4467">
              <w:rPr>
                <w:lang w:eastAsia="zh-CN"/>
              </w:rPr>
              <w:t>D</w:t>
            </w:r>
            <w:r w:rsidRPr="007B446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7B4467" w:rsidRDefault="00CC5CAB" w:rsidP="00FA72F8">
            <w:pPr>
              <w:pStyle w:val="TAL"/>
            </w:pPr>
          </w:p>
        </w:tc>
      </w:tr>
      <w:tr w:rsidR="00CC5CAB" w:rsidRPr="007B446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7B4467" w:rsidRDefault="00CC5CAB" w:rsidP="00FA72F8">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7B4467" w:rsidRDefault="00CC5CAB" w:rsidP="00FA72F8">
            <w:pPr>
              <w:pStyle w:val="TAL"/>
            </w:pPr>
            <w:r w:rsidRPr="007B446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7B4467" w:rsidRDefault="00CC5CAB" w:rsidP="00FA72F8">
            <w:pPr>
              <w:pStyle w:val="TAC"/>
            </w:pPr>
            <w:r w:rsidRPr="007B4467">
              <w:t>36.101, 5.6A.1</w:t>
            </w:r>
          </w:p>
          <w:p w14:paraId="09D2F6AB"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7B4467" w:rsidRDefault="00CC5CAB" w:rsidP="00FA72F8">
            <w:pPr>
              <w:pStyle w:val="TAC"/>
            </w:pPr>
            <w:r w:rsidRPr="007B4467">
              <w:t>pc_</w:t>
            </w:r>
            <w:r w:rsidRPr="007B4467">
              <w:rPr>
                <w:lang w:eastAsia="zh-CN"/>
              </w:rPr>
              <w:t>D</w:t>
            </w:r>
            <w:r w:rsidRPr="007B446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7B4467" w:rsidRDefault="00CC5CAB" w:rsidP="00FA72F8">
            <w:pPr>
              <w:pStyle w:val="TAL"/>
            </w:pPr>
          </w:p>
        </w:tc>
      </w:tr>
      <w:tr w:rsidR="00CC5CAB" w:rsidRPr="007B446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7B4467" w:rsidRDefault="00CC5CAB" w:rsidP="00FA72F8">
            <w:pPr>
              <w:pStyle w:val="TAC"/>
              <w:rPr>
                <w:lang w:eastAsia="zh-CN"/>
              </w:rPr>
            </w:pPr>
            <w:r w:rsidRPr="007B446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7B4467" w:rsidRDefault="00CC5CAB" w:rsidP="00FA72F8">
            <w:pPr>
              <w:pStyle w:val="TAL"/>
            </w:pPr>
            <w:r w:rsidRPr="007B446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7B4467" w:rsidRDefault="00CC5CAB" w:rsidP="00FA72F8">
            <w:pPr>
              <w:pStyle w:val="TAC"/>
            </w:pPr>
            <w:r w:rsidRPr="007B4467">
              <w:t>36.101, 5.6A.1</w:t>
            </w:r>
          </w:p>
          <w:p w14:paraId="0CDDFFB1"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7B4467" w:rsidRDefault="00CC5CAB" w:rsidP="00FA72F8">
            <w:pPr>
              <w:pStyle w:val="TAC"/>
            </w:pPr>
            <w:r w:rsidRPr="007B4467">
              <w:t>pc_</w:t>
            </w:r>
            <w:r w:rsidRPr="007B4467">
              <w:rPr>
                <w:lang w:eastAsia="zh-CN"/>
              </w:rPr>
              <w:t>D</w:t>
            </w:r>
            <w:r w:rsidRPr="007B446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7B4467" w:rsidRDefault="00CC5CAB" w:rsidP="00FA72F8">
            <w:pPr>
              <w:pStyle w:val="TAL"/>
            </w:pPr>
          </w:p>
        </w:tc>
      </w:tr>
    </w:tbl>
    <w:p w14:paraId="788C8798" w14:textId="77777777" w:rsidR="00CC5CAB" w:rsidRPr="007B4467" w:rsidRDefault="00CC5CAB" w:rsidP="00CC5CAB"/>
    <w:p w14:paraId="423AD3FF" w14:textId="77777777" w:rsidR="00CC5CAB" w:rsidRPr="007B4467" w:rsidRDefault="00CC5CAB" w:rsidP="00CC5CAB">
      <w:pPr>
        <w:pStyle w:val="TH"/>
        <w:ind w:left="567"/>
      </w:pPr>
      <w:r w:rsidRPr="007B4467">
        <w:t>Table A.4.3.2B.2.3.7-1a: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7B446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7B4467" w:rsidRDefault="00CC5CAB"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7B4467" w:rsidRDefault="00CC5CAB"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7B4467" w:rsidRDefault="00CC5CAB" w:rsidP="00FA72F8">
            <w:pPr>
              <w:pStyle w:val="TAH"/>
            </w:pPr>
            <w:r w:rsidRPr="007B4467">
              <w:t>Comments</w:t>
            </w:r>
          </w:p>
        </w:tc>
      </w:tr>
      <w:tr w:rsidR="00CC5CAB" w:rsidRPr="007B446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7B4467" w:rsidRDefault="00CC5CAB"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7B4467" w:rsidRDefault="00CC5CAB" w:rsidP="00FA72F8">
            <w:pPr>
              <w:pStyle w:val="TAL"/>
            </w:pPr>
            <w:r w:rsidRPr="007B446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7B4467" w:rsidRDefault="00CC5CAB" w:rsidP="00FA72F8">
            <w:pPr>
              <w:pStyle w:val="TAC"/>
            </w:pPr>
            <w:r w:rsidRPr="007B4467">
              <w:t>36.101, 5.6A.1</w:t>
            </w:r>
          </w:p>
          <w:p w14:paraId="37D66A57"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7B4467" w:rsidRDefault="00CC5CAB" w:rsidP="00FA72F8">
            <w:pPr>
              <w:pStyle w:val="TAC"/>
              <w:rPr>
                <w:rFonts w:cs="Arial"/>
                <w:szCs w:val="18"/>
              </w:rPr>
            </w:pPr>
            <w:r w:rsidRPr="007B4467">
              <w:t>pc_</w:t>
            </w:r>
            <w:r w:rsidRPr="007B4467">
              <w:rPr>
                <w:lang w:eastAsia="zh-CN"/>
              </w:rPr>
              <w:t>U</w:t>
            </w:r>
            <w:r w:rsidRPr="007B446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7B4467" w:rsidRDefault="00CC5CAB" w:rsidP="00FA72F8">
            <w:pPr>
              <w:pStyle w:val="TAL"/>
            </w:pPr>
          </w:p>
        </w:tc>
      </w:tr>
      <w:tr w:rsidR="00CC5CAB" w:rsidRPr="007B446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7B4467" w:rsidRDefault="00CC5CAB"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7B4467" w:rsidRDefault="00CC5CAB" w:rsidP="00FA72F8">
            <w:pPr>
              <w:pStyle w:val="TAL"/>
            </w:pPr>
            <w:r w:rsidRPr="007B446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7B4467" w:rsidRDefault="00CC5CAB" w:rsidP="00FA72F8">
            <w:pPr>
              <w:pStyle w:val="TAC"/>
            </w:pPr>
            <w:r w:rsidRPr="007B4467">
              <w:t>36.101, 5.6A.1</w:t>
            </w:r>
          </w:p>
          <w:p w14:paraId="20E6AB3A"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7B4467" w:rsidRDefault="00CC5CAB" w:rsidP="00FA72F8">
            <w:pPr>
              <w:pStyle w:val="TAC"/>
            </w:pPr>
            <w:r w:rsidRPr="007B4467">
              <w:t>pc_</w:t>
            </w:r>
            <w:r w:rsidRPr="007B4467">
              <w:rPr>
                <w:lang w:eastAsia="zh-CN"/>
              </w:rPr>
              <w:t>U</w:t>
            </w:r>
            <w:r w:rsidRPr="007B446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7B4467" w:rsidRDefault="00CC5CAB" w:rsidP="00FA72F8">
            <w:pPr>
              <w:pStyle w:val="TAL"/>
            </w:pPr>
          </w:p>
        </w:tc>
      </w:tr>
      <w:tr w:rsidR="00CC5CAB" w:rsidRPr="007B446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7B4467" w:rsidRDefault="00CC5CAB"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7B4467" w:rsidRDefault="00CC5CAB" w:rsidP="00FA72F8">
            <w:pPr>
              <w:pStyle w:val="TAL"/>
            </w:pPr>
            <w:r w:rsidRPr="007B446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7B4467" w:rsidRDefault="00CC5CAB" w:rsidP="00FA72F8">
            <w:pPr>
              <w:pStyle w:val="TAC"/>
            </w:pPr>
            <w:r w:rsidRPr="007B4467">
              <w:t>36.101, 5.6A.1</w:t>
            </w:r>
          </w:p>
          <w:p w14:paraId="71671CB1"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7B4467" w:rsidRDefault="00CC5CAB" w:rsidP="00FA72F8">
            <w:pPr>
              <w:pStyle w:val="TAC"/>
            </w:pPr>
            <w:r w:rsidRPr="007B4467">
              <w:t>pc_</w:t>
            </w:r>
            <w:r w:rsidRPr="007B4467">
              <w:rPr>
                <w:lang w:eastAsia="zh-CN"/>
              </w:rPr>
              <w:t>U</w:t>
            </w:r>
            <w:r w:rsidRPr="007B446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7B4467" w:rsidRDefault="00CC5CAB" w:rsidP="00FA72F8">
            <w:pPr>
              <w:pStyle w:val="TAL"/>
            </w:pPr>
          </w:p>
        </w:tc>
      </w:tr>
      <w:tr w:rsidR="00CC5CAB" w:rsidRPr="007B446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7B4467" w:rsidRDefault="00CC5CAB"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7B4467" w:rsidRDefault="00CC5CAB" w:rsidP="00FA72F8">
            <w:pPr>
              <w:pStyle w:val="TAL"/>
            </w:pPr>
            <w:r w:rsidRPr="007B446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7B4467" w:rsidRDefault="00CC5CAB" w:rsidP="00FA72F8">
            <w:pPr>
              <w:pStyle w:val="TAC"/>
            </w:pPr>
            <w:r w:rsidRPr="007B4467">
              <w:t>36.101, 5.6A.1</w:t>
            </w:r>
          </w:p>
          <w:p w14:paraId="0CB64D48"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7B4467" w:rsidRDefault="00CC5CAB" w:rsidP="00FA72F8">
            <w:pPr>
              <w:pStyle w:val="TAC"/>
            </w:pPr>
            <w:r w:rsidRPr="007B4467">
              <w:t>pc_</w:t>
            </w:r>
            <w:r w:rsidRPr="007B4467">
              <w:rPr>
                <w:lang w:eastAsia="zh-CN"/>
              </w:rPr>
              <w:t>U</w:t>
            </w:r>
            <w:r w:rsidRPr="007B446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7B4467" w:rsidRDefault="00CC5CAB" w:rsidP="00FA72F8">
            <w:pPr>
              <w:pStyle w:val="TAL"/>
            </w:pPr>
          </w:p>
        </w:tc>
      </w:tr>
      <w:tr w:rsidR="00CC5CAB" w:rsidRPr="007B446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7B4467" w:rsidRDefault="00CC5CAB"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7B4467" w:rsidRDefault="00CC5CAB" w:rsidP="00FA72F8">
            <w:pPr>
              <w:pStyle w:val="TAL"/>
            </w:pPr>
            <w:r w:rsidRPr="007B446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7B4467" w:rsidRDefault="00CC5CAB" w:rsidP="00FA72F8">
            <w:pPr>
              <w:pStyle w:val="TAC"/>
            </w:pPr>
            <w:r w:rsidRPr="007B4467">
              <w:t>36.101, 5.6A.1</w:t>
            </w:r>
          </w:p>
          <w:p w14:paraId="5CEAE90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7B4467" w:rsidRDefault="00CC5CAB" w:rsidP="00FA72F8">
            <w:pPr>
              <w:pStyle w:val="TAC"/>
            </w:pPr>
            <w:r w:rsidRPr="007B4467">
              <w:t>pc_</w:t>
            </w:r>
            <w:r w:rsidRPr="007B4467">
              <w:rPr>
                <w:lang w:eastAsia="zh-CN"/>
              </w:rPr>
              <w:t>U</w:t>
            </w:r>
            <w:r w:rsidRPr="007B446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7B4467" w:rsidRDefault="00CC5CAB" w:rsidP="00FA72F8">
            <w:pPr>
              <w:pStyle w:val="TAL"/>
            </w:pPr>
          </w:p>
        </w:tc>
      </w:tr>
      <w:tr w:rsidR="00CC5CAB" w:rsidRPr="007B446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7B4467" w:rsidRDefault="00CC5CAB"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7B4467" w:rsidRDefault="00CC5CAB" w:rsidP="00FA72F8">
            <w:pPr>
              <w:pStyle w:val="TAL"/>
            </w:pPr>
            <w:r w:rsidRPr="007B446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7B4467" w:rsidRDefault="00CC5CAB" w:rsidP="00FA72F8">
            <w:pPr>
              <w:pStyle w:val="TAC"/>
            </w:pPr>
            <w:r w:rsidRPr="007B4467">
              <w:t>36.101, 5.6A.1</w:t>
            </w:r>
          </w:p>
          <w:p w14:paraId="5AC5D708"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7B4467" w:rsidRDefault="00CC5CAB" w:rsidP="00FA72F8">
            <w:pPr>
              <w:pStyle w:val="TAC"/>
            </w:pPr>
            <w:r w:rsidRPr="007B4467">
              <w:t>pc_</w:t>
            </w:r>
            <w:r w:rsidRPr="007B4467">
              <w:rPr>
                <w:lang w:eastAsia="zh-CN"/>
              </w:rPr>
              <w:t>U</w:t>
            </w:r>
            <w:r w:rsidRPr="007B446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7B4467" w:rsidRDefault="00CC5CAB" w:rsidP="00FA72F8">
            <w:pPr>
              <w:pStyle w:val="TAL"/>
            </w:pPr>
          </w:p>
        </w:tc>
      </w:tr>
      <w:tr w:rsidR="00CC5CAB" w:rsidRPr="007B446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7B4467" w:rsidRDefault="00CC5CAB"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7B4467" w:rsidRDefault="00CC5CAB" w:rsidP="00FA72F8">
            <w:pPr>
              <w:pStyle w:val="TAL"/>
            </w:pPr>
            <w:r w:rsidRPr="007B446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7B4467" w:rsidRDefault="00CC5CAB" w:rsidP="00FA72F8">
            <w:pPr>
              <w:pStyle w:val="TAC"/>
            </w:pPr>
            <w:r w:rsidRPr="007B4467">
              <w:t>36.101, 5.6A.1</w:t>
            </w:r>
          </w:p>
          <w:p w14:paraId="4265D777"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7B4467" w:rsidRDefault="00CC5CAB" w:rsidP="00FA72F8">
            <w:pPr>
              <w:pStyle w:val="TAC"/>
            </w:pPr>
            <w:r w:rsidRPr="007B4467">
              <w:t>pc_</w:t>
            </w:r>
            <w:r w:rsidRPr="007B4467">
              <w:rPr>
                <w:lang w:eastAsia="zh-CN"/>
              </w:rPr>
              <w:t>U</w:t>
            </w:r>
            <w:r w:rsidRPr="007B446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7B4467" w:rsidRDefault="00CC5CAB" w:rsidP="00FA72F8">
            <w:pPr>
              <w:pStyle w:val="TAL"/>
            </w:pPr>
          </w:p>
        </w:tc>
      </w:tr>
      <w:tr w:rsidR="00CC5CAB" w:rsidRPr="007B446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7B4467" w:rsidRDefault="00CC5CAB"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7B4467" w:rsidRDefault="00CC5CAB" w:rsidP="00FA72F8">
            <w:pPr>
              <w:pStyle w:val="TAL"/>
            </w:pPr>
            <w:r w:rsidRPr="007B446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7B4467" w:rsidRDefault="00CC5CAB" w:rsidP="00FA72F8">
            <w:pPr>
              <w:pStyle w:val="TAC"/>
            </w:pPr>
            <w:r w:rsidRPr="007B4467">
              <w:t>36.101, 5.6A.1</w:t>
            </w:r>
          </w:p>
          <w:p w14:paraId="21B08E4D"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7B4467" w:rsidRDefault="00CC5CAB" w:rsidP="00FA72F8">
            <w:pPr>
              <w:pStyle w:val="TAC"/>
            </w:pPr>
            <w:r w:rsidRPr="007B4467">
              <w:t>pc_</w:t>
            </w:r>
            <w:r w:rsidRPr="007B4467">
              <w:rPr>
                <w:lang w:eastAsia="zh-CN"/>
              </w:rPr>
              <w:t>U</w:t>
            </w:r>
            <w:r w:rsidRPr="007B446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7B4467" w:rsidRDefault="00CC5CAB" w:rsidP="00FA72F8">
            <w:pPr>
              <w:pStyle w:val="TAL"/>
            </w:pPr>
          </w:p>
        </w:tc>
      </w:tr>
      <w:tr w:rsidR="00CC5CAB" w:rsidRPr="007B446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7B4467" w:rsidRDefault="00CC5CAB"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7B4467" w:rsidRDefault="00CC5CAB" w:rsidP="00FA72F8">
            <w:pPr>
              <w:pStyle w:val="TAL"/>
            </w:pPr>
            <w:r w:rsidRPr="007B446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7B4467" w:rsidRDefault="00CC5CAB" w:rsidP="00FA72F8">
            <w:pPr>
              <w:pStyle w:val="TAC"/>
            </w:pPr>
            <w:r w:rsidRPr="007B4467">
              <w:t>36.101, 5.6A.1</w:t>
            </w:r>
          </w:p>
          <w:p w14:paraId="59B31A8F"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7B4467" w:rsidRDefault="00CC5CAB" w:rsidP="00FA72F8">
            <w:pPr>
              <w:pStyle w:val="TAC"/>
            </w:pPr>
            <w:r w:rsidRPr="007B4467">
              <w:t>pc_</w:t>
            </w:r>
            <w:r w:rsidRPr="007B4467">
              <w:rPr>
                <w:lang w:eastAsia="zh-CN"/>
              </w:rPr>
              <w:t>U</w:t>
            </w:r>
            <w:r w:rsidRPr="007B446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7B4467" w:rsidRDefault="00CC5CAB" w:rsidP="00FA72F8">
            <w:pPr>
              <w:pStyle w:val="TAL"/>
            </w:pPr>
          </w:p>
        </w:tc>
      </w:tr>
    </w:tbl>
    <w:p w14:paraId="6A656D64" w14:textId="77777777" w:rsidR="00CC5CAB" w:rsidRPr="007B4467" w:rsidRDefault="00CC5CAB" w:rsidP="00CC5CAB"/>
    <w:p w14:paraId="50228C63" w14:textId="77777777" w:rsidR="00586192" w:rsidRPr="007B4467" w:rsidRDefault="00586192" w:rsidP="00586192">
      <w:pPr>
        <w:pStyle w:val="TH"/>
        <w:ind w:left="567"/>
      </w:pPr>
      <w:r w:rsidRPr="007B4467">
        <w:t xml:space="preserve">Table A.4.3.2B.2.3.7-2: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7B4467"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5870A3DB" w14:textId="42D8F3A5"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031377DE" w14:textId="6872FC1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74470A" w:rsidRPr="007B4467"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7B4467" w:rsidRDefault="0074470A" w:rsidP="001F77D3">
            <w:pPr>
              <w:pStyle w:val="TAL"/>
              <w:rPr>
                <w:rFonts w:eastAsia="PMingLiU"/>
                <w:lang w:eastAsia="ja-JP"/>
              </w:rPr>
            </w:pPr>
            <w:r w:rsidRPr="007B4467">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7B4467"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7B4467" w:rsidRDefault="0074470A" w:rsidP="001F77D3">
            <w:pPr>
              <w:keepNext/>
              <w:keepLines/>
              <w:spacing w:after="0"/>
              <w:jc w:val="center"/>
              <w:rPr>
                <w:rFonts w:ascii="Arial" w:eastAsia="PMingLiU" w:hAnsi="Arial"/>
                <w:sz w:val="18"/>
              </w:rPr>
            </w:pPr>
          </w:p>
        </w:tc>
      </w:tr>
      <w:tr w:rsidR="0074470A" w:rsidRPr="007B4467"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7B4467" w:rsidRDefault="0074470A" w:rsidP="00292075">
            <w:pPr>
              <w:pStyle w:val="TAL"/>
            </w:pPr>
            <w:r w:rsidRPr="007B4467">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7B4467" w:rsidRDefault="0074470A" w:rsidP="00292075">
            <w:pPr>
              <w:keepNext/>
              <w:keepLines/>
              <w:spacing w:after="0"/>
              <w:jc w:val="center"/>
              <w:rPr>
                <w:rFonts w:ascii="Arial" w:eastAsia="PMingLiU" w:hAnsi="Arial"/>
                <w:sz w:val="18"/>
              </w:rPr>
            </w:pPr>
          </w:p>
        </w:tc>
      </w:tr>
      <w:tr w:rsidR="0074470A" w:rsidRPr="007B4467"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7B4467" w:rsidRDefault="0074470A" w:rsidP="00292075">
            <w:pPr>
              <w:pStyle w:val="TAL"/>
            </w:pPr>
            <w:r w:rsidRPr="007B4467">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7B4467" w:rsidRDefault="0074470A" w:rsidP="00292075">
            <w:pPr>
              <w:keepNext/>
              <w:keepLines/>
              <w:spacing w:after="0"/>
              <w:jc w:val="center"/>
              <w:rPr>
                <w:rFonts w:ascii="Arial" w:eastAsia="PMingLiU" w:hAnsi="Arial"/>
                <w:sz w:val="18"/>
              </w:rPr>
            </w:pPr>
          </w:p>
        </w:tc>
      </w:tr>
      <w:tr w:rsidR="0074470A" w:rsidRPr="007B4467"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7B4467" w:rsidRDefault="0074470A" w:rsidP="00292075">
            <w:pPr>
              <w:pStyle w:val="TAL"/>
            </w:pPr>
            <w:r w:rsidRPr="007B4467">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7B4467" w:rsidRDefault="0074470A" w:rsidP="00292075">
            <w:pPr>
              <w:keepNext/>
              <w:keepLines/>
              <w:spacing w:after="0"/>
              <w:jc w:val="center"/>
              <w:rPr>
                <w:rFonts w:ascii="Arial" w:eastAsia="PMingLiU" w:hAnsi="Arial"/>
                <w:sz w:val="18"/>
              </w:rPr>
            </w:pPr>
          </w:p>
        </w:tc>
      </w:tr>
      <w:tr w:rsidR="00813896" w:rsidRPr="007B4467"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7B4467" w:rsidRDefault="00813896" w:rsidP="00813896">
            <w:pPr>
              <w:pStyle w:val="TAL"/>
            </w:pPr>
            <w:r w:rsidRPr="007B4467">
              <w:t>DC_1A-18A_n257A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7B4467" w:rsidRDefault="00813896" w:rsidP="00813896">
            <w:pPr>
              <w:keepNext/>
              <w:keepLines/>
              <w:spacing w:after="0"/>
              <w:jc w:val="center"/>
              <w:rPr>
                <w:rFonts w:ascii="Arial" w:eastAsia="PMingLiU" w:hAnsi="Arial"/>
                <w:sz w:val="18"/>
              </w:rPr>
            </w:pPr>
          </w:p>
        </w:tc>
      </w:tr>
      <w:tr w:rsidR="008304A8" w:rsidRPr="007B4467"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7B4467" w:rsidRDefault="008304A8" w:rsidP="008304A8">
            <w:pPr>
              <w:pStyle w:val="TAL"/>
            </w:pPr>
            <w:r w:rsidRPr="007B4467">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7B4467" w:rsidRDefault="008304A8" w:rsidP="008304A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7B4467" w:rsidRDefault="008304A8" w:rsidP="008304A8">
            <w:pPr>
              <w:keepNext/>
              <w:keepLines/>
              <w:spacing w:after="0"/>
              <w:jc w:val="center"/>
              <w:rPr>
                <w:rFonts w:ascii="Arial" w:eastAsia="PMingLiU" w:hAnsi="Arial"/>
                <w:sz w:val="18"/>
              </w:rPr>
            </w:pPr>
          </w:p>
        </w:tc>
      </w:tr>
      <w:tr w:rsidR="00813896" w:rsidRPr="007B4467"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7B4467" w:rsidRDefault="00813896" w:rsidP="00813896">
            <w:pPr>
              <w:pStyle w:val="TAL"/>
              <w:rPr>
                <w:rFonts w:eastAsia="PMingLiU"/>
                <w:lang w:eastAsia="ja-JP"/>
              </w:rPr>
            </w:pPr>
            <w:r w:rsidRPr="007B4467">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7B4467" w:rsidRDefault="00813896" w:rsidP="00813896">
            <w:pPr>
              <w:keepNext/>
              <w:keepLines/>
              <w:spacing w:after="0"/>
              <w:jc w:val="center"/>
              <w:rPr>
                <w:rFonts w:ascii="Arial" w:eastAsia="PMingLiU" w:hAnsi="Arial"/>
                <w:sz w:val="18"/>
              </w:rPr>
            </w:pPr>
          </w:p>
        </w:tc>
      </w:tr>
      <w:tr w:rsidR="00813896" w:rsidRPr="007B4467"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7B4467" w:rsidRDefault="00813896" w:rsidP="00813896">
            <w:pPr>
              <w:pStyle w:val="TAL"/>
            </w:pPr>
            <w:r w:rsidRPr="007B4467">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7B4467" w:rsidRDefault="00813896" w:rsidP="00813896">
            <w:pPr>
              <w:keepNext/>
              <w:keepLines/>
              <w:spacing w:after="0"/>
              <w:jc w:val="center"/>
              <w:rPr>
                <w:rFonts w:ascii="Arial" w:eastAsia="PMingLiU" w:hAnsi="Arial"/>
                <w:sz w:val="18"/>
              </w:rPr>
            </w:pPr>
          </w:p>
        </w:tc>
      </w:tr>
      <w:tr w:rsidR="00813896" w:rsidRPr="007B4467"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7B4467" w:rsidRDefault="00813896" w:rsidP="00813896">
            <w:pPr>
              <w:pStyle w:val="TAL"/>
            </w:pPr>
            <w:r w:rsidRPr="007B4467">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7B4467" w:rsidRDefault="00813896" w:rsidP="00813896">
            <w:pPr>
              <w:pStyle w:val="TAL"/>
            </w:pPr>
            <w:r w:rsidRPr="007B4467">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7B4467" w:rsidRDefault="00813896" w:rsidP="00813896">
            <w:pPr>
              <w:keepNext/>
              <w:keepLines/>
              <w:spacing w:after="0"/>
              <w:jc w:val="center"/>
              <w:rPr>
                <w:rFonts w:ascii="Arial" w:eastAsia="PMingLiU" w:hAnsi="Arial"/>
                <w:sz w:val="18"/>
              </w:rPr>
            </w:pPr>
          </w:p>
        </w:tc>
      </w:tr>
      <w:tr w:rsidR="00813896" w:rsidRPr="007B4467"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7B4467" w:rsidRDefault="00813896" w:rsidP="00813896">
            <w:pPr>
              <w:pStyle w:val="TAL"/>
              <w:rPr>
                <w:rFonts w:eastAsia="PMingLiU"/>
                <w:lang w:eastAsia="ja-JP"/>
              </w:rPr>
            </w:pPr>
            <w:r w:rsidRPr="007B4467">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7B4467" w:rsidRDefault="00813896" w:rsidP="00813896">
            <w:pPr>
              <w:pStyle w:val="TAL"/>
            </w:pPr>
            <w:r w:rsidRPr="007B4467">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7B4467" w:rsidRDefault="00813896" w:rsidP="00813896">
            <w:pPr>
              <w:pStyle w:val="TAL"/>
            </w:pPr>
            <w:r w:rsidRPr="007B4467">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7B4467" w:rsidRDefault="00813896" w:rsidP="00813896">
            <w:pPr>
              <w:pStyle w:val="TAL"/>
            </w:pPr>
            <w:r w:rsidRPr="007B4467">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7B4467" w:rsidRDefault="00813896" w:rsidP="00813896">
            <w:pPr>
              <w:keepNext/>
              <w:keepLines/>
              <w:spacing w:after="0"/>
              <w:jc w:val="center"/>
              <w:rPr>
                <w:rFonts w:ascii="Arial" w:eastAsia="PMingLiU" w:hAnsi="Arial"/>
                <w:sz w:val="18"/>
              </w:rPr>
            </w:pPr>
          </w:p>
        </w:tc>
      </w:tr>
      <w:tr w:rsidR="00813896" w:rsidRPr="007B4467"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7B4467" w:rsidRDefault="00813896" w:rsidP="00813896">
            <w:pPr>
              <w:pStyle w:val="TAL"/>
            </w:pPr>
            <w:r w:rsidRPr="007B4467">
              <w:t>DC_1A-41A_n257A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7B4467" w:rsidRDefault="00813896" w:rsidP="00813896">
            <w:pPr>
              <w:keepNext/>
              <w:keepLines/>
              <w:spacing w:after="0"/>
              <w:jc w:val="center"/>
              <w:rPr>
                <w:rFonts w:ascii="Arial" w:eastAsia="PMingLiU" w:hAnsi="Arial"/>
                <w:sz w:val="18"/>
              </w:rPr>
            </w:pPr>
          </w:p>
        </w:tc>
      </w:tr>
      <w:tr w:rsidR="008304A8" w:rsidRPr="007B4467"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7B4467" w:rsidRDefault="008304A8" w:rsidP="008304A8">
            <w:pPr>
              <w:pStyle w:val="TAL"/>
            </w:pPr>
            <w:r w:rsidRPr="007B4467">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7B4467" w:rsidRDefault="008304A8" w:rsidP="008304A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7B4467" w:rsidRDefault="008304A8" w:rsidP="008304A8">
            <w:pPr>
              <w:keepNext/>
              <w:keepLines/>
              <w:spacing w:after="0"/>
              <w:jc w:val="center"/>
              <w:rPr>
                <w:rFonts w:ascii="Arial" w:eastAsia="PMingLiU" w:hAnsi="Arial"/>
                <w:sz w:val="18"/>
              </w:rPr>
            </w:pPr>
          </w:p>
        </w:tc>
      </w:tr>
      <w:tr w:rsidR="00813896" w:rsidRPr="007B4467"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7B4467" w:rsidRDefault="00813896" w:rsidP="00813896">
            <w:pPr>
              <w:pStyle w:val="TAL"/>
              <w:rPr>
                <w:rFonts w:eastAsia="PMingLiU"/>
                <w:lang w:eastAsia="ja-JP"/>
              </w:rPr>
            </w:pPr>
            <w:r w:rsidRPr="007B4467">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7B4467" w:rsidRDefault="00813896" w:rsidP="00813896">
            <w:pPr>
              <w:pStyle w:val="TAL"/>
            </w:pPr>
            <w:r w:rsidRPr="007B4467">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7B4467" w:rsidRDefault="00813896" w:rsidP="00813896">
            <w:pPr>
              <w:keepNext/>
              <w:keepLines/>
              <w:spacing w:after="0"/>
              <w:jc w:val="center"/>
              <w:rPr>
                <w:rFonts w:ascii="Arial" w:eastAsia="PMingLiU" w:hAnsi="Arial"/>
                <w:sz w:val="18"/>
              </w:rPr>
            </w:pPr>
          </w:p>
        </w:tc>
      </w:tr>
      <w:tr w:rsidR="00813896" w:rsidRPr="007B4467"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7B4467" w:rsidRDefault="00813896" w:rsidP="00813896">
            <w:pPr>
              <w:pStyle w:val="TAL"/>
            </w:pPr>
            <w:r w:rsidRPr="007B4467">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7B4467" w:rsidRDefault="00813896" w:rsidP="00813896">
            <w:pPr>
              <w:keepNext/>
              <w:keepLines/>
              <w:spacing w:after="0"/>
              <w:jc w:val="center"/>
              <w:rPr>
                <w:rFonts w:ascii="Arial" w:eastAsia="PMingLiU" w:hAnsi="Arial"/>
                <w:sz w:val="18"/>
              </w:rPr>
            </w:pPr>
          </w:p>
        </w:tc>
      </w:tr>
      <w:tr w:rsidR="00813896" w:rsidRPr="007B4467"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7B4467" w:rsidRDefault="00813896" w:rsidP="00813896">
            <w:pPr>
              <w:pStyle w:val="TAL"/>
            </w:pPr>
            <w:r w:rsidRPr="007B4467">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7B4467" w:rsidRDefault="00813896" w:rsidP="00813896">
            <w:pPr>
              <w:keepNext/>
              <w:keepLines/>
              <w:spacing w:after="0"/>
              <w:jc w:val="center"/>
              <w:rPr>
                <w:rFonts w:ascii="Arial" w:eastAsia="PMingLiU" w:hAnsi="Arial"/>
                <w:sz w:val="18"/>
              </w:rPr>
            </w:pPr>
          </w:p>
        </w:tc>
      </w:tr>
      <w:tr w:rsidR="00813896" w:rsidRPr="007B4467"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7B4467" w:rsidRDefault="00813896" w:rsidP="00813896">
            <w:pPr>
              <w:pStyle w:val="TAL"/>
              <w:rPr>
                <w:rFonts w:eastAsia="PMingLiU"/>
                <w:lang w:eastAsia="ja-JP"/>
              </w:rPr>
            </w:pPr>
            <w:r w:rsidRPr="007B4467">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7B4467" w:rsidRDefault="00813896" w:rsidP="00813896">
            <w:pPr>
              <w:pStyle w:val="TAL"/>
              <w:rPr>
                <w:rFonts w:eastAsia="PMingLiU"/>
                <w:lang w:eastAsia="ja-JP"/>
              </w:rPr>
            </w:pPr>
            <w:r w:rsidRPr="007B4467">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7B4467" w:rsidRDefault="00813896" w:rsidP="00813896">
            <w:pPr>
              <w:pStyle w:val="TAL"/>
            </w:pPr>
            <w:r w:rsidRPr="007B4467">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7B4467" w:rsidRDefault="00813896" w:rsidP="00813896">
            <w:pPr>
              <w:keepNext/>
              <w:keepLines/>
              <w:spacing w:after="0"/>
              <w:jc w:val="center"/>
              <w:rPr>
                <w:rFonts w:ascii="Arial" w:eastAsia="PMingLiU" w:hAnsi="Arial"/>
                <w:sz w:val="18"/>
              </w:rPr>
            </w:pPr>
          </w:p>
        </w:tc>
      </w:tr>
      <w:tr w:rsidR="00813896" w:rsidRPr="007B4467"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7B4467" w:rsidRDefault="00813896" w:rsidP="00813896">
            <w:pPr>
              <w:pStyle w:val="TAL"/>
            </w:pPr>
            <w:r w:rsidRPr="007B4467">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7B4467" w:rsidRDefault="00813896" w:rsidP="00813896">
            <w:pPr>
              <w:pStyle w:val="TAL"/>
            </w:pPr>
            <w:r w:rsidRPr="007B4467">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7B4467" w:rsidRDefault="00813896" w:rsidP="00813896">
            <w:pPr>
              <w:keepNext/>
              <w:keepLines/>
              <w:spacing w:after="0"/>
              <w:jc w:val="center"/>
              <w:rPr>
                <w:rFonts w:ascii="Arial" w:eastAsia="PMingLiU" w:hAnsi="Arial"/>
                <w:sz w:val="18"/>
              </w:rPr>
            </w:pPr>
          </w:p>
        </w:tc>
      </w:tr>
      <w:tr w:rsidR="00813896" w:rsidRPr="007B4467"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7B4467" w:rsidRDefault="00813896" w:rsidP="00813896">
            <w:pPr>
              <w:pStyle w:val="TAL"/>
              <w:rPr>
                <w:rFonts w:eastAsia="PMingLiU"/>
                <w:lang w:eastAsia="ja-JP"/>
              </w:rPr>
            </w:pPr>
            <w:r w:rsidRPr="007B4467">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7B4467" w:rsidRDefault="00813896" w:rsidP="00813896">
            <w:pPr>
              <w:keepNext/>
              <w:keepLines/>
              <w:spacing w:after="0"/>
              <w:jc w:val="center"/>
              <w:rPr>
                <w:rFonts w:ascii="Arial" w:eastAsia="PMingLiU" w:hAnsi="Arial"/>
                <w:sz w:val="18"/>
              </w:rPr>
            </w:pPr>
          </w:p>
        </w:tc>
      </w:tr>
      <w:tr w:rsidR="00813896" w:rsidRPr="007B4467"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7B4467" w:rsidRDefault="00813896" w:rsidP="00813896">
            <w:pPr>
              <w:pStyle w:val="TAL"/>
            </w:pPr>
            <w:r w:rsidRPr="007B4467">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7B4467" w:rsidRDefault="00813896" w:rsidP="00813896">
            <w:pPr>
              <w:keepNext/>
              <w:keepLines/>
              <w:spacing w:after="0"/>
              <w:jc w:val="center"/>
              <w:rPr>
                <w:rFonts w:ascii="Arial" w:eastAsia="PMingLiU" w:hAnsi="Arial"/>
                <w:sz w:val="18"/>
              </w:rPr>
            </w:pPr>
          </w:p>
        </w:tc>
      </w:tr>
      <w:tr w:rsidR="00813896" w:rsidRPr="007B4467"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7B4467" w:rsidRDefault="00813896" w:rsidP="00813896">
            <w:pPr>
              <w:pStyle w:val="TAL"/>
            </w:pPr>
            <w:r w:rsidRPr="007B4467">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7B4467" w:rsidRDefault="00813896" w:rsidP="00813896">
            <w:pPr>
              <w:pStyle w:val="TAL"/>
            </w:pPr>
            <w:r w:rsidRPr="007B4467">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7B4467" w:rsidRDefault="00813896" w:rsidP="00813896">
            <w:pPr>
              <w:keepNext/>
              <w:keepLines/>
              <w:spacing w:after="0"/>
              <w:jc w:val="center"/>
              <w:rPr>
                <w:rFonts w:ascii="Arial" w:eastAsia="PMingLiU" w:hAnsi="Arial"/>
                <w:sz w:val="18"/>
              </w:rPr>
            </w:pPr>
          </w:p>
        </w:tc>
      </w:tr>
      <w:tr w:rsidR="00813896" w:rsidRPr="007B4467"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7B4467" w:rsidRDefault="00813896" w:rsidP="00813896">
            <w:pPr>
              <w:pStyle w:val="TAL"/>
            </w:pPr>
            <w:r w:rsidRPr="007B4467">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7B4467" w:rsidRDefault="00813896" w:rsidP="00813896">
            <w:pPr>
              <w:keepNext/>
              <w:keepLines/>
              <w:spacing w:after="0"/>
              <w:jc w:val="center"/>
              <w:rPr>
                <w:rFonts w:ascii="Arial" w:eastAsia="PMingLiU" w:hAnsi="Arial"/>
                <w:sz w:val="18"/>
              </w:rPr>
            </w:pPr>
          </w:p>
        </w:tc>
      </w:tr>
      <w:tr w:rsidR="00813896" w:rsidRPr="007B4467"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7B4467" w:rsidRDefault="00813896" w:rsidP="00813896">
            <w:pPr>
              <w:pStyle w:val="TAL"/>
            </w:pPr>
            <w:r w:rsidRPr="007B4467">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7B4467" w:rsidRDefault="00813896" w:rsidP="00813896">
            <w:pPr>
              <w:keepNext/>
              <w:keepLines/>
              <w:spacing w:after="0"/>
              <w:jc w:val="center"/>
              <w:rPr>
                <w:rFonts w:ascii="Arial" w:eastAsia="PMingLiU" w:hAnsi="Arial"/>
                <w:sz w:val="18"/>
              </w:rPr>
            </w:pPr>
          </w:p>
        </w:tc>
      </w:tr>
      <w:tr w:rsidR="00813896" w:rsidRPr="007B4467"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7B4467" w:rsidRDefault="00813896" w:rsidP="00813896">
            <w:pPr>
              <w:pStyle w:val="TAL"/>
            </w:pPr>
            <w:r w:rsidRPr="007B4467">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7B4467" w:rsidRDefault="00813896" w:rsidP="00813896">
            <w:pPr>
              <w:keepNext/>
              <w:keepLines/>
              <w:spacing w:after="0"/>
              <w:jc w:val="center"/>
              <w:rPr>
                <w:rFonts w:ascii="Arial" w:eastAsia="PMingLiU" w:hAnsi="Arial"/>
                <w:sz w:val="18"/>
              </w:rPr>
            </w:pPr>
          </w:p>
        </w:tc>
      </w:tr>
      <w:tr w:rsidR="00813896" w:rsidRPr="007B4467"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7B4467" w:rsidRDefault="00813896" w:rsidP="00813896">
            <w:pPr>
              <w:pStyle w:val="TAL"/>
            </w:pPr>
            <w:r w:rsidRPr="007B4467">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7B4467" w:rsidRDefault="00813896" w:rsidP="00813896">
            <w:pPr>
              <w:keepNext/>
              <w:keepLines/>
              <w:spacing w:after="0"/>
              <w:jc w:val="center"/>
              <w:rPr>
                <w:rFonts w:ascii="Arial" w:eastAsia="PMingLiU" w:hAnsi="Arial"/>
                <w:sz w:val="18"/>
              </w:rPr>
            </w:pPr>
          </w:p>
        </w:tc>
      </w:tr>
      <w:tr w:rsidR="00813896" w:rsidRPr="007B4467"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7B4467" w:rsidRDefault="00813896" w:rsidP="00813896">
            <w:pPr>
              <w:pStyle w:val="TAL"/>
            </w:pPr>
            <w:r w:rsidRPr="007B4467">
              <w:t>DC_2A-2A-14A_n260</w:t>
            </w:r>
            <w:r w:rsidRPr="007B4467">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7B4467" w:rsidRDefault="00813896" w:rsidP="00813896">
            <w:pPr>
              <w:keepNext/>
              <w:keepLines/>
              <w:spacing w:after="0"/>
              <w:jc w:val="center"/>
              <w:rPr>
                <w:rFonts w:ascii="Arial" w:eastAsia="PMingLiU" w:hAnsi="Arial"/>
                <w:sz w:val="18"/>
              </w:rPr>
            </w:pPr>
          </w:p>
        </w:tc>
      </w:tr>
      <w:tr w:rsidR="00813896" w:rsidRPr="007B4467"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7B4467" w:rsidRDefault="00813896" w:rsidP="00813896">
            <w:pPr>
              <w:pStyle w:val="TAL"/>
            </w:pPr>
            <w:r w:rsidRPr="007B4467">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7B4467" w:rsidRDefault="00813896" w:rsidP="00813896">
            <w:pPr>
              <w:keepNext/>
              <w:keepLines/>
              <w:spacing w:after="0"/>
              <w:jc w:val="center"/>
              <w:rPr>
                <w:rFonts w:ascii="Arial" w:eastAsia="PMingLiU" w:hAnsi="Arial"/>
                <w:sz w:val="18"/>
              </w:rPr>
            </w:pPr>
          </w:p>
        </w:tc>
      </w:tr>
      <w:tr w:rsidR="00813896" w:rsidRPr="007B4467"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7B4467" w:rsidRDefault="00813896" w:rsidP="00813896">
            <w:pPr>
              <w:pStyle w:val="TAL"/>
            </w:pPr>
            <w:r w:rsidRPr="007B4467">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7B4467" w:rsidRDefault="00813896" w:rsidP="00813896">
            <w:pPr>
              <w:pStyle w:val="TAL"/>
            </w:pPr>
            <w:r w:rsidRPr="007B4467">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7B4467" w:rsidRDefault="00813896" w:rsidP="00813896">
            <w:pPr>
              <w:pStyle w:val="TAL"/>
              <w:rPr>
                <w:rFonts w:eastAsia="PMingLiU"/>
                <w:lang w:eastAsia="ja-JP"/>
              </w:rPr>
            </w:pPr>
            <w:r w:rsidRPr="007B4467">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7B4467" w:rsidRDefault="00813896" w:rsidP="00813896">
            <w:pPr>
              <w:keepNext/>
              <w:keepLines/>
              <w:spacing w:after="0"/>
              <w:jc w:val="center"/>
              <w:rPr>
                <w:rFonts w:ascii="Arial" w:eastAsia="PMingLiU" w:hAnsi="Arial"/>
                <w:sz w:val="18"/>
              </w:rPr>
            </w:pPr>
          </w:p>
        </w:tc>
      </w:tr>
      <w:tr w:rsidR="00813896" w:rsidRPr="007B4467"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7B4467" w:rsidRDefault="00813896" w:rsidP="00813896">
            <w:pPr>
              <w:pStyle w:val="TAL"/>
              <w:rPr>
                <w:rFonts w:eastAsia="PMingLiU"/>
                <w:lang w:eastAsia="ja-JP"/>
              </w:rPr>
            </w:pPr>
            <w:r w:rsidRPr="007B4467">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7B4467" w:rsidRDefault="00813896" w:rsidP="00813896">
            <w:pPr>
              <w:keepNext/>
              <w:keepLines/>
              <w:spacing w:after="0"/>
              <w:jc w:val="center"/>
              <w:rPr>
                <w:rFonts w:ascii="Arial" w:eastAsia="PMingLiU" w:hAnsi="Arial"/>
                <w:sz w:val="18"/>
              </w:rPr>
            </w:pPr>
          </w:p>
        </w:tc>
      </w:tr>
      <w:tr w:rsidR="00813896" w:rsidRPr="007B4467"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7B4467" w:rsidRDefault="00813896" w:rsidP="00813896">
            <w:pPr>
              <w:pStyle w:val="TAL"/>
              <w:rPr>
                <w:rFonts w:eastAsia="PMingLiU"/>
                <w:lang w:eastAsia="ja-JP"/>
              </w:rPr>
            </w:pPr>
            <w:r w:rsidRPr="007B4467">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7B4467" w:rsidRDefault="00813896" w:rsidP="00813896">
            <w:pPr>
              <w:pStyle w:val="TAL"/>
            </w:pPr>
            <w:r w:rsidRPr="007B4467">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7B4467" w:rsidRDefault="00813896" w:rsidP="00813896">
            <w:pPr>
              <w:keepNext/>
              <w:keepLines/>
              <w:spacing w:after="0"/>
              <w:jc w:val="center"/>
              <w:rPr>
                <w:rFonts w:ascii="Arial" w:eastAsia="PMingLiU" w:hAnsi="Arial"/>
                <w:sz w:val="18"/>
              </w:rPr>
            </w:pPr>
          </w:p>
        </w:tc>
      </w:tr>
      <w:tr w:rsidR="00813896" w:rsidRPr="007B4467"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7B4467" w:rsidRDefault="00813896" w:rsidP="00813896">
            <w:pPr>
              <w:pStyle w:val="TAL"/>
            </w:pPr>
            <w:r w:rsidRPr="007B4467">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7B4467" w:rsidRDefault="00813896" w:rsidP="00813896">
            <w:pPr>
              <w:keepNext/>
              <w:keepLines/>
              <w:spacing w:after="0"/>
              <w:jc w:val="center"/>
              <w:rPr>
                <w:rFonts w:ascii="Arial" w:eastAsia="PMingLiU" w:hAnsi="Arial"/>
                <w:sz w:val="18"/>
              </w:rPr>
            </w:pPr>
          </w:p>
        </w:tc>
      </w:tr>
      <w:tr w:rsidR="00813896" w:rsidRPr="007B4467"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7B4467" w:rsidRDefault="00813896" w:rsidP="00813896">
            <w:pPr>
              <w:pStyle w:val="TAL"/>
            </w:pPr>
            <w:r w:rsidRPr="007B4467">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7B4467" w:rsidRDefault="00813896" w:rsidP="00813896">
            <w:pPr>
              <w:keepNext/>
              <w:keepLines/>
              <w:spacing w:after="0"/>
              <w:jc w:val="center"/>
              <w:rPr>
                <w:rFonts w:ascii="Arial" w:eastAsia="PMingLiU" w:hAnsi="Arial"/>
                <w:sz w:val="18"/>
              </w:rPr>
            </w:pPr>
          </w:p>
        </w:tc>
      </w:tr>
      <w:tr w:rsidR="00813896" w:rsidRPr="007B4467"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7B4467" w:rsidRDefault="00813896" w:rsidP="00813896">
            <w:pPr>
              <w:pStyle w:val="TAL"/>
            </w:pPr>
            <w:r w:rsidRPr="007B4467">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7B4467" w:rsidRDefault="00813896" w:rsidP="00813896">
            <w:pPr>
              <w:keepNext/>
              <w:keepLines/>
              <w:spacing w:after="0"/>
              <w:jc w:val="center"/>
              <w:rPr>
                <w:rFonts w:ascii="Arial" w:eastAsia="PMingLiU" w:hAnsi="Arial"/>
                <w:sz w:val="18"/>
              </w:rPr>
            </w:pPr>
          </w:p>
        </w:tc>
      </w:tr>
      <w:tr w:rsidR="00813896" w:rsidRPr="007B4467"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7B4467" w:rsidRDefault="00813896" w:rsidP="00813896">
            <w:pPr>
              <w:pStyle w:val="TAL"/>
            </w:pPr>
            <w:r w:rsidRPr="007B4467">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7B4467" w:rsidRDefault="00813896" w:rsidP="00813896">
            <w:pPr>
              <w:keepNext/>
              <w:keepLines/>
              <w:spacing w:after="0"/>
              <w:jc w:val="center"/>
              <w:rPr>
                <w:rFonts w:ascii="Arial" w:eastAsia="PMingLiU" w:hAnsi="Arial"/>
                <w:sz w:val="18"/>
              </w:rPr>
            </w:pPr>
          </w:p>
        </w:tc>
      </w:tr>
      <w:tr w:rsidR="00813896" w:rsidRPr="007B4467"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7B4467" w:rsidRDefault="00813896" w:rsidP="00813896">
            <w:pPr>
              <w:pStyle w:val="TAL"/>
              <w:rPr>
                <w:rFonts w:eastAsia="PMingLiU"/>
                <w:lang w:eastAsia="ja-JP"/>
              </w:rPr>
            </w:pPr>
            <w:r w:rsidRPr="007B4467">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7B4467" w:rsidRDefault="00813896" w:rsidP="00813896">
            <w:pPr>
              <w:keepNext/>
              <w:keepLines/>
              <w:spacing w:after="0"/>
              <w:jc w:val="center"/>
              <w:rPr>
                <w:rFonts w:ascii="Arial" w:eastAsia="PMingLiU" w:hAnsi="Arial"/>
                <w:sz w:val="18"/>
              </w:rPr>
            </w:pPr>
          </w:p>
        </w:tc>
      </w:tr>
      <w:tr w:rsidR="00813896" w:rsidRPr="007B4467"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7B4467" w:rsidRDefault="00813896" w:rsidP="00813896">
            <w:pPr>
              <w:pStyle w:val="TAL"/>
              <w:rPr>
                <w:rFonts w:eastAsia="PMingLiU"/>
                <w:lang w:eastAsia="ja-JP"/>
              </w:rPr>
            </w:pPr>
            <w:r w:rsidRPr="007B4467">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7B4467" w:rsidRDefault="00813896" w:rsidP="00813896">
            <w:pPr>
              <w:pStyle w:val="TAL"/>
              <w:rPr>
                <w:rFonts w:eastAsia="PMingLiU"/>
                <w:lang w:eastAsia="ja-JP"/>
              </w:rPr>
            </w:pPr>
            <w:r w:rsidRPr="007B4467">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7B4467" w:rsidRDefault="00813896" w:rsidP="00813896">
            <w:pPr>
              <w:keepNext/>
              <w:keepLines/>
              <w:spacing w:after="0"/>
              <w:jc w:val="center"/>
              <w:rPr>
                <w:rFonts w:ascii="Arial" w:eastAsia="PMingLiU" w:hAnsi="Arial"/>
                <w:sz w:val="18"/>
              </w:rPr>
            </w:pPr>
          </w:p>
        </w:tc>
      </w:tr>
      <w:tr w:rsidR="00813896" w:rsidRPr="007B4467"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7B4467" w:rsidRDefault="00813896" w:rsidP="00813896">
            <w:pPr>
              <w:pStyle w:val="TAL"/>
            </w:pPr>
            <w:r w:rsidRPr="007B4467">
              <w:t>DC_3A-18A_n257A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7B4467" w:rsidRDefault="00813896" w:rsidP="00813896">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7B4467" w:rsidRDefault="00813896" w:rsidP="00813896">
            <w:pPr>
              <w:keepNext/>
              <w:keepLines/>
              <w:spacing w:after="0"/>
              <w:jc w:val="center"/>
              <w:rPr>
                <w:rFonts w:ascii="Arial" w:eastAsia="PMingLiU" w:hAnsi="Arial"/>
                <w:sz w:val="18"/>
              </w:rPr>
            </w:pPr>
          </w:p>
        </w:tc>
      </w:tr>
      <w:tr w:rsidR="008304A8" w:rsidRPr="007B4467"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7B4467" w:rsidRDefault="008304A8" w:rsidP="008304A8">
            <w:pPr>
              <w:pStyle w:val="TAL"/>
            </w:pPr>
            <w:r w:rsidRPr="007B4467">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7B4467" w:rsidRDefault="008304A8" w:rsidP="008304A8">
            <w:pPr>
              <w:keepNext/>
              <w:keepLines/>
              <w:spacing w:after="0"/>
              <w:jc w:val="center"/>
              <w:rPr>
                <w:rFonts w:ascii="Arial" w:eastAsia="PMingLiU" w:hAnsi="Arial"/>
                <w:sz w:val="18"/>
              </w:rPr>
            </w:pPr>
          </w:p>
        </w:tc>
      </w:tr>
      <w:tr w:rsidR="00813896" w:rsidRPr="007B4467"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7B4467" w:rsidRDefault="00813896" w:rsidP="00813896">
            <w:pPr>
              <w:pStyle w:val="TAL"/>
              <w:rPr>
                <w:rFonts w:eastAsia="PMingLiU"/>
                <w:lang w:eastAsia="ja-JP"/>
              </w:rPr>
            </w:pPr>
            <w:r w:rsidRPr="007B4467">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7B4467" w:rsidRDefault="00813896" w:rsidP="00813896">
            <w:pPr>
              <w:pStyle w:val="TAL"/>
            </w:pPr>
            <w:r w:rsidRPr="007B4467">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7B4467" w:rsidRDefault="00813896" w:rsidP="00813896">
            <w:pPr>
              <w:keepNext/>
              <w:keepLines/>
              <w:spacing w:after="0"/>
              <w:jc w:val="center"/>
              <w:rPr>
                <w:rFonts w:ascii="Arial" w:eastAsia="PMingLiU" w:hAnsi="Arial"/>
                <w:sz w:val="18"/>
              </w:rPr>
            </w:pPr>
          </w:p>
        </w:tc>
      </w:tr>
      <w:tr w:rsidR="00813896" w:rsidRPr="007B4467"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7B4467" w:rsidRDefault="00813896" w:rsidP="00813896">
            <w:pPr>
              <w:pStyle w:val="TAL"/>
            </w:pPr>
            <w:r w:rsidRPr="007B4467">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7B4467" w:rsidRDefault="00813896" w:rsidP="00813896">
            <w:pPr>
              <w:pStyle w:val="TAL"/>
            </w:pPr>
            <w:r w:rsidRPr="007B4467">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7B4467" w:rsidRDefault="00813896" w:rsidP="00813896">
            <w:pPr>
              <w:keepNext/>
              <w:keepLines/>
              <w:spacing w:after="0"/>
              <w:jc w:val="center"/>
              <w:rPr>
                <w:rFonts w:ascii="Arial" w:eastAsia="PMingLiU" w:hAnsi="Arial"/>
                <w:sz w:val="18"/>
              </w:rPr>
            </w:pPr>
          </w:p>
        </w:tc>
      </w:tr>
      <w:tr w:rsidR="00813896" w:rsidRPr="007B4467"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7B4467" w:rsidRDefault="00813896" w:rsidP="00813896">
            <w:pPr>
              <w:pStyle w:val="TAL"/>
              <w:rPr>
                <w:rFonts w:eastAsia="PMingLiU"/>
                <w:lang w:eastAsia="ja-JP"/>
              </w:rPr>
            </w:pPr>
            <w:r w:rsidRPr="007B4467">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7B4467" w:rsidRDefault="00813896" w:rsidP="00813896">
            <w:pPr>
              <w:keepNext/>
              <w:keepLines/>
              <w:spacing w:after="0"/>
              <w:jc w:val="center"/>
              <w:rPr>
                <w:rFonts w:ascii="Arial" w:eastAsia="PMingLiU" w:hAnsi="Arial"/>
                <w:sz w:val="18"/>
              </w:rPr>
            </w:pPr>
          </w:p>
        </w:tc>
      </w:tr>
      <w:tr w:rsidR="00813896" w:rsidRPr="007B4467"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7B4467" w:rsidRDefault="00813896" w:rsidP="00813896">
            <w:pPr>
              <w:pStyle w:val="TAL"/>
            </w:pPr>
            <w:r w:rsidRPr="007B4467">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7B4467" w:rsidRDefault="00813896" w:rsidP="00813896">
            <w:pPr>
              <w:keepNext/>
              <w:keepLines/>
              <w:spacing w:after="0"/>
              <w:jc w:val="center"/>
              <w:rPr>
                <w:rFonts w:ascii="Arial" w:eastAsia="PMingLiU" w:hAnsi="Arial"/>
                <w:sz w:val="18"/>
              </w:rPr>
            </w:pPr>
          </w:p>
        </w:tc>
      </w:tr>
      <w:tr w:rsidR="00813896" w:rsidRPr="007B4467"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7B4467" w:rsidRDefault="00813896" w:rsidP="00813896">
            <w:pPr>
              <w:pStyle w:val="TAL"/>
            </w:pPr>
            <w:r w:rsidRPr="007B4467">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7B4467" w:rsidRDefault="00813896" w:rsidP="00813896">
            <w:pPr>
              <w:keepNext/>
              <w:keepLines/>
              <w:spacing w:after="0"/>
              <w:jc w:val="center"/>
              <w:rPr>
                <w:rFonts w:ascii="Arial" w:eastAsia="PMingLiU" w:hAnsi="Arial"/>
                <w:sz w:val="18"/>
              </w:rPr>
            </w:pPr>
          </w:p>
        </w:tc>
      </w:tr>
      <w:tr w:rsidR="00813896" w:rsidRPr="007B4467"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7B4467" w:rsidRDefault="00813896" w:rsidP="00813896">
            <w:pPr>
              <w:pStyle w:val="TAL"/>
            </w:pPr>
            <w:r w:rsidRPr="007B4467">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7B4467" w:rsidRDefault="00813896" w:rsidP="00813896">
            <w:pPr>
              <w:keepNext/>
              <w:keepLines/>
              <w:spacing w:after="0"/>
              <w:jc w:val="center"/>
              <w:rPr>
                <w:rFonts w:ascii="Arial" w:eastAsia="PMingLiU" w:hAnsi="Arial"/>
                <w:sz w:val="18"/>
              </w:rPr>
            </w:pPr>
          </w:p>
        </w:tc>
      </w:tr>
      <w:tr w:rsidR="00813896" w:rsidRPr="007B4467"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7B4467" w:rsidRDefault="00813896" w:rsidP="00813896">
            <w:pPr>
              <w:pStyle w:val="TAL"/>
            </w:pPr>
            <w:r w:rsidRPr="007B4467">
              <w:t>DC_3A-41A_n257A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7B4467" w:rsidRDefault="00813896" w:rsidP="00813896">
            <w:pPr>
              <w:keepNext/>
              <w:keepLines/>
              <w:spacing w:after="0"/>
              <w:jc w:val="center"/>
              <w:rPr>
                <w:rFonts w:ascii="Arial" w:eastAsia="PMingLiU" w:hAnsi="Arial"/>
                <w:sz w:val="18"/>
                <w:lang w:eastAsia="ja-JP"/>
              </w:rPr>
            </w:pPr>
            <w:r w:rsidRPr="007B4467">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7B4467" w:rsidRDefault="00813896" w:rsidP="00813896">
            <w:pPr>
              <w:keepNext/>
              <w:keepLines/>
              <w:spacing w:after="0"/>
              <w:jc w:val="center"/>
              <w:rPr>
                <w:rFonts w:ascii="Arial" w:eastAsia="PMingLiU" w:hAnsi="Arial"/>
                <w:sz w:val="18"/>
              </w:rPr>
            </w:pPr>
          </w:p>
        </w:tc>
      </w:tr>
      <w:tr w:rsidR="008304A8" w:rsidRPr="007B4467"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7B4467" w:rsidRDefault="008304A8" w:rsidP="008304A8">
            <w:pPr>
              <w:pStyle w:val="TAL"/>
            </w:pPr>
            <w:r w:rsidRPr="007B4467">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7B4467" w:rsidRDefault="008304A8" w:rsidP="008304A8">
            <w:pPr>
              <w:keepNext/>
              <w:keepLines/>
              <w:spacing w:after="0"/>
              <w:jc w:val="center"/>
              <w:rPr>
                <w:rFonts w:ascii="Arial" w:eastAsia="PMingLiU" w:hAnsi="Arial"/>
                <w:sz w:val="18"/>
              </w:rPr>
            </w:pPr>
          </w:p>
        </w:tc>
      </w:tr>
      <w:tr w:rsidR="00813896" w:rsidRPr="007B4467"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7B4467" w:rsidRDefault="00813896" w:rsidP="00813896">
            <w:pPr>
              <w:pStyle w:val="TAL"/>
              <w:rPr>
                <w:rFonts w:eastAsia="PMingLiU"/>
                <w:lang w:eastAsia="ja-JP"/>
              </w:rPr>
            </w:pPr>
            <w:r w:rsidRPr="007B4467">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7B4467" w:rsidRDefault="00813896" w:rsidP="00813896">
            <w:pPr>
              <w:keepNext/>
              <w:keepLines/>
              <w:spacing w:after="0"/>
              <w:jc w:val="center"/>
              <w:rPr>
                <w:rFonts w:ascii="Arial" w:eastAsia="PMingLiU" w:hAnsi="Arial"/>
                <w:sz w:val="18"/>
              </w:rPr>
            </w:pPr>
          </w:p>
        </w:tc>
      </w:tr>
      <w:tr w:rsidR="00813896" w:rsidRPr="007B4467"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7B4467" w:rsidRDefault="00813896" w:rsidP="00813896">
            <w:pPr>
              <w:pStyle w:val="TAL"/>
            </w:pPr>
            <w:r w:rsidRPr="007B4467">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7B4467" w:rsidRDefault="00813896" w:rsidP="00813896">
            <w:pPr>
              <w:keepNext/>
              <w:keepLines/>
              <w:spacing w:after="0"/>
              <w:jc w:val="center"/>
              <w:rPr>
                <w:rFonts w:ascii="Arial" w:eastAsia="PMingLiU" w:hAnsi="Arial"/>
                <w:sz w:val="18"/>
              </w:rPr>
            </w:pPr>
          </w:p>
        </w:tc>
      </w:tr>
      <w:tr w:rsidR="00813896" w:rsidRPr="007B4467"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7B4467" w:rsidRDefault="00813896" w:rsidP="00813896">
            <w:pPr>
              <w:pStyle w:val="TAL"/>
            </w:pPr>
            <w:r w:rsidRPr="007B4467">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7B4467" w:rsidRDefault="00813896" w:rsidP="00813896">
            <w:pPr>
              <w:keepNext/>
              <w:keepLines/>
              <w:spacing w:after="0"/>
              <w:jc w:val="center"/>
              <w:rPr>
                <w:rFonts w:ascii="Arial" w:eastAsia="PMingLiU" w:hAnsi="Arial"/>
                <w:sz w:val="18"/>
              </w:rPr>
            </w:pPr>
          </w:p>
        </w:tc>
      </w:tr>
      <w:tr w:rsidR="00813896" w:rsidRPr="007B4467"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7B4467" w:rsidRDefault="00813896" w:rsidP="00813896">
            <w:pPr>
              <w:pStyle w:val="TAL"/>
            </w:pPr>
            <w:r w:rsidRPr="007B4467">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7B4467" w:rsidRDefault="00813896" w:rsidP="00813896">
            <w:pPr>
              <w:pStyle w:val="TAL"/>
              <w:rPr>
                <w:rFonts w:eastAsia="PMingLiU"/>
                <w:lang w:eastAsia="ja-JP"/>
              </w:rPr>
            </w:pPr>
            <w:r w:rsidRPr="007B4467">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7B4467" w:rsidRDefault="00813896" w:rsidP="00813896">
            <w:pPr>
              <w:keepNext/>
              <w:keepLines/>
              <w:spacing w:after="0"/>
              <w:jc w:val="center"/>
              <w:rPr>
                <w:rFonts w:ascii="Arial" w:eastAsia="PMingLiU" w:hAnsi="Arial"/>
                <w:sz w:val="18"/>
              </w:rPr>
            </w:pPr>
          </w:p>
        </w:tc>
      </w:tr>
      <w:tr w:rsidR="00813896" w:rsidRPr="007B4467"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7B4467" w:rsidRDefault="00813896" w:rsidP="00813896">
            <w:pPr>
              <w:pStyle w:val="TAL"/>
            </w:pPr>
            <w:r w:rsidRPr="007B4467">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7B4467" w:rsidRDefault="00813896" w:rsidP="00813896">
            <w:pPr>
              <w:keepNext/>
              <w:keepLines/>
              <w:spacing w:after="0"/>
              <w:jc w:val="center"/>
              <w:rPr>
                <w:rFonts w:ascii="Arial" w:eastAsia="PMingLiU" w:hAnsi="Arial"/>
                <w:sz w:val="18"/>
              </w:rPr>
            </w:pPr>
          </w:p>
        </w:tc>
      </w:tr>
      <w:tr w:rsidR="00813896" w:rsidRPr="007B4467"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7B4467" w:rsidRDefault="00813896" w:rsidP="00813896">
            <w:pPr>
              <w:pStyle w:val="TAL"/>
            </w:pPr>
            <w:r w:rsidRPr="007B4467">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7B4467" w:rsidRDefault="00813896" w:rsidP="00813896">
            <w:pPr>
              <w:keepNext/>
              <w:keepLines/>
              <w:spacing w:after="0"/>
              <w:jc w:val="center"/>
              <w:rPr>
                <w:rFonts w:ascii="Arial" w:eastAsia="PMingLiU" w:hAnsi="Arial"/>
                <w:sz w:val="18"/>
              </w:rPr>
            </w:pPr>
          </w:p>
        </w:tc>
      </w:tr>
      <w:tr w:rsidR="00813896" w:rsidRPr="007B4467"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7B4467" w:rsidRDefault="00813896" w:rsidP="00813896">
            <w:pPr>
              <w:pStyle w:val="TAL"/>
            </w:pPr>
            <w:r w:rsidRPr="007B4467">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7B4467" w:rsidRDefault="00813896" w:rsidP="00813896">
            <w:pPr>
              <w:pStyle w:val="TAL"/>
            </w:pPr>
            <w:r w:rsidRPr="007B4467">
              <w:t>DC_3A-42D_n257</w:t>
            </w:r>
            <w:r w:rsidRPr="007B4467">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7B4467" w:rsidRDefault="00813896" w:rsidP="00813896">
            <w:pPr>
              <w:keepNext/>
              <w:keepLines/>
              <w:spacing w:after="0"/>
              <w:jc w:val="center"/>
              <w:rPr>
                <w:rFonts w:ascii="Arial" w:eastAsia="PMingLiU" w:hAnsi="Arial"/>
                <w:sz w:val="18"/>
              </w:rPr>
            </w:pPr>
          </w:p>
        </w:tc>
      </w:tr>
      <w:tr w:rsidR="00813896" w:rsidRPr="007B4467"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7B4467" w:rsidRDefault="00813896" w:rsidP="00813896">
            <w:pPr>
              <w:pStyle w:val="TAL"/>
            </w:pPr>
            <w:r w:rsidRPr="007B4467">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7B4467" w:rsidRDefault="00813896" w:rsidP="00813896">
            <w:pPr>
              <w:keepNext/>
              <w:keepLines/>
              <w:spacing w:after="0"/>
              <w:jc w:val="center"/>
              <w:rPr>
                <w:rFonts w:ascii="Arial" w:eastAsia="PMingLiU" w:hAnsi="Arial"/>
                <w:sz w:val="18"/>
              </w:rPr>
            </w:pPr>
          </w:p>
        </w:tc>
      </w:tr>
      <w:tr w:rsidR="00813896" w:rsidRPr="007B4467"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7B4467" w:rsidRDefault="00813896" w:rsidP="00813896">
            <w:pPr>
              <w:pStyle w:val="TAL"/>
            </w:pPr>
            <w:r w:rsidRPr="007B4467">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7B4467" w:rsidRDefault="00813896" w:rsidP="00813896">
            <w:pPr>
              <w:keepNext/>
              <w:keepLines/>
              <w:spacing w:after="0"/>
              <w:jc w:val="center"/>
              <w:rPr>
                <w:rFonts w:ascii="Arial" w:eastAsia="PMingLiU" w:hAnsi="Arial"/>
                <w:sz w:val="18"/>
              </w:rPr>
            </w:pPr>
          </w:p>
        </w:tc>
      </w:tr>
      <w:tr w:rsidR="00813896" w:rsidRPr="007B4467"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7B4467" w:rsidRDefault="00813896" w:rsidP="00813896">
            <w:pPr>
              <w:pStyle w:val="TAL"/>
            </w:pPr>
            <w:r w:rsidRPr="007B4467">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7B4467" w:rsidRDefault="00813896" w:rsidP="00813896">
            <w:pPr>
              <w:keepNext/>
              <w:keepLines/>
              <w:spacing w:after="0"/>
              <w:jc w:val="center"/>
              <w:rPr>
                <w:rFonts w:ascii="Arial" w:eastAsia="PMingLiU" w:hAnsi="Arial"/>
                <w:sz w:val="18"/>
              </w:rPr>
            </w:pPr>
          </w:p>
        </w:tc>
      </w:tr>
      <w:tr w:rsidR="00813896" w:rsidRPr="007B4467"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7B4467" w:rsidRDefault="00813896" w:rsidP="00813896">
            <w:pPr>
              <w:pStyle w:val="TAL"/>
            </w:pPr>
            <w:r w:rsidRPr="007B4467">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7B4467" w:rsidRDefault="00813896" w:rsidP="00813896">
            <w:pPr>
              <w:keepNext/>
              <w:keepLines/>
              <w:spacing w:after="0"/>
              <w:jc w:val="center"/>
              <w:rPr>
                <w:rFonts w:ascii="Arial" w:eastAsia="PMingLiU" w:hAnsi="Arial"/>
                <w:sz w:val="18"/>
              </w:rPr>
            </w:pPr>
          </w:p>
        </w:tc>
      </w:tr>
      <w:tr w:rsidR="00813896" w:rsidRPr="007B4467"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7B4467" w:rsidRDefault="00813896" w:rsidP="00813896">
            <w:pPr>
              <w:pStyle w:val="TAL"/>
            </w:pPr>
            <w:r w:rsidRPr="007B4467">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7B4467" w:rsidRDefault="00813896" w:rsidP="00813896">
            <w:pPr>
              <w:keepNext/>
              <w:keepLines/>
              <w:spacing w:after="0"/>
              <w:jc w:val="center"/>
              <w:rPr>
                <w:rFonts w:ascii="Arial" w:eastAsia="PMingLiU" w:hAnsi="Arial"/>
                <w:sz w:val="18"/>
              </w:rPr>
            </w:pPr>
          </w:p>
        </w:tc>
      </w:tr>
      <w:tr w:rsidR="00813896" w:rsidRPr="007B4467"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7B4467" w:rsidRDefault="00813896" w:rsidP="00813896">
            <w:pPr>
              <w:pStyle w:val="TAL"/>
            </w:pPr>
            <w:r w:rsidRPr="007B4467">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7B4467" w:rsidRDefault="00813896" w:rsidP="00813896">
            <w:pPr>
              <w:pStyle w:val="TAL"/>
            </w:pPr>
            <w:r w:rsidRPr="007B4467">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7B4467" w:rsidRDefault="00813896" w:rsidP="00813896">
            <w:pPr>
              <w:keepNext/>
              <w:keepLines/>
              <w:spacing w:after="0"/>
              <w:jc w:val="center"/>
              <w:rPr>
                <w:rFonts w:ascii="Arial" w:eastAsia="PMingLiU" w:hAnsi="Arial"/>
                <w:sz w:val="18"/>
              </w:rPr>
            </w:pPr>
          </w:p>
        </w:tc>
      </w:tr>
      <w:tr w:rsidR="00813896" w:rsidRPr="007B4467"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7B4467" w:rsidRDefault="00813896" w:rsidP="00813896">
            <w:pPr>
              <w:pStyle w:val="TAL"/>
              <w:rPr>
                <w:rFonts w:eastAsia="PMingLiU"/>
                <w:lang w:eastAsia="ja-JP"/>
              </w:rPr>
            </w:pPr>
            <w:r w:rsidRPr="007B4467">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7B4467" w:rsidRDefault="00813896" w:rsidP="00813896">
            <w:pPr>
              <w:keepNext/>
              <w:keepLines/>
              <w:spacing w:after="0"/>
              <w:jc w:val="center"/>
              <w:rPr>
                <w:rFonts w:ascii="Arial" w:eastAsia="PMingLiU" w:hAnsi="Arial"/>
                <w:sz w:val="18"/>
              </w:rPr>
            </w:pPr>
          </w:p>
        </w:tc>
      </w:tr>
      <w:tr w:rsidR="00813896" w:rsidRPr="007B4467"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7B4467" w:rsidRDefault="00813896" w:rsidP="00813896">
            <w:pPr>
              <w:pStyle w:val="TAL"/>
              <w:rPr>
                <w:rFonts w:eastAsia="PMingLiU"/>
                <w:lang w:eastAsia="ja-JP"/>
              </w:rPr>
            </w:pPr>
            <w:r w:rsidRPr="007B4467">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7B4467" w:rsidRDefault="00813896" w:rsidP="00813896">
            <w:pPr>
              <w:keepNext/>
              <w:keepLines/>
              <w:spacing w:after="0"/>
              <w:jc w:val="center"/>
              <w:rPr>
                <w:rFonts w:ascii="Arial" w:eastAsia="PMingLiU" w:hAnsi="Arial"/>
                <w:sz w:val="18"/>
              </w:rPr>
            </w:pPr>
          </w:p>
        </w:tc>
      </w:tr>
      <w:tr w:rsidR="00813896" w:rsidRPr="007B4467"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7B4467" w:rsidRDefault="00813896" w:rsidP="00813896">
            <w:pPr>
              <w:pStyle w:val="TAL"/>
              <w:rPr>
                <w:rFonts w:eastAsia="PMingLiU"/>
                <w:lang w:eastAsia="ja-JP"/>
              </w:rPr>
            </w:pPr>
            <w:r w:rsidRPr="007B4467">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7B4467" w:rsidRDefault="00813896" w:rsidP="00813896">
            <w:pPr>
              <w:keepNext/>
              <w:keepLines/>
              <w:spacing w:after="0"/>
              <w:jc w:val="center"/>
              <w:rPr>
                <w:rFonts w:ascii="Arial" w:eastAsia="PMingLiU" w:hAnsi="Arial"/>
                <w:sz w:val="18"/>
              </w:rPr>
            </w:pPr>
          </w:p>
        </w:tc>
      </w:tr>
      <w:tr w:rsidR="00813896" w:rsidRPr="007B4467"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7B4467" w:rsidRDefault="00813896" w:rsidP="00813896">
            <w:pPr>
              <w:pStyle w:val="TAL"/>
              <w:rPr>
                <w:rFonts w:eastAsia="PMingLiU"/>
                <w:lang w:eastAsia="ja-JP"/>
              </w:rPr>
            </w:pPr>
            <w:r w:rsidRPr="007B4467">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7B4467" w:rsidRDefault="00813896" w:rsidP="00813896">
            <w:pPr>
              <w:pStyle w:val="TAL"/>
              <w:rPr>
                <w:rFonts w:eastAsia="PMingLiU"/>
                <w:lang w:eastAsia="ja-JP"/>
              </w:rPr>
            </w:pPr>
            <w:r w:rsidRPr="007B4467">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7B4467" w:rsidRDefault="00813896" w:rsidP="00813896">
            <w:pPr>
              <w:keepNext/>
              <w:keepLines/>
              <w:spacing w:after="0"/>
              <w:jc w:val="center"/>
              <w:rPr>
                <w:rFonts w:ascii="Arial" w:eastAsia="PMingLiU" w:hAnsi="Arial"/>
                <w:sz w:val="18"/>
              </w:rPr>
            </w:pPr>
          </w:p>
        </w:tc>
      </w:tr>
      <w:tr w:rsidR="00813896" w:rsidRPr="007B4467"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7B4467" w:rsidRDefault="00813896" w:rsidP="00813896">
            <w:pPr>
              <w:pStyle w:val="TAL"/>
              <w:rPr>
                <w:rFonts w:eastAsia="PMingLiU"/>
                <w:lang w:eastAsia="ja-JP"/>
              </w:rPr>
            </w:pPr>
            <w:r w:rsidRPr="007B4467">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7B4467" w:rsidRDefault="00813896" w:rsidP="00813896">
            <w:pPr>
              <w:pStyle w:val="TAL"/>
            </w:pPr>
            <w:r w:rsidRPr="007B4467">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7B4467" w:rsidRDefault="00813896" w:rsidP="00813896">
            <w:pPr>
              <w:keepNext/>
              <w:keepLines/>
              <w:spacing w:after="0"/>
              <w:jc w:val="center"/>
              <w:rPr>
                <w:rFonts w:ascii="Arial" w:eastAsia="PMingLiU" w:hAnsi="Arial"/>
                <w:sz w:val="18"/>
              </w:rPr>
            </w:pPr>
          </w:p>
        </w:tc>
      </w:tr>
      <w:tr w:rsidR="00813896" w:rsidRPr="007B4467"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7B4467" w:rsidRDefault="00813896" w:rsidP="00813896">
            <w:pPr>
              <w:pStyle w:val="TAL"/>
            </w:pPr>
            <w:r w:rsidRPr="007B4467">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7B4467" w:rsidRDefault="00813896" w:rsidP="00813896">
            <w:pPr>
              <w:keepNext/>
              <w:keepLines/>
              <w:spacing w:after="0"/>
              <w:jc w:val="center"/>
              <w:rPr>
                <w:rFonts w:ascii="Arial" w:eastAsia="PMingLiU" w:hAnsi="Arial"/>
                <w:sz w:val="18"/>
              </w:rPr>
            </w:pPr>
          </w:p>
        </w:tc>
      </w:tr>
      <w:tr w:rsidR="00813896" w:rsidRPr="007B4467"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7B4467" w:rsidRDefault="00813896" w:rsidP="00813896">
            <w:pPr>
              <w:pStyle w:val="TAL"/>
            </w:pPr>
            <w:r w:rsidRPr="007B4467">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7B4467" w:rsidRDefault="00813896" w:rsidP="00813896">
            <w:pPr>
              <w:keepNext/>
              <w:keepLines/>
              <w:spacing w:after="0"/>
              <w:jc w:val="center"/>
              <w:rPr>
                <w:rFonts w:ascii="Arial" w:eastAsia="PMingLiU" w:hAnsi="Arial"/>
                <w:sz w:val="18"/>
              </w:rPr>
            </w:pPr>
          </w:p>
        </w:tc>
      </w:tr>
      <w:tr w:rsidR="00813896" w:rsidRPr="007B4467"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7B4467" w:rsidRDefault="00813896" w:rsidP="00813896">
            <w:pPr>
              <w:pStyle w:val="TAL"/>
            </w:pPr>
            <w:r w:rsidRPr="007B4467">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7B4467" w:rsidRDefault="00813896" w:rsidP="00813896">
            <w:pPr>
              <w:keepNext/>
              <w:keepLines/>
              <w:spacing w:after="0"/>
              <w:jc w:val="center"/>
              <w:rPr>
                <w:rFonts w:ascii="Arial" w:eastAsia="PMingLiU" w:hAnsi="Arial"/>
                <w:sz w:val="18"/>
              </w:rPr>
            </w:pPr>
          </w:p>
        </w:tc>
      </w:tr>
      <w:tr w:rsidR="00813896" w:rsidRPr="007B4467"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7B4467" w:rsidRDefault="00813896" w:rsidP="00813896">
            <w:pPr>
              <w:pStyle w:val="TAL"/>
            </w:pPr>
            <w:r w:rsidRPr="007B4467">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7B4467" w:rsidRDefault="00813896" w:rsidP="00813896">
            <w:pPr>
              <w:keepNext/>
              <w:keepLines/>
              <w:spacing w:after="0"/>
              <w:jc w:val="center"/>
              <w:rPr>
                <w:rFonts w:ascii="Arial" w:eastAsia="PMingLiU" w:hAnsi="Arial"/>
                <w:sz w:val="18"/>
              </w:rPr>
            </w:pPr>
          </w:p>
        </w:tc>
      </w:tr>
      <w:tr w:rsidR="00813896" w:rsidRPr="007B4467"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7B4467" w:rsidRDefault="00813896" w:rsidP="00813896">
            <w:pPr>
              <w:pStyle w:val="TAL"/>
            </w:pPr>
            <w:r w:rsidRPr="007B4467">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7B4467" w:rsidRDefault="00813896" w:rsidP="00813896">
            <w:pPr>
              <w:keepNext/>
              <w:keepLines/>
              <w:spacing w:after="0"/>
              <w:jc w:val="center"/>
              <w:rPr>
                <w:rFonts w:ascii="Arial" w:eastAsia="PMingLiU" w:hAnsi="Arial"/>
                <w:sz w:val="18"/>
              </w:rPr>
            </w:pPr>
          </w:p>
        </w:tc>
      </w:tr>
      <w:tr w:rsidR="00813896" w:rsidRPr="007B4467"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7B4467" w:rsidRDefault="00813896" w:rsidP="00813896">
            <w:pPr>
              <w:pStyle w:val="TAL"/>
            </w:pPr>
            <w:r w:rsidRPr="007B4467">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7B4467" w:rsidRDefault="00813896" w:rsidP="00813896">
            <w:pPr>
              <w:pStyle w:val="TAL"/>
            </w:pPr>
            <w:r w:rsidRPr="007B4467">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7B4467" w:rsidRDefault="00813896" w:rsidP="00813896">
            <w:pPr>
              <w:pStyle w:val="TAL"/>
            </w:pPr>
            <w:r w:rsidRPr="007B4467">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7B4467" w:rsidRDefault="00813896" w:rsidP="00813896">
            <w:pPr>
              <w:keepNext/>
              <w:keepLines/>
              <w:spacing w:after="0"/>
              <w:jc w:val="center"/>
              <w:rPr>
                <w:rFonts w:ascii="Arial" w:eastAsia="PMingLiU" w:hAnsi="Arial"/>
                <w:sz w:val="18"/>
              </w:rPr>
            </w:pPr>
          </w:p>
        </w:tc>
      </w:tr>
      <w:tr w:rsidR="00813896" w:rsidRPr="007B4467"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7B4467" w:rsidRDefault="00813896" w:rsidP="00813896">
            <w:pPr>
              <w:pStyle w:val="TAL"/>
            </w:pPr>
            <w:r w:rsidRPr="007B4467">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7B4467" w:rsidRDefault="00813896" w:rsidP="00813896">
            <w:pPr>
              <w:keepNext/>
              <w:keepLines/>
              <w:spacing w:after="0"/>
              <w:jc w:val="center"/>
              <w:rPr>
                <w:rFonts w:ascii="Arial" w:eastAsia="PMingLiU" w:hAnsi="Arial"/>
                <w:sz w:val="18"/>
              </w:rPr>
            </w:pPr>
          </w:p>
        </w:tc>
      </w:tr>
      <w:tr w:rsidR="00813896" w:rsidRPr="007B4467"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7B4467" w:rsidRDefault="00813896" w:rsidP="00813896">
            <w:pPr>
              <w:pStyle w:val="TAL"/>
            </w:pPr>
            <w:r w:rsidRPr="007B4467">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7B4467" w:rsidRDefault="00813896" w:rsidP="00813896">
            <w:pPr>
              <w:keepNext/>
              <w:keepLines/>
              <w:spacing w:after="0"/>
              <w:jc w:val="center"/>
              <w:rPr>
                <w:rFonts w:ascii="Arial" w:eastAsia="PMingLiU" w:hAnsi="Arial"/>
                <w:sz w:val="18"/>
              </w:rPr>
            </w:pPr>
          </w:p>
        </w:tc>
      </w:tr>
      <w:tr w:rsidR="00813896" w:rsidRPr="007B4467"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7B4467" w:rsidRDefault="00813896" w:rsidP="00813896">
            <w:pPr>
              <w:pStyle w:val="TAL"/>
            </w:pPr>
            <w:r w:rsidRPr="007B4467">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7B4467" w:rsidRDefault="00813896" w:rsidP="00813896">
            <w:pPr>
              <w:keepNext/>
              <w:keepLines/>
              <w:spacing w:after="0"/>
              <w:jc w:val="center"/>
              <w:rPr>
                <w:rFonts w:ascii="Arial" w:eastAsia="PMingLiU" w:hAnsi="Arial"/>
                <w:sz w:val="18"/>
              </w:rPr>
            </w:pPr>
          </w:p>
        </w:tc>
      </w:tr>
      <w:tr w:rsidR="00813896" w:rsidRPr="007B4467"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7B4467" w:rsidRDefault="00813896" w:rsidP="00813896">
            <w:pPr>
              <w:pStyle w:val="TAL"/>
            </w:pPr>
            <w:r w:rsidRPr="007B4467">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7B4467" w:rsidRDefault="00813896" w:rsidP="00813896">
            <w:pPr>
              <w:keepNext/>
              <w:keepLines/>
              <w:spacing w:after="0"/>
              <w:jc w:val="center"/>
              <w:rPr>
                <w:rFonts w:ascii="Arial" w:eastAsia="PMingLiU" w:hAnsi="Arial"/>
                <w:sz w:val="18"/>
              </w:rPr>
            </w:pPr>
          </w:p>
        </w:tc>
      </w:tr>
      <w:tr w:rsidR="00813896" w:rsidRPr="007B4467"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7B4467" w:rsidRDefault="00813896" w:rsidP="00813896">
            <w:pPr>
              <w:keepNext/>
              <w:keepLines/>
              <w:spacing w:after="0"/>
              <w:jc w:val="center"/>
              <w:rPr>
                <w:rFonts w:ascii="Arial" w:eastAsia="PMingLiU" w:hAnsi="Arial"/>
                <w:sz w:val="18"/>
              </w:rPr>
            </w:pPr>
          </w:p>
        </w:tc>
      </w:tr>
      <w:tr w:rsidR="00813896" w:rsidRPr="007B4467"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7B4467" w:rsidRDefault="00813896" w:rsidP="00813896">
            <w:pPr>
              <w:keepNext/>
              <w:keepLines/>
              <w:spacing w:after="0"/>
              <w:jc w:val="center"/>
              <w:rPr>
                <w:rFonts w:ascii="Arial" w:eastAsia="PMingLiU" w:hAnsi="Arial"/>
                <w:sz w:val="18"/>
              </w:rPr>
            </w:pPr>
          </w:p>
        </w:tc>
      </w:tr>
      <w:tr w:rsidR="00813896" w:rsidRPr="007B4467"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7B4467" w:rsidRDefault="00813896" w:rsidP="00813896">
            <w:pPr>
              <w:keepNext/>
              <w:keepLines/>
              <w:spacing w:after="0"/>
              <w:jc w:val="center"/>
              <w:rPr>
                <w:rFonts w:ascii="Arial" w:eastAsia="PMingLiU" w:hAnsi="Arial"/>
                <w:sz w:val="18"/>
              </w:rPr>
            </w:pPr>
          </w:p>
        </w:tc>
      </w:tr>
      <w:tr w:rsidR="00813896" w:rsidRPr="007B4467"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7B4467" w:rsidRDefault="00813896" w:rsidP="00813896">
            <w:pPr>
              <w:pStyle w:val="TAL"/>
            </w:pPr>
            <w:r w:rsidRPr="007B4467">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7B4467" w:rsidRDefault="00813896" w:rsidP="00813896">
            <w:pPr>
              <w:keepNext/>
              <w:keepLines/>
              <w:spacing w:after="0"/>
              <w:jc w:val="center"/>
              <w:rPr>
                <w:rFonts w:ascii="Arial" w:eastAsia="PMingLiU" w:hAnsi="Arial"/>
                <w:sz w:val="18"/>
              </w:rPr>
            </w:pPr>
          </w:p>
        </w:tc>
      </w:tr>
      <w:tr w:rsidR="00813896" w:rsidRPr="007B4467"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7B4467" w:rsidRDefault="00813896" w:rsidP="00813896">
            <w:pPr>
              <w:pStyle w:val="TAL"/>
            </w:pPr>
            <w:r w:rsidRPr="007B4467">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7B4467" w:rsidRDefault="00813896" w:rsidP="00813896">
            <w:pPr>
              <w:keepNext/>
              <w:keepLines/>
              <w:spacing w:after="0"/>
              <w:jc w:val="center"/>
              <w:rPr>
                <w:rFonts w:ascii="Arial" w:eastAsia="PMingLiU" w:hAnsi="Arial"/>
                <w:sz w:val="18"/>
              </w:rPr>
            </w:pPr>
          </w:p>
        </w:tc>
      </w:tr>
      <w:tr w:rsidR="00813896" w:rsidRPr="007B4467"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7B4467" w:rsidRDefault="00813896" w:rsidP="00813896">
            <w:pPr>
              <w:pStyle w:val="TAL"/>
            </w:pPr>
            <w:r w:rsidRPr="007B4467">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7B4467" w:rsidRDefault="00813896" w:rsidP="00813896">
            <w:pPr>
              <w:keepNext/>
              <w:keepLines/>
              <w:spacing w:after="0"/>
              <w:jc w:val="center"/>
              <w:rPr>
                <w:rFonts w:ascii="Arial" w:eastAsia="PMingLiU" w:hAnsi="Arial"/>
                <w:sz w:val="18"/>
              </w:rPr>
            </w:pPr>
          </w:p>
        </w:tc>
      </w:tr>
      <w:tr w:rsidR="00813896" w:rsidRPr="007B4467"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7B4467" w:rsidRDefault="00813896" w:rsidP="00813896">
            <w:pPr>
              <w:pStyle w:val="TAL"/>
            </w:pPr>
            <w:r w:rsidRPr="007B4467">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7B4467" w:rsidRDefault="00813896" w:rsidP="00813896">
            <w:pPr>
              <w:keepNext/>
              <w:keepLines/>
              <w:spacing w:after="0"/>
              <w:jc w:val="center"/>
              <w:rPr>
                <w:rFonts w:ascii="Arial" w:eastAsia="PMingLiU" w:hAnsi="Arial"/>
                <w:sz w:val="18"/>
              </w:rPr>
            </w:pPr>
          </w:p>
        </w:tc>
      </w:tr>
      <w:tr w:rsidR="00813896" w:rsidRPr="007B4467"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7B4467" w:rsidRDefault="00813896" w:rsidP="00813896">
            <w:pPr>
              <w:pStyle w:val="TAL"/>
            </w:pPr>
            <w:r w:rsidRPr="007B4467">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7B4467" w:rsidRDefault="00813896" w:rsidP="00813896">
            <w:pPr>
              <w:keepNext/>
              <w:keepLines/>
              <w:spacing w:after="0"/>
              <w:jc w:val="center"/>
              <w:rPr>
                <w:rFonts w:ascii="Arial" w:eastAsia="PMingLiU" w:hAnsi="Arial"/>
                <w:sz w:val="18"/>
              </w:rPr>
            </w:pPr>
          </w:p>
        </w:tc>
      </w:tr>
      <w:tr w:rsidR="00813896" w:rsidRPr="007B4467"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7B4467" w:rsidRDefault="00813896" w:rsidP="00813896">
            <w:pPr>
              <w:pStyle w:val="TAL"/>
              <w:rPr>
                <w:rFonts w:eastAsia="PMingLiU"/>
                <w:lang w:eastAsia="ja-JP"/>
              </w:rPr>
            </w:pPr>
            <w:r w:rsidRPr="007B4467">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7B4467" w:rsidRDefault="00813896" w:rsidP="00813896">
            <w:pPr>
              <w:keepNext/>
              <w:keepLines/>
              <w:spacing w:after="0"/>
              <w:jc w:val="center"/>
              <w:rPr>
                <w:rFonts w:ascii="Arial" w:eastAsia="PMingLiU" w:hAnsi="Arial"/>
                <w:sz w:val="18"/>
              </w:rPr>
            </w:pPr>
          </w:p>
        </w:tc>
      </w:tr>
      <w:tr w:rsidR="00813896" w:rsidRPr="007B4467"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7B4467" w:rsidRDefault="00813896" w:rsidP="00813896">
            <w:pPr>
              <w:pStyle w:val="TAL"/>
            </w:pPr>
            <w:r w:rsidRPr="007B4467">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7B4467" w:rsidRDefault="00813896" w:rsidP="00813896">
            <w:pPr>
              <w:keepNext/>
              <w:keepLines/>
              <w:spacing w:after="0"/>
              <w:jc w:val="center"/>
              <w:rPr>
                <w:rFonts w:ascii="Arial" w:eastAsia="PMingLiU" w:hAnsi="Arial"/>
                <w:sz w:val="18"/>
              </w:rPr>
            </w:pPr>
          </w:p>
        </w:tc>
      </w:tr>
      <w:tr w:rsidR="00813896" w:rsidRPr="007B4467"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7B4467" w:rsidRDefault="00813896" w:rsidP="00813896">
            <w:pPr>
              <w:pStyle w:val="TAL"/>
            </w:pPr>
            <w:r w:rsidRPr="007B4467">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7B4467" w:rsidRDefault="00813896" w:rsidP="00813896">
            <w:pPr>
              <w:keepNext/>
              <w:keepLines/>
              <w:spacing w:after="0"/>
              <w:jc w:val="center"/>
              <w:rPr>
                <w:rFonts w:ascii="Arial" w:eastAsia="PMingLiU" w:hAnsi="Arial"/>
                <w:sz w:val="18"/>
              </w:rPr>
            </w:pPr>
          </w:p>
        </w:tc>
      </w:tr>
      <w:tr w:rsidR="00813896" w:rsidRPr="007B4467"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7B4467" w:rsidRDefault="00813896" w:rsidP="00813896">
            <w:pPr>
              <w:pStyle w:val="TAL"/>
            </w:pPr>
            <w:r w:rsidRPr="007B4467">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7B4467" w:rsidRDefault="00813896" w:rsidP="00813896">
            <w:pPr>
              <w:keepNext/>
              <w:keepLines/>
              <w:spacing w:after="0"/>
              <w:jc w:val="center"/>
              <w:rPr>
                <w:rFonts w:ascii="Arial" w:eastAsia="PMingLiU" w:hAnsi="Arial"/>
                <w:sz w:val="18"/>
              </w:rPr>
            </w:pPr>
          </w:p>
        </w:tc>
      </w:tr>
      <w:tr w:rsidR="00813896" w:rsidRPr="007B4467"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7B4467" w:rsidRDefault="00813896" w:rsidP="00813896">
            <w:pPr>
              <w:pStyle w:val="TAL"/>
              <w:rPr>
                <w:rFonts w:eastAsia="PMingLiU"/>
                <w:lang w:eastAsia="ja-JP"/>
              </w:rPr>
            </w:pPr>
            <w:r w:rsidRPr="007B4467">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7B4467" w:rsidRDefault="00813896" w:rsidP="00813896">
            <w:pPr>
              <w:keepNext/>
              <w:keepLines/>
              <w:spacing w:after="0"/>
              <w:jc w:val="center"/>
              <w:rPr>
                <w:rFonts w:ascii="Arial" w:eastAsia="PMingLiU" w:hAnsi="Arial"/>
                <w:sz w:val="18"/>
              </w:rPr>
            </w:pPr>
          </w:p>
        </w:tc>
      </w:tr>
      <w:tr w:rsidR="00813896" w:rsidRPr="007B4467"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7B4467" w:rsidRDefault="00813896" w:rsidP="00813896">
            <w:pPr>
              <w:pStyle w:val="TAL"/>
            </w:pPr>
            <w:r w:rsidRPr="007B4467">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7B4467" w:rsidRDefault="00813896" w:rsidP="00813896">
            <w:pPr>
              <w:keepNext/>
              <w:keepLines/>
              <w:spacing w:after="0"/>
              <w:jc w:val="center"/>
              <w:rPr>
                <w:rFonts w:ascii="Arial" w:eastAsia="PMingLiU" w:hAnsi="Arial"/>
                <w:sz w:val="18"/>
              </w:rPr>
            </w:pPr>
          </w:p>
        </w:tc>
      </w:tr>
      <w:tr w:rsidR="00813896" w:rsidRPr="007B4467"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7B4467" w:rsidRDefault="00813896" w:rsidP="00813896">
            <w:pPr>
              <w:pStyle w:val="TAL"/>
            </w:pPr>
            <w:r w:rsidRPr="007B4467">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7B4467" w:rsidRDefault="00813896" w:rsidP="00813896">
            <w:pPr>
              <w:pStyle w:val="TAL"/>
            </w:pPr>
            <w:r w:rsidRPr="007B4467">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7B4467" w:rsidRDefault="00813896" w:rsidP="00813896">
            <w:pPr>
              <w:pStyle w:val="TAL"/>
              <w:rPr>
                <w:rFonts w:eastAsia="PMingLiU"/>
                <w:lang w:eastAsia="ja-JP"/>
              </w:rPr>
            </w:pPr>
            <w:r w:rsidRPr="007B4467">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7B4467" w:rsidRDefault="00813896" w:rsidP="00813896">
            <w:pPr>
              <w:keepNext/>
              <w:keepLines/>
              <w:spacing w:after="0"/>
              <w:jc w:val="center"/>
              <w:rPr>
                <w:rFonts w:ascii="Arial" w:eastAsia="PMingLiU" w:hAnsi="Arial"/>
                <w:sz w:val="18"/>
              </w:rPr>
            </w:pPr>
          </w:p>
        </w:tc>
      </w:tr>
      <w:tr w:rsidR="00813896" w:rsidRPr="007B4467"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7B4467" w:rsidRDefault="00813896" w:rsidP="00813896">
            <w:pPr>
              <w:pStyle w:val="TAL"/>
            </w:pPr>
            <w:r w:rsidRPr="007B4467">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7B4467" w:rsidRDefault="00813896" w:rsidP="00813896">
            <w:pPr>
              <w:keepNext/>
              <w:keepLines/>
              <w:spacing w:after="0"/>
              <w:jc w:val="center"/>
              <w:rPr>
                <w:rFonts w:ascii="Arial" w:eastAsia="PMingLiU" w:hAnsi="Arial"/>
                <w:sz w:val="18"/>
              </w:rPr>
            </w:pPr>
          </w:p>
        </w:tc>
      </w:tr>
      <w:tr w:rsidR="00813896" w:rsidRPr="007B4467"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7B4467" w:rsidRDefault="00813896" w:rsidP="00813896">
            <w:pPr>
              <w:pStyle w:val="TAL"/>
            </w:pPr>
            <w:r w:rsidRPr="007B4467">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7B4467" w:rsidRDefault="00813896" w:rsidP="00813896">
            <w:pPr>
              <w:keepNext/>
              <w:keepLines/>
              <w:spacing w:after="0"/>
              <w:jc w:val="center"/>
              <w:rPr>
                <w:rFonts w:ascii="Arial" w:eastAsia="PMingLiU" w:hAnsi="Arial"/>
                <w:sz w:val="18"/>
              </w:rPr>
            </w:pPr>
          </w:p>
        </w:tc>
      </w:tr>
      <w:tr w:rsidR="00813896" w:rsidRPr="007B4467"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7B4467" w:rsidRDefault="00813896" w:rsidP="00813896">
            <w:pPr>
              <w:pStyle w:val="TAL"/>
            </w:pPr>
            <w:r w:rsidRPr="007B4467">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7B4467" w:rsidRDefault="00813896" w:rsidP="00813896">
            <w:pPr>
              <w:keepNext/>
              <w:keepLines/>
              <w:spacing w:after="0"/>
              <w:jc w:val="center"/>
              <w:rPr>
                <w:rFonts w:ascii="Arial" w:eastAsia="PMingLiU" w:hAnsi="Arial"/>
                <w:sz w:val="18"/>
              </w:rPr>
            </w:pPr>
          </w:p>
        </w:tc>
      </w:tr>
      <w:tr w:rsidR="00813896" w:rsidRPr="007B4467"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7B4467" w:rsidRDefault="00813896" w:rsidP="00813896">
            <w:pPr>
              <w:pStyle w:val="TAL"/>
              <w:rPr>
                <w:rFonts w:eastAsia="PMingLiU"/>
                <w:lang w:eastAsia="ja-JP"/>
              </w:rPr>
            </w:pPr>
            <w:r w:rsidRPr="007B4467">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7B4467" w:rsidRDefault="00813896" w:rsidP="00813896">
            <w:pPr>
              <w:keepNext/>
              <w:keepLines/>
              <w:spacing w:after="0"/>
              <w:jc w:val="center"/>
              <w:rPr>
                <w:rFonts w:ascii="Arial" w:eastAsia="PMingLiU" w:hAnsi="Arial"/>
                <w:sz w:val="18"/>
              </w:rPr>
            </w:pPr>
          </w:p>
        </w:tc>
      </w:tr>
      <w:tr w:rsidR="00813896" w:rsidRPr="007B4467"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7B4467" w:rsidRDefault="00813896" w:rsidP="00813896">
            <w:pPr>
              <w:pStyle w:val="TAL"/>
            </w:pPr>
            <w:r w:rsidRPr="007B4467">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7B4467" w:rsidRDefault="00813896" w:rsidP="00813896">
            <w:pPr>
              <w:keepNext/>
              <w:keepLines/>
              <w:spacing w:after="0"/>
              <w:jc w:val="center"/>
              <w:rPr>
                <w:rFonts w:ascii="Arial" w:eastAsia="PMingLiU" w:hAnsi="Arial"/>
                <w:sz w:val="18"/>
              </w:rPr>
            </w:pPr>
          </w:p>
        </w:tc>
      </w:tr>
      <w:tr w:rsidR="00813896" w:rsidRPr="007B4467"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7B4467" w:rsidRDefault="00813896" w:rsidP="00813896">
            <w:pPr>
              <w:pStyle w:val="TAL"/>
            </w:pPr>
            <w:r w:rsidRPr="007B4467">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7B4467" w:rsidRDefault="00813896" w:rsidP="00813896">
            <w:pPr>
              <w:keepNext/>
              <w:keepLines/>
              <w:spacing w:after="0"/>
              <w:jc w:val="center"/>
              <w:rPr>
                <w:rFonts w:ascii="Arial" w:eastAsia="PMingLiU" w:hAnsi="Arial"/>
                <w:sz w:val="18"/>
              </w:rPr>
            </w:pPr>
          </w:p>
        </w:tc>
      </w:tr>
      <w:tr w:rsidR="00813896" w:rsidRPr="007B4467"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7B4467" w:rsidRDefault="00813896" w:rsidP="00813896">
            <w:pPr>
              <w:pStyle w:val="TAL"/>
            </w:pPr>
            <w:r w:rsidRPr="007B4467">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7B4467" w:rsidRDefault="00813896" w:rsidP="00813896">
            <w:pPr>
              <w:keepNext/>
              <w:keepLines/>
              <w:spacing w:after="0"/>
              <w:jc w:val="center"/>
              <w:rPr>
                <w:rFonts w:ascii="Arial" w:eastAsia="PMingLiU" w:hAnsi="Arial"/>
                <w:sz w:val="18"/>
              </w:rPr>
            </w:pPr>
          </w:p>
        </w:tc>
      </w:tr>
      <w:tr w:rsidR="00813896" w:rsidRPr="007B4467"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7B4467" w:rsidRDefault="00813896" w:rsidP="00813896">
            <w:pPr>
              <w:pStyle w:val="TAL"/>
              <w:rPr>
                <w:rFonts w:eastAsia="PMingLiU"/>
                <w:lang w:eastAsia="ja-JP"/>
              </w:rPr>
            </w:pPr>
            <w:r w:rsidRPr="007B4467">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7B4467" w:rsidRDefault="00813896" w:rsidP="00813896">
            <w:pPr>
              <w:pStyle w:val="TAL"/>
            </w:pPr>
            <w:r w:rsidRPr="007B4467">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7B4467" w:rsidRDefault="00813896" w:rsidP="00813896">
            <w:pPr>
              <w:pStyle w:val="TAL"/>
            </w:pPr>
            <w:r w:rsidRPr="007B4467">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7B4467" w:rsidRDefault="00813896" w:rsidP="00813896">
            <w:pPr>
              <w:keepNext/>
              <w:keepLines/>
              <w:spacing w:after="0"/>
              <w:jc w:val="center"/>
              <w:rPr>
                <w:rFonts w:ascii="Arial" w:eastAsia="PMingLiU" w:hAnsi="Arial"/>
                <w:sz w:val="18"/>
              </w:rPr>
            </w:pPr>
          </w:p>
        </w:tc>
      </w:tr>
      <w:tr w:rsidR="00813896" w:rsidRPr="007B4467"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7B4467" w:rsidRDefault="00813896" w:rsidP="00813896">
            <w:pPr>
              <w:pStyle w:val="TAL"/>
            </w:pPr>
            <w:r w:rsidRPr="007B4467">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7B4467" w:rsidRDefault="00813896" w:rsidP="00813896">
            <w:pPr>
              <w:keepNext/>
              <w:keepLines/>
              <w:spacing w:after="0"/>
              <w:jc w:val="center"/>
              <w:rPr>
                <w:rFonts w:ascii="Arial" w:eastAsia="PMingLiU" w:hAnsi="Arial"/>
                <w:sz w:val="18"/>
              </w:rPr>
            </w:pPr>
          </w:p>
        </w:tc>
      </w:tr>
      <w:tr w:rsidR="00813896" w:rsidRPr="007B4467"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7B4467" w:rsidRDefault="00813896" w:rsidP="00813896">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5.5B.5.2-1</w:t>
            </w:r>
            <w:r w:rsidRPr="007B4467">
              <w:rPr>
                <w:rFonts w:eastAsia="PMingLiU"/>
              </w:rPr>
              <w:t>, e.g. ‘</w:t>
            </w:r>
            <w:r w:rsidRPr="007B4467">
              <w:t>DC_1A-3A_n257A’</w:t>
            </w:r>
            <w:r w:rsidRPr="007B4467">
              <w:rPr>
                <w:rFonts w:eastAsia="PMingLiU"/>
              </w:rPr>
              <w:t xml:space="preserve"> indicates EN-DC operation on E-UTRA CA configuration CA_1A-3A with E-UTRA DL Bandwidth Class A for both the E-UTRA bands 1 and 3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4897AB0F" w14:textId="77777777" w:rsidR="00813896" w:rsidRPr="007B4467" w:rsidRDefault="00813896" w:rsidP="00813896">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7D8A2D32" w14:textId="3ABF86C7" w:rsidR="00813896" w:rsidRPr="007B4467" w:rsidRDefault="00813896" w:rsidP="00813896">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38F4D3B2" w14:textId="60A25A48" w:rsidR="00813896" w:rsidRPr="007B4467" w:rsidRDefault="00813896" w:rsidP="00813896">
            <w:pPr>
              <w:pStyle w:val="TAN"/>
              <w:rPr>
                <w:lang w:eastAsia="zh-CN"/>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1F4D0596" w14:textId="4F6E5BC4" w:rsidR="00813896" w:rsidRPr="007B4467" w:rsidRDefault="00813896" w:rsidP="00813896">
            <w:pPr>
              <w:pStyle w:val="TAN"/>
              <w:rPr>
                <w:rFonts w:eastAsia="PMingLiU"/>
              </w:rPr>
            </w:pPr>
            <w:r w:rsidRPr="007B4467">
              <w:rPr>
                <w:rFonts w:cs="Arial"/>
                <w:szCs w:val="18"/>
                <w:lang w:eastAsia="zh-CN"/>
              </w:rPr>
              <w:t>Note 5:</w:t>
            </w:r>
            <w:r w:rsidRPr="007B4467">
              <w:rPr>
                <w:rFonts w:cs="Arial"/>
                <w:szCs w:val="18"/>
                <w:lang w:eastAsia="zh-CN"/>
              </w:rPr>
              <w:tab/>
              <w:t>See DL_NR_</w:t>
            </w:r>
            <w:r w:rsidRPr="007B4467">
              <w:rPr>
                <w:rFonts w:cs="Arial"/>
                <w:i/>
                <w:szCs w:val="18"/>
                <w:lang w:eastAsia="zh-CN"/>
              </w:rPr>
              <w:t>n</w:t>
            </w:r>
            <w:r w:rsidRPr="007B4467">
              <w:rPr>
                <w:rFonts w:cs="Arial"/>
                <w:szCs w:val="18"/>
                <w:lang w:eastAsia="zh-CN"/>
              </w:rPr>
              <w:t>CC(</w:t>
            </w:r>
            <w:r w:rsidRPr="007B4467">
              <w:rPr>
                <w:rFonts w:cs="Arial"/>
                <w:i/>
                <w:szCs w:val="18"/>
                <w:lang w:eastAsia="zh-CN"/>
              </w:rPr>
              <w:t>table_index</w:t>
            </w:r>
            <w:r w:rsidRPr="007B4467">
              <w:rPr>
                <w:rFonts w:cs="Arial"/>
                <w:szCs w:val="18"/>
                <w:lang w:eastAsia="zh-CN"/>
              </w:rPr>
              <w:t>) in Note 5 of Table 4.0-3 in TS 38.522 [9].</w:t>
            </w:r>
          </w:p>
        </w:tc>
      </w:tr>
    </w:tbl>
    <w:p w14:paraId="1D856E8A" w14:textId="77777777" w:rsidR="003B47E4" w:rsidRPr="007B4467" w:rsidRDefault="003B47E4" w:rsidP="003B47E4"/>
    <w:p w14:paraId="22EE60C0" w14:textId="77777777" w:rsidR="00586192" w:rsidRPr="007B4467" w:rsidRDefault="00586192" w:rsidP="00586192">
      <w:pPr>
        <w:pStyle w:val="Heading6"/>
      </w:pPr>
      <w:bookmarkStart w:id="828" w:name="_Toc27410926"/>
      <w:bookmarkStart w:id="829" w:name="_Toc36039439"/>
      <w:bookmarkStart w:id="830" w:name="_Toc43838799"/>
      <w:bookmarkStart w:id="831" w:name="_Toc51772956"/>
      <w:bookmarkStart w:id="832" w:name="_Toc58245163"/>
      <w:bookmarkStart w:id="833" w:name="_Toc68089612"/>
      <w:bookmarkStart w:id="834" w:name="_Toc69067733"/>
      <w:bookmarkStart w:id="835" w:name="_Toc75383281"/>
      <w:bookmarkStart w:id="836" w:name="_Toc83706929"/>
      <w:bookmarkStart w:id="837" w:name="_Toc90491634"/>
      <w:bookmarkStart w:id="838" w:name="_Toc100147728"/>
      <w:bookmarkStart w:id="839" w:name="_Toc106741000"/>
      <w:bookmarkStart w:id="840" w:name="_Toc114916356"/>
      <w:bookmarkStart w:id="841" w:name="_Toc194512960"/>
      <w:r w:rsidRPr="007B4467">
        <w:t>A.4.3.2B.2.3.8</w:t>
      </w:r>
      <w:r w:rsidRPr="007B4467">
        <w:tab/>
        <w:t xml:space="preserve">Inter-band </w:t>
      </w:r>
      <w:r w:rsidR="008D757E" w:rsidRPr="007B4467">
        <w:t xml:space="preserve">EN-DC including </w:t>
      </w:r>
      <w:r w:rsidRPr="007B4467">
        <w:t>FR2 (four bands)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E027D91" w14:textId="77777777" w:rsidR="00586192" w:rsidRPr="007B4467" w:rsidRDefault="00586192" w:rsidP="00586192">
      <w:pPr>
        <w:pStyle w:val="TH"/>
        <w:ind w:left="567"/>
      </w:pPr>
      <w:r w:rsidRPr="007B4467">
        <w:t xml:space="preserve">Table A.4.3.2B.2.3.8-1: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7B4467" w:rsidRDefault="00CC5CAB" w:rsidP="00FA72F8">
            <w:pPr>
              <w:pStyle w:val="TAH"/>
            </w:pPr>
            <w:r w:rsidRPr="007B4467">
              <w:t>Comments</w:t>
            </w:r>
          </w:p>
        </w:tc>
      </w:tr>
      <w:tr w:rsidR="00CC5CAB" w:rsidRPr="007B446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7B4467" w:rsidRDefault="00CC5CAB" w:rsidP="00FA72F8">
            <w:pPr>
              <w:pStyle w:val="TAL"/>
            </w:pPr>
            <w:r w:rsidRPr="007B446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7B4467" w:rsidRDefault="00CC5CAB" w:rsidP="00FA72F8">
            <w:pPr>
              <w:pStyle w:val="TAC"/>
            </w:pPr>
            <w:r w:rsidRPr="007B4467">
              <w:t>36.101, 5.6A.1</w:t>
            </w:r>
          </w:p>
          <w:p w14:paraId="2B03919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7B4467" w:rsidRDefault="00CC5CAB" w:rsidP="00FA72F8">
            <w:pPr>
              <w:pStyle w:val="TAC"/>
            </w:pPr>
            <w:r w:rsidRPr="007B4467">
              <w:t>pc_</w:t>
            </w:r>
            <w:r w:rsidRPr="007B4467">
              <w:rPr>
                <w:lang w:eastAsia="zh-CN"/>
              </w:rPr>
              <w:t>D</w:t>
            </w:r>
            <w:r w:rsidRPr="007B446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7B4467" w:rsidRDefault="00CC5CAB" w:rsidP="00FA72F8">
            <w:pPr>
              <w:pStyle w:val="TAL"/>
            </w:pPr>
          </w:p>
        </w:tc>
      </w:tr>
      <w:tr w:rsidR="00CC5CAB" w:rsidRPr="007B446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7B4467" w:rsidRDefault="00CC5CAB"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7B4467" w:rsidRDefault="00CC5CAB" w:rsidP="00FA72F8">
            <w:pPr>
              <w:pStyle w:val="TAL"/>
            </w:pPr>
            <w:r w:rsidRPr="007B446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7B4467" w:rsidRDefault="00CC5CAB" w:rsidP="00FA72F8">
            <w:pPr>
              <w:pStyle w:val="TAC"/>
            </w:pPr>
            <w:r w:rsidRPr="007B4467">
              <w:t>36.101, 5.6A.1</w:t>
            </w:r>
          </w:p>
          <w:p w14:paraId="79042D2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7B4467" w:rsidRDefault="00CC5CAB" w:rsidP="00FA72F8">
            <w:pPr>
              <w:pStyle w:val="TAC"/>
            </w:pPr>
            <w:r w:rsidRPr="007B4467">
              <w:t>pc_</w:t>
            </w:r>
            <w:r w:rsidRPr="007B4467">
              <w:rPr>
                <w:lang w:eastAsia="zh-CN"/>
              </w:rPr>
              <w:t>D</w:t>
            </w:r>
            <w:r w:rsidRPr="007B446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7B4467" w:rsidRDefault="00CC5CAB" w:rsidP="00FA72F8">
            <w:pPr>
              <w:pStyle w:val="TAL"/>
            </w:pPr>
          </w:p>
        </w:tc>
      </w:tr>
      <w:tr w:rsidR="00CC5CAB" w:rsidRPr="007B446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7B4467" w:rsidRDefault="00CC5CAB" w:rsidP="00FA72F8">
            <w:pPr>
              <w:pStyle w:val="TAL"/>
            </w:pPr>
            <w:r w:rsidRPr="007B446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7B4467" w:rsidRDefault="00CC5CAB" w:rsidP="00FA72F8">
            <w:pPr>
              <w:pStyle w:val="TAC"/>
            </w:pPr>
            <w:r w:rsidRPr="007B4467">
              <w:t>36.101, 5.6A.1</w:t>
            </w:r>
          </w:p>
          <w:p w14:paraId="2C908915"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7B4467" w:rsidRDefault="00CC5CAB" w:rsidP="00FA72F8">
            <w:pPr>
              <w:pStyle w:val="TAC"/>
            </w:pPr>
            <w:r w:rsidRPr="007B4467">
              <w:t>pc_</w:t>
            </w:r>
            <w:r w:rsidRPr="007B4467">
              <w:rPr>
                <w:lang w:eastAsia="zh-CN"/>
              </w:rPr>
              <w:t>D</w:t>
            </w:r>
            <w:r w:rsidRPr="007B446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7B4467" w:rsidRDefault="00CC5CAB" w:rsidP="00FA72F8">
            <w:pPr>
              <w:pStyle w:val="TAL"/>
            </w:pPr>
          </w:p>
        </w:tc>
      </w:tr>
      <w:tr w:rsidR="00CC5CAB" w:rsidRPr="007B446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7B4467" w:rsidRDefault="00CC5CAB" w:rsidP="00FA72F8">
            <w:pPr>
              <w:pStyle w:val="TAL"/>
            </w:pPr>
            <w:r w:rsidRPr="007B446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7B4467" w:rsidRDefault="00CC5CAB" w:rsidP="00FA72F8">
            <w:pPr>
              <w:pStyle w:val="TAC"/>
            </w:pPr>
            <w:r w:rsidRPr="007B4467">
              <w:t>36.101, 5.6A.1</w:t>
            </w:r>
          </w:p>
          <w:p w14:paraId="2FC2A1B9"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7B4467" w:rsidRDefault="00CC5CAB" w:rsidP="00FA72F8">
            <w:pPr>
              <w:pStyle w:val="TAC"/>
            </w:pPr>
            <w:r w:rsidRPr="007B4467">
              <w:t>pc_</w:t>
            </w:r>
            <w:r w:rsidRPr="007B4467">
              <w:rPr>
                <w:lang w:eastAsia="zh-CN"/>
              </w:rPr>
              <w:t>D</w:t>
            </w:r>
            <w:r w:rsidRPr="007B446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7B4467" w:rsidRDefault="00CC5CAB" w:rsidP="00FA72F8">
            <w:pPr>
              <w:pStyle w:val="TAL"/>
            </w:pPr>
          </w:p>
        </w:tc>
      </w:tr>
      <w:tr w:rsidR="00CC5CAB" w:rsidRPr="007B446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7B4467" w:rsidRDefault="00CC5CAB" w:rsidP="00FA72F8">
            <w:pPr>
              <w:pStyle w:val="TAL"/>
            </w:pPr>
            <w:r w:rsidRPr="007B446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7B4467" w:rsidRDefault="00CC5CAB" w:rsidP="00FA72F8">
            <w:pPr>
              <w:pStyle w:val="TAC"/>
            </w:pPr>
            <w:r w:rsidRPr="007B4467">
              <w:t>36.101, 5.6A.1</w:t>
            </w:r>
          </w:p>
          <w:p w14:paraId="7DEA522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7B4467" w:rsidRDefault="00CC5CAB" w:rsidP="00FA72F8">
            <w:pPr>
              <w:pStyle w:val="TAC"/>
            </w:pPr>
            <w:r w:rsidRPr="007B4467">
              <w:t>pc_</w:t>
            </w:r>
            <w:r w:rsidRPr="007B4467">
              <w:rPr>
                <w:lang w:eastAsia="zh-CN"/>
              </w:rPr>
              <w:t>D</w:t>
            </w:r>
            <w:r w:rsidRPr="007B446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7B4467" w:rsidRDefault="00CC5CAB" w:rsidP="00FA72F8">
            <w:pPr>
              <w:pStyle w:val="TAL"/>
            </w:pPr>
          </w:p>
        </w:tc>
      </w:tr>
      <w:tr w:rsidR="00CC5CAB" w:rsidRPr="007B446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7B4467" w:rsidRDefault="00CC5CAB" w:rsidP="00FA72F8">
            <w:pPr>
              <w:pStyle w:val="TAL"/>
            </w:pPr>
            <w:r w:rsidRPr="007B446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7B4467" w:rsidRDefault="00CC5CAB" w:rsidP="00FA72F8">
            <w:pPr>
              <w:pStyle w:val="TAC"/>
            </w:pPr>
            <w:r w:rsidRPr="007B4467">
              <w:t>36.101, 5.6A.1</w:t>
            </w:r>
          </w:p>
          <w:p w14:paraId="3748CE7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7B4467" w:rsidRDefault="00CC5CAB" w:rsidP="00FA72F8">
            <w:pPr>
              <w:pStyle w:val="TAC"/>
            </w:pPr>
            <w:r w:rsidRPr="007B4467">
              <w:t>pc_</w:t>
            </w:r>
            <w:r w:rsidRPr="007B4467">
              <w:rPr>
                <w:lang w:eastAsia="zh-CN"/>
              </w:rPr>
              <w:t>D</w:t>
            </w:r>
            <w:r w:rsidRPr="007B446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7B4467" w:rsidRDefault="00CC5CAB" w:rsidP="00FA72F8">
            <w:pPr>
              <w:pStyle w:val="TAL"/>
            </w:pPr>
          </w:p>
        </w:tc>
      </w:tr>
      <w:tr w:rsidR="00CC5CAB" w:rsidRPr="007B446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7B4467" w:rsidRDefault="00CC5CAB" w:rsidP="00FA72F8">
            <w:pPr>
              <w:pStyle w:val="TAL"/>
            </w:pPr>
            <w:r w:rsidRPr="007B446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7B4467" w:rsidRDefault="00CC5CAB" w:rsidP="00FA72F8">
            <w:pPr>
              <w:pStyle w:val="TAC"/>
            </w:pPr>
            <w:r w:rsidRPr="007B4467">
              <w:t>36.101, 5.6A.1</w:t>
            </w:r>
          </w:p>
          <w:p w14:paraId="259A1CD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7B4467" w:rsidRDefault="00CC5CAB" w:rsidP="00FA72F8">
            <w:pPr>
              <w:pStyle w:val="TAC"/>
            </w:pPr>
            <w:r w:rsidRPr="007B4467">
              <w:t>pc_</w:t>
            </w:r>
            <w:r w:rsidRPr="007B4467">
              <w:rPr>
                <w:lang w:eastAsia="zh-CN"/>
              </w:rPr>
              <w:t>D</w:t>
            </w:r>
            <w:r w:rsidRPr="007B446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7B4467" w:rsidRDefault="00CC5CAB" w:rsidP="00FA72F8">
            <w:pPr>
              <w:pStyle w:val="TAL"/>
            </w:pPr>
          </w:p>
        </w:tc>
      </w:tr>
      <w:tr w:rsidR="00CC5CAB" w:rsidRPr="007B446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7B4467" w:rsidRDefault="00CC5CAB" w:rsidP="00FA72F8">
            <w:pPr>
              <w:pStyle w:val="TAL"/>
            </w:pPr>
            <w:r w:rsidRPr="007B446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7B4467" w:rsidRDefault="00CC5CAB" w:rsidP="00FA72F8">
            <w:pPr>
              <w:pStyle w:val="TAC"/>
            </w:pPr>
            <w:r w:rsidRPr="007B4467">
              <w:t>36.101, 5.6A.1</w:t>
            </w:r>
          </w:p>
          <w:p w14:paraId="72AA90E8"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7B4467" w:rsidRDefault="00CC5CAB" w:rsidP="00FA72F8">
            <w:pPr>
              <w:pStyle w:val="TAC"/>
            </w:pPr>
            <w:r w:rsidRPr="007B4467">
              <w:t>pc_</w:t>
            </w:r>
            <w:r w:rsidRPr="007B4467">
              <w:rPr>
                <w:lang w:eastAsia="zh-CN"/>
              </w:rPr>
              <w:t>D</w:t>
            </w:r>
            <w:r w:rsidRPr="007B446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7B4467" w:rsidRDefault="00CC5CAB" w:rsidP="00FA72F8">
            <w:pPr>
              <w:pStyle w:val="TAL"/>
            </w:pPr>
          </w:p>
        </w:tc>
      </w:tr>
      <w:tr w:rsidR="00CC5CAB" w:rsidRPr="007B446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7B4467" w:rsidRDefault="00CC5CAB"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7B4467" w:rsidRDefault="00CC5CAB" w:rsidP="00FA72F8">
            <w:pPr>
              <w:pStyle w:val="TAL"/>
            </w:pPr>
            <w:r w:rsidRPr="007B446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7B4467" w:rsidRDefault="00CC5CAB" w:rsidP="00FA72F8">
            <w:pPr>
              <w:pStyle w:val="TAC"/>
            </w:pPr>
            <w:r w:rsidRPr="007B4467">
              <w:t>36.101, 5.6A.1</w:t>
            </w:r>
          </w:p>
          <w:p w14:paraId="7470A30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7B4467" w:rsidRDefault="00CC5CAB" w:rsidP="00FA72F8">
            <w:pPr>
              <w:pStyle w:val="TAC"/>
            </w:pPr>
            <w:r w:rsidRPr="007B4467">
              <w:t>pc_</w:t>
            </w:r>
            <w:r w:rsidRPr="007B4467">
              <w:rPr>
                <w:lang w:eastAsia="zh-CN"/>
              </w:rPr>
              <w:t>D</w:t>
            </w:r>
            <w:r w:rsidRPr="007B446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7B4467" w:rsidRDefault="00CC5CAB" w:rsidP="00FA72F8">
            <w:pPr>
              <w:pStyle w:val="TAL"/>
            </w:pPr>
          </w:p>
        </w:tc>
      </w:tr>
      <w:tr w:rsidR="00CC5CAB" w:rsidRPr="007B446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7B4467" w:rsidRDefault="00CC5CAB" w:rsidP="00FA72F8">
            <w:pPr>
              <w:pStyle w:val="TAL"/>
            </w:pPr>
            <w:r w:rsidRPr="007B446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7B4467" w:rsidRDefault="00CC5CAB" w:rsidP="00FA72F8">
            <w:pPr>
              <w:pStyle w:val="TAC"/>
            </w:pPr>
            <w:r w:rsidRPr="007B4467">
              <w:t>36.101, 5.6A.1</w:t>
            </w:r>
          </w:p>
          <w:p w14:paraId="458CFE75"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7B4467" w:rsidRDefault="00CC5CAB" w:rsidP="00FA72F8">
            <w:pPr>
              <w:pStyle w:val="TAC"/>
            </w:pPr>
            <w:r w:rsidRPr="007B4467">
              <w:t>pc_</w:t>
            </w:r>
            <w:r w:rsidRPr="007B4467">
              <w:rPr>
                <w:lang w:eastAsia="zh-CN"/>
              </w:rPr>
              <w:t>D</w:t>
            </w:r>
            <w:r w:rsidRPr="007B446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7B4467" w:rsidRDefault="00CC5CAB" w:rsidP="00FA72F8">
            <w:pPr>
              <w:pStyle w:val="TAL"/>
            </w:pPr>
          </w:p>
        </w:tc>
      </w:tr>
      <w:tr w:rsidR="00CC5CAB" w:rsidRPr="007B446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7B4467" w:rsidRDefault="00CC5CAB" w:rsidP="00FA72F8">
            <w:pPr>
              <w:pStyle w:val="TAL"/>
            </w:pPr>
            <w:r w:rsidRPr="007B446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7B4467" w:rsidRDefault="00CC5CAB" w:rsidP="00FA72F8">
            <w:pPr>
              <w:pStyle w:val="TAC"/>
            </w:pPr>
            <w:r w:rsidRPr="007B4467">
              <w:t>36.101, 5.6A.1</w:t>
            </w:r>
          </w:p>
          <w:p w14:paraId="6A3DAFDD"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7B4467" w:rsidRDefault="00CC5CAB" w:rsidP="00FA72F8">
            <w:pPr>
              <w:pStyle w:val="TAC"/>
            </w:pPr>
            <w:r w:rsidRPr="007B4467">
              <w:t>pc_</w:t>
            </w:r>
            <w:r w:rsidRPr="007B4467">
              <w:rPr>
                <w:lang w:eastAsia="zh-CN"/>
              </w:rPr>
              <w:t>D</w:t>
            </w:r>
            <w:r w:rsidRPr="007B446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7B4467" w:rsidRDefault="00CC5CAB" w:rsidP="00FA72F8">
            <w:pPr>
              <w:pStyle w:val="TAL"/>
            </w:pPr>
          </w:p>
        </w:tc>
      </w:tr>
      <w:tr w:rsidR="0038208C" w:rsidRPr="007B4467"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7B4467" w:rsidRDefault="0038208C" w:rsidP="00452594">
            <w:pPr>
              <w:pStyle w:val="TAC"/>
              <w:rPr>
                <w:rFonts w:eastAsia="PMingLiU"/>
                <w:lang w:eastAsia="zh-TW"/>
              </w:rPr>
            </w:pPr>
            <w:r w:rsidRPr="007B4467">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7B4467" w:rsidRDefault="0038208C" w:rsidP="00452594">
            <w:pPr>
              <w:pStyle w:val="TAL"/>
            </w:pPr>
            <w:r w:rsidRPr="007B4467">
              <w:t>Inter-band EN-DC including FR2 BW Class Combination A-A-A_</w:t>
            </w:r>
            <w:r w:rsidRPr="007B4467">
              <w:rPr>
                <w:rFonts w:eastAsia="PMingLiU"/>
                <w:lang w:eastAsia="zh-TW"/>
              </w:rPr>
              <w:t>J</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7B4467" w:rsidRDefault="0038208C" w:rsidP="00452594">
            <w:pPr>
              <w:pStyle w:val="TAC"/>
            </w:pPr>
            <w:r w:rsidRPr="007B4467">
              <w:t>36.101, 5.6A.1</w:t>
            </w:r>
          </w:p>
          <w:p w14:paraId="4BF0F0B2"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7B4467" w:rsidRDefault="0038208C" w:rsidP="00452594">
            <w:pPr>
              <w:pStyle w:val="TAL"/>
            </w:pPr>
          </w:p>
        </w:tc>
      </w:tr>
      <w:tr w:rsidR="0038208C" w:rsidRPr="007B4467"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7B4467" w:rsidRDefault="0038208C" w:rsidP="00452594">
            <w:pPr>
              <w:pStyle w:val="TAC"/>
              <w:rPr>
                <w:rFonts w:eastAsia="PMingLiU"/>
                <w:lang w:eastAsia="zh-TW"/>
              </w:rPr>
            </w:pPr>
            <w:r w:rsidRPr="007B4467">
              <w:rPr>
                <w:rFonts w:eastAsia="PMingLiU"/>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7B4467" w:rsidRDefault="0038208C" w:rsidP="00452594">
            <w:pPr>
              <w:pStyle w:val="TAL"/>
            </w:pPr>
            <w:r w:rsidRPr="007B4467">
              <w:t>Inter-band EN-DC including FR2 BW Class Combination A-A-A_</w:t>
            </w:r>
            <w:r w:rsidRPr="007B4467">
              <w:rPr>
                <w:rFonts w:eastAsia="PMingLiU"/>
                <w:lang w:eastAsia="zh-TW"/>
              </w:rPr>
              <w:t>K</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7B4467" w:rsidRDefault="0038208C" w:rsidP="00452594">
            <w:pPr>
              <w:pStyle w:val="TAC"/>
            </w:pPr>
            <w:r w:rsidRPr="007B4467">
              <w:t>36.101, 5.6A.1</w:t>
            </w:r>
          </w:p>
          <w:p w14:paraId="485F4531"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7B4467" w:rsidRDefault="0038208C" w:rsidP="00452594">
            <w:pPr>
              <w:pStyle w:val="TAL"/>
            </w:pPr>
          </w:p>
        </w:tc>
      </w:tr>
      <w:tr w:rsidR="0038208C" w:rsidRPr="007B4467"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7B4467" w:rsidRDefault="0038208C" w:rsidP="00452594">
            <w:pPr>
              <w:pStyle w:val="TAC"/>
              <w:rPr>
                <w:rFonts w:eastAsia="PMingLiU"/>
                <w:lang w:eastAsia="zh-TW"/>
              </w:rPr>
            </w:pPr>
            <w:r w:rsidRPr="007B4467">
              <w:rPr>
                <w:rFonts w:eastAsia="PMingLiU"/>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7B4467" w:rsidRDefault="0038208C" w:rsidP="00452594">
            <w:pPr>
              <w:pStyle w:val="TAL"/>
            </w:pPr>
            <w:r w:rsidRPr="007B4467">
              <w:t>Inter-band EN-DC including FR2 BW Class Combination A-A-A_</w:t>
            </w:r>
            <w:r w:rsidRPr="007B4467">
              <w:rPr>
                <w:rFonts w:eastAsia="PMingLiU"/>
                <w:lang w:eastAsia="zh-TW"/>
              </w:rPr>
              <w:t>L</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7B4467" w:rsidRDefault="0038208C" w:rsidP="00452594">
            <w:pPr>
              <w:pStyle w:val="TAC"/>
            </w:pPr>
            <w:r w:rsidRPr="007B4467">
              <w:t>36.101, 5.6A.1</w:t>
            </w:r>
          </w:p>
          <w:p w14:paraId="5DEC27C3"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7B4467" w:rsidRDefault="0038208C" w:rsidP="00452594">
            <w:pPr>
              <w:pStyle w:val="TAL"/>
            </w:pPr>
          </w:p>
        </w:tc>
      </w:tr>
      <w:tr w:rsidR="0038208C" w:rsidRPr="007B4467"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7B4467" w:rsidRDefault="0038208C" w:rsidP="00452594">
            <w:pPr>
              <w:pStyle w:val="TAC"/>
              <w:rPr>
                <w:rFonts w:eastAsia="PMingLiU"/>
                <w:lang w:eastAsia="zh-TW"/>
              </w:rPr>
            </w:pPr>
            <w:r w:rsidRPr="007B4467">
              <w:rPr>
                <w:rFonts w:eastAsia="PMingLiU"/>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7B4467" w:rsidRDefault="0038208C" w:rsidP="00452594">
            <w:pPr>
              <w:pStyle w:val="TAL"/>
            </w:pPr>
            <w:r w:rsidRPr="007B4467">
              <w:t>Inter-band EN-DC including FR2 BW Class Combination A-A-A_</w:t>
            </w:r>
            <w:r w:rsidRPr="007B4467">
              <w:rPr>
                <w:rFonts w:eastAsia="PMingLiU"/>
                <w:lang w:eastAsia="zh-TW"/>
              </w:rPr>
              <w:t>M</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7B4467" w:rsidRDefault="0038208C" w:rsidP="00452594">
            <w:pPr>
              <w:pStyle w:val="TAC"/>
            </w:pPr>
            <w:r w:rsidRPr="007B4467">
              <w:t>36.101, 5.6A.1</w:t>
            </w:r>
          </w:p>
          <w:p w14:paraId="07057DB0"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7B4467" w:rsidRDefault="0038208C" w:rsidP="00452594">
            <w:pPr>
              <w:pStyle w:val="TAL"/>
            </w:pPr>
          </w:p>
        </w:tc>
      </w:tr>
    </w:tbl>
    <w:p w14:paraId="3BD242AC" w14:textId="77777777" w:rsidR="00CC5CAB" w:rsidRPr="007B4467" w:rsidRDefault="00CC5CAB" w:rsidP="00CC5CAB"/>
    <w:p w14:paraId="0C54A02C" w14:textId="77777777" w:rsidR="00CC5CAB" w:rsidRPr="007B4467" w:rsidRDefault="00CC5CAB" w:rsidP="00CC5CAB">
      <w:pPr>
        <w:pStyle w:val="TH"/>
        <w:ind w:left="567"/>
      </w:pPr>
      <w:r w:rsidRPr="007B4467">
        <w:t>Table A.4.3.2B.2.3.8-1a: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7B446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7B4467" w:rsidRDefault="00CC5CAB"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7B4467" w:rsidRDefault="00CC5CAB"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7B4467" w:rsidRDefault="00CC5CAB" w:rsidP="00FA72F8">
            <w:pPr>
              <w:pStyle w:val="TAH"/>
            </w:pPr>
            <w:r w:rsidRPr="007B4467">
              <w:t>Comments</w:t>
            </w:r>
          </w:p>
        </w:tc>
      </w:tr>
      <w:tr w:rsidR="00CC5CAB" w:rsidRPr="007B446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7B4467" w:rsidRDefault="00CC5CAB"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7B4467" w:rsidRDefault="00CC5CAB" w:rsidP="00FA72F8">
            <w:pPr>
              <w:pStyle w:val="TAL"/>
            </w:pPr>
            <w:r w:rsidRPr="007B446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7B4467" w:rsidRDefault="00CC5CAB" w:rsidP="00FA72F8">
            <w:pPr>
              <w:pStyle w:val="TAC"/>
            </w:pPr>
            <w:r w:rsidRPr="007B4467">
              <w:t>36.101, 5.6A.1</w:t>
            </w:r>
          </w:p>
          <w:p w14:paraId="1353387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7B4467" w:rsidRDefault="00CC5CAB" w:rsidP="00FA72F8">
            <w:pPr>
              <w:pStyle w:val="TAC"/>
              <w:rPr>
                <w:rFonts w:cs="Arial"/>
                <w:szCs w:val="18"/>
              </w:rPr>
            </w:pPr>
            <w:r w:rsidRPr="007B4467">
              <w:t>pc_</w:t>
            </w:r>
            <w:r w:rsidRPr="007B4467">
              <w:rPr>
                <w:lang w:eastAsia="zh-CN"/>
              </w:rPr>
              <w:t>U</w:t>
            </w:r>
            <w:r w:rsidRPr="007B446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7B4467" w:rsidRDefault="00CC5CAB" w:rsidP="00FA72F8">
            <w:pPr>
              <w:pStyle w:val="TAL"/>
            </w:pPr>
          </w:p>
        </w:tc>
      </w:tr>
      <w:tr w:rsidR="00CC5CAB" w:rsidRPr="007B446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7B4467" w:rsidRDefault="00CC5CAB"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7B4467" w:rsidRDefault="00CC5CAB" w:rsidP="00FA72F8">
            <w:pPr>
              <w:pStyle w:val="TAL"/>
            </w:pPr>
            <w:r w:rsidRPr="007B446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7B4467" w:rsidRDefault="00CC5CAB" w:rsidP="00FA72F8">
            <w:pPr>
              <w:pStyle w:val="TAC"/>
            </w:pPr>
            <w:r w:rsidRPr="007B4467">
              <w:t>36.101, 5.6A.1</w:t>
            </w:r>
          </w:p>
          <w:p w14:paraId="4168F74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7B4467" w:rsidRDefault="00CC5CAB" w:rsidP="00FA72F8">
            <w:pPr>
              <w:pStyle w:val="TAC"/>
            </w:pPr>
            <w:r w:rsidRPr="007B4467">
              <w:t>pc_</w:t>
            </w:r>
            <w:r w:rsidRPr="007B4467">
              <w:rPr>
                <w:lang w:eastAsia="zh-CN"/>
              </w:rPr>
              <w:t>U</w:t>
            </w:r>
            <w:r w:rsidRPr="007B446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7B4467" w:rsidRDefault="00CC5CAB" w:rsidP="00FA72F8">
            <w:pPr>
              <w:pStyle w:val="TAL"/>
            </w:pPr>
          </w:p>
        </w:tc>
      </w:tr>
      <w:tr w:rsidR="00CC5CAB" w:rsidRPr="007B446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7B4467" w:rsidRDefault="00CC5CAB"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7B4467" w:rsidRDefault="00CC5CAB" w:rsidP="00FA72F8">
            <w:pPr>
              <w:pStyle w:val="TAL"/>
            </w:pPr>
            <w:r w:rsidRPr="007B446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7B4467" w:rsidRDefault="00CC5CAB" w:rsidP="00FA72F8">
            <w:pPr>
              <w:pStyle w:val="TAC"/>
            </w:pPr>
            <w:r w:rsidRPr="007B4467">
              <w:t>36.101, 5.6A.1</w:t>
            </w:r>
          </w:p>
          <w:p w14:paraId="31C8C7E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7B4467" w:rsidRDefault="00CC5CAB" w:rsidP="00FA72F8">
            <w:pPr>
              <w:pStyle w:val="TAC"/>
            </w:pPr>
            <w:r w:rsidRPr="007B4467">
              <w:t>pc_</w:t>
            </w:r>
            <w:r w:rsidRPr="007B4467">
              <w:rPr>
                <w:lang w:eastAsia="zh-CN"/>
              </w:rPr>
              <w:t>U</w:t>
            </w:r>
            <w:r w:rsidRPr="007B446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7B4467" w:rsidRDefault="00CC5CAB" w:rsidP="00FA72F8">
            <w:pPr>
              <w:pStyle w:val="TAL"/>
            </w:pPr>
          </w:p>
        </w:tc>
      </w:tr>
      <w:tr w:rsidR="00CC5CAB" w:rsidRPr="007B446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7B4467" w:rsidRDefault="00CC5CAB"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7B4467" w:rsidRDefault="00CC5CAB" w:rsidP="00FA72F8">
            <w:pPr>
              <w:pStyle w:val="TAL"/>
            </w:pPr>
            <w:r w:rsidRPr="007B446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7B4467" w:rsidRDefault="00CC5CAB" w:rsidP="00FA72F8">
            <w:pPr>
              <w:pStyle w:val="TAC"/>
            </w:pPr>
            <w:r w:rsidRPr="007B4467">
              <w:t>36.101, 5.6A.1</w:t>
            </w:r>
          </w:p>
          <w:p w14:paraId="17B52CE3"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7B4467" w:rsidRDefault="00CC5CAB" w:rsidP="00FA72F8">
            <w:pPr>
              <w:pStyle w:val="TAC"/>
            </w:pPr>
            <w:r w:rsidRPr="007B4467">
              <w:t>pc_</w:t>
            </w:r>
            <w:r w:rsidRPr="007B4467">
              <w:rPr>
                <w:lang w:eastAsia="zh-CN"/>
              </w:rPr>
              <w:t>U</w:t>
            </w:r>
            <w:r w:rsidRPr="007B446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7B4467" w:rsidRDefault="00CC5CAB" w:rsidP="00FA72F8">
            <w:pPr>
              <w:pStyle w:val="TAL"/>
            </w:pPr>
          </w:p>
        </w:tc>
      </w:tr>
      <w:tr w:rsidR="00CC5CAB" w:rsidRPr="007B446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7B4467" w:rsidRDefault="00CC5CAB"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7B4467" w:rsidRDefault="00CC5CAB" w:rsidP="00FA72F8">
            <w:pPr>
              <w:pStyle w:val="TAL"/>
            </w:pPr>
            <w:r w:rsidRPr="007B446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7B4467" w:rsidRDefault="00CC5CAB" w:rsidP="00FA72F8">
            <w:pPr>
              <w:pStyle w:val="TAC"/>
            </w:pPr>
            <w:r w:rsidRPr="007B4467">
              <w:t>36.101, 5.6A.1</w:t>
            </w:r>
          </w:p>
          <w:p w14:paraId="69FE4596"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7B4467" w:rsidRDefault="00CC5CAB" w:rsidP="00FA72F8">
            <w:pPr>
              <w:pStyle w:val="TAC"/>
            </w:pPr>
            <w:r w:rsidRPr="007B4467">
              <w:t>pc_</w:t>
            </w:r>
            <w:r w:rsidRPr="007B4467">
              <w:rPr>
                <w:lang w:eastAsia="zh-CN"/>
              </w:rPr>
              <w:t>U</w:t>
            </w:r>
            <w:r w:rsidRPr="007B446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7B4467" w:rsidRDefault="00CC5CAB" w:rsidP="00FA72F8">
            <w:pPr>
              <w:pStyle w:val="TAL"/>
            </w:pPr>
          </w:p>
        </w:tc>
      </w:tr>
      <w:tr w:rsidR="00CC5CAB" w:rsidRPr="007B446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7B4467" w:rsidRDefault="00CC5CAB"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7B4467" w:rsidRDefault="00CC5CAB" w:rsidP="00FA72F8">
            <w:pPr>
              <w:pStyle w:val="TAL"/>
            </w:pPr>
            <w:r w:rsidRPr="007B446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7B4467" w:rsidRDefault="00CC5CAB" w:rsidP="00FA72F8">
            <w:pPr>
              <w:pStyle w:val="TAC"/>
            </w:pPr>
            <w:r w:rsidRPr="007B4467">
              <w:t>36.101, 5.6A.1</w:t>
            </w:r>
          </w:p>
          <w:p w14:paraId="2E355E23"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7B4467" w:rsidRDefault="00CC5CAB" w:rsidP="00FA72F8">
            <w:pPr>
              <w:pStyle w:val="TAC"/>
            </w:pPr>
            <w:r w:rsidRPr="007B4467">
              <w:t>pc_</w:t>
            </w:r>
            <w:r w:rsidRPr="007B4467">
              <w:rPr>
                <w:lang w:eastAsia="zh-CN"/>
              </w:rPr>
              <w:t>U</w:t>
            </w:r>
            <w:r w:rsidRPr="007B446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7B4467" w:rsidRDefault="00CC5CAB" w:rsidP="00FA72F8">
            <w:pPr>
              <w:pStyle w:val="TAL"/>
            </w:pPr>
          </w:p>
        </w:tc>
      </w:tr>
      <w:tr w:rsidR="00CC5CAB" w:rsidRPr="007B446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7B4467" w:rsidRDefault="00CC5CAB"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7B4467" w:rsidRDefault="00CC5CAB" w:rsidP="00FA72F8">
            <w:pPr>
              <w:pStyle w:val="TAL"/>
            </w:pPr>
            <w:r w:rsidRPr="007B446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7B4467" w:rsidRDefault="00CC5CAB" w:rsidP="00FA72F8">
            <w:pPr>
              <w:pStyle w:val="TAC"/>
            </w:pPr>
            <w:r w:rsidRPr="007B4467">
              <w:t>36.101, 5.6A.1</w:t>
            </w:r>
          </w:p>
          <w:p w14:paraId="0CA5D58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7B4467" w:rsidRDefault="00CC5CAB" w:rsidP="00FA72F8">
            <w:pPr>
              <w:pStyle w:val="TAC"/>
            </w:pPr>
            <w:r w:rsidRPr="007B4467">
              <w:t>pc_</w:t>
            </w:r>
            <w:r w:rsidRPr="007B4467">
              <w:rPr>
                <w:lang w:eastAsia="zh-CN"/>
              </w:rPr>
              <w:t>U</w:t>
            </w:r>
            <w:r w:rsidRPr="007B446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7B4467" w:rsidRDefault="00CC5CAB" w:rsidP="00FA72F8">
            <w:pPr>
              <w:pStyle w:val="TAL"/>
            </w:pPr>
          </w:p>
        </w:tc>
      </w:tr>
      <w:tr w:rsidR="00CC5CAB" w:rsidRPr="007B446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7B4467" w:rsidRDefault="00CC5CAB"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7B4467" w:rsidRDefault="00CC5CAB" w:rsidP="00FA72F8">
            <w:pPr>
              <w:pStyle w:val="TAL"/>
            </w:pPr>
            <w:r w:rsidRPr="007B446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7B4467" w:rsidRDefault="00CC5CAB" w:rsidP="00FA72F8">
            <w:pPr>
              <w:pStyle w:val="TAC"/>
            </w:pPr>
            <w:r w:rsidRPr="007B4467">
              <w:t>36.101, 5.6A.1</w:t>
            </w:r>
          </w:p>
          <w:p w14:paraId="5DD48D88"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7B4467" w:rsidRDefault="00CC5CAB" w:rsidP="00FA72F8">
            <w:pPr>
              <w:pStyle w:val="TAC"/>
            </w:pPr>
            <w:r w:rsidRPr="007B4467">
              <w:t>pc_</w:t>
            </w:r>
            <w:r w:rsidRPr="007B4467">
              <w:rPr>
                <w:lang w:eastAsia="zh-CN"/>
              </w:rPr>
              <w:t>U</w:t>
            </w:r>
            <w:r w:rsidRPr="007B446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7B4467" w:rsidRDefault="00CC5CAB" w:rsidP="00FA72F8">
            <w:pPr>
              <w:pStyle w:val="TAL"/>
            </w:pPr>
          </w:p>
        </w:tc>
      </w:tr>
      <w:tr w:rsidR="00CC5CAB" w:rsidRPr="007B446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7B4467" w:rsidRDefault="00CC5CAB"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7B4467" w:rsidRDefault="00CC5CAB" w:rsidP="00FA72F8">
            <w:pPr>
              <w:pStyle w:val="TAL"/>
            </w:pPr>
            <w:r w:rsidRPr="007B446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7B4467" w:rsidRDefault="00CC5CAB" w:rsidP="00FA72F8">
            <w:pPr>
              <w:pStyle w:val="TAC"/>
            </w:pPr>
            <w:r w:rsidRPr="007B4467">
              <w:t>36.101, 5.6A.1</w:t>
            </w:r>
          </w:p>
          <w:p w14:paraId="70518B99"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7B4467" w:rsidRDefault="00CC5CAB" w:rsidP="00FA72F8">
            <w:pPr>
              <w:pStyle w:val="TAC"/>
            </w:pPr>
            <w:r w:rsidRPr="007B4467">
              <w:t>pc_</w:t>
            </w:r>
            <w:r w:rsidRPr="007B4467">
              <w:rPr>
                <w:lang w:eastAsia="zh-CN"/>
              </w:rPr>
              <w:t>U</w:t>
            </w:r>
            <w:r w:rsidRPr="007B446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7B4467" w:rsidRDefault="00CC5CAB" w:rsidP="00FA72F8">
            <w:pPr>
              <w:pStyle w:val="TAL"/>
            </w:pPr>
          </w:p>
        </w:tc>
      </w:tr>
    </w:tbl>
    <w:p w14:paraId="19757969" w14:textId="77777777" w:rsidR="00CC5CAB" w:rsidRPr="007B4467" w:rsidRDefault="00CC5CAB" w:rsidP="00CC5CAB"/>
    <w:p w14:paraId="4ABF6392" w14:textId="77777777" w:rsidR="00586192" w:rsidRPr="007B4467" w:rsidRDefault="00586192" w:rsidP="00586192">
      <w:pPr>
        <w:pStyle w:val="TH"/>
        <w:ind w:left="567"/>
      </w:pPr>
      <w:r w:rsidRPr="007B4467">
        <w:t xml:space="preserve">Table A.4.3.2B.2.3.8-2: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7B4467"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2B5BBB3F" w14:textId="714DCDE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6A5A67E" w14:textId="5D896D26"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FF3465" w:rsidRPr="007B4467"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7B4467" w:rsidRDefault="00FF3465" w:rsidP="00FF3465">
            <w:pPr>
              <w:pStyle w:val="TAL"/>
            </w:pPr>
            <w:r w:rsidRPr="007B4467">
              <w:t>DC_1A-3A-18A_n257A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7B4467" w:rsidRDefault="00FF3465" w:rsidP="00FF3465">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7B4467" w:rsidRDefault="00FF3465" w:rsidP="00FF3465">
            <w:pPr>
              <w:keepNext/>
              <w:keepLines/>
              <w:spacing w:after="0"/>
              <w:jc w:val="center"/>
              <w:rPr>
                <w:rFonts w:ascii="Arial" w:eastAsia="PMingLiU" w:hAnsi="Arial"/>
                <w:sz w:val="18"/>
              </w:rPr>
            </w:pPr>
          </w:p>
        </w:tc>
      </w:tr>
      <w:tr w:rsidR="008304A8" w:rsidRPr="007B4467"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7B4467" w:rsidRDefault="008304A8" w:rsidP="008304A8">
            <w:pPr>
              <w:pStyle w:val="TAL"/>
            </w:pPr>
            <w:r w:rsidRPr="007B4467">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7B4467"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7B4467" w:rsidRDefault="008304A8" w:rsidP="008304A8">
            <w:pPr>
              <w:keepNext/>
              <w:keepLines/>
              <w:spacing w:after="0"/>
              <w:jc w:val="center"/>
              <w:rPr>
                <w:rFonts w:ascii="Arial" w:eastAsia="PMingLiU" w:hAnsi="Arial"/>
                <w:sz w:val="18"/>
              </w:rPr>
            </w:pPr>
          </w:p>
        </w:tc>
      </w:tr>
      <w:tr w:rsidR="00FF3465" w:rsidRPr="007B4467"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7B4467" w:rsidRDefault="00FF3465" w:rsidP="00FF3465">
            <w:pPr>
              <w:pStyle w:val="TAL"/>
            </w:pPr>
            <w:r w:rsidRPr="007B4467">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7B4467" w:rsidRDefault="00FF3465" w:rsidP="00FF3465">
            <w:pPr>
              <w:keepNext/>
              <w:keepLines/>
              <w:spacing w:after="0"/>
              <w:jc w:val="center"/>
              <w:rPr>
                <w:rFonts w:ascii="Arial" w:eastAsia="PMingLiU" w:hAnsi="Arial"/>
                <w:sz w:val="18"/>
              </w:rPr>
            </w:pPr>
          </w:p>
        </w:tc>
      </w:tr>
      <w:tr w:rsidR="00FF3465" w:rsidRPr="007B4467"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7B4467" w:rsidRDefault="00FF3465" w:rsidP="00FF3465">
            <w:pPr>
              <w:pStyle w:val="TAL"/>
            </w:pPr>
            <w:r w:rsidRPr="007B4467">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7B4467" w:rsidRDefault="00FF3465" w:rsidP="00FF3465">
            <w:pPr>
              <w:keepNext/>
              <w:keepLines/>
              <w:spacing w:after="0"/>
              <w:jc w:val="center"/>
              <w:rPr>
                <w:rFonts w:ascii="Arial" w:eastAsia="PMingLiU" w:hAnsi="Arial"/>
                <w:sz w:val="18"/>
              </w:rPr>
            </w:pPr>
          </w:p>
        </w:tc>
      </w:tr>
      <w:tr w:rsidR="00FF3465" w:rsidRPr="007B4467"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7B4467" w:rsidRDefault="00FF3465" w:rsidP="00FF3465">
            <w:pPr>
              <w:pStyle w:val="TAL"/>
            </w:pPr>
            <w:r w:rsidRPr="007B4467">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7B4467" w:rsidRDefault="00FF3465" w:rsidP="00FF3465">
            <w:pPr>
              <w:keepNext/>
              <w:keepLines/>
              <w:spacing w:after="0"/>
              <w:jc w:val="center"/>
              <w:rPr>
                <w:rFonts w:ascii="Arial" w:eastAsia="PMingLiU" w:hAnsi="Arial"/>
                <w:sz w:val="18"/>
              </w:rPr>
            </w:pPr>
          </w:p>
        </w:tc>
      </w:tr>
      <w:tr w:rsidR="00FF3465" w:rsidRPr="007B4467"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7B4467" w:rsidRDefault="00FF3465" w:rsidP="00FF3465">
            <w:pPr>
              <w:pStyle w:val="TAL"/>
            </w:pPr>
            <w:r w:rsidRPr="007B4467">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7B4467" w:rsidRDefault="00FF3465" w:rsidP="00FF3465">
            <w:pPr>
              <w:keepNext/>
              <w:keepLines/>
              <w:spacing w:after="0"/>
              <w:jc w:val="center"/>
              <w:rPr>
                <w:rFonts w:ascii="Arial" w:eastAsia="PMingLiU" w:hAnsi="Arial"/>
                <w:sz w:val="18"/>
              </w:rPr>
            </w:pPr>
          </w:p>
        </w:tc>
      </w:tr>
      <w:tr w:rsidR="00FF3465" w:rsidRPr="007B4467"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7B4467" w:rsidRDefault="00FF3465" w:rsidP="00FF3465">
            <w:pPr>
              <w:pStyle w:val="TAL"/>
              <w:rPr>
                <w:rFonts w:eastAsia="PMingLiU"/>
                <w:lang w:eastAsia="ja-JP"/>
              </w:rPr>
            </w:pPr>
            <w:r w:rsidRPr="007B4467">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7B4467" w:rsidRDefault="00FF3465" w:rsidP="00FF3465">
            <w:pPr>
              <w:keepNext/>
              <w:keepLines/>
              <w:spacing w:after="0"/>
              <w:jc w:val="center"/>
              <w:rPr>
                <w:rFonts w:ascii="Arial" w:eastAsia="PMingLiU" w:hAnsi="Arial"/>
                <w:sz w:val="18"/>
              </w:rPr>
            </w:pPr>
          </w:p>
        </w:tc>
      </w:tr>
      <w:tr w:rsidR="00FF3465" w:rsidRPr="007B4467"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7B4467" w:rsidRDefault="00FF3465" w:rsidP="00FF3465">
            <w:pPr>
              <w:pStyle w:val="TAL"/>
            </w:pPr>
            <w:r w:rsidRPr="007B4467">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7B4467" w:rsidRDefault="00FF3465" w:rsidP="00FF3465">
            <w:pPr>
              <w:keepNext/>
              <w:keepLines/>
              <w:spacing w:after="0"/>
              <w:jc w:val="center"/>
              <w:rPr>
                <w:rFonts w:ascii="Arial" w:eastAsia="PMingLiU" w:hAnsi="Arial"/>
                <w:sz w:val="18"/>
              </w:rPr>
            </w:pPr>
          </w:p>
        </w:tc>
      </w:tr>
      <w:tr w:rsidR="00FF3465" w:rsidRPr="007B4467"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7B4467" w:rsidRDefault="00FF3465" w:rsidP="00FF3465">
            <w:pPr>
              <w:pStyle w:val="TAL"/>
            </w:pPr>
            <w:r w:rsidRPr="007B4467">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7B4467" w:rsidRDefault="00FF3465" w:rsidP="00FF3465">
            <w:pPr>
              <w:keepNext/>
              <w:keepLines/>
              <w:spacing w:after="0"/>
              <w:jc w:val="center"/>
              <w:rPr>
                <w:rFonts w:ascii="Arial" w:eastAsia="PMingLiU" w:hAnsi="Arial"/>
                <w:sz w:val="18"/>
              </w:rPr>
            </w:pPr>
          </w:p>
        </w:tc>
      </w:tr>
      <w:tr w:rsidR="00FF3465" w:rsidRPr="007B4467"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7B4467" w:rsidRDefault="00FF3465" w:rsidP="00FF3465">
            <w:pPr>
              <w:pStyle w:val="TAL"/>
            </w:pPr>
            <w:r w:rsidRPr="007B4467">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7B4467" w:rsidRDefault="00FF3465" w:rsidP="00FF3465">
            <w:pPr>
              <w:keepNext/>
              <w:keepLines/>
              <w:spacing w:after="0"/>
              <w:jc w:val="center"/>
              <w:rPr>
                <w:rFonts w:ascii="Arial" w:eastAsia="PMingLiU" w:hAnsi="Arial"/>
                <w:sz w:val="18"/>
              </w:rPr>
            </w:pPr>
          </w:p>
        </w:tc>
      </w:tr>
      <w:tr w:rsidR="00FF3465" w:rsidRPr="007B4467"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7B4467" w:rsidRDefault="00FF3465" w:rsidP="00FF3465">
            <w:pPr>
              <w:pStyle w:val="TAL"/>
            </w:pPr>
            <w:r w:rsidRPr="007B4467">
              <w:t>DC_1A-3A-41A_n257A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7B4467" w:rsidRDefault="00FF3465" w:rsidP="00FF3465">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7B4467" w:rsidRDefault="00FF3465" w:rsidP="00FF3465">
            <w:pPr>
              <w:keepNext/>
              <w:keepLines/>
              <w:spacing w:after="0"/>
              <w:jc w:val="center"/>
              <w:rPr>
                <w:rFonts w:ascii="Arial" w:eastAsia="PMingLiU" w:hAnsi="Arial"/>
                <w:sz w:val="18"/>
              </w:rPr>
            </w:pPr>
          </w:p>
        </w:tc>
      </w:tr>
      <w:tr w:rsidR="008304A8" w:rsidRPr="007B4467"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7B4467" w:rsidRDefault="008304A8" w:rsidP="008304A8">
            <w:pPr>
              <w:pStyle w:val="TAL"/>
            </w:pPr>
            <w:r w:rsidRPr="007B4467">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7B4467"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7B4467" w:rsidRDefault="008304A8" w:rsidP="008304A8">
            <w:pPr>
              <w:keepNext/>
              <w:keepLines/>
              <w:spacing w:after="0"/>
              <w:jc w:val="center"/>
              <w:rPr>
                <w:rFonts w:ascii="Arial" w:eastAsia="PMingLiU" w:hAnsi="Arial"/>
                <w:sz w:val="18"/>
              </w:rPr>
            </w:pPr>
          </w:p>
        </w:tc>
      </w:tr>
      <w:tr w:rsidR="00FF3465" w:rsidRPr="007B4467"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7B4467" w:rsidRDefault="00FF3465" w:rsidP="00FF3465">
            <w:pPr>
              <w:pStyle w:val="TAL"/>
              <w:rPr>
                <w:rFonts w:eastAsia="PMingLiU"/>
                <w:lang w:eastAsia="ja-JP"/>
              </w:rPr>
            </w:pPr>
            <w:r w:rsidRPr="007B4467">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7B4467" w:rsidRDefault="00FF3465" w:rsidP="00FF3465">
            <w:pPr>
              <w:keepNext/>
              <w:keepLines/>
              <w:spacing w:after="0"/>
              <w:jc w:val="center"/>
              <w:rPr>
                <w:rFonts w:ascii="Arial" w:eastAsia="PMingLiU" w:hAnsi="Arial"/>
                <w:sz w:val="18"/>
              </w:rPr>
            </w:pPr>
          </w:p>
        </w:tc>
      </w:tr>
      <w:tr w:rsidR="00FF3465" w:rsidRPr="007B4467"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7B4467" w:rsidRDefault="00FF3465" w:rsidP="00FF3465">
            <w:pPr>
              <w:pStyle w:val="TAL"/>
            </w:pPr>
            <w:r w:rsidRPr="007B4467">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7B4467" w:rsidRDefault="00FF3465" w:rsidP="00FF3465">
            <w:pPr>
              <w:pStyle w:val="TAL"/>
            </w:pPr>
            <w:r w:rsidRPr="007B4467">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7B4467" w:rsidRDefault="00FF3465" w:rsidP="00FF3465">
            <w:pPr>
              <w:keepNext/>
              <w:keepLines/>
              <w:spacing w:after="0"/>
              <w:jc w:val="center"/>
              <w:rPr>
                <w:rFonts w:ascii="Arial" w:eastAsia="PMingLiU" w:hAnsi="Arial"/>
                <w:sz w:val="18"/>
              </w:rPr>
            </w:pPr>
          </w:p>
        </w:tc>
      </w:tr>
      <w:tr w:rsidR="00FF3465" w:rsidRPr="007B4467"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7B4467" w:rsidRDefault="00FF3465" w:rsidP="00FF3465">
            <w:pPr>
              <w:pStyle w:val="TAL"/>
            </w:pPr>
            <w:r w:rsidRPr="007B4467">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7B4467" w:rsidRDefault="00FF3465" w:rsidP="00FF3465">
            <w:pPr>
              <w:pStyle w:val="TAL"/>
              <w:rPr>
                <w:rFonts w:eastAsia="PMingLiU"/>
                <w:lang w:eastAsia="ja-JP"/>
              </w:rPr>
            </w:pPr>
            <w:r w:rsidRPr="007B4467">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7B4467" w:rsidRDefault="00FF3465" w:rsidP="00FF3465">
            <w:pPr>
              <w:keepNext/>
              <w:keepLines/>
              <w:spacing w:after="0"/>
              <w:jc w:val="center"/>
              <w:rPr>
                <w:rFonts w:ascii="Arial" w:eastAsia="PMingLiU" w:hAnsi="Arial"/>
                <w:sz w:val="18"/>
              </w:rPr>
            </w:pPr>
          </w:p>
        </w:tc>
      </w:tr>
      <w:tr w:rsidR="00FF3465" w:rsidRPr="007B4467"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7B4467" w:rsidRDefault="00FF3465" w:rsidP="00FF3465">
            <w:pPr>
              <w:pStyle w:val="TAL"/>
            </w:pPr>
            <w:r w:rsidRPr="007B4467">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7B4467" w:rsidRDefault="00FF3465" w:rsidP="00FF3465">
            <w:pPr>
              <w:pStyle w:val="TAL"/>
            </w:pPr>
            <w:r w:rsidRPr="007B4467">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7B4467" w:rsidRDefault="00FF3465" w:rsidP="00FF3465">
            <w:pPr>
              <w:keepNext/>
              <w:keepLines/>
              <w:spacing w:after="0"/>
              <w:jc w:val="center"/>
              <w:rPr>
                <w:rFonts w:ascii="Arial" w:eastAsia="PMingLiU" w:hAnsi="Arial"/>
                <w:sz w:val="18"/>
              </w:rPr>
            </w:pPr>
          </w:p>
        </w:tc>
      </w:tr>
      <w:tr w:rsidR="00FF3465" w:rsidRPr="007B4467"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7B4467" w:rsidRDefault="00FF3465" w:rsidP="00FF3465">
            <w:pPr>
              <w:pStyle w:val="TAL"/>
            </w:pPr>
            <w:r w:rsidRPr="007B4467">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7B4467" w:rsidRDefault="00FF3465" w:rsidP="00FF3465">
            <w:pPr>
              <w:keepNext/>
              <w:keepLines/>
              <w:spacing w:after="0"/>
              <w:jc w:val="center"/>
              <w:rPr>
                <w:rFonts w:ascii="Arial" w:eastAsia="PMingLiU" w:hAnsi="Arial"/>
                <w:sz w:val="18"/>
              </w:rPr>
            </w:pPr>
          </w:p>
        </w:tc>
      </w:tr>
      <w:tr w:rsidR="00FF3465" w:rsidRPr="007B4467"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7B4467" w:rsidRDefault="00FF3465" w:rsidP="00FF3465">
            <w:pPr>
              <w:pStyle w:val="TAL"/>
            </w:pPr>
            <w:r w:rsidRPr="007B4467">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7B4467" w:rsidRDefault="00FF3465" w:rsidP="00FF3465">
            <w:pPr>
              <w:keepNext/>
              <w:keepLines/>
              <w:spacing w:after="0"/>
              <w:jc w:val="center"/>
              <w:rPr>
                <w:rFonts w:ascii="Arial" w:eastAsia="PMingLiU" w:hAnsi="Arial"/>
                <w:sz w:val="18"/>
              </w:rPr>
            </w:pPr>
          </w:p>
        </w:tc>
      </w:tr>
      <w:tr w:rsidR="00FF3465" w:rsidRPr="007B4467"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7B4467" w:rsidRDefault="00FF3465" w:rsidP="00FF3465">
            <w:pPr>
              <w:pStyle w:val="TAL"/>
            </w:pPr>
            <w:r w:rsidRPr="007B4467">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7B4467" w:rsidRDefault="00FF3465" w:rsidP="00FF3465">
            <w:pPr>
              <w:pStyle w:val="TAL"/>
            </w:pPr>
            <w:r w:rsidRPr="007B4467">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7B4467" w:rsidRDefault="00FF3465" w:rsidP="00FF3465">
            <w:pPr>
              <w:keepNext/>
              <w:keepLines/>
              <w:spacing w:after="0"/>
              <w:jc w:val="center"/>
              <w:rPr>
                <w:rFonts w:ascii="Arial" w:eastAsia="PMingLiU" w:hAnsi="Arial"/>
                <w:sz w:val="18"/>
              </w:rPr>
            </w:pPr>
          </w:p>
        </w:tc>
      </w:tr>
      <w:tr w:rsidR="00FF3465" w:rsidRPr="007B4467"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7B4467" w:rsidRDefault="00FF3465" w:rsidP="00FF3465">
            <w:pPr>
              <w:pStyle w:val="TAL"/>
            </w:pPr>
            <w:r w:rsidRPr="007B4467">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7B4467" w:rsidRDefault="00FF3465" w:rsidP="00FF3465">
            <w:pPr>
              <w:keepNext/>
              <w:keepLines/>
              <w:spacing w:after="0"/>
              <w:jc w:val="center"/>
              <w:rPr>
                <w:rFonts w:ascii="Arial" w:eastAsia="PMingLiU" w:hAnsi="Arial"/>
                <w:sz w:val="18"/>
              </w:rPr>
            </w:pPr>
          </w:p>
        </w:tc>
      </w:tr>
      <w:tr w:rsidR="00FF3465" w:rsidRPr="007B4467"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7B4467" w:rsidRDefault="00FF3465" w:rsidP="00FF3465">
            <w:pPr>
              <w:pStyle w:val="TAL"/>
              <w:rPr>
                <w:rFonts w:eastAsia="PMingLiU"/>
                <w:lang w:eastAsia="ja-JP"/>
              </w:rPr>
            </w:pPr>
            <w:r w:rsidRPr="007B4467">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7B4467" w:rsidRDefault="00FF3465" w:rsidP="00FF3465">
            <w:pPr>
              <w:pStyle w:val="TAL"/>
            </w:pPr>
            <w:r w:rsidRPr="007B4467">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7B4467" w:rsidRDefault="00FF3465" w:rsidP="00FF3465">
            <w:pPr>
              <w:keepNext/>
              <w:keepLines/>
              <w:spacing w:after="0"/>
              <w:jc w:val="center"/>
              <w:rPr>
                <w:rFonts w:ascii="Arial" w:eastAsia="PMingLiU" w:hAnsi="Arial"/>
                <w:sz w:val="18"/>
              </w:rPr>
            </w:pPr>
          </w:p>
        </w:tc>
      </w:tr>
      <w:tr w:rsidR="00FF3465" w:rsidRPr="007B4467"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7B4467" w:rsidRDefault="00FF3465" w:rsidP="00FF3465">
            <w:pPr>
              <w:pStyle w:val="TAL"/>
            </w:pPr>
            <w:r w:rsidRPr="007B4467">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7B4467" w:rsidRDefault="00FF3465" w:rsidP="00FF3465">
            <w:pPr>
              <w:pStyle w:val="TAL"/>
            </w:pPr>
            <w:r w:rsidRPr="007B4467">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7B4467" w:rsidRDefault="00FF3465" w:rsidP="00FF3465">
            <w:pPr>
              <w:keepNext/>
              <w:keepLines/>
              <w:spacing w:after="0"/>
              <w:jc w:val="center"/>
              <w:rPr>
                <w:rFonts w:ascii="Arial" w:eastAsia="PMingLiU" w:hAnsi="Arial"/>
                <w:sz w:val="18"/>
              </w:rPr>
            </w:pPr>
          </w:p>
        </w:tc>
      </w:tr>
      <w:tr w:rsidR="00FF3465" w:rsidRPr="007B4467"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7B4467" w:rsidRDefault="00FF3465" w:rsidP="00FF3465">
            <w:pPr>
              <w:pStyle w:val="TAL"/>
              <w:rPr>
                <w:rFonts w:eastAsia="PMingLiU"/>
                <w:lang w:eastAsia="ja-JP"/>
              </w:rPr>
            </w:pPr>
            <w:r w:rsidRPr="007B4467">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7B4467" w:rsidRDefault="00FF3465" w:rsidP="00FF3465">
            <w:pPr>
              <w:keepNext/>
              <w:keepLines/>
              <w:spacing w:after="0"/>
              <w:jc w:val="center"/>
              <w:rPr>
                <w:rFonts w:ascii="Arial" w:eastAsia="PMingLiU" w:hAnsi="Arial"/>
                <w:sz w:val="18"/>
              </w:rPr>
            </w:pPr>
          </w:p>
        </w:tc>
      </w:tr>
      <w:tr w:rsidR="00FF3465" w:rsidRPr="007B4467"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7B4467" w:rsidRDefault="00FF3465" w:rsidP="00FF3465">
            <w:pPr>
              <w:pStyle w:val="TAL"/>
            </w:pPr>
            <w:r w:rsidRPr="007B4467">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7B4467" w:rsidRDefault="00FF3465" w:rsidP="00FF3465">
            <w:pPr>
              <w:keepNext/>
              <w:keepLines/>
              <w:spacing w:after="0"/>
              <w:jc w:val="center"/>
              <w:rPr>
                <w:rFonts w:ascii="Arial" w:eastAsia="PMingLiU" w:hAnsi="Arial"/>
                <w:sz w:val="18"/>
              </w:rPr>
            </w:pPr>
          </w:p>
        </w:tc>
      </w:tr>
      <w:tr w:rsidR="00FF3465" w:rsidRPr="007B4467"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7B4467" w:rsidRDefault="00FF3465" w:rsidP="00FF3465">
            <w:pPr>
              <w:pStyle w:val="TAL"/>
            </w:pPr>
            <w:r w:rsidRPr="007B4467">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7B4467" w:rsidRDefault="00FF3465" w:rsidP="00FF3465">
            <w:pPr>
              <w:pStyle w:val="TAL"/>
            </w:pPr>
            <w:r w:rsidRPr="007B4467">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7B4467" w:rsidRDefault="00FF3465" w:rsidP="00FF3465">
            <w:pPr>
              <w:keepNext/>
              <w:keepLines/>
              <w:spacing w:after="0"/>
              <w:jc w:val="center"/>
              <w:rPr>
                <w:rFonts w:ascii="Arial" w:eastAsia="PMingLiU" w:hAnsi="Arial"/>
                <w:sz w:val="18"/>
              </w:rPr>
            </w:pPr>
          </w:p>
        </w:tc>
      </w:tr>
      <w:tr w:rsidR="00FF3465" w:rsidRPr="007B4467"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7B4467" w:rsidRDefault="00FF3465" w:rsidP="00FF3465">
            <w:pPr>
              <w:pStyle w:val="TAL"/>
              <w:rPr>
                <w:rFonts w:eastAsia="PMingLiU"/>
                <w:lang w:eastAsia="ja-JP"/>
              </w:rPr>
            </w:pPr>
            <w:r w:rsidRPr="007B4467">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7B4467" w:rsidRDefault="00FF3465" w:rsidP="00FF3465">
            <w:pPr>
              <w:keepNext/>
              <w:keepLines/>
              <w:spacing w:after="0"/>
              <w:jc w:val="center"/>
              <w:rPr>
                <w:rFonts w:ascii="Arial" w:eastAsia="PMingLiU" w:hAnsi="Arial"/>
                <w:sz w:val="18"/>
              </w:rPr>
            </w:pPr>
          </w:p>
        </w:tc>
      </w:tr>
      <w:tr w:rsidR="00FF3465" w:rsidRPr="007B4467"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7B4467" w:rsidRDefault="00FF3465" w:rsidP="00FF3465">
            <w:pPr>
              <w:pStyle w:val="TAL"/>
            </w:pPr>
            <w:r w:rsidRPr="007B4467">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7B4467" w:rsidRDefault="00FF3465" w:rsidP="00FF3465">
            <w:pPr>
              <w:pStyle w:val="TAL"/>
            </w:pPr>
            <w:r w:rsidRPr="007B4467">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7B4467" w:rsidRDefault="00FF3465" w:rsidP="00FF3465">
            <w:pPr>
              <w:keepNext/>
              <w:keepLines/>
              <w:spacing w:after="0"/>
              <w:jc w:val="center"/>
              <w:rPr>
                <w:rFonts w:ascii="Arial" w:eastAsia="PMingLiU" w:hAnsi="Arial"/>
                <w:sz w:val="18"/>
              </w:rPr>
            </w:pPr>
          </w:p>
        </w:tc>
      </w:tr>
      <w:tr w:rsidR="00FF3465" w:rsidRPr="007B4467"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7B4467" w:rsidRDefault="00FF3465" w:rsidP="00FF3465">
            <w:pPr>
              <w:pStyle w:val="TAL"/>
            </w:pPr>
            <w:r w:rsidRPr="007B4467">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7B4467" w:rsidRDefault="00FF3465" w:rsidP="00FF3465">
            <w:pPr>
              <w:keepNext/>
              <w:keepLines/>
              <w:spacing w:after="0"/>
              <w:jc w:val="center"/>
              <w:rPr>
                <w:rFonts w:ascii="Arial" w:eastAsia="PMingLiU" w:hAnsi="Arial"/>
                <w:sz w:val="18"/>
              </w:rPr>
            </w:pPr>
          </w:p>
        </w:tc>
      </w:tr>
      <w:tr w:rsidR="00FF3465" w:rsidRPr="007B4467"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7B4467" w:rsidRDefault="00FF3465" w:rsidP="00FF3465">
            <w:pPr>
              <w:pStyle w:val="TAL"/>
              <w:rPr>
                <w:rFonts w:eastAsia="PMingLiU"/>
                <w:lang w:eastAsia="ja-JP"/>
              </w:rPr>
            </w:pPr>
            <w:r w:rsidRPr="007B4467">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7B4467" w:rsidRDefault="00FF3465" w:rsidP="00FF3465">
            <w:pPr>
              <w:keepNext/>
              <w:keepLines/>
              <w:spacing w:after="0"/>
              <w:jc w:val="center"/>
              <w:rPr>
                <w:rFonts w:ascii="Arial" w:eastAsia="PMingLiU" w:hAnsi="Arial"/>
                <w:sz w:val="18"/>
              </w:rPr>
            </w:pPr>
          </w:p>
        </w:tc>
      </w:tr>
      <w:tr w:rsidR="00FF3465" w:rsidRPr="007B4467"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7B4467" w:rsidRDefault="00FF3465" w:rsidP="00FF3465">
            <w:pPr>
              <w:pStyle w:val="TAL"/>
            </w:pPr>
            <w:r w:rsidRPr="007B4467">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7B4467" w:rsidRDefault="00FF3465" w:rsidP="00FF3465">
            <w:pPr>
              <w:keepNext/>
              <w:keepLines/>
              <w:spacing w:after="0"/>
              <w:jc w:val="center"/>
              <w:rPr>
                <w:rFonts w:ascii="Arial" w:eastAsia="PMingLiU" w:hAnsi="Arial"/>
                <w:sz w:val="18"/>
              </w:rPr>
            </w:pPr>
          </w:p>
        </w:tc>
      </w:tr>
      <w:tr w:rsidR="00FF3465" w:rsidRPr="007B4467"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7B4467" w:rsidRDefault="00FF3465" w:rsidP="00FF3465">
            <w:pPr>
              <w:pStyle w:val="TAL"/>
            </w:pPr>
            <w:r w:rsidRPr="007B4467">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7B4467" w:rsidRDefault="00FF3465" w:rsidP="00FF3465">
            <w:pPr>
              <w:keepNext/>
              <w:keepLines/>
              <w:spacing w:after="0"/>
              <w:jc w:val="center"/>
              <w:rPr>
                <w:rFonts w:ascii="Arial" w:eastAsia="PMingLiU" w:hAnsi="Arial"/>
                <w:sz w:val="18"/>
              </w:rPr>
            </w:pPr>
          </w:p>
        </w:tc>
      </w:tr>
      <w:tr w:rsidR="00FF3465" w:rsidRPr="007B4467"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7B4467" w:rsidRDefault="00FF3465" w:rsidP="00FF3465">
            <w:pPr>
              <w:pStyle w:val="TAL"/>
            </w:pPr>
            <w:r w:rsidRPr="007B4467">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7B4467" w:rsidRDefault="00FF3465" w:rsidP="00FF3465">
            <w:pPr>
              <w:keepNext/>
              <w:keepLines/>
              <w:spacing w:after="0"/>
              <w:jc w:val="center"/>
              <w:rPr>
                <w:rFonts w:ascii="Arial" w:eastAsia="PMingLiU" w:hAnsi="Arial"/>
                <w:sz w:val="18"/>
              </w:rPr>
            </w:pPr>
          </w:p>
        </w:tc>
      </w:tr>
      <w:tr w:rsidR="00FF3465" w:rsidRPr="007B4467"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7B4467" w:rsidRDefault="00FF3465" w:rsidP="00FF3465">
            <w:pPr>
              <w:pStyle w:val="TAL"/>
              <w:rPr>
                <w:rFonts w:eastAsia="PMingLiU"/>
                <w:lang w:eastAsia="ja-JP"/>
              </w:rPr>
            </w:pPr>
            <w:r w:rsidRPr="007B4467">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7B4467" w:rsidRDefault="00FF3465" w:rsidP="00FF3465">
            <w:pPr>
              <w:keepNext/>
              <w:keepLines/>
              <w:spacing w:after="0"/>
              <w:jc w:val="center"/>
              <w:rPr>
                <w:rFonts w:ascii="Arial" w:eastAsia="PMingLiU" w:hAnsi="Arial"/>
                <w:sz w:val="18"/>
              </w:rPr>
            </w:pPr>
          </w:p>
        </w:tc>
      </w:tr>
      <w:tr w:rsidR="00FF3465" w:rsidRPr="007B4467"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7B4467" w:rsidRDefault="00FF3465" w:rsidP="00FF3465">
            <w:pPr>
              <w:pStyle w:val="TAL"/>
            </w:pPr>
            <w:r w:rsidRPr="007B4467">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7B4467" w:rsidRDefault="00FF3465" w:rsidP="00FF3465">
            <w:pPr>
              <w:pStyle w:val="TAL"/>
            </w:pPr>
            <w:r w:rsidRPr="007B4467">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7B4467" w:rsidRDefault="00FF3465" w:rsidP="00FF3465">
            <w:pPr>
              <w:pStyle w:val="TAL"/>
            </w:pPr>
            <w:r w:rsidRPr="007B4467">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7B4467" w:rsidRDefault="00FF3465" w:rsidP="00FF3465">
            <w:pPr>
              <w:keepNext/>
              <w:keepLines/>
              <w:spacing w:after="0"/>
              <w:jc w:val="center"/>
              <w:rPr>
                <w:rFonts w:ascii="Arial" w:eastAsia="PMingLiU" w:hAnsi="Arial"/>
                <w:sz w:val="18"/>
              </w:rPr>
            </w:pPr>
          </w:p>
        </w:tc>
      </w:tr>
      <w:tr w:rsidR="00FF3465" w:rsidRPr="007B4467"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7B4467" w:rsidRDefault="00FF3465" w:rsidP="00FF3465">
            <w:pPr>
              <w:pStyle w:val="TAL"/>
            </w:pPr>
            <w:r w:rsidRPr="007B4467">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7B4467" w:rsidRDefault="00FF3465" w:rsidP="00FF3465">
            <w:pPr>
              <w:keepNext/>
              <w:keepLines/>
              <w:spacing w:after="0"/>
              <w:jc w:val="center"/>
              <w:rPr>
                <w:rFonts w:ascii="Arial" w:eastAsia="PMingLiU" w:hAnsi="Arial"/>
                <w:sz w:val="18"/>
              </w:rPr>
            </w:pPr>
          </w:p>
        </w:tc>
      </w:tr>
      <w:tr w:rsidR="00FF3465" w:rsidRPr="007B4467"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7B4467" w:rsidRDefault="00FF3465" w:rsidP="00FF3465">
            <w:pPr>
              <w:pStyle w:val="TAL"/>
            </w:pPr>
            <w:r w:rsidRPr="007B4467">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7B4467" w:rsidRDefault="00FF3465" w:rsidP="00FF3465">
            <w:pPr>
              <w:keepNext/>
              <w:keepLines/>
              <w:spacing w:after="0"/>
              <w:jc w:val="center"/>
              <w:rPr>
                <w:rFonts w:ascii="Arial" w:eastAsia="PMingLiU" w:hAnsi="Arial"/>
                <w:sz w:val="18"/>
              </w:rPr>
            </w:pPr>
          </w:p>
        </w:tc>
      </w:tr>
      <w:tr w:rsidR="00FF3465" w:rsidRPr="007B4467"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7B4467" w:rsidRDefault="00FF3465" w:rsidP="00FF3465">
            <w:pPr>
              <w:pStyle w:val="TAL"/>
            </w:pPr>
            <w:r w:rsidRPr="007B4467">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7B4467" w:rsidRDefault="00FF3465" w:rsidP="00FF3465">
            <w:pPr>
              <w:keepNext/>
              <w:keepLines/>
              <w:spacing w:after="0"/>
              <w:jc w:val="center"/>
              <w:rPr>
                <w:rFonts w:ascii="Arial" w:eastAsia="PMingLiU" w:hAnsi="Arial"/>
                <w:sz w:val="18"/>
              </w:rPr>
            </w:pPr>
          </w:p>
        </w:tc>
      </w:tr>
      <w:tr w:rsidR="00FF3465" w:rsidRPr="007B4467"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7B4467" w:rsidRDefault="00FF3465" w:rsidP="00FF3465">
            <w:pPr>
              <w:pStyle w:val="TAL"/>
            </w:pPr>
            <w:r w:rsidRPr="007B4467">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7B4467" w:rsidRDefault="00FF3465" w:rsidP="00FF3465">
            <w:pPr>
              <w:keepNext/>
              <w:keepLines/>
              <w:spacing w:after="0"/>
              <w:jc w:val="center"/>
              <w:rPr>
                <w:rFonts w:ascii="Arial" w:eastAsia="PMingLiU" w:hAnsi="Arial"/>
                <w:sz w:val="18"/>
              </w:rPr>
            </w:pPr>
          </w:p>
        </w:tc>
      </w:tr>
      <w:tr w:rsidR="00FF3465" w:rsidRPr="007B4467"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7B4467" w:rsidRDefault="00FF3465" w:rsidP="00FF3465">
            <w:pPr>
              <w:pStyle w:val="TAL"/>
            </w:pPr>
            <w:r w:rsidRPr="007B4467">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7B4467" w:rsidRDefault="00FF3465" w:rsidP="00FF3465">
            <w:pPr>
              <w:keepNext/>
              <w:keepLines/>
              <w:spacing w:after="0"/>
              <w:jc w:val="center"/>
              <w:rPr>
                <w:rFonts w:ascii="Arial" w:eastAsia="PMingLiU" w:hAnsi="Arial"/>
                <w:sz w:val="18"/>
              </w:rPr>
            </w:pPr>
          </w:p>
        </w:tc>
      </w:tr>
      <w:tr w:rsidR="00FF3465" w:rsidRPr="007B4467"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7B4467" w:rsidRDefault="00FF3465" w:rsidP="00FF3465">
            <w:pPr>
              <w:keepNext/>
              <w:keepLines/>
              <w:spacing w:after="0"/>
              <w:jc w:val="center"/>
              <w:rPr>
                <w:rFonts w:ascii="Arial" w:eastAsia="PMingLiU" w:hAnsi="Arial"/>
                <w:sz w:val="18"/>
              </w:rPr>
            </w:pPr>
          </w:p>
        </w:tc>
      </w:tr>
      <w:tr w:rsidR="00FF3465" w:rsidRPr="007B4467"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7B4467" w:rsidRDefault="00FF3465" w:rsidP="00FF3465">
            <w:pPr>
              <w:keepNext/>
              <w:keepLines/>
              <w:spacing w:after="0"/>
              <w:jc w:val="center"/>
              <w:rPr>
                <w:rFonts w:ascii="Arial" w:eastAsia="PMingLiU" w:hAnsi="Arial"/>
                <w:sz w:val="18"/>
              </w:rPr>
            </w:pPr>
          </w:p>
        </w:tc>
      </w:tr>
      <w:tr w:rsidR="00FF3465" w:rsidRPr="007B4467"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7B4467" w:rsidRDefault="00FF3465" w:rsidP="00FF3465">
            <w:pPr>
              <w:keepNext/>
              <w:keepLines/>
              <w:spacing w:after="0"/>
              <w:jc w:val="center"/>
              <w:rPr>
                <w:rFonts w:ascii="Arial" w:eastAsia="PMingLiU" w:hAnsi="Arial"/>
                <w:sz w:val="18"/>
              </w:rPr>
            </w:pPr>
          </w:p>
        </w:tc>
      </w:tr>
      <w:tr w:rsidR="00FF3465" w:rsidRPr="007B4467"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7B4467" w:rsidRDefault="00FF3465" w:rsidP="00FF3465">
            <w:pPr>
              <w:pStyle w:val="TAL"/>
            </w:pPr>
            <w:r w:rsidRPr="007B4467">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7B4467" w:rsidRDefault="00FF3465" w:rsidP="00FF3465">
            <w:pPr>
              <w:keepNext/>
              <w:keepLines/>
              <w:spacing w:after="0"/>
              <w:jc w:val="center"/>
              <w:rPr>
                <w:rFonts w:ascii="Arial" w:eastAsia="PMingLiU" w:hAnsi="Arial"/>
                <w:sz w:val="18"/>
              </w:rPr>
            </w:pPr>
          </w:p>
        </w:tc>
      </w:tr>
      <w:tr w:rsidR="00FF3465" w:rsidRPr="007B4467"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7B4467" w:rsidRDefault="00FF3465" w:rsidP="00FF3465">
            <w:pPr>
              <w:pStyle w:val="TAL"/>
            </w:pPr>
            <w:r w:rsidRPr="007B4467">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7B4467" w:rsidRDefault="00FF3465" w:rsidP="00FF3465">
            <w:pPr>
              <w:keepNext/>
              <w:keepLines/>
              <w:spacing w:after="0"/>
              <w:jc w:val="center"/>
              <w:rPr>
                <w:rFonts w:ascii="Arial" w:eastAsia="PMingLiU" w:hAnsi="Arial"/>
                <w:sz w:val="18"/>
              </w:rPr>
            </w:pPr>
          </w:p>
        </w:tc>
      </w:tr>
      <w:tr w:rsidR="00FF3465" w:rsidRPr="007B4467"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7B4467" w:rsidRDefault="00FF3465" w:rsidP="00FF3465">
            <w:pPr>
              <w:pStyle w:val="TAL"/>
            </w:pPr>
            <w:r w:rsidRPr="007B4467">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7B4467" w:rsidRDefault="00FF3465" w:rsidP="00FF3465">
            <w:pPr>
              <w:keepNext/>
              <w:keepLines/>
              <w:spacing w:after="0"/>
              <w:jc w:val="center"/>
              <w:rPr>
                <w:rFonts w:ascii="Arial" w:eastAsia="PMingLiU" w:hAnsi="Arial"/>
                <w:sz w:val="18"/>
              </w:rPr>
            </w:pPr>
          </w:p>
        </w:tc>
      </w:tr>
      <w:tr w:rsidR="00FF3465" w:rsidRPr="007B4467"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7B4467" w:rsidRDefault="00FF3465" w:rsidP="00FF3465">
            <w:pPr>
              <w:pStyle w:val="TAL"/>
            </w:pPr>
            <w:r w:rsidRPr="007B4467">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7B4467" w:rsidRDefault="00FF3465" w:rsidP="00FF3465">
            <w:pPr>
              <w:keepNext/>
              <w:keepLines/>
              <w:spacing w:after="0"/>
              <w:jc w:val="center"/>
              <w:rPr>
                <w:rFonts w:ascii="Arial" w:eastAsia="PMingLiU" w:hAnsi="Arial"/>
                <w:sz w:val="18"/>
              </w:rPr>
            </w:pPr>
          </w:p>
        </w:tc>
      </w:tr>
      <w:tr w:rsidR="00FF3465" w:rsidRPr="007B4467"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7B4467" w:rsidRDefault="00FF3465" w:rsidP="00FF3465">
            <w:pPr>
              <w:pStyle w:val="TAL"/>
            </w:pPr>
            <w:r w:rsidRPr="007B4467">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7B4467" w:rsidRDefault="00FF3465" w:rsidP="00FF3465">
            <w:pPr>
              <w:keepNext/>
              <w:keepLines/>
              <w:spacing w:after="0"/>
              <w:jc w:val="center"/>
              <w:rPr>
                <w:rFonts w:ascii="Arial" w:eastAsia="PMingLiU" w:hAnsi="Arial"/>
                <w:sz w:val="18"/>
              </w:rPr>
            </w:pPr>
          </w:p>
        </w:tc>
      </w:tr>
      <w:tr w:rsidR="00FF3465" w:rsidRPr="007B4467"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7B4467" w:rsidRDefault="00FF3465" w:rsidP="00FF3465">
            <w:pPr>
              <w:pStyle w:val="TAL"/>
            </w:pPr>
            <w:r w:rsidRPr="007B4467">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7B4467" w:rsidRDefault="00FF3465" w:rsidP="00FF3465">
            <w:pPr>
              <w:pStyle w:val="TAL"/>
            </w:pPr>
            <w:r w:rsidRPr="007B4467">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7B4467" w:rsidRDefault="00FF3465" w:rsidP="00FF3465">
            <w:pPr>
              <w:keepNext/>
              <w:keepLines/>
              <w:spacing w:after="0"/>
              <w:jc w:val="center"/>
              <w:rPr>
                <w:rFonts w:ascii="Arial" w:eastAsia="PMingLiU" w:hAnsi="Arial"/>
                <w:sz w:val="18"/>
              </w:rPr>
            </w:pPr>
          </w:p>
        </w:tc>
      </w:tr>
      <w:tr w:rsidR="00FF3465" w:rsidRPr="007B4467"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7B4467" w:rsidRDefault="00FF3465" w:rsidP="00FF3465">
            <w:pPr>
              <w:pStyle w:val="TAL"/>
            </w:pPr>
            <w:r w:rsidRPr="007B4467">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7B4467" w:rsidRDefault="00FF3465" w:rsidP="00FF3465">
            <w:pPr>
              <w:keepNext/>
              <w:keepLines/>
              <w:spacing w:after="0"/>
              <w:jc w:val="center"/>
              <w:rPr>
                <w:rFonts w:ascii="Arial" w:eastAsia="PMingLiU" w:hAnsi="Arial"/>
                <w:sz w:val="18"/>
              </w:rPr>
            </w:pPr>
          </w:p>
        </w:tc>
      </w:tr>
      <w:tr w:rsidR="00FF3465" w:rsidRPr="007B4467"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7B4467" w:rsidRDefault="00FF3465" w:rsidP="00FF3465">
            <w:pPr>
              <w:pStyle w:val="TAL"/>
            </w:pPr>
            <w:r w:rsidRPr="007B4467">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7B4467" w:rsidRDefault="00FF3465" w:rsidP="00FF3465">
            <w:pPr>
              <w:keepNext/>
              <w:keepLines/>
              <w:spacing w:after="0"/>
              <w:jc w:val="center"/>
              <w:rPr>
                <w:rFonts w:ascii="Arial" w:eastAsia="PMingLiU" w:hAnsi="Arial"/>
                <w:sz w:val="18"/>
              </w:rPr>
            </w:pPr>
          </w:p>
        </w:tc>
      </w:tr>
      <w:tr w:rsidR="00FF3465" w:rsidRPr="007B4467"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7B4467" w:rsidRDefault="00FF3465" w:rsidP="00FF3465">
            <w:pPr>
              <w:pStyle w:val="TAL"/>
            </w:pPr>
            <w:r w:rsidRPr="007B4467">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7B4467" w:rsidRDefault="00FF3465" w:rsidP="00FF3465">
            <w:pPr>
              <w:keepNext/>
              <w:keepLines/>
              <w:spacing w:after="0"/>
              <w:jc w:val="center"/>
              <w:rPr>
                <w:rFonts w:ascii="Arial" w:eastAsia="PMingLiU" w:hAnsi="Arial"/>
                <w:sz w:val="18"/>
              </w:rPr>
            </w:pPr>
          </w:p>
        </w:tc>
      </w:tr>
      <w:tr w:rsidR="00FF3465" w:rsidRPr="007B4467"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7B4467" w:rsidRDefault="00FF3465" w:rsidP="00FF3465">
            <w:pPr>
              <w:pStyle w:val="TAL"/>
            </w:pPr>
            <w:r w:rsidRPr="007B4467">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7B4467" w:rsidRDefault="00FF3465" w:rsidP="00FF3465">
            <w:pPr>
              <w:keepNext/>
              <w:keepLines/>
              <w:spacing w:after="0"/>
              <w:jc w:val="center"/>
              <w:rPr>
                <w:rFonts w:ascii="Arial" w:eastAsia="PMingLiU" w:hAnsi="Arial"/>
                <w:sz w:val="18"/>
              </w:rPr>
            </w:pPr>
          </w:p>
        </w:tc>
      </w:tr>
      <w:tr w:rsidR="00FF3465" w:rsidRPr="007B4467"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7B4467" w:rsidRDefault="00FF3465" w:rsidP="00FF3465">
            <w:pPr>
              <w:pStyle w:val="TAL"/>
            </w:pPr>
            <w:r w:rsidRPr="007B4467">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7B4467" w:rsidRDefault="00FF3465" w:rsidP="00FF3465">
            <w:pPr>
              <w:keepNext/>
              <w:keepLines/>
              <w:spacing w:after="0"/>
              <w:jc w:val="center"/>
              <w:rPr>
                <w:rFonts w:ascii="Arial" w:eastAsia="PMingLiU" w:hAnsi="Arial"/>
                <w:sz w:val="18"/>
              </w:rPr>
            </w:pPr>
          </w:p>
        </w:tc>
      </w:tr>
      <w:tr w:rsidR="00FF3465" w:rsidRPr="007B4467"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7B4467" w:rsidRDefault="00FF3465" w:rsidP="00FF3465">
            <w:pPr>
              <w:pStyle w:val="TAL"/>
            </w:pPr>
            <w:r w:rsidRPr="007B4467">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7B4467" w:rsidRDefault="00FF3465" w:rsidP="00FF3465">
            <w:pPr>
              <w:pStyle w:val="TAL"/>
            </w:pPr>
            <w:r w:rsidRPr="007B4467">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7B4467" w:rsidRDefault="00FF3465" w:rsidP="00FF3465">
            <w:pPr>
              <w:pStyle w:val="TAL"/>
            </w:pPr>
            <w:r w:rsidRPr="007B4467">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7B4467" w:rsidRDefault="00FF3465" w:rsidP="00FF3465">
            <w:pPr>
              <w:keepNext/>
              <w:keepLines/>
              <w:spacing w:after="0"/>
              <w:jc w:val="center"/>
              <w:rPr>
                <w:rFonts w:ascii="Arial" w:eastAsia="PMingLiU" w:hAnsi="Arial"/>
                <w:sz w:val="18"/>
              </w:rPr>
            </w:pPr>
          </w:p>
        </w:tc>
      </w:tr>
      <w:tr w:rsidR="00FF3465" w:rsidRPr="007B4467"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7B4467" w:rsidRDefault="00FF3465" w:rsidP="00FF3465">
            <w:pPr>
              <w:pStyle w:val="TAL"/>
            </w:pPr>
            <w:r w:rsidRPr="007B4467">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7B4467" w:rsidRDefault="00FF3465" w:rsidP="00FF3465">
            <w:pPr>
              <w:keepNext/>
              <w:keepLines/>
              <w:spacing w:after="0"/>
              <w:jc w:val="center"/>
              <w:rPr>
                <w:rFonts w:ascii="Arial" w:eastAsia="PMingLiU" w:hAnsi="Arial"/>
                <w:sz w:val="18"/>
              </w:rPr>
            </w:pPr>
          </w:p>
        </w:tc>
      </w:tr>
      <w:tr w:rsidR="00FF3465" w:rsidRPr="007B4467"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7B4467" w:rsidRDefault="00FF3465" w:rsidP="00FF3465">
            <w:pPr>
              <w:pStyle w:val="TAL"/>
            </w:pPr>
            <w:r w:rsidRPr="007B4467">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7B4467" w:rsidRDefault="00FF3465" w:rsidP="00FF3465">
            <w:pPr>
              <w:keepNext/>
              <w:keepLines/>
              <w:spacing w:after="0"/>
              <w:jc w:val="center"/>
              <w:rPr>
                <w:rFonts w:ascii="Arial" w:eastAsia="PMingLiU" w:hAnsi="Arial"/>
                <w:sz w:val="18"/>
              </w:rPr>
            </w:pPr>
          </w:p>
        </w:tc>
      </w:tr>
      <w:tr w:rsidR="00FF3465" w:rsidRPr="007B4467"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7B4467" w:rsidRDefault="00FF3465" w:rsidP="00FF3465">
            <w:pPr>
              <w:pStyle w:val="TAL"/>
            </w:pPr>
            <w:r w:rsidRPr="007B4467">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7B4467" w:rsidRDefault="00FF3465" w:rsidP="00FF3465">
            <w:pPr>
              <w:keepNext/>
              <w:keepLines/>
              <w:spacing w:after="0"/>
              <w:jc w:val="center"/>
              <w:rPr>
                <w:rFonts w:ascii="Arial" w:eastAsia="PMingLiU" w:hAnsi="Arial"/>
                <w:sz w:val="18"/>
              </w:rPr>
            </w:pPr>
          </w:p>
        </w:tc>
      </w:tr>
      <w:tr w:rsidR="00FF3465" w:rsidRPr="007B4467"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7B4467" w:rsidRDefault="00FF3465" w:rsidP="00FF3465">
            <w:pPr>
              <w:pStyle w:val="TAL"/>
            </w:pPr>
            <w:r w:rsidRPr="007B4467">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7B4467" w:rsidRDefault="00FF3465" w:rsidP="00FF3465">
            <w:pPr>
              <w:keepNext/>
              <w:keepLines/>
              <w:spacing w:after="0"/>
              <w:jc w:val="center"/>
              <w:rPr>
                <w:rFonts w:ascii="Arial" w:eastAsia="PMingLiU" w:hAnsi="Arial"/>
                <w:sz w:val="18"/>
              </w:rPr>
            </w:pPr>
          </w:p>
        </w:tc>
      </w:tr>
      <w:tr w:rsidR="00FF3465" w:rsidRPr="007B4467"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7B4467" w:rsidRDefault="00FF3465" w:rsidP="00FF3465">
            <w:pPr>
              <w:pStyle w:val="TAL"/>
            </w:pPr>
            <w:r w:rsidRPr="007B4467">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7B4467" w:rsidRDefault="00FF3465" w:rsidP="00FF3465">
            <w:pPr>
              <w:keepNext/>
              <w:keepLines/>
              <w:spacing w:after="0"/>
              <w:jc w:val="center"/>
              <w:rPr>
                <w:rFonts w:ascii="Arial" w:eastAsia="PMingLiU" w:hAnsi="Arial"/>
                <w:sz w:val="18"/>
              </w:rPr>
            </w:pPr>
          </w:p>
        </w:tc>
      </w:tr>
      <w:tr w:rsidR="00FF3465" w:rsidRPr="007B4467"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7B4467" w:rsidRDefault="00FF3465" w:rsidP="00FF3465">
            <w:pPr>
              <w:pStyle w:val="TAL"/>
            </w:pPr>
            <w:r w:rsidRPr="007B4467">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7B4467" w:rsidRDefault="00FF3465" w:rsidP="00FF3465">
            <w:pPr>
              <w:keepNext/>
              <w:keepLines/>
              <w:spacing w:after="0"/>
              <w:jc w:val="center"/>
              <w:rPr>
                <w:rFonts w:ascii="Arial" w:eastAsia="PMingLiU" w:hAnsi="Arial"/>
                <w:sz w:val="18"/>
              </w:rPr>
            </w:pPr>
          </w:p>
        </w:tc>
      </w:tr>
      <w:tr w:rsidR="00FF3465" w:rsidRPr="007B4467"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7B4467" w:rsidRDefault="00FF3465" w:rsidP="00FF3465">
            <w:pPr>
              <w:pStyle w:val="TAL"/>
            </w:pPr>
            <w:r w:rsidRPr="007B4467">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7B4467" w:rsidRDefault="00FF3465" w:rsidP="00FF3465">
            <w:pPr>
              <w:keepNext/>
              <w:keepLines/>
              <w:spacing w:after="0"/>
              <w:jc w:val="center"/>
              <w:rPr>
                <w:rFonts w:ascii="Arial" w:eastAsia="PMingLiU" w:hAnsi="Arial"/>
                <w:sz w:val="18"/>
              </w:rPr>
            </w:pPr>
          </w:p>
        </w:tc>
      </w:tr>
      <w:tr w:rsidR="00FF3465" w:rsidRPr="007B4467"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7B4467" w:rsidRDefault="00FF3465" w:rsidP="00FF3465">
            <w:pPr>
              <w:pStyle w:val="TAL"/>
            </w:pPr>
            <w:r w:rsidRPr="007B4467">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7B4467" w:rsidRDefault="00FF3465" w:rsidP="00FF3465">
            <w:pPr>
              <w:keepNext/>
              <w:keepLines/>
              <w:spacing w:after="0"/>
              <w:jc w:val="center"/>
              <w:rPr>
                <w:rFonts w:ascii="Arial" w:eastAsia="PMingLiU" w:hAnsi="Arial"/>
                <w:sz w:val="18"/>
              </w:rPr>
            </w:pPr>
          </w:p>
        </w:tc>
      </w:tr>
      <w:tr w:rsidR="00FF3465" w:rsidRPr="007B4467"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7B4467" w:rsidRDefault="00FF3465" w:rsidP="00FF3465">
            <w:pPr>
              <w:pStyle w:val="TAL"/>
            </w:pPr>
            <w:r w:rsidRPr="007B4467">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7B4467" w:rsidRDefault="00FF3465" w:rsidP="00FF3465">
            <w:pPr>
              <w:keepNext/>
              <w:keepLines/>
              <w:spacing w:after="0"/>
              <w:jc w:val="center"/>
              <w:rPr>
                <w:rFonts w:ascii="Arial" w:eastAsia="PMingLiU" w:hAnsi="Arial"/>
                <w:sz w:val="18"/>
              </w:rPr>
            </w:pPr>
          </w:p>
        </w:tc>
      </w:tr>
      <w:tr w:rsidR="00FF3465" w:rsidRPr="007B4467"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7B4467" w:rsidRDefault="00FF3465" w:rsidP="00FF3465">
            <w:pPr>
              <w:pStyle w:val="TAL"/>
              <w:rPr>
                <w:rFonts w:eastAsia="PMingLiU"/>
                <w:lang w:eastAsia="ja-JP"/>
              </w:rPr>
            </w:pPr>
            <w:r w:rsidRPr="007B4467">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7B4467" w:rsidRDefault="00FF3465" w:rsidP="00FF3465">
            <w:pPr>
              <w:keepNext/>
              <w:keepLines/>
              <w:spacing w:after="0"/>
              <w:jc w:val="center"/>
              <w:rPr>
                <w:rFonts w:ascii="Arial" w:eastAsia="PMingLiU" w:hAnsi="Arial"/>
                <w:sz w:val="18"/>
              </w:rPr>
            </w:pPr>
          </w:p>
        </w:tc>
      </w:tr>
      <w:tr w:rsidR="00FF3465" w:rsidRPr="007B4467"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7B4467" w:rsidRDefault="00FF3465" w:rsidP="00FF3465">
            <w:pPr>
              <w:pStyle w:val="TAL"/>
              <w:rPr>
                <w:rFonts w:eastAsia="PMingLiU"/>
                <w:lang w:eastAsia="ja-JP"/>
              </w:rPr>
            </w:pPr>
            <w:r w:rsidRPr="007B4467">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7B4467" w:rsidRDefault="00FF3465" w:rsidP="00FF3465">
            <w:pPr>
              <w:pStyle w:val="TAL"/>
            </w:pPr>
            <w:r w:rsidRPr="007B4467">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7B4467" w:rsidRDefault="00FF3465" w:rsidP="00FF3465">
            <w:pPr>
              <w:pStyle w:val="TAL"/>
            </w:pPr>
            <w:r w:rsidRPr="007B4467">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7B4467" w:rsidRDefault="00FF3465" w:rsidP="00FF3465">
            <w:pPr>
              <w:pStyle w:val="TAL"/>
            </w:pPr>
            <w:r w:rsidRPr="007B4467">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7B4467" w:rsidRDefault="00FF3465" w:rsidP="00FF3465">
            <w:pPr>
              <w:keepNext/>
              <w:keepLines/>
              <w:spacing w:after="0"/>
              <w:jc w:val="center"/>
              <w:rPr>
                <w:rFonts w:ascii="Arial" w:eastAsia="PMingLiU" w:hAnsi="Arial"/>
                <w:sz w:val="18"/>
              </w:rPr>
            </w:pPr>
          </w:p>
        </w:tc>
      </w:tr>
      <w:tr w:rsidR="00FF3465" w:rsidRPr="007B4467"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7B4467" w:rsidRDefault="00FF3465" w:rsidP="00FF3465">
            <w:pPr>
              <w:pStyle w:val="TAL"/>
              <w:rPr>
                <w:rFonts w:eastAsia="PMingLiU"/>
                <w:lang w:eastAsia="ja-JP"/>
              </w:rPr>
            </w:pPr>
            <w:r w:rsidRPr="007B4467">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7B4467" w:rsidRDefault="00FF3465" w:rsidP="00FF3465">
            <w:pPr>
              <w:pStyle w:val="TAL"/>
            </w:pPr>
            <w:r w:rsidRPr="007B4467">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7B4467" w:rsidRDefault="00FF3465" w:rsidP="00FF3465">
            <w:pPr>
              <w:pStyle w:val="TAL"/>
            </w:pPr>
            <w:r w:rsidRPr="007B4467">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7B4467" w:rsidRDefault="00FF3465" w:rsidP="00FF3465">
            <w:pPr>
              <w:pStyle w:val="TAL"/>
            </w:pPr>
            <w:r w:rsidRPr="007B4467">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7B4467" w:rsidRDefault="00FF3465" w:rsidP="00FF3465">
            <w:pPr>
              <w:keepNext/>
              <w:keepLines/>
              <w:spacing w:after="0"/>
              <w:jc w:val="center"/>
              <w:rPr>
                <w:rFonts w:ascii="Arial" w:eastAsia="PMingLiU" w:hAnsi="Arial"/>
                <w:sz w:val="18"/>
              </w:rPr>
            </w:pPr>
          </w:p>
        </w:tc>
      </w:tr>
      <w:tr w:rsidR="00FF3465" w:rsidRPr="007B4467"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7B4467" w:rsidRDefault="00FF3465" w:rsidP="00FF3465">
            <w:pPr>
              <w:pStyle w:val="TAL"/>
              <w:rPr>
                <w:rFonts w:eastAsia="PMingLiU"/>
                <w:lang w:eastAsia="ja-JP"/>
              </w:rPr>
            </w:pPr>
            <w:r w:rsidRPr="007B4467">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7B4467" w:rsidRDefault="00FF3465" w:rsidP="00FF3465">
            <w:pPr>
              <w:pStyle w:val="TAL"/>
            </w:pPr>
            <w:r w:rsidRPr="007B4467">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7B4467" w:rsidRDefault="00FF3465" w:rsidP="00FF3465">
            <w:pPr>
              <w:pStyle w:val="TAL"/>
            </w:pPr>
            <w:r w:rsidRPr="007B4467">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7B4467" w:rsidRDefault="00FF3465" w:rsidP="00FF3465">
            <w:pPr>
              <w:pStyle w:val="TAL"/>
            </w:pPr>
            <w:r w:rsidRPr="007B4467">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7B4467" w:rsidRDefault="00FF3465" w:rsidP="00FF3465">
            <w:pPr>
              <w:keepNext/>
              <w:keepLines/>
              <w:spacing w:after="0"/>
              <w:jc w:val="center"/>
              <w:rPr>
                <w:rFonts w:ascii="Arial" w:eastAsia="PMingLiU" w:hAnsi="Arial"/>
                <w:sz w:val="18"/>
              </w:rPr>
            </w:pPr>
          </w:p>
        </w:tc>
      </w:tr>
      <w:tr w:rsidR="00FF3465" w:rsidRPr="007B4467"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7B4467" w:rsidRDefault="00FF3465" w:rsidP="00FF3465">
            <w:pPr>
              <w:pStyle w:val="TAL"/>
              <w:rPr>
                <w:rFonts w:eastAsia="PMingLiU"/>
                <w:lang w:eastAsia="ja-JP"/>
              </w:rPr>
            </w:pPr>
            <w:r w:rsidRPr="007B4467">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7B4467" w:rsidRDefault="00FF3465" w:rsidP="00FF3465">
            <w:pPr>
              <w:keepNext/>
              <w:keepLines/>
              <w:spacing w:after="0"/>
              <w:jc w:val="center"/>
              <w:rPr>
                <w:rFonts w:ascii="Arial" w:eastAsia="PMingLiU" w:hAnsi="Arial"/>
                <w:sz w:val="18"/>
              </w:rPr>
            </w:pPr>
          </w:p>
        </w:tc>
      </w:tr>
      <w:tr w:rsidR="00FF3465" w:rsidRPr="007B4467"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7B4467" w:rsidRDefault="00FF3465" w:rsidP="00FF3465">
            <w:pPr>
              <w:pStyle w:val="TAL"/>
            </w:pPr>
            <w:r w:rsidRPr="007B4467">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7B4467" w:rsidRDefault="00FF3465" w:rsidP="00FF3465">
            <w:pPr>
              <w:pStyle w:val="TAL"/>
            </w:pPr>
            <w:r w:rsidRPr="007B4467">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7B4467" w:rsidRDefault="00FF3465" w:rsidP="00FF3465">
            <w:pPr>
              <w:keepNext/>
              <w:keepLines/>
              <w:spacing w:after="0"/>
              <w:jc w:val="center"/>
              <w:rPr>
                <w:rFonts w:ascii="Arial" w:eastAsia="PMingLiU" w:hAnsi="Arial"/>
                <w:sz w:val="18"/>
              </w:rPr>
            </w:pPr>
          </w:p>
        </w:tc>
      </w:tr>
      <w:tr w:rsidR="00FF3465" w:rsidRPr="007B4467"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7B4467" w:rsidRDefault="00FF3465" w:rsidP="00FF3465">
            <w:pPr>
              <w:pStyle w:val="TAL"/>
            </w:pPr>
            <w:r w:rsidRPr="007B4467">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7B4467" w:rsidRDefault="00FF3465" w:rsidP="00FF3465">
            <w:pPr>
              <w:pStyle w:val="TAL"/>
            </w:pPr>
            <w:r w:rsidRPr="007B4467">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7B4467" w:rsidRDefault="00FF3465" w:rsidP="00FF3465">
            <w:pPr>
              <w:keepNext/>
              <w:keepLines/>
              <w:spacing w:after="0"/>
              <w:jc w:val="center"/>
              <w:rPr>
                <w:rFonts w:ascii="Arial" w:eastAsia="PMingLiU" w:hAnsi="Arial"/>
                <w:sz w:val="18"/>
              </w:rPr>
            </w:pPr>
          </w:p>
        </w:tc>
      </w:tr>
      <w:tr w:rsidR="00FF3465" w:rsidRPr="007B4467"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7B4467" w:rsidRDefault="00FF3465" w:rsidP="00FF3465">
            <w:pPr>
              <w:pStyle w:val="TAL"/>
            </w:pPr>
            <w:r w:rsidRPr="007B4467">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7B4467" w:rsidRDefault="00FF3465" w:rsidP="00FF3465">
            <w:pPr>
              <w:keepNext/>
              <w:keepLines/>
              <w:spacing w:after="0"/>
              <w:jc w:val="center"/>
              <w:rPr>
                <w:rFonts w:ascii="Arial" w:eastAsia="PMingLiU" w:hAnsi="Arial"/>
                <w:sz w:val="18"/>
              </w:rPr>
            </w:pPr>
          </w:p>
        </w:tc>
      </w:tr>
      <w:tr w:rsidR="00FF3465" w:rsidRPr="007B4467"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7B4467" w:rsidRDefault="00FF3465" w:rsidP="00FF3465">
            <w:pPr>
              <w:pStyle w:val="TAL"/>
            </w:pPr>
            <w:r w:rsidRPr="007B4467">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7B4467" w:rsidRDefault="00FF3465" w:rsidP="00FF3465">
            <w:pPr>
              <w:keepNext/>
              <w:keepLines/>
              <w:spacing w:after="0"/>
              <w:jc w:val="center"/>
              <w:rPr>
                <w:rFonts w:ascii="Arial" w:eastAsia="PMingLiU" w:hAnsi="Arial"/>
                <w:sz w:val="18"/>
              </w:rPr>
            </w:pPr>
          </w:p>
        </w:tc>
      </w:tr>
      <w:tr w:rsidR="00FF3465" w:rsidRPr="007B4467"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7B4467" w:rsidRDefault="00FF3465" w:rsidP="00FF3465">
            <w:pPr>
              <w:pStyle w:val="TAL"/>
            </w:pPr>
            <w:r w:rsidRPr="007B4467">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7B4467" w:rsidRDefault="00FF3465" w:rsidP="00FF3465">
            <w:pPr>
              <w:keepNext/>
              <w:keepLines/>
              <w:spacing w:after="0"/>
              <w:jc w:val="center"/>
              <w:rPr>
                <w:rFonts w:ascii="Arial" w:eastAsia="PMingLiU" w:hAnsi="Arial"/>
                <w:sz w:val="18"/>
              </w:rPr>
            </w:pPr>
          </w:p>
        </w:tc>
      </w:tr>
      <w:tr w:rsidR="00FF3465" w:rsidRPr="007B4467"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7B4467" w:rsidRDefault="00FF3465" w:rsidP="00FF3465">
            <w:pPr>
              <w:pStyle w:val="TAL"/>
            </w:pPr>
            <w:r w:rsidRPr="007B4467">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7B4467" w:rsidRDefault="00FF3465" w:rsidP="00FF3465">
            <w:pPr>
              <w:keepNext/>
              <w:keepLines/>
              <w:spacing w:after="0"/>
              <w:jc w:val="center"/>
              <w:rPr>
                <w:rFonts w:ascii="Arial" w:eastAsia="PMingLiU" w:hAnsi="Arial"/>
                <w:sz w:val="18"/>
              </w:rPr>
            </w:pPr>
          </w:p>
        </w:tc>
      </w:tr>
      <w:tr w:rsidR="00FF3465" w:rsidRPr="007B4467"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7B4467" w:rsidRDefault="00FF3465" w:rsidP="00FF3465">
            <w:pPr>
              <w:pStyle w:val="TAL"/>
            </w:pPr>
            <w:r w:rsidRPr="007B4467">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7B4467" w:rsidRDefault="00FF3465" w:rsidP="00FF3465">
            <w:pPr>
              <w:pStyle w:val="TAL"/>
            </w:pPr>
            <w:r w:rsidRPr="007B4467">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7B4467" w:rsidRDefault="00FF3465" w:rsidP="00FF3465">
            <w:pPr>
              <w:keepNext/>
              <w:keepLines/>
              <w:spacing w:after="0"/>
              <w:jc w:val="center"/>
              <w:rPr>
                <w:rFonts w:ascii="Arial" w:eastAsia="PMingLiU" w:hAnsi="Arial"/>
                <w:sz w:val="18"/>
              </w:rPr>
            </w:pPr>
          </w:p>
        </w:tc>
      </w:tr>
      <w:tr w:rsidR="00FF3465" w:rsidRPr="007B4467"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7B4467" w:rsidRDefault="00FF3465" w:rsidP="00FF3465">
            <w:pPr>
              <w:pStyle w:val="TAL"/>
            </w:pPr>
            <w:r w:rsidRPr="007B4467">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7B4467" w:rsidRDefault="00FF3465" w:rsidP="00FF3465">
            <w:pPr>
              <w:keepNext/>
              <w:keepLines/>
              <w:spacing w:after="0"/>
              <w:jc w:val="center"/>
              <w:rPr>
                <w:rFonts w:ascii="Arial" w:eastAsia="PMingLiU" w:hAnsi="Arial"/>
                <w:sz w:val="18"/>
              </w:rPr>
            </w:pPr>
          </w:p>
        </w:tc>
      </w:tr>
      <w:tr w:rsidR="00FF3465" w:rsidRPr="007B4467"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7B4467" w:rsidRDefault="00FF3465" w:rsidP="00FF3465">
            <w:pPr>
              <w:pStyle w:val="TAL"/>
            </w:pPr>
            <w:r w:rsidRPr="007B4467">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7B4467" w:rsidRDefault="00FF3465" w:rsidP="00FF3465">
            <w:pPr>
              <w:keepNext/>
              <w:keepLines/>
              <w:spacing w:after="0"/>
              <w:jc w:val="center"/>
              <w:rPr>
                <w:rFonts w:ascii="Arial" w:eastAsia="PMingLiU" w:hAnsi="Arial"/>
                <w:sz w:val="18"/>
              </w:rPr>
            </w:pPr>
          </w:p>
        </w:tc>
      </w:tr>
      <w:tr w:rsidR="00FF3465" w:rsidRPr="007B4467"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7B4467" w:rsidRDefault="00FF3465" w:rsidP="00FF3465">
            <w:pPr>
              <w:pStyle w:val="TAL"/>
            </w:pPr>
            <w:r w:rsidRPr="007B4467">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7B4467" w:rsidRDefault="00FF3465" w:rsidP="00FF3465">
            <w:pPr>
              <w:keepNext/>
              <w:keepLines/>
              <w:spacing w:after="0"/>
              <w:jc w:val="center"/>
              <w:rPr>
                <w:rFonts w:ascii="Arial" w:eastAsia="PMingLiU" w:hAnsi="Arial"/>
                <w:sz w:val="18"/>
              </w:rPr>
            </w:pPr>
          </w:p>
        </w:tc>
      </w:tr>
      <w:tr w:rsidR="00FF3465" w:rsidRPr="007B4467"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7B4467" w:rsidRDefault="00FF3465" w:rsidP="00FF3465">
            <w:pPr>
              <w:pStyle w:val="TAL"/>
            </w:pPr>
            <w:r w:rsidRPr="007B4467">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7B4467" w:rsidRDefault="00FF3465" w:rsidP="00FF3465">
            <w:pPr>
              <w:keepNext/>
              <w:keepLines/>
              <w:spacing w:after="0"/>
              <w:jc w:val="center"/>
              <w:rPr>
                <w:rFonts w:ascii="Arial" w:eastAsia="PMingLiU" w:hAnsi="Arial"/>
                <w:sz w:val="18"/>
              </w:rPr>
            </w:pPr>
          </w:p>
        </w:tc>
      </w:tr>
      <w:tr w:rsidR="00FF3465" w:rsidRPr="007B4467"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7B4467" w:rsidRDefault="00FF3465" w:rsidP="00FF3465">
            <w:pPr>
              <w:pStyle w:val="TAL"/>
            </w:pPr>
            <w:r w:rsidRPr="007B4467">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7B4467" w:rsidRDefault="00FF3465" w:rsidP="00FF3465">
            <w:pPr>
              <w:keepNext/>
              <w:keepLines/>
              <w:spacing w:after="0"/>
              <w:jc w:val="center"/>
              <w:rPr>
                <w:rFonts w:ascii="Arial" w:eastAsia="PMingLiU" w:hAnsi="Arial"/>
                <w:sz w:val="18"/>
              </w:rPr>
            </w:pPr>
          </w:p>
        </w:tc>
      </w:tr>
      <w:tr w:rsidR="00FF3465" w:rsidRPr="007B4467"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7B4467" w:rsidRDefault="00FF3465" w:rsidP="00FF3465">
            <w:pPr>
              <w:pStyle w:val="TAL"/>
            </w:pPr>
            <w:r w:rsidRPr="007B4467">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7B4467" w:rsidRDefault="00FF3465" w:rsidP="00FF3465">
            <w:pPr>
              <w:keepNext/>
              <w:keepLines/>
              <w:spacing w:after="0"/>
              <w:jc w:val="center"/>
              <w:rPr>
                <w:rFonts w:ascii="Arial" w:eastAsia="PMingLiU" w:hAnsi="Arial"/>
                <w:sz w:val="18"/>
              </w:rPr>
            </w:pPr>
          </w:p>
        </w:tc>
      </w:tr>
      <w:tr w:rsidR="00FF3465" w:rsidRPr="007B4467"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7B4467" w:rsidRDefault="00FF3465" w:rsidP="00FF3465">
            <w:pPr>
              <w:pStyle w:val="TAL"/>
            </w:pPr>
            <w:r w:rsidRPr="007B4467">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7B4467" w:rsidRDefault="00FF3465" w:rsidP="00FF3465">
            <w:pPr>
              <w:pStyle w:val="TAL"/>
            </w:pPr>
            <w:r w:rsidRPr="007B4467">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7B4467" w:rsidRDefault="00FF3465" w:rsidP="00FF3465">
            <w:pPr>
              <w:keepNext/>
              <w:keepLines/>
              <w:spacing w:after="0"/>
              <w:jc w:val="center"/>
              <w:rPr>
                <w:rFonts w:ascii="Arial" w:eastAsia="PMingLiU" w:hAnsi="Arial"/>
                <w:sz w:val="18"/>
              </w:rPr>
            </w:pPr>
          </w:p>
        </w:tc>
      </w:tr>
      <w:tr w:rsidR="00FF3465" w:rsidRPr="007B4467"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7B4467" w:rsidRDefault="00FF3465" w:rsidP="00FF3465">
            <w:pPr>
              <w:pStyle w:val="TAL"/>
            </w:pPr>
            <w:r w:rsidRPr="007B4467">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7B4467" w:rsidRDefault="00FF3465" w:rsidP="00FF3465">
            <w:pPr>
              <w:keepNext/>
              <w:keepLines/>
              <w:spacing w:after="0"/>
              <w:jc w:val="center"/>
              <w:rPr>
                <w:rFonts w:ascii="Arial" w:eastAsia="PMingLiU" w:hAnsi="Arial"/>
                <w:sz w:val="18"/>
              </w:rPr>
            </w:pPr>
          </w:p>
        </w:tc>
      </w:tr>
      <w:tr w:rsidR="00FF3465" w:rsidRPr="007B4467"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7B4467" w:rsidRDefault="00FF3465" w:rsidP="00FF3465">
            <w:pPr>
              <w:pStyle w:val="TAL"/>
              <w:rPr>
                <w:rFonts w:eastAsia="PMingLiU"/>
                <w:lang w:eastAsia="ja-JP"/>
              </w:rPr>
            </w:pPr>
            <w:r w:rsidRPr="007B4467">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7B4467" w:rsidRDefault="00FF3465" w:rsidP="00FF3465">
            <w:pPr>
              <w:keepNext/>
              <w:keepLines/>
              <w:spacing w:after="0"/>
              <w:jc w:val="center"/>
              <w:rPr>
                <w:rFonts w:ascii="Arial" w:eastAsia="PMingLiU" w:hAnsi="Arial"/>
                <w:sz w:val="18"/>
              </w:rPr>
            </w:pPr>
          </w:p>
        </w:tc>
      </w:tr>
      <w:tr w:rsidR="00FF3465" w:rsidRPr="007B4467"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7B4467" w:rsidRDefault="00FF3465" w:rsidP="00FF3465">
            <w:pPr>
              <w:pStyle w:val="TAL"/>
            </w:pPr>
            <w:r w:rsidRPr="007B4467">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7B4467" w:rsidRDefault="00FF3465" w:rsidP="00FF3465">
            <w:pPr>
              <w:pStyle w:val="TAL"/>
            </w:pPr>
            <w:r w:rsidRPr="007B4467">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7B4467" w:rsidRDefault="00FF3465" w:rsidP="00FF3465">
            <w:pPr>
              <w:keepNext/>
              <w:keepLines/>
              <w:spacing w:after="0"/>
              <w:jc w:val="center"/>
              <w:rPr>
                <w:rFonts w:ascii="Arial" w:eastAsia="PMingLiU" w:hAnsi="Arial"/>
                <w:sz w:val="18"/>
              </w:rPr>
            </w:pPr>
          </w:p>
        </w:tc>
      </w:tr>
      <w:tr w:rsidR="00FF3465" w:rsidRPr="007B4467"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7B4467" w:rsidRDefault="00FF3465" w:rsidP="00FF3465">
            <w:pPr>
              <w:pStyle w:val="TAL"/>
            </w:pPr>
            <w:r w:rsidRPr="007B4467">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7B4467" w:rsidRDefault="00FF3465" w:rsidP="00FF3465">
            <w:pPr>
              <w:keepNext/>
              <w:keepLines/>
              <w:spacing w:after="0"/>
              <w:jc w:val="center"/>
              <w:rPr>
                <w:rFonts w:ascii="Arial" w:eastAsia="PMingLiU" w:hAnsi="Arial"/>
                <w:sz w:val="18"/>
              </w:rPr>
            </w:pPr>
          </w:p>
        </w:tc>
      </w:tr>
      <w:tr w:rsidR="00FF3465" w:rsidRPr="007B4467"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7B4467" w:rsidRDefault="00FF3465" w:rsidP="00FF3465">
            <w:pPr>
              <w:pStyle w:val="TAL"/>
              <w:rPr>
                <w:rFonts w:eastAsia="PMingLiU"/>
                <w:lang w:eastAsia="ja-JP"/>
              </w:rPr>
            </w:pPr>
            <w:r w:rsidRPr="007B4467">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7B4467" w:rsidRDefault="00FF3465" w:rsidP="00FF3465">
            <w:pPr>
              <w:keepNext/>
              <w:keepLines/>
              <w:spacing w:after="0"/>
              <w:jc w:val="center"/>
              <w:rPr>
                <w:rFonts w:ascii="Arial" w:eastAsia="PMingLiU" w:hAnsi="Arial"/>
                <w:sz w:val="18"/>
              </w:rPr>
            </w:pPr>
          </w:p>
        </w:tc>
      </w:tr>
      <w:tr w:rsidR="00FF3465" w:rsidRPr="007B4467"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7B4467" w:rsidRDefault="00FF3465" w:rsidP="00FF3465">
            <w:pPr>
              <w:pStyle w:val="TAL"/>
            </w:pPr>
            <w:r w:rsidRPr="007B4467">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7B4467" w:rsidRDefault="00FF3465" w:rsidP="00FF3465">
            <w:pPr>
              <w:keepNext/>
              <w:keepLines/>
              <w:spacing w:after="0"/>
              <w:jc w:val="center"/>
              <w:rPr>
                <w:rFonts w:ascii="Arial" w:eastAsia="PMingLiU" w:hAnsi="Arial"/>
                <w:sz w:val="18"/>
              </w:rPr>
            </w:pPr>
          </w:p>
        </w:tc>
      </w:tr>
      <w:tr w:rsidR="00FF3465" w:rsidRPr="007B4467"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7B4467" w:rsidRDefault="00FF3465" w:rsidP="00FF3465">
            <w:pPr>
              <w:pStyle w:val="TAL"/>
            </w:pPr>
            <w:r w:rsidRPr="007B4467">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7B4467" w:rsidRDefault="00FF3465" w:rsidP="00FF3465">
            <w:pPr>
              <w:keepNext/>
              <w:keepLines/>
              <w:spacing w:after="0"/>
              <w:jc w:val="center"/>
              <w:rPr>
                <w:rFonts w:ascii="Arial" w:eastAsia="PMingLiU" w:hAnsi="Arial"/>
                <w:sz w:val="18"/>
              </w:rPr>
            </w:pPr>
          </w:p>
        </w:tc>
      </w:tr>
      <w:tr w:rsidR="00FF3465" w:rsidRPr="007B4467"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7B4467" w:rsidRDefault="00FF3465" w:rsidP="00FF3465">
            <w:pPr>
              <w:pStyle w:val="TAL"/>
            </w:pPr>
            <w:r w:rsidRPr="007B4467">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7B4467" w:rsidRDefault="00FF3465" w:rsidP="00FF3465">
            <w:pPr>
              <w:keepNext/>
              <w:keepLines/>
              <w:spacing w:after="0"/>
              <w:jc w:val="center"/>
              <w:rPr>
                <w:rFonts w:ascii="Arial" w:eastAsia="PMingLiU" w:hAnsi="Arial"/>
                <w:sz w:val="18"/>
              </w:rPr>
            </w:pPr>
          </w:p>
        </w:tc>
      </w:tr>
      <w:tr w:rsidR="00FF3465" w:rsidRPr="007B4467"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7B4467" w:rsidRDefault="00FF3465" w:rsidP="00FF3465">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5.5B.5.3-1</w:t>
            </w:r>
            <w:r w:rsidRPr="007B4467">
              <w:rPr>
                <w:rFonts w:eastAsia="PMingLiU"/>
              </w:rPr>
              <w:t>, e.g. ‘</w:t>
            </w:r>
            <w:r w:rsidRPr="007B4467">
              <w:t>DC_1A-3A-19A_n257A’</w:t>
            </w:r>
            <w:r w:rsidRPr="007B4467">
              <w:rPr>
                <w:rFonts w:eastAsia="PMingLiU"/>
              </w:rPr>
              <w:t xml:space="preserve"> indicates EN-DC operation on E-UTRA CA configuration CA_1A-3A-19A with E.UTRA DL Bandwidth Class A for all the E-UTRA bands 1, 3 and 19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364C766D" w14:textId="77777777" w:rsidR="00FF3465" w:rsidRPr="007B4467" w:rsidRDefault="00FF3465" w:rsidP="00FF3465">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E681023" w14:textId="77777777" w:rsidR="00FF3465" w:rsidRPr="007B4467" w:rsidRDefault="00FF3465" w:rsidP="00FF3465">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693FCEB4" w14:textId="77777777" w:rsidR="00FF3465" w:rsidRPr="007B4467" w:rsidRDefault="00FF3465" w:rsidP="00FF3465">
            <w:pPr>
              <w:pStyle w:val="TAN"/>
              <w:rPr>
                <w:lang w:eastAsia="zh-CN"/>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53325EBC" w14:textId="4FE9ADE0" w:rsidR="00FF3465" w:rsidRPr="007B4467" w:rsidRDefault="00FF3465" w:rsidP="00FF3465">
            <w:pPr>
              <w:pStyle w:val="TAN"/>
              <w:rPr>
                <w:rFonts w:eastAsia="PMingLiU"/>
              </w:rPr>
            </w:pPr>
            <w:r w:rsidRPr="007B4467">
              <w:rPr>
                <w:rFonts w:cs="Arial"/>
                <w:szCs w:val="18"/>
                <w:lang w:eastAsia="zh-CN"/>
              </w:rPr>
              <w:t>Note 5:</w:t>
            </w:r>
            <w:r w:rsidRPr="007B4467">
              <w:rPr>
                <w:rFonts w:cs="Arial"/>
                <w:szCs w:val="18"/>
                <w:lang w:eastAsia="zh-CN"/>
              </w:rPr>
              <w:tab/>
              <w:t>See DL_NR_</w:t>
            </w:r>
            <w:r w:rsidRPr="007B4467">
              <w:rPr>
                <w:rFonts w:cs="Arial"/>
                <w:i/>
                <w:szCs w:val="18"/>
                <w:lang w:eastAsia="zh-CN"/>
              </w:rPr>
              <w:t>n</w:t>
            </w:r>
            <w:r w:rsidRPr="007B4467">
              <w:rPr>
                <w:rFonts w:cs="Arial"/>
                <w:szCs w:val="18"/>
                <w:lang w:eastAsia="zh-CN"/>
              </w:rPr>
              <w:t>CC(</w:t>
            </w:r>
            <w:r w:rsidRPr="007B4467">
              <w:rPr>
                <w:rFonts w:cs="Arial"/>
                <w:i/>
                <w:szCs w:val="18"/>
                <w:lang w:eastAsia="zh-CN"/>
              </w:rPr>
              <w:t>table_index</w:t>
            </w:r>
            <w:r w:rsidRPr="007B4467">
              <w:rPr>
                <w:rFonts w:cs="Arial"/>
                <w:szCs w:val="18"/>
                <w:lang w:eastAsia="zh-CN"/>
              </w:rPr>
              <w:t>) in Note 5 of Table 4.0-3 in TS 38.522 [9].</w:t>
            </w:r>
          </w:p>
        </w:tc>
      </w:tr>
    </w:tbl>
    <w:p w14:paraId="2B78BD55" w14:textId="77777777" w:rsidR="003B47E4" w:rsidRPr="007B4467" w:rsidRDefault="003B47E4" w:rsidP="003B47E4"/>
    <w:p w14:paraId="52043BE5" w14:textId="77777777" w:rsidR="00586192" w:rsidRPr="007B4467" w:rsidRDefault="00586192" w:rsidP="00586192">
      <w:pPr>
        <w:pStyle w:val="Heading6"/>
      </w:pPr>
      <w:bookmarkStart w:id="842" w:name="_Toc27410927"/>
      <w:bookmarkStart w:id="843" w:name="_Toc36039440"/>
      <w:bookmarkStart w:id="844" w:name="_Toc43838800"/>
      <w:bookmarkStart w:id="845" w:name="_Toc51772957"/>
      <w:bookmarkStart w:id="846" w:name="_Toc58245164"/>
      <w:bookmarkStart w:id="847" w:name="_Toc68089613"/>
      <w:bookmarkStart w:id="848" w:name="_Toc69067734"/>
      <w:bookmarkStart w:id="849" w:name="_Toc75383282"/>
      <w:bookmarkStart w:id="850" w:name="_Toc83706930"/>
      <w:bookmarkStart w:id="851" w:name="_Toc90491635"/>
      <w:bookmarkStart w:id="852" w:name="_Toc100147729"/>
      <w:bookmarkStart w:id="853" w:name="_Toc106741001"/>
      <w:bookmarkStart w:id="854" w:name="_Toc114916357"/>
      <w:bookmarkStart w:id="855" w:name="_Toc194512961"/>
      <w:r w:rsidRPr="007B4467">
        <w:t>A.4.3.2B.2.3.9</w:t>
      </w:r>
      <w:r w:rsidRPr="007B4467">
        <w:tab/>
        <w:t xml:space="preserve">Inter-band </w:t>
      </w:r>
      <w:r w:rsidR="008D757E" w:rsidRPr="007B4467">
        <w:t xml:space="preserve">EN-DC including </w:t>
      </w:r>
      <w:r w:rsidRPr="007B4467">
        <w:t>FR2 (five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77AAE1D" w14:textId="77777777" w:rsidR="00586192" w:rsidRPr="007B4467" w:rsidRDefault="00586192" w:rsidP="00586192">
      <w:pPr>
        <w:pStyle w:val="TH"/>
        <w:ind w:left="567"/>
      </w:pPr>
      <w:r w:rsidRPr="007B4467">
        <w:t xml:space="preserve">Table A.4.3.2B.2.3.9-1: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7B4467" w:rsidRDefault="00CC5CAB" w:rsidP="00FA72F8">
            <w:pPr>
              <w:pStyle w:val="TAH"/>
            </w:pPr>
            <w:r w:rsidRPr="007B4467">
              <w:t>Comments</w:t>
            </w:r>
          </w:p>
        </w:tc>
      </w:tr>
      <w:tr w:rsidR="00CC5CAB" w:rsidRPr="007B446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7B4467" w:rsidRDefault="00CC5CAB" w:rsidP="00FA72F8">
            <w:pPr>
              <w:pStyle w:val="TAL"/>
            </w:pPr>
            <w:r w:rsidRPr="007B446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7B4467" w:rsidRDefault="00CC5CAB" w:rsidP="00FA72F8">
            <w:pPr>
              <w:pStyle w:val="TAC"/>
            </w:pPr>
            <w:r w:rsidRPr="007B4467">
              <w:t>36.101, 5.6A.1</w:t>
            </w:r>
          </w:p>
          <w:p w14:paraId="04A33DC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7B4467" w:rsidRDefault="00CC5CAB" w:rsidP="00FA72F8">
            <w:pPr>
              <w:pStyle w:val="TAC"/>
            </w:pPr>
            <w:r w:rsidRPr="007B4467">
              <w:t>pc_</w:t>
            </w:r>
            <w:r w:rsidRPr="007B4467">
              <w:rPr>
                <w:lang w:eastAsia="zh-CN"/>
              </w:rPr>
              <w:t>D</w:t>
            </w:r>
            <w:r w:rsidRPr="007B446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7B4467" w:rsidRDefault="00CC5CAB" w:rsidP="00FA72F8">
            <w:pPr>
              <w:pStyle w:val="TAL"/>
            </w:pPr>
          </w:p>
        </w:tc>
      </w:tr>
      <w:tr w:rsidR="00CC5CAB" w:rsidRPr="007B446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7B4467" w:rsidRDefault="00CC5CAB" w:rsidP="00FA72F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7B4467" w:rsidRDefault="00CC5CAB" w:rsidP="00FA72F8">
            <w:pPr>
              <w:pStyle w:val="TAL"/>
            </w:pPr>
            <w:r w:rsidRPr="007B446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7B4467" w:rsidRDefault="00CC5CAB" w:rsidP="00FA72F8">
            <w:pPr>
              <w:pStyle w:val="TAC"/>
            </w:pPr>
            <w:r w:rsidRPr="007B4467">
              <w:t>36.101, 5.6A.1</w:t>
            </w:r>
          </w:p>
          <w:p w14:paraId="0834252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7B4467" w:rsidRDefault="00CC5CAB" w:rsidP="00FA72F8">
            <w:pPr>
              <w:pStyle w:val="TAC"/>
            </w:pPr>
            <w:r w:rsidRPr="007B4467">
              <w:t>pc_</w:t>
            </w:r>
            <w:r w:rsidRPr="007B4467">
              <w:rPr>
                <w:lang w:eastAsia="zh-CN"/>
              </w:rPr>
              <w:t>D</w:t>
            </w:r>
            <w:r w:rsidRPr="007B446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7B4467" w:rsidRDefault="00CC5CAB" w:rsidP="00FA72F8">
            <w:pPr>
              <w:pStyle w:val="TAL"/>
            </w:pPr>
          </w:p>
        </w:tc>
      </w:tr>
      <w:tr w:rsidR="00CC5CAB" w:rsidRPr="007B446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7B4467" w:rsidRDefault="00CC5CAB" w:rsidP="00FA72F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7B4467" w:rsidRDefault="00CC5CAB" w:rsidP="00FA72F8">
            <w:pPr>
              <w:pStyle w:val="TAL"/>
            </w:pPr>
            <w:r w:rsidRPr="007B446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7B4467" w:rsidRDefault="00CC5CAB" w:rsidP="00FA72F8">
            <w:pPr>
              <w:pStyle w:val="TAC"/>
            </w:pPr>
            <w:r w:rsidRPr="007B4467">
              <w:t>36.101, 5.6A.1</w:t>
            </w:r>
          </w:p>
          <w:p w14:paraId="1F96947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7B4467" w:rsidRDefault="00CC5CAB" w:rsidP="00FA72F8">
            <w:pPr>
              <w:pStyle w:val="TAC"/>
            </w:pPr>
            <w:r w:rsidRPr="007B4467">
              <w:t>pc_</w:t>
            </w:r>
            <w:r w:rsidRPr="007B4467">
              <w:rPr>
                <w:lang w:eastAsia="zh-CN"/>
              </w:rPr>
              <w:t>D</w:t>
            </w:r>
            <w:r w:rsidRPr="007B446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7B4467" w:rsidRDefault="00CC5CAB" w:rsidP="00FA72F8">
            <w:pPr>
              <w:pStyle w:val="TAL"/>
            </w:pPr>
          </w:p>
        </w:tc>
      </w:tr>
      <w:tr w:rsidR="00CC5CAB" w:rsidRPr="007B446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7B4467" w:rsidRDefault="00CC5CAB" w:rsidP="00FA72F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7B4467" w:rsidRDefault="00CC5CAB" w:rsidP="00FA72F8">
            <w:pPr>
              <w:pStyle w:val="TAL"/>
            </w:pPr>
            <w:r w:rsidRPr="007B446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7B4467" w:rsidRDefault="00CC5CAB" w:rsidP="00FA72F8">
            <w:pPr>
              <w:pStyle w:val="TAC"/>
            </w:pPr>
            <w:r w:rsidRPr="007B4467">
              <w:t>36.101, 5.6A.1</w:t>
            </w:r>
          </w:p>
          <w:p w14:paraId="4DFA25E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7B4467" w:rsidRDefault="00CC5CAB" w:rsidP="00FA72F8">
            <w:pPr>
              <w:pStyle w:val="TAC"/>
            </w:pPr>
            <w:r w:rsidRPr="007B4467">
              <w:t>pc_</w:t>
            </w:r>
            <w:r w:rsidRPr="007B4467">
              <w:rPr>
                <w:lang w:eastAsia="zh-CN"/>
              </w:rPr>
              <w:t>D</w:t>
            </w:r>
            <w:r w:rsidRPr="007B446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7B4467" w:rsidRDefault="00CC5CAB" w:rsidP="00FA72F8">
            <w:pPr>
              <w:pStyle w:val="TAL"/>
            </w:pPr>
          </w:p>
        </w:tc>
      </w:tr>
      <w:tr w:rsidR="00CC5CAB" w:rsidRPr="007B446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7B4467" w:rsidRDefault="00CC5CAB" w:rsidP="00FA72F8">
            <w:pPr>
              <w:pStyle w:val="TAL"/>
            </w:pPr>
            <w:r w:rsidRPr="007B446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7B4467" w:rsidRDefault="00CC5CAB" w:rsidP="00FA72F8">
            <w:pPr>
              <w:pStyle w:val="TAC"/>
            </w:pPr>
            <w:r w:rsidRPr="007B4467">
              <w:t>36.101, 5.6A.1</w:t>
            </w:r>
          </w:p>
          <w:p w14:paraId="42980EC2"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7B4467" w:rsidRDefault="00CC5CAB" w:rsidP="00FA72F8">
            <w:pPr>
              <w:pStyle w:val="TAC"/>
            </w:pPr>
            <w:r w:rsidRPr="007B4467">
              <w:t>pc_</w:t>
            </w:r>
            <w:r w:rsidRPr="007B4467">
              <w:rPr>
                <w:lang w:eastAsia="zh-CN"/>
              </w:rPr>
              <w:t>D</w:t>
            </w:r>
            <w:r w:rsidRPr="007B446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7B4467" w:rsidRDefault="00CC5CAB" w:rsidP="00FA72F8">
            <w:pPr>
              <w:pStyle w:val="TAL"/>
            </w:pPr>
          </w:p>
        </w:tc>
      </w:tr>
      <w:tr w:rsidR="00CC5CAB" w:rsidRPr="007B446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7B4467" w:rsidRDefault="00CC5CAB" w:rsidP="00FA72F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7B4467" w:rsidRDefault="00CC5CAB" w:rsidP="00FA72F8">
            <w:pPr>
              <w:pStyle w:val="TAL"/>
            </w:pPr>
            <w:r w:rsidRPr="007B446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7B4467" w:rsidRDefault="00CC5CAB" w:rsidP="00FA72F8">
            <w:pPr>
              <w:pStyle w:val="TAC"/>
            </w:pPr>
            <w:r w:rsidRPr="007B4467">
              <w:t>36.101, 5.6A.1</w:t>
            </w:r>
          </w:p>
          <w:p w14:paraId="21880DD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7B4467" w:rsidRDefault="00CC5CAB" w:rsidP="00FA72F8">
            <w:pPr>
              <w:pStyle w:val="TAC"/>
            </w:pPr>
            <w:r w:rsidRPr="007B4467">
              <w:t>pc_</w:t>
            </w:r>
            <w:r w:rsidRPr="007B4467">
              <w:rPr>
                <w:lang w:eastAsia="zh-CN"/>
              </w:rPr>
              <w:t>D</w:t>
            </w:r>
            <w:r w:rsidRPr="007B446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7B4467" w:rsidRDefault="00CC5CAB" w:rsidP="00FA72F8">
            <w:pPr>
              <w:pStyle w:val="TAL"/>
            </w:pPr>
          </w:p>
        </w:tc>
      </w:tr>
      <w:tr w:rsidR="00CC5CAB" w:rsidRPr="007B446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7B4467" w:rsidRDefault="00CC5CAB" w:rsidP="00FA72F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7B4467" w:rsidRDefault="00CC5CAB" w:rsidP="00FA72F8">
            <w:pPr>
              <w:pStyle w:val="TAL"/>
            </w:pPr>
            <w:r w:rsidRPr="007B446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7B4467" w:rsidRDefault="00CC5CAB" w:rsidP="00FA72F8">
            <w:pPr>
              <w:pStyle w:val="TAC"/>
            </w:pPr>
            <w:r w:rsidRPr="007B4467">
              <w:t>36.101, 5.6A.1</w:t>
            </w:r>
          </w:p>
          <w:p w14:paraId="5F6A5C6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7B4467" w:rsidRDefault="00CC5CAB" w:rsidP="00FA72F8">
            <w:pPr>
              <w:pStyle w:val="TAC"/>
            </w:pPr>
            <w:r w:rsidRPr="007B4467">
              <w:t>pc_</w:t>
            </w:r>
            <w:r w:rsidRPr="007B4467">
              <w:rPr>
                <w:lang w:eastAsia="zh-CN"/>
              </w:rPr>
              <w:t>D</w:t>
            </w:r>
            <w:r w:rsidRPr="007B446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7B4467" w:rsidRDefault="00CC5CAB" w:rsidP="00FA72F8">
            <w:pPr>
              <w:pStyle w:val="TAL"/>
            </w:pPr>
          </w:p>
        </w:tc>
      </w:tr>
      <w:tr w:rsidR="00CC5CAB" w:rsidRPr="007B446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7B4467" w:rsidRDefault="00CC5CAB" w:rsidP="00FA72F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7B4467" w:rsidRDefault="00CC5CAB" w:rsidP="00FA72F8">
            <w:pPr>
              <w:pStyle w:val="TAL"/>
            </w:pPr>
            <w:r w:rsidRPr="007B446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7B4467" w:rsidRDefault="00CC5CAB" w:rsidP="00FA72F8">
            <w:pPr>
              <w:pStyle w:val="TAC"/>
            </w:pPr>
            <w:r w:rsidRPr="007B4467">
              <w:t>36.101, 5.6A.1</w:t>
            </w:r>
          </w:p>
          <w:p w14:paraId="25FEB0F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7B4467" w:rsidRDefault="00CC5CAB" w:rsidP="00FA72F8">
            <w:pPr>
              <w:pStyle w:val="TAC"/>
            </w:pPr>
            <w:r w:rsidRPr="007B4467">
              <w:t>pc_</w:t>
            </w:r>
            <w:r w:rsidRPr="007B4467">
              <w:rPr>
                <w:lang w:eastAsia="zh-CN"/>
              </w:rPr>
              <w:t>D</w:t>
            </w:r>
            <w:r w:rsidRPr="007B446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7B4467" w:rsidRDefault="00CC5CAB" w:rsidP="00FA72F8">
            <w:pPr>
              <w:pStyle w:val="TAL"/>
            </w:pPr>
          </w:p>
        </w:tc>
      </w:tr>
      <w:tr w:rsidR="0038208C" w:rsidRPr="007B4467"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7B4467" w:rsidRDefault="0038208C" w:rsidP="00452594">
            <w:pPr>
              <w:pStyle w:val="TAC"/>
              <w:rPr>
                <w:rFonts w:eastAsia="PMingLiU"/>
                <w:lang w:eastAsia="zh-TW"/>
              </w:rPr>
            </w:pPr>
            <w:r w:rsidRPr="007B4467">
              <w:rPr>
                <w:rFonts w:eastAsia="PMingLiU"/>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7B4467" w:rsidRDefault="0038208C" w:rsidP="00452594">
            <w:pPr>
              <w:pStyle w:val="TAL"/>
            </w:pPr>
            <w:r w:rsidRPr="007B4467">
              <w:t>Inter-band EN-DC including FR2 BW Class Combination A-A-A-A_</w:t>
            </w:r>
            <w:r w:rsidRPr="007B4467">
              <w:rPr>
                <w:rFonts w:eastAsia="PMingLiU"/>
                <w:lang w:eastAsia="zh-TW"/>
              </w:rPr>
              <w:t>J</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7B4467" w:rsidRDefault="0038208C" w:rsidP="00452594">
            <w:pPr>
              <w:pStyle w:val="TAC"/>
            </w:pPr>
            <w:r w:rsidRPr="007B4467">
              <w:t>36.101, 5.6A.1</w:t>
            </w:r>
          </w:p>
          <w:p w14:paraId="5704D20F"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L_inter_band_EN_DC_FR2_5B_Class_A-A-A-A_</w:t>
            </w:r>
            <w:r w:rsidRPr="007B4467">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7B4467" w:rsidRDefault="0038208C" w:rsidP="00452594">
            <w:pPr>
              <w:pStyle w:val="TAL"/>
            </w:pPr>
          </w:p>
        </w:tc>
      </w:tr>
      <w:tr w:rsidR="0038208C" w:rsidRPr="007B4467"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7B4467" w:rsidRDefault="0038208C" w:rsidP="00452594">
            <w:pPr>
              <w:pStyle w:val="TAC"/>
              <w:rPr>
                <w:rFonts w:eastAsia="PMingLiU"/>
                <w:lang w:eastAsia="zh-TW"/>
              </w:rPr>
            </w:pPr>
            <w:r w:rsidRPr="007B4467">
              <w:rPr>
                <w:rFonts w:eastAsia="PMingLiU"/>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7B4467" w:rsidRDefault="0038208C" w:rsidP="00452594">
            <w:pPr>
              <w:pStyle w:val="TAL"/>
            </w:pPr>
            <w:r w:rsidRPr="007B4467">
              <w:t>Inter-band EN-DC including FR2 BW Class Combination A-A-A-A_</w:t>
            </w:r>
            <w:r w:rsidRPr="007B4467">
              <w:rPr>
                <w:rFonts w:eastAsia="PMingLiU"/>
                <w:lang w:eastAsia="zh-TW"/>
              </w:rPr>
              <w:t>K</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7B4467" w:rsidRDefault="0038208C" w:rsidP="00452594">
            <w:pPr>
              <w:pStyle w:val="TAC"/>
            </w:pPr>
            <w:r w:rsidRPr="007B4467">
              <w:t>36.101, 5.6A.1</w:t>
            </w:r>
          </w:p>
          <w:p w14:paraId="6807D01C"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7B4467" w:rsidRDefault="0038208C" w:rsidP="00452594">
            <w:pPr>
              <w:pStyle w:val="TAL"/>
            </w:pPr>
          </w:p>
        </w:tc>
      </w:tr>
      <w:tr w:rsidR="0038208C" w:rsidRPr="007B4467"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7B4467" w:rsidRDefault="0038208C" w:rsidP="00452594">
            <w:pPr>
              <w:pStyle w:val="TAC"/>
              <w:rPr>
                <w:rFonts w:eastAsia="PMingLiU"/>
                <w:lang w:eastAsia="zh-TW"/>
              </w:rPr>
            </w:pPr>
            <w:r w:rsidRPr="007B4467">
              <w:rPr>
                <w:rFonts w:eastAsia="PMingLiU"/>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7B4467" w:rsidRDefault="0038208C" w:rsidP="00452594">
            <w:pPr>
              <w:pStyle w:val="TAL"/>
            </w:pPr>
            <w:r w:rsidRPr="007B4467">
              <w:t>Inter-band EN-DC including FR2 BW Class Combination A-A-A-A_</w:t>
            </w:r>
            <w:r w:rsidRPr="007B4467">
              <w:rPr>
                <w:rFonts w:eastAsia="PMingLiU"/>
                <w:lang w:eastAsia="zh-TW"/>
              </w:rPr>
              <w:t>L</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7B4467" w:rsidRDefault="0038208C" w:rsidP="00452594">
            <w:pPr>
              <w:pStyle w:val="TAC"/>
            </w:pPr>
            <w:r w:rsidRPr="007B4467">
              <w:t>36.101, 5.6A.1</w:t>
            </w:r>
          </w:p>
          <w:p w14:paraId="65BD4F69"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7B4467" w:rsidRDefault="0038208C" w:rsidP="00452594">
            <w:pPr>
              <w:pStyle w:val="TAL"/>
            </w:pPr>
          </w:p>
        </w:tc>
      </w:tr>
      <w:tr w:rsidR="0038208C" w:rsidRPr="007B4467"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7B4467" w:rsidRDefault="0038208C" w:rsidP="00452594">
            <w:pPr>
              <w:pStyle w:val="TAC"/>
              <w:rPr>
                <w:rFonts w:eastAsia="PMingLiU"/>
                <w:lang w:eastAsia="zh-TW"/>
              </w:rPr>
            </w:pPr>
            <w:r w:rsidRPr="007B4467">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7B4467" w:rsidRDefault="0038208C" w:rsidP="00452594">
            <w:pPr>
              <w:pStyle w:val="TAL"/>
            </w:pPr>
            <w:r w:rsidRPr="007B4467">
              <w:t>Inter-band EN-DC including FR2 BW Class Combination A-A-A-A_</w:t>
            </w:r>
            <w:r w:rsidRPr="007B4467">
              <w:rPr>
                <w:rFonts w:eastAsia="PMingLiU"/>
                <w:lang w:eastAsia="zh-TW"/>
              </w:rPr>
              <w:t>M</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7B4467" w:rsidRDefault="0038208C" w:rsidP="00452594">
            <w:pPr>
              <w:pStyle w:val="TAC"/>
            </w:pPr>
            <w:r w:rsidRPr="007B4467">
              <w:t>36.101, 5.6A.1</w:t>
            </w:r>
          </w:p>
          <w:p w14:paraId="39BA77C9"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7B4467" w:rsidRDefault="0038208C" w:rsidP="00452594">
            <w:pPr>
              <w:pStyle w:val="TAL"/>
            </w:pPr>
          </w:p>
        </w:tc>
      </w:tr>
    </w:tbl>
    <w:p w14:paraId="072EB466" w14:textId="77777777" w:rsidR="00CC5CAB" w:rsidRPr="007B4467" w:rsidRDefault="00CC5CAB" w:rsidP="00CC5CAB"/>
    <w:p w14:paraId="25CB62EE" w14:textId="77777777" w:rsidR="00CC5CAB" w:rsidRPr="007B4467" w:rsidRDefault="00CC5CAB" w:rsidP="00CC5CAB">
      <w:pPr>
        <w:pStyle w:val="TH"/>
        <w:ind w:left="567"/>
      </w:pPr>
      <w:r w:rsidRPr="007B4467">
        <w:t>Table A.4.3.2B.2.3.9-1a: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7B4467" w:rsidRDefault="00CC5CAB" w:rsidP="00FA72F8">
            <w:pPr>
              <w:pStyle w:val="TAH"/>
            </w:pPr>
            <w:r w:rsidRPr="007B446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7B4467" w:rsidRDefault="00CC5CAB" w:rsidP="00FA72F8">
            <w:pPr>
              <w:pStyle w:val="TAH"/>
            </w:pPr>
            <w:r w:rsidRPr="007B4467">
              <w:t>Comments</w:t>
            </w:r>
          </w:p>
        </w:tc>
      </w:tr>
      <w:tr w:rsidR="00CC5CAB" w:rsidRPr="007B446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7B4467" w:rsidRDefault="00CC5CAB" w:rsidP="00FA72F8">
            <w:pPr>
              <w:pStyle w:val="TAL"/>
            </w:pPr>
            <w:r w:rsidRPr="007B446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7B4467" w:rsidRDefault="00CC5CAB" w:rsidP="00FA72F8">
            <w:pPr>
              <w:pStyle w:val="TAC"/>
            </w:pPr>
            <w:r w:rsidRPr="007B4467">
              <w:t>36.101, 5.6A.1</w:t>
            </w:r>
          </w:p>
          <w:p w14:paraId="58DA1AD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7B4467" w:rsidRDefault="00CC5CAB" w:rsidP="00FA72F8">
            <w:pPr>
              <w:pStyle w:val="TAC"/>
            </w:pPr>
            <w:r w:rsidRPr="007B4467">
              <w:t>pc_</w:t>
            </w:r>
            <w:r w:rsidRPr="007B4467">
              <w:rPr>
                <w:lang w:eastAsia="zh-CN"/>
              </w:rPr>
              <w:t>U</w:t>
            </w:r>
            <w:r w:rsidRPr="007B446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7B4467" w:rsidRDefault="00CC5CAB" w:rsidP="00FA72F8">
            <w:pPr>
              <w:pStyle w:val="TAL"/>
            </w:pPr>
          </w:p>
        </w:tc>
      </w:tr>
      <w:tr w:rsidR="00CC5CAB" w:rsidRPr="007B446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7B4467" w:rsidRDefault="00CC5CAB" w:rsidP="00FA72F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7B4467" w:rsidRDefault="00CC5CAB" w:rsidP="00FA72F8">
            <w:pPr>
              <w:pStyle w:val="TAL"/>
            </w:pPr>
            <w:r w:rsidRPr="007B446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7B4467" w:rsidRDefault="00CC5CAB" w:rsidP="00FA72F8">
            <w:pPr>
              <w:pStyle w:val="TAC"/>
            </w:pPr>
            <w:r w:rsidRPr="007B4467">
              <w:t>36.101, 5.6A.1</w:t>
            </w:r>
          </w:p>
          <w:p w14:paraId="042645EA"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7B4467" w:rsidRDefault="00CC5CAB" w:rsidP="00FA72F8">
            <w:pPr>
              <w:pStyle w:val="TAC"/>
            </w:pPr>
            <w:r w:rsidRPr="007B4467">
              <w:t>pc_</w:t>
            </w:r>
            <w:r w:rsidRPr="007B4467">
              <w:rPr>
                <w:lang w:eastAsia="zh-CN"/>
              </w:rPr>
              <w:t>U</w:t>
            </w:r>
            <w:r w:rsidRPr="007B446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7B4467" w:rsidRDefault="00CC5CAB" w:rsidP="00FA72F8">
            <w:pPr>
              <w:pStyle w:val="TAL"/>
            </w:pPr>
          </w:p>
        </w:tc>
      </w:tr>
      <w:tr w:rsidR="00CC5CAB" w:rsidRPr="007B446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7B4467" w:rsidRDefault="00CC5CAB" w:rsidP="00FA72F8">
            <w:pPr>
              <w:pStyle w:val="TAL"/>
            </w:pPr>
            <w:r w:rsidRPr="007B446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7B4467" w:rsidRDefault="00CC5CAB" w:rsidP="00FA72F8">
            <w:pPr>
              <w:pStyle w:val="TAC"/>
            </w:pPr>
            <w:r w:rsidRPr="007B4467">
              <w:t>36.101, 5.6A.1</w:t>
            </w:r>
          </w:p>
          <w:p w14:paraId="5F6427D7"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7B4467" w:rsidRDefault="00CC5CAB" w:rsidP="00FA72F8">
            <w:pPr>
              <w:pStyle w:val="TAC"/>
            </w:pPr>
            <w:r w:rsidRPr="007B4467">
              <w:t>pc_</w:t>
            </w:r>
            <w:r w:rsidRPr="007B4467">
              <w:rPr>
                <w:lang w:eastAsia="zh-CN"/>
              </w:rPr>
              <w:t>U</w:t>
            </w:r>
            <w:r w:rsidRPr="007B446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7B4467" w:rsidRDefault="00CC5CAB" w:rsidP="00FA72F8">
            <w:pPr>
              <w:pStyle w:val="TAL"/>
            </w:pPr>
          </w:p>
        </w:tc>
      </w:tr>
      <w:tr w:rsidR="00CC5CAB" w:rsidRPr="007B446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7B4467" w:rsidRDefault="00CC5CAB" w:rsidP="00FA72F8">
            <w:pPr>
              <w:pStyle w:val="TAL"/>
            </w:pPr>
            <w:r w:rsidRPr="007B446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7B4467" w:rsidRDefault="00CC5CAB" w:rsidP="00FA72F8">
            <w:pPr>
              <w:pStyle w:val="TAC"/>
            </w:pPr>
            <w:r w:rsidRPr="007B4467">
              <w:t>36.101, 5.6A.1</w:t>
            </w:r>
          </w:p>
          <w:p w14:paraId="19050A2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7B4467" w:rsidRDefault="00CC5CAB" w:rsidP="00FA72F8">
            <w:pPr>
              <w:pStyle w:val="TAC"/>
            </w:pPr>
            <w:r w:rsidRPr="007B4467">
              <w:t>pc_</w:t>
            </w:r>
            <w:r w:rsidRPr="007B4467">
              <w:rPr>
                <w:lang w:eastAsia="zh-CN"/>
              </w:rPr>
              <w:t>U</w:t>
            </w:r>
            <w:r w:rsidRPr="007B446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7B4467" w:rsidRDefault="00CC5CAB" w:rsidP="00FA72F8">
            <w:pPr>
              <w:pStyle w:val="TAL"/>
            </w:pPr>
          </w:p>
        </w:tc>
      </w:tr>
      <w:tr w:rsidR="00CC5CAB" w:rsidRPr="007B446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7B4467" w:rsidRDefault="00CC5CAB" w:rsidP="00FA72F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7B4467" w:rsidRDefault="00CC5CAB" w:rsidP="00FA72F8">
            <w:pPr>
              <w:pStyle w:val="TAL"/>
            </w:pPr>
            <w:r w:rsidRPr="007B446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7B4467" w:rsidRDefault="00CC5CAB" w:rsidP="00FA72F8">
            <w:pPr>
              <w:pStyle w:val="TAC"/>
            </w:pPr>
            <w:r w:rsidRPr="007B4467">
              <w:t>36.101, 5.6A.1</w:t>
            </w:r>
          </w:p>
          <w:p w14:paraId="7AB7786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7B4467" w:rsidRDefault="00CC5CAB" w:rsidP="00FA72F8">
            <w:pPr>
              <w:pStyle w:val="TAC"/>
            </w:pPr>
            <w:r w:rsidRPr="007B4467">
              <w:t>pc_</w:t>
            </w:r>
            <w:r w:rsidRPr="007B4467">
              <w:rPr>
                <w:lang w:eastAsia="zh-CN"/>
              </w:rPr>
              <w:t>U</w:t>
            </w:r>
            <w:r w:rsidRPr="007B446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7B4467" w:rsidRDefault="00CC5CAB" w:rsidP="00FA72F8">
            <w:pPr>
              <w:pStyle w:val="TAL"/>
            </w:pPr>
          </w:p>
        </w:tc>
      </w:tr>
      <w:tr w:rsidR="00CC5CAB" w:rsidRPr="007B446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7B4467" w:rsidRDefault="00CC5CAB" w:rsidP="00FA72F8">
            <w:pPr>
              <w:pStyle w:val="TAL"/>
            </w:pPr>
            <w:r w:rsidRPr="007B446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7B4467" w:rsidRDefault="00CC5CAB" w:rsidP="00FA72F8">
            <w:pPr>
              <w:pStyle w:val="TAC"/>
            </w:pPr>
            <w:r w:rsidRPr="007B4467">
              <w:t>36.101, 5.6A.1</w:t>
            </w:r>
          </w:p>
          <w:p w14:paraId="5D2F5A0E"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7B4467" w:rsidRDefault="00CC5CAB" w:rsidP="00FA72F8">
            <w:pPr>
              <w:pStyle w:val="TAC"/>
            </w:pPr>
            <w:r w:rsidRPr="007B4467">
              <w:t>pc_</w:t>
            </w:r>
            <w:r w:rsidRPr="007B4467">
              <w:rPr>
                <w:lang w:eastAsia="zh-CN"/>
              </w:rPr>
              <w:t>U</w:t>
            </w:r>
            <w:r w:rsidRPr="007B446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7B4467" w:rsidRDefault="00CC5CAB" w:rsidP="00FA72F8">
            <w:pPr>
              <w:pStyle w:val="TAL"/>
            </w:pPr>
          </w:p>
        </w:tc>
      </w:tr>
      <w:tr w:rsidR="00CC5CAB" w:rsidRPr="007B446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7B4467" w:rsidRDefault="00CC5CAB" w:rsidP="00FA72F8">
            <w:pPr>
              <w:pStyle w:val="TAL"/>
            </w:pPr>
            <w:r w:rsidRPr="007B446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7B4467" w:rsidRDefault="00CC5CAB" w:rsidP="00FA72F8">
            <w:pPr>
              <w:pStyle w:val="TAC"/>
            </w:pPr>
            <w:r w:rsidRPr="007B4467">
              <w:t>36.101, 5.6A.1</w:t>
            </w:r>
          </w:p>
          <w:p w14:paraId="0136D13A"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7B4467" w:rsidRDefault="00CC5CAB" w:rsidP="00FA72F8">
            <w:pPr>
              <w:pStyle w:val="TAC"/>
            </w:pPr>
            <w:r w:rsidRPr="007B4467">
              <w:t>pc_</w:t>
            </w:r>
            <w:r w:rsidRPr="007B4467">
              <w:rPr>
                <w:lang w:eastAsia="zh-CN"/>
              </w:rPr>
              <w:t>U</w:t>
            </w:r>
            <w:r w:rsidRPr="007B446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7B4467" w:rsidRDefault="00CC5CAB" w:rsidP="00FA72F8">
            <w:pPr>
              <w:pStyle w:val="TAL"/>
            </w:pPr>
          </w:p>
        </w:tc>
      </w:tr>
      <w:tr w:rsidR="00CC5CAB" w:rsidRPr="007B446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7B4467" w:rsidRDefault="00CC5CAB" w:rsidP="00FA72F8">
            <w:pPr>
              <w:pStyle w:val="TAL"/>
            </w:pPr>
            <w:r w:rsidRPr="007B446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7B4467" w:rsidRDefault="00CC5CAB" w:rsidP="00FA72F8">
            <w:pPr>
              <w:pStyle w:val="TAC"/>
            </w:pPr>
            <w:r w:rsidRPr="007B4467">
              <w:t>36.101, 5.6A.1</w:t>
            </w:r>
          </w:p>
          <w:p w14:paraId="4182525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7B4467" w:rsidRDefault="00CC5CAB" w:rsidP="00FA72F8">
            <w:pPr>
              <w:pStyle w:val="TAC"/>
            </w:pPr>
            <w:r w:rsidRPr="007B4467">
              <w:t>pc_</w:t>
            </w:r>
            <w:r w:rsidRPr="007B4467">
              <w:rPr>
                <w:lang w:eastAsia="zh-CN"/>
              </w:rPr>
              <w:t>U</w:t>
            </w:r>
            <w:r w:rsidRPr="007B446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7B4467" w:rsidRDefault="00CC5CAB" w:rsidP="00FA72F8">
            <w:pPr>
              <w:pStyle w:val="TAL"/>
            </w:pPr>
          </w:p>
        </w:tc>
      </w:tr>
      <w:tr w:rsidR="00CC5CAB" w:rsidRPr="007B446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7B4467" w:rsidRDefault="00CC5CAB"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7B4467" w:rsidRDefault="00CC5CAB" w:rsidP="00FA72F8">
            <w:pPr>
              <w:pStyle w:val="TAL"/>
            </w:pPr>
            <w:r w:rsidRPr="007B446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7B4467" w:rsidRDefault="00CC5CAB" w:rsidP="00FA72F8">
            <w:pPr>
              <w:pStyle w:val="TAC"/>
            </w:pPr>
            <w:r w:rsidRPr="007B4467">
              <w:t>36.101, 5.6A.1</w:t>
            </w:r>
          </w:p>
          <w:p w14:paraId="15C7DE91"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7B4467" w:rsidRDefault="00CC5CAB" w:rsidP="00FA72F8">
            <w:pPr>
              <w:pStyle w:val="TAC"/>
            </w:pPr>
            <w:r w:rsidRPr="007B4467">
              <w:t>pc_</w:t>
            </w:r>
            <w:r w:rsidRPr="007B4467">
              <w:rPr>
                <w:lang w:eastAsia="zh-CN"/>
              </w:rPr>
              <w:t>U</w:t>
            </w:r>
            <w:r w:rsidRPr="007B446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7B4467" w:rsidRDefault="00CC5CAB" w:rsidP="00FA72F8">
            <w:pPr>
              <w:pStyle w:val="TAL"/>
            </w:pPr>
          </w:p>
        </w:tc>
      </w:tr>
      <w:tr w:rsidR="00CC5CAB" w:rsidRPr="007B446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7B4467" w:rsidRDefault="00CC5CAB" w:rsidP="00FA72F8">
            <w:pPr>
              <w:pStyle w:val="TAL"/>
            </w:pPr>
            <w:r w:rsidRPr="007B446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7B4467" w:rsidRDefault="00CC5CAB" w:rsidP="00FA72F8">
            <w:pPr>
              <w:pStyle w:val="TAC"/>
            </w:pPr>
            <w:r w:rsidRPr="007B4467">
              <w:t>36.101, 5.6A.1</w:t>
            </w:r>
          </w:p>
          <w:p w14:paraId="1F48E38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7B4467" w:rsidRDefault="00CC5CAB" w:rsidP="00FA72F8">
            <w:pPr>
              <w:pStyle w:val="TAC"/>
            </w:pPr>
            <w:r w:rsidRPr="007B4467">
              <w:t>pc_</w:t>
            </w:r>
            <w:r w:rsidRPr="007B4467">
              <w:rPr>
                <w:lang w:eastAsia="zh-CN"/>
              </w:rPr>
              <w:t>U</w:t>
            </w:r>
            <w:r w:rsidRPr="007B446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7B4467" w:rsidRDefault="00CC5CAB" w:rsidP="00FA72F8">
            <w:pPr>
              <w:pStyle w:val="TAL"/>
            </w:pPr>
          </w:p>
        </w:tc>
      </w:tr>
      <w:tr w:rsidR="00CC5CAB" w:rsidRPr="007B446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7B4467" w:rsidRDefault="00CC5CAB" w:rsidP="00FA72F8">
            <w:pPr>
              <w:pStyle w:val="TAL"/>
            </w:pPr>
            <w:r w:rsidRPr="007B446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7B4467" w:rsidRDefault="00CC5CAB" w:rsidP="00FA72F8">
            <w:pPr>
              <w:pStyle w:val="TAC"/>
            </w:pPr>
            <w:r w:rsidRPr="007B4467">
              <w:t>36.101, 5.6A.1</w:t>
            </w:r>
          </w:p>
          <w:p w14:paraId="771790BB"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7B4467" w:rsidRDefault="00CC5CAB" w:rsidP="00FA72F8">
            <w:pPr>
              <w:pStyle w:val="TAC"/>
            </w:pPr>
            <w:r w:rsidRPr="007B4467">
              <w:t>pc_</w:t>
            </w:r>
            <w:r w:rsidRPr="007B4467">
              <w:rPr>
                <w:lang w:eastAsia="zh-CN"/>
              </w:rPr>
              <w:t>U</w:t>
            </w:r>
            <w:r w:rsidRPr="007B446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7B4467" w:rsidRDefault="00CC5CAB" w:rsidP="00FA72F8">
            <w:pPr>
              <w:pStyle w:val="TAL"/>
            </w:pPr>
          </w:p>
        </w:tc>
      </w:tr>
      <w:tr w:rsidR="00CC5CAB" w:rsidRPr="007B446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7B4467" w:rsidRDefault="00CC5CAB"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7B4467" w:rsidRDefault="00CC5CAB" w:rsidP="00FA72F8">
            <w:pPr>
              <w:pStyle w:val="TAL"/>
            </w:pPr>
            <w:r w:rsidRPr="007B446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7B4467" w:rsidRDefault="00CC5CAB" w:rsidP="00FA72F8">
            <w:pPr>
              <w:pStyle w:val="TAC"/>
            </w:pPr>
            <w:r w:rsidRPr="007B4467">
              <w:t>36.101, 5.6A.1</w:t>
            </w:r>
          </w:p>
          <w:p w14:paraId="566EF26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7B4467" w:rsidRDefault="00CC5CAB" w:rsidP="00FA72F8">
            <w:pPr>
              <w:pStyle w:val="TAC"/>
            </w:pPr>
            <w:r w:rsidRPr="007B4467">
              <w:t>pc_</w:t>
            </w:r>
            <w:r w:rsidRPr="007B4467">
              <w:rPr>
                <w:lang w:eastAsia="zh-CN"/>
              </w:rPr>
              <w:t>U</w:t>
            </w:r>
            <w:r w:rsidRPr="007B446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7B4467" w:rsidRDefault="00CC5CAB" w:rsidP="00FA72F8">
            <w:pPr>
              <w:pStyle w:val="TAL"/>
            </w:pPr>
          </w:p>
        </w:tc>
      </w:tr>
      <w:tr w:rsidR="00CC5CAB" w:rsidRPr="007B446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7B4467" w:rsidRDefault="00CC5CAB" w:rsidP="00FA72F8">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7B4467" w:rsidRDefault="00CC5CAB" w:rsidP="00FA72F8">
            <w:pPr>
              <w:pStyle w:val="TAL"/>
            </w:pPr>
            <w:r w:rsidRPr="007B446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7B4467" w:rsidRDefault="00CC5CAB" w:rsidP="00FA72F8">
            <w:pPr>
              <w:pStyle w:val="TAC"/>
            </w:pPr>
            <w:r w:rsidRPr="007B4467">
              <w:t>36.101, 5.6A.1</w:t>
            </w:r>
          </w:p>
          <w:p w14:paraId="6DBFCDB3"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7B4467" w:rsidRDefault="00CC5CAB" w:rsidP="00FA72F8">
            <w:pPr>
              <w:pStyle w:val="TAC"/>
            </w:pPr>
            <w:r w:rsidRPr="007B4467">
              <w:t>pc_</w:t>
            </w:r>
            <w:r w:rsidRPr="007B4467">
              <w:rPr>
                <w:lang w:eastAsia="zh-CN"/>
              </w:rPr>
              <w:t>U</w:t>
            </w:r>
            <w:r w:rsidRPr="007B446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7B4467" w:rsidRDefault="00CC5CAB" w:rsidP="00FA72F8">
            <w:pPr>
              <w:pStyle w:val="TAL"/>
            </w:pPr>
          </w:p>
        </w:tc>
      </w:tr>
    </w:tbl>
    <w:p w14:paraId="19BEAFB9" w14:textId="77777777" w:rsidR="00586192" w:rsidRPr="007B4467" w:rsidRDefault="00586192" w:rsidP="00586192"/>
    <w:p w14:paraId="43680587" w14:textId="77777777" w:rsidR="00586192" w:rsidRPr="007B4467" w:rsidRDefault="00586192" w:rsidP="00586192">
      <w:pPr>
        <w:pStyle w:val="TH"/>
        <w:ind w:left="567"/>
      </w:pPr>
      <w:r w:rsidRPr="007B4467">
        <w:t xml:space="preserve">Table A.4.3.2B.2.3.9-2: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7B4467"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08A8E42A" w14:textId="6881626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3A7D145A" w14:textId="5368928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74470A" w:rsidRPr="007B4467"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7B4467" w:rsidRDefault="0074470A" w:rsidP="001F77D3">
            <w:pPr>
              <w:pStyle w:val="TAL"/>
              <w:rPr>
                <w:rFonts w:eastAsia="PMingLiU"/>
                <w:lang w:eastAsia="ja-JP"/>
              </w:rPr>
            </w:pPr>
            <w:r w:rsidRPr="007B4467">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7B4467" w:rsidRDefault="0074470A" w:rsidP="001F77D3">
            <w:pPr>
              <w:keepNext/>
              <w:keepLines/>
              <w:spacing w:after="0"/>
              <w:jc w:val="center"/>
              <w:rPr>
                <w:rFonts w:ascii="Arial" w:eastAsia="PMingLiU" w:hAnsi="Arial"/>
                <w:sz w:val="18"/>
              </w:rPr>
            </w:pPr>
          </w:p>
        </w:tc>
      </w:tr>
      <w:tr w:rsidR="0074470A" w:rsidRPr="007B4467"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7B4467" w:rsidRDefault="0074470A" w:rsidP="0093093C">
            <w:pPr>
              <w:pStyle w:val="TAL"/>
            </w:pPr>
            <w:r w:rsidRPr="007B4467">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7B4467" w:rsidRDefault="0074470A" w:rsidP="0093093C">
            <w:pPr>
              <w:keepNext/>
              <w:keepLines/>
              <w:spacing w:after="0"/>
              <w:jc w:val="center"/>
              <w:rPr>
                <w:rFonts w:ascii="Arial" w:eastAsia="PMingLiU" w:hAnsi="Arial"/>
                <w:sz w:val="18"/>
              </w:rPr>
            </w:pPr>
          </w:p>
        </w:tc>
      </w:tr>
      <w:tr w:rsidR="0074470A" w:rsidRPr="007B4467"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7B4467" w:rsidRDefault="0074470A" w:rsidP="001F77D3">
            <w:pPr>
              <w:pStyle w:val="TAL"/>
              <w:rPr>
                <w:rFonts w:eastAsia="PMingLiU"/>
                <w:lang w:eastAsia="ja-JP"/>
              </w:rPr>
            </w:pPr>
            <w:r w:rsidRPr="007B4467">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7B4467" w:rsidRDefault="0074470A" w:rsidP="001F77D3">
            <w:pPr>
              <w:keepNext/>
              <w:keepLines/>
              <w:spacing w:after="0"/>
              <w:jc w:val="center"/>
              <w:rPr>
                <w:rFonts w:ascii="Arial" w:eastAsia="PMingLiU" w:hAnsi="Arial"/>
                <w:sz w:val="18"/>
              </w:rPr>
            </w:pPr>
          </w:p>
        </w:tc>
      </w:tr>
      <w:tr w:rsidR="0074470A" w:rsidRPr="007B4467"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7B4467" w:rsidRDefault="0074470A" w:rsidP="0093093C">
            <w:pPr>
              <w:pStyle w:val="TAL"/>
            </w:pPr>
            <w:r w:rsidRPr="007B4467">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7B4467" w:rsidRDefault="0074470A" w:rsidP="0093093C">
            <w:pPr>
              <w:keepNext/>
              <w:keepLines/>
              <w:spacing w:after="0"/>
              <w:jc w:val="center"/>
              <w:rPr>
                <w:rFonts w:ascii="Arial" w:eastAsia="PMingLiU" w:hAnsi="Arial"/>
                <w:sz w:val="18"/>
              </w:rPr>
            </w:pPr>
          </w:p>
        </w:tc>
      </w:tr>
      <w:tr w:rsidR="0074470A" w:rsidRPr="007B4467"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7B4467" w:rsidRDefault="0074470A" w:rsidP="0093093C">
            <w:pPr>
              <w:pStyle w:val="TAL"/>
            </w:pPr>
            <w:r w:rsidRPr="007B4467">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7B4467" w:rsidRDefault="0074470A" w:rsidP="0093093C">
            <w:pPr>
              <w:keepNext/>
              <w:keepLines/>
              <w:spacing w:after="0"/>
              <w:jc w:val="center"/>
              <w:rPr>
                <w:rFonts w:ascii="Arial" w:eastAsia="PMingLiU" w:hAnsi="Arial"/>
                <w:sz w:val="18"/>
              </w:rPr>
            </w:pPr>
          </w:p>
        </w:tc>
      </w:tr>
      <w:tr w:rsidR="0074470A" w:rsidRPr="007B4467"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7B4467" w:rsidRDefault="0074470A" w:rsidP="0093093C">
            <w:pPr>
              <w:pStyle w:val="TAL"/>
            </w:pPr>
            <w:r w:rsidRPr="007B4467">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7B4467" w:rsidRDefault="0074470A" w:rsidP="0093093C">
            <w:pPr>
              <w:keepNext/>
              <w:keepLines/>
              <w:spacing w:after="0"/>
              <w:jc w:val="center"/>
              <w:rPr>
                <w:rFonts w:ascii="Arial" w:eastAsia="PMingLiU" w:hAnsi="Arial"/>
                <w:sz w:val="18"/>
              </w:rPr>
            </w:pPr>
          </w:p>
        </w:tc>
      </w:tr>
      <w:tr w:rsidR="0074470A" w:rsidRPr="007B4467"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7B4467" w:rsidRDefault="0074470A" w:rsidP="001F77D3">
            <w:pPr>
              <w:pStyle w:val="TAL"/>
              <w:rPr>
                <w:rFonts w:eastAsia="PMingLiU"/>
                <w:lang w:eastAsia="ja-JP"/>
              </w:rPr>
            </w:pPr>
            <w:r w:rsidRPr="007B4467">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7B4467" w:rsidRDefault="0074470A" w:rsidP="001F77D3">
            <w:pPr>
              <w:keepNext/>
              <w:keepLines/>
              <w:spacing w:after="0"/>
              <w:jc w:val="center"/>
              <w:rPr>
                <w:rFonts w:ascii="Arial" w:eastAsia="PMingLiU" w:hAnsi="Arial"/>
                <w:sz w:val="18"/>
              </w:rPr>
            </w:pPr>
          </w:p>
        </w:tc>
      </w:tr>
      <w:tr w:rsidR="0074470A" w:rsidRPr="007B4467"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7B4467" w:rsidRDefault="0074470A" w:rsidP="001F77D3">
            <w:pPr>
              <w:pStyle w:val="TAL"/>
              <w:rPr>
                <w:rFonts w:eastAsia="PMingLiU"/>
                <w:lang w:eastAsia="ja-JP"/>
              </w:rPr>
            </w:pPr>
            <w:r w:rsidRPr="007B4467">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7B4467" w:rsidRDefault="0074470A" w:rsidP="001F77D3">
            <w:pPr>
              <w:keepNext/>
              <w:keepLines/>
              <w:spacing w:after="0"/>
              <w:jc w:val="center"/>
              <w:rPr>
                <w:rFonts w:ascii="Arial" w:eastAsia="PMingLiU" w:hAnsi="Arial"/>
                <w:sz w:val="18"/>
              </w:rPr>
            </w:pPr>
          </w:p>
        </w:tc>
      </w:tr>
      <w:tr w:rsidR="0074470A" w:rsidRPr="007B4467"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7B4467" w:rsidRDefault="0074470A" w:rsidP="00172B1A">
            <w:pPr>
              <w:pStyle w:val="TAL"/>
            </w:pPr>
            <w:r w:rsidRPr="007B4467">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7B4467" w:rsidRDefault="0074470A" w:rsidP="00172B1A">
            <w:pPr>
              <w:keepNext/>
              <w:keepLines/>
              <w:spacing w:after="0"/>
              <w:jc w:val="center"/>
              <w:rPr>
                <w:rFonts w:ascii="Arial" w:eastAsia="PMingLiU" w:hAnsi="Arial"/>
                <w:sz w:val="18"/>
              </w:rPr>
            </w:pPr>
          </w:p>
        </w:tc>
      </w:tr>
      <w:tr w:rsidR="0074470A" w:rsidRPr="007B4467"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7B4467" w:rsidRDefault="0074470A" w:rsidP="00172B1A">
            <w:pPr>
              <w:pStyle w:val="TAL"/>
            </w:pPr>
            <w:r w:rsidRPr="007B4467">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7B4467" w:rsidRDefault="0074470A" w:rsidP="00172B1A">
            <w:pPr>
              <w:keepNext/>
              <w:keepLines/>
              <w:spacing w:after="0"/>
              <w:jc w:val="center"/>
              <w:rPr>
                <w:rFonts w:ascii="Arial" w:eastAsia="PMingLiU" w:hAnsi="Arial"/>
                <w:sz w:val="18"/>
              </w:rPr>
            </w:pPr>
          </w:p>
        </w:tc>
      </w:tr>
      <w:tr w:rsidR="0074470A" w:rsidRPr="007B4467"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7B4467" w:rsidRDefault="0074470A" w:rsidP="00172B1A">
            <w:pPr>
              <w:pStyle w:val="TAL"/>
            </w:pPr>
            <w:r w:rsidRPr="007B4467">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7B4467" w:rsidRDefault="0074470A" w:rsidP="00172B1A">
            <w:pPr>
              <w:keepNext/>
              <w:keepLines/>
              <w:spacing w:after="0"/>
              <w:jc w:val="center"/>
              <w:rPr>
                <w:rFonts w:ascii="Arial" w:eastAsia="PMingLiU" w:hAnsi="Arial"/>
                <w:sz w:val="18"/>
              </w:rPr>
            </w:pPr>
          </w:p>
        </w:tc>
      </w:tr>
      <w:tr w:rsidR="0074470A" w:rsidRPr="007B4467"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7B4467" w:rsidRDefault="0074470A" w:rsidP="001F77D3">
            <w:pPr>
              <w:pStyle w:val="TAL"/>
              <w:rPr>
                <w:rFonts w:eastAsia="PMingLiU"/>
                <w:lang w:eastAsia="ja-JP"/>
              </w:rPr>
            </w:pPr>
            <w:r w:rsidRPr="007B4467">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7B4467" w:rsidRDefault="0074470A" w:rsidP="001F77D3">
            <w:pPr>
              <w:keepNext/>
              <w:keepLines/>
              <w:spacing w:after="0"/>
              <w:jc w:val="center"/>
              <w:rPr>
                <w:rFonts w:ascii="Arial" w:eastAsia="PMingLiU" w:hAnsi="Arial"/>
                <w:sz w:val="18"/>
              </w:rPr>
            </w:pPr>
          </w:p>
        </w:tc>
      </w:tr>
      <w:tr w:rsidR="0074470A" w:rsidRPr="007B4467"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7B4467" w:rsidRDefault="0074470A" w:rsidP="00172B1A">
            <w:pPr>
              <w:pStyle w:val="TAL"/>
            </w:pPr>
            <w:r w:rsidRPr="007B4467">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7B4467" w:rsidRDefault="0074470A" w:rsidP="00172B1A">
            <w:pPr>
              <w:keepNext/>
              <w:keepLines/>
              <w:spacing w:after="0"/>
              <w:jc w:val="center"/>
              <w:rPr>
                <w:rFonts w:ascii="Arial" w:eastAsia="PMingLiU" w:hAnsi="Arial"/>
                <w:sz w:val="18"/>
              </w:rPr>
            </w:pPr>
          </w:p>
        </w:tc>
      </w:tr>
      <w:tr w:rsidR="0074470A" w:rsidRPr="007B4467"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7B4467" w:rsidRDefault="0074470A" w:rsidP="00172B1A">
            <w:pPr>
              <w:pStyle w:val="TAL"/>
            </w:pPr>
            <w:r w:rsidRPr="007B4467">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7B4467" w:rsidRDefault="0074470A" w:rsidP="00172B1A">
            <w:pPr>
              <w:keepNext/>
              <w:keepLines/>
              <w:spacing w:after="0"/>
              <w:jc w:val="center"/>
              <w:rPr>
                <w:rFonts w:ascii="Arial" w:eastAsia="PMingLiU" w:hAnsi="Arial"/>
                <w:sz w:val="18"/>
              </w:rPr>
            </w:pPr>
          </w:p>
        </w:tc>
      </w:tr>
      <w:tr w:rsidR="0074470A" w:rsidRPr="007B4467"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7B4467" w:rsidRDefault="0074470A" w:rsidP="00172B1A">
            <w:pPr>
              <w:pStyle w:val="TAL"/>
            </w:pPr>
            <w:r w:rsidRPr="007B4467">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7B4467" w:rsidRDefault="0074470A" w:rsidP="00172B1A">
            <w:pPr>
              <w:keepNext/>
              <w:keepLines/>
              <w:spacing w:after="0"/>
              <w:jc w:val="center"/>
              <w:rPr>
                <w:rFonts w:ascii="Arial" w:eastAsia="PMingLiU" w:hAnsi="Arial"/>
                <w:sz w:val="18"/>
              </w:rPr>
            </w:pPr>
          </w:p>
        </w:tc>
      </w:tr>
      <w:tr w:rsidR="0074470A" w:rsidRPr="007B4467"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7B4467" w:rsidRDefault="0074470A" w:rsidP="00172B1A">
            <w:pPr>
              <w:pStyle w:val="TAL"/>
              <w:rPr>
                <w:rFonts w:eastAsia="PMingLiU"/>
                <w:lang w:eastAsia="ja-JP"/>
              </w:rPr>
            </w:pPr>
            <w:r w:rsidRPr="007B4467">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7B4467" w:rsidRDefault="0074470A" w:rsidP="00172B1A">
            <w:pPr>
              <w:keepNext/>
              <w:keepLines/>
              <w:spacing w:after="0"/>
              <w:jc w:val="center"/>
              <w:rPr>
                <w:rFonts w:ascii="Arial" w:eastAsia="PMingLiU" w:hAnsi="Arial"/>
                <w:sz w:val="18"/>
              </w:rPr>
            </w:pPr>
          </w:p>
        </w:tc>
      </w:tr>
      <w:tr w:rsidR="0074470A" w:rsidRPr="007B4467"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7B4467" w:rsidRDefault="0074470A" w:rsidP="00172B1A">
            <w:pPr>
              <w:pStyle w:val="TAL"/>
            </w:pPr>
            <w:r w:rsidRPr="007B4467">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7B4467" w:rsidRDefault="0074470A" w:rsidP="00172B1A">
            <w:pPr>
              <w:keepNext/>
              <w:keepLines/>
              <w:spacing w:after="0"/>
              <w:jc w:val="center"/>
              <w:rPr>
                <w:rFonts w:ascii="Arial" w:eastAsia="PMingLiU" w:hAnsi="Arial"/>
                <w:sz w:val="18"/>
              </w:rPr>
            </w:pPr>
          </w:p>
        </w:tc>
      </w:tr>
      <w:tr w:rsidR="0074470A" w:rsidRPr="007B4467"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7B4467" w:rsidRDefault="0074470A" w:rsidP="00172B1A">
            <w:pPr>
              <w:pStyle w:val="TAL"/>
            </w:pPr>
            <w:r w:rsidRPr="007B4467">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7B4467" w:rsidRDefault="0074470A" w:rsidP="00172B1A">
            <w:pPr>
              <w:keepNext/>
              <w:keepLines/>
              <w:spacing w:after="0"/>
              <w:jc w:val="center"/>
              <w:rPr>
                <w:rFonts w:ascii="Arial" w:eastAsia="PMingLiU" w:hAnsi="Arial"/>
                <w:sz w:val="18"/>
              </w:rPr>
            </w:pPr>
          </w:p>
        </w:tc>
      </w:tr>
      <w:tr w:rsidR="0074470A" w:rsidRPr="007B4467"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7B4467" w:rsidRDefault="0074470A" w:rsidP="00172B1A">
            <w:pPr>
              <w:pStyle w:val="TAL"/>
            </w:pPr>
            <w:r w:rsidRPr="007B4467">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7B4467" w:rsidRDefault="0074470A" w:rsidP="00172B1A">
            <w:pPr>
              <w:keepNext/>
              <w:keepLines/>
              <w:spacing w:after="0"/>
              <w:jc w:val="center"/>
              <w:rPr>
                <w:rFonts w:ascii="Arial" w:eastAsia="PMingLiU" w:hAnsi="Arial"/>
                <w:sz w:val="18"/>
              </w:rPr>
            </w:pPr>
          </w:p>
        </w:tc>
      </w:tr>
      <w:tr w:rsidR="0074470A" w:rsidRPr="007B4467"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7B4467" w:rsidRDefault="0074470A" w:rsidP="00172B1A">
            <w:pPr>
              <w:pStyle w:val="TAL"/>
            </w:pPr>
            <w:r w:rsidRPr="007B4467">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7B4467" w:rsidRDefault="0074470A" w:rsidP="00172B1A">
            <w:pPr>
              <w:keepNext/>
              <w:keepLines/>
              <w:spacing w:after="0"/>
              <w:jc w:val="center"/>
              <w:rPr>
                <w:rFonts w:ascii="Arial" w:eastAsia="PMingLiU" w:hAnsi="Arial"/>
                <w:sz w:val="18"/>
              </w:rPr>
            </w:pPr>
          </w:p>
        </w:tc>
      </w:tr>
      <w:tr w:rsidR="0074470A" w:rsidRPr="007B4467"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7B4467" w:rsidRDefault="0074470A" w:rsidP="00172B1A">
            <w:pPr>
              <w:pStyle w:val="TAL"/>
            </w:pPr>
            <w:r w:rsidRPr="007B4467">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7B4467" w:rsidRDefault="0074470A" w:rsidP="00172B1A">
            <w:pPr>
              <w:keepNext/>
              <w:keepLines/>
              <w:spacing w:after="0"/>
              <w:jc w:val="center"/>
              <w:rPr>
                <w:rFonts w:ascii="Arial" w:eastAsia="PMingLiU" w:hAnsi="Arial"/>
                <w:sz w:val="18"/>
              </w:rPr>
            </w:pPr>
          </w:p>
        </w:tc>
      </w:tr>
      <w:tr w:rsidR="0074470A" w:rsidRPr="007B4467"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7B4467" w:rsidRDefault="0074470A" w:rsidP="00172B1A">
            <w:pPr>
              <w:pStyle w:val="TAL"/>
            </w:pPr>
            <w:r w:rsidRPr="007B4467">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7B4467" w:rsidRDefault="0074470A" w:rsidP="00172B1A">
            <w:pPr>
              <w:keepNext/>
              <w:keepLines/>
              <w:spacing w:after="0"/>
              <w:jc w:val="center"/>
              <w:rPr>
                <w:rFonts w:ascii="Arial" w:eastAsia="PMingLiU" w:hAnsi="Arial"/>
                <w:sz w:val="18"/>
              </w:rPr>
            </w:pPr>
          </w:p>
        </w:tc>
      </w:tr>
      <w:tr w:rsidR="0074470A" w:rsidRPr="007B4467"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7B4467" w:rsidRDefault="0074470A" w:rsidP="00172B1A">
            <w:pPr>
              <w:pStyle w:val="TAL"/>
            </w:pPr>
            <w:r w:rsidRPr="007B4467">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7B4467" w:rsidRDefault="0074470A" w:rsidP="00172B1A">
            <w:pPr>
              <w:keepNext/>
              <w:keepLines/>
              <w:spacing w:after="0"/>
              <w:jc w:val="center"/>
              <w:rPr>
                <w:rFonts w:ascii="Arial" w:eastAsia="PMingLiU" w:hAnsi="Arial"/>
                <w:sz w:val="18"/>
              </w:rPr>
            </w:pPr>
          </w:p>
        </w:tc>
      </w:tr>
      <w:tr w:rsidR="0038208C" w:rsidRPr="007B4467"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7B4467" w:rsidRDefault="0038208C" w:rsidP="00452594">
            <w:pPr>
              <w:pStyle w:val="TAL"/>
            </w:pPr>
            <w:r w:rsidRPr="007B4467">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7B4467" w:rsidRDefault="0038208C" w:rsidP="00452594">
            <w:pPr>
              <w:keepNext/>
              <w:keepLines/>
              <w:spacing w:after="0"/>
              <w:jc w:val="center"/>
              <w:rPr>
                <w:rFonts w:ascii="Arial" w:eastAsia="PMingLiU" w:hAnsi="Arial"/>
                <w:sz w:val="18"/>
              </w:rPr>
            </w:pPr>
          </w:p>
        </w:tc>
      </w:tr>
      <w:tr w:rsidR="0038208C" w:rsidRPr="007B4467"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7B4467" w:rsidRDefault="0038208C" w:rsidP="00452594">
            <w:pPr>
              <w:pStyle w:val="TAL"/>
            </w:pPr>
            <w:r w:rsidRPr="007B4467">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7B4467" w:rsidRDefault="0038208C" w:rsidP="00452594">
            <w:pPr>
              <w:keepNext/>
              <w:keepLines/>
              <w:spacing w:after="0"/>
              <w:jc w:val="center"/>
              <w:rPr>
                <w:rFonts w:ascii="Arial" w:eastAsia="PMingLiU" w:hAnsi="Arial"/>
                <w:sz w:val="18"/>
              </w:rPr>
            </w:pPr>
          </w:p>
        </w:tc>
      </w:tr>
      <w:tr w:rsidR="0038208C" w:rsidRPr="007B4467"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7B4467" w:rsidRDefault="0038208C" w:rsidP="00452594">
            <w:pPr>
              <w:pStyle w:val="TAL"/>
            </w:pPr>
            <w:r w:rsidRPr="007B4467">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7B4467" w:rsidRDefault="0038208C" w:rsidP="00452594">
            <w:pPr>
              <w:keepNext/>
              <w:keepLines/>
              <w:spacing w:after="0"/>
              <w:jc w:val="center"/>
              <w:rPr>
                <w:rFonts w:ascii="Arial" w:eastAsia="PMingLiU" w:hAnsi="Arial"/>
                <w:sz w:val="18"/>
              </w:rPr>
            </w:pPr>
          </w:p>
        </w:tc>
      </w:tr>
      <w:tr w:rsidR="0038208C" w:rsidRPr="007B4467"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7B4467" w:rsidRDefault="0038208C" w:rsidP="00452594">
            <w:pPr>
              <w:pStyle w:val="TAL"/>
            </w:pPr>
            <w:r w:rsidRPr="007B4467">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7B4467" w:rsidRDefault="0038208C" w:rsidP="00452594">
            <w:pPr>
              <w:keepNext/>
              <w:keepLines/>
              <w:spacing w:after="0"/>
              <w:jc w:val="center"/>
              <w:rPr>
                <w:rFonts w:ascii="Arial" w:eastAsia="PMingLiU" w:hAnsi="Arial"/>
                <w:sz w:val="18"/>
              </w:rPr>
            </w:pPr>
          </w:p>
        </w:tc>
      </w:tr>
      <w:tr w:rsidR="0074470A" w:rsidRPr="007B4467"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7B4467" w:rsidRDefault="0074470A" w:rsidP="0074470A">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5.5B.5.4-1</w:t>
            </w:r>
            <w:r w:rsidRPr="007B4467">
              <w:rPr>
                <w:rFonts w:eastAsia="PMingLiU"/>
              </w:rPr>
              <w:t>, e.g. ‘</w:t>
            </w:r>
            <w:r w:rsidRPr="007B4467">
              <w:t>DC_1A-3A-19A-42A_n257A’</w:t>
            </w:r>
            <w:r w:rsidRPr="007B4467">
              <w:rPr>
                <w:rFonts w:eastAsia="PMingLiU"/>
              </w:rPr>
              <w:t xml:space="preserve"> indicates EN-DC operation on E-UTRA CA configuration CA_1A-3A-19A-42A with E-UTRA DL Bandwidth Class A for all the E-UTRA bands 1, 3, 19 and 42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6B426CB4" w14:textId="77777777" w:rsidR="0074470A" w:rsidRPr="007B4467" w:rsidRDefault="0074470A" w:rsidP="003739C0">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6E513764" w14:textId="77777777" w:rsidR="0074470A" w:rsidRPr="007B4467" w:rsidRDefault="0074470A" w:rsidP="003739C0">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3CC6D6DD" w14:textId="77777777" w:rsidR="0074470A" w:rsidRPr="007B4467" w:rsidRDefault="0074470A" w:rsidP="003739C0">
            <w:pPr>
              <w:pStyle w:val="TAN"/>
              <w:rPr>
                <w:lang w:eastAsia="zh-CN"/>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6EA16F07" w14:textId="332DA68A" w:rsidR="0074470A" w:rsidRPr="007B4467" w:rsidRDefault="0074470A" w:rsidP="006622C9">
            <w:pPr>
              <w:pStyle w:val="TAN"/>
              <w:rPr>
                <w:rFonts w:eastAsia="PMingLiU"/>
              </w:rPr>
            </w:pPr>
            <w:r w:rsidRPr="007B4467">
              <w:rPr>
                <w:rFonts w:cs="Arial"/>
                <w:szCs w:val="18"/>
                <w:lang w:eastAsia="zh-CN"/>
              </w:rPr>
              <w:t>Note 5:</w:t>
            </w:r>
            <w:r w:rsidRPr="007B4467">
              <w:rPr>
                <w:rFonts w:cs="Arial"/>
                <w:szCs w:val="18"/>
                <w:lang w:eastAsia="zh-CN"/>
              </w:rPr>
              <w:tab/>
              <w:t>See DL_NR_</w:t>
            </w:r>
            <w:r w:rsidRPr="007B4467">
              <w:rPr>
                <w:rFonts w:cs="Arial"/>
                <w:i/>
                <w:szCs w:val="18"/>
                <w:lang w:eastAsia="zh-CN"/>
              </w:rPr>
              <w:t>n</w:t>
            </w:r>
            <w:r w:rsidRPr="007B4467">
              <w:rPr>
                <w:rFonts w:cs="Arial"/>
                <w:szCs w:val="18"/>
                <w:lang w:eastAsia="zh-CN"/>
              </w:rPr>
              <w:t>CC(</w:t>
            </w:r>
            <w:r w:rsidRPr="007B4467">
              <w:rPr>
                <w:rFonts w:cs="Arial"/>
                <w:i/>
                <w:szCs w:val="18"/>
                <w:lang w:eastAsia="zh-CN"/>
              </w:rPr>
              <w:t>table_index</w:t>
            </w:r>
            <w:r w:rsidRPr="007B4467">
              <w:rPr>
                <w:rFonts w:cs="Arial"/>
                <w:szCs w:val="18"/>
                <w:lang w:eastAsia="zh-CN"/>
              </w:rPr>
              <w:t>) in Note 5 of Table 4.0-3 in TS 38.522 [9].</w:t>
            </w:r>
          </w:p>
        </w:tc>
      </w:tr>
    </w:tbl>
    <w:p w14:paraId="562523A9" w14:textId="77777777" w:rsidR="003B47E4" w:rsidRPr="007B4467" w:rsidRDefault="003B47E4" w:rsidP="003B47E4"/>
    <w:p w14:paraId="69D5FE62" w14:textId="77777777" w:rsidR="00586192" w:rsidRPr="007B4467" w:rsidRDefault="00586192" w:rsidP="00586192">
      <w:pPr>
        <w:pStyle w:val="Heading6"/>
      </w:pPr>
      <w:bookmarkStart w:id="856" w:name="_Toc27410928"/>
      <w:bookmarkStart w:id="857" w:name="_Toc36039441"/>
      <w:bookmarkStart w:id="858" w:name="_Toc43838801"/>
      <w:bookmarkStart w:id="859" w:name="_Toc51772958"/>
      <w:bookmarkStart w:id="860" w:name="_Toc58245165"/>
      <w:bookmarkStart w:id="861" w:name="_Toc68089614"/>
      <w:bookmarkStart w:id="862" w:name="_Toc69067735"/>
      <w:bookmarkStart w:id="863" w:name="_Toc75383283"/>
      <w:bookmarkStart w:id="864" w:name="_Toc83706931"/>
      <w:bookmarkStart w:id="865" w:name="_Toc90491636"/>
      <w:bookmarkStart w:id="866" w:name="_Toc100147730"/>
      <w:bookmarkStart w:id="867" w:name="_Toc106741002"/>
      <w:bookmarkStart w:id="868" w:name="_Toc114916358"/>
      <w:bookmarkStart w:id="869" w:name="_Toc194512962"/>
      <w:r w:rsidRPr="007B4467">
        <w:t>A.4.3.2B.2.3.10</w:t>
      </w:r>
      <w:r w:rsidRPr="007B4467">
        <w:tab/>
      </w:r>
      <w:bookmarkEnd w:id="856"/>
      <w:bookmarkEnd w:id="857"/>
      <w:bookmarkEnd w:id="858"/>
      <w:r w:rsidR="00CC5CAB" w:rsidRPr="007B4467">
        <w:t>Void</w:t>
      </w:r>
      <w:bookmarkEnd w:id="859"/>
      <w:bookmarkEnd w:id="860"/>
      <w:bookmarkEnd w:id="861"/>
      <w:bookmarkEnd w:id="862"/>
      <w:bookmarkEnd w:id="863"/>
      <w:bookmarkEnd w:id="864"/>
      <w:bookmarkEnd w:id="865"/>
      <w:bookmarkEnd w:id="866"/>
      <w:bookmarkEnd w:id="867"/>
      <w:bookmarkEnd w:id="868"/>
      <w:bookmarkEnd w:id="869"/>
    </w:p>
    <w:p w14:paraId="518CD655" w14:textId="77777777" w:rsidR="003B47E4" w:rsidRPr="007B4467" w:rsidRDefault="003B47E4" w:rsidP="003B47E4">
      <w:pPr>
        <w:pStyle w:val="Heading6"/>
      </w:pPr>
      <w:bookmarkStart w:id="870" w:name="_Toc27410929"/>
      <w:bookmarkStart w:id="871" w:name="_Toc36039442"/>
      <w:bookmarkStart w:id="872" w:name="_Toc43838802"/>
      <w:bookmarkStart w:id="873" w:name="_Toc51772959"/>
      <w:bookmarkStart w:id="874" w:name="_Toc58245166"/>
      <w:bookmarkStart w:id="875" w:name="_Toc68089615"/>
      <w:bookmarkStart w:id="876" w:name="_Toc69067736"/>
      <w:bookmarkStart w:id="877" w:name="_Toc75383284"/>
      <w:bookmarkStart w:id="878" w:name="_Toc83706932"/>
      <w:bookmarkStart w:id="879" w:name="_Toc90491637"/>
      <w:bookmarkStart w:id="880" w:name="_Toc100147731"/>
      <w:bookmarkStart w:id="881" w:name="_Toc106741003"/>
      <w:bookmarkStart w:id="882" w:name="_Toc114916359"/>
      <w:bookmarkStart w:id="883" w:name="_Toc194512963"/>
      <w:r w:rsidRPr="007B4467">
        <w:t>A.4.3.2B.2.3.11</w:t>
      </w:r>
      <w:r w:rsidRPr="007B4467">
        <w:tab/>
        <w:t>Inter-band</w:t>
      </w:r>
      <w:r w:rsidR="008D757E" w:rsidRPr="007B4467">
        <w:t xml:space="preserve"> EN-DC</w:t>
      </w:r>
      <w:r w:rsidRPr="007B4467">
        <w:t xml:space="preserve"> including FR1 and FR2 (three bands)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30767D4" w14:textId="77777777" w:rsidR="003B47E4" w:rsidRPr="007B4467" w:rsidRDefault="003B47E4" w:rsidP="003B47E4">
      <w:pPr>
        <w:pStyle w:val="TH"/>
        <w:ind w:left="567"/>
      </w:pPr>
      <w:r w:rsidRPr="007B4467">
        <w:t xml:space="preserve">Table A.4.3.2B.2.3.11-1: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w:t>
      </w:r>
      <w:r w:rsidR="008D757E" w:rsidRPr="007B4467">
        <w:rPr>
          <w:lang w:eastAsia="fi-FI"/>
        </w:rPr>
        <w:t xml:space="preserve"> </w:t>
      </w:r>
      <w:r w:rsidRPr="007B4467">
        <w:rPr>
          <w:lang w:eastAsia="fi-FI"/>
        </w:rPr>
        <w:t xml:space="preserve">including </w:t>
      </w:r>
      <w:r w:rsidRPr="007B4467">
        <w:t>FR1 and FR2</w:t>
      </w:r>
      <w:r w:rsidR="006E2774" w:rsidRPr="007B4467">
        <w:t>,</w:t>
      </w:r>
      <w:r w:rsidRPr="007B446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7B4467" w:rsidRDefault="006E2774" w:rsidP="006E2774">
            <w:pPr>
              <w:pStyle w:val="TAH"/>
            </w:pPr>
            <w:r w:rsidRPr="007B4467">
              <w:t>Comments</w:t>
            </w:r>
          </w:p>
        </w:tc>
      </w:tr>
      <w:tr w:rsidR="006E2774" w:rsidRPr="007B446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7B4467" w:rsidRDefault="006E2774" w:rsidP="006E2774">
            <w:pPr>
              <w:pStyle w:val="TAL"/>
            </w:pPr>
            <w:r w:rsidRPr="007B446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7B4467" w:rsidRDefault="006E2774" w:rsidP="006E2774">
            <w:pPr>
              <w:pStyle w:val="TAC"/>
            </w:pPr>
            <w:r w:rsidRPr="007B4467">
              <w:t>36.101, 5.6A.1</w:t>
            </w:r>
          </w:p>
          <w:p w14:paraId="28E597ED" w14:textId="77777777" w:rsidR="006E2774" w:rsidRPr="007B4467" w:rsidRDefault="006E2774" w:rsidP="006E2774">
            <w:pPr>
              <w:pStyle w:val="TAC"/>
            </w:pPr>
            <w:r w:rsidRPr="007B4467">
              <w:t>38.101-1, 5.3A.5</w:t>
            </w:r>
          </w:p>
          <w:p w14:paraId="0B0226F5" w14:textId="77777777" w:rsidR="006E2774" w:rsidRPr="007B4467" w:rsidRDefault="006E2774" w:rsidP="006E2774">
            <w:pPr>
              <w:pStyle w:val="TAC"/>
            </w:pPr>
            <w:r w:rsidRPr="007B4467">
              <w:t>38.101-2, 5.3A.4</w:t>
            </w:r>
          </w:p>
          <w:p w14:paraId="6C9D3FE5" w14:textId="77777777" w:rsidR="006E2774" w:rsidRPr="007B4467" w:rsidRDefault="006E2774" w:rsidP="006E277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7B4467" w:rsidRDefault="006E2774" w:rsidP="006E2774">
            <w:pPr>
              <w:pStyle w:val="TAL"/>
            </w:pPr>
            <w:r w:rsidRPr="007B4467">
              <w:t>pc_</w:t>
            </w:r>
            <w:r w:rsidRPr="007B4467">
              <w:rPr>
                <w:lang w:eastAsia="zh-CN"/>
              </w:rPr>
              <w:t>D</w:t>
            </w:r>
            <w:r w:rsidRPr="007B446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7B4467" w:rsidRDefault="006E2774" w:rsidP="006E2774">
            <w:pPr>
              <w:pStyle w:val="TAL"/>
            </w:pPr>
          </w:p>
        </w:tc>
      </w:tr>
    </w:tbl>
    <w:p w14:paraId="61C29B89" w14:textId="77777777" w:rsidR="006E2774" w:rsidRPr="007B4467" w:rsidRDefault="006E2774" w:rsidP="006E2774"/>
    <w:p w14:paraId="01D5C2D2" w14:textId="77777777" w:rsidR="006E2774" w:rsidRPr="007B4467" w:rsidRDefault="006E2774" w:rsidP="006E2774">
      <w:pPr>
        <w:pStyle w:val="TH"/>
        <w:ind w:left="567"/>
      </w:pPr>
      <w:r w:rsidRPr="007B4467">
        <w:t>Table A.4.3.2B.2.3.11-1a: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7B4467" w:rsidRDefault="006E2774" w:rsidP="007A14A3">
            <w:pPr>
              <w:pStyle w:val="TAH"/>
            </w:pPr>
            <w:r w:rsidRPr="007B4467">
              <w:t>Comments</w:t>
            </w:r>
          </w:p>
        </w:tc>
      </w:tr>
      <w:tr w:rsidR="006E2774" w:rsidRPr="007B446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7B4467" w:rsidRDefault="006E2774" w:rsidP="007A14A3">
            <w:pPr>
              <w:pStyle w:val="TAL"/>
            </w:pPr>
            <w:r w:rsidRPr="007B446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7B4467" w:rsidRDefault="006E2774" w:rsidP="007A14A3">
            <w:pPr>
              <w:pStyle w:val="TAC"/>
            </w:pPr>
            <w:r w:rsidRPr="007B4467">
              <w:t>36.101, 5.6A.1</w:t>
            </w:r>
          </w:p>
          <w:p w14:paraId="7E3F54EC" w14:textId="77777777" w:rsidR="006E2774" w:rsidRPr="007B4467" w:rsidRDefault="006E2774" w:rsidP="007A14A3">
            <w:pPr>
              <w:pStyle w:val="TAC"/>
            </w:pPr>
            <w:r w:rsidRPr="007B4467">
              <w:t>38.101-1, 5.3A.5</w:t>
            </w:r>
          </w:p>
          <w:p w14:paraId="5EA9DEB7" w14:textId="77777777" w:rsidR="006E2774" w:rsidRPr="007B4467" w:rsidRDefault="006E2774" w:rsidP="007A14A3">
            <w:pPr>
              <w:pStyle w:val="TAC"/>
            </w:pPr>
            <w:r w:rsidRPr="007B4467">
              <w:t>38.101-2, 5.3A.4</w:t>
            </w:r>
          </w:p>
          <w:p w14:paraId="35D1EB6C" w14:textId="77777777" w:rsidR="006E2774" w:rsidRPr="007B4467" w:rsidRDefault="006E2774" w:rsidP="007A14A3">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7B4467" w:rsidRDefault="006E2774" w:rsidP="007A14A3">
            <w:pPr>
              <w:pStyle w:val="TAL"/>
            </w:pPr>
          </w:p>
        </w:tc>
      </w:tr>
    </w:tbl>
    <w:p w14:paraId="1A812338" w14:textId="77777777" w:rsidR="003B47E4" w:rsidRPr="007B4467" w:rsidRDefault="003B47E4" w:rsidP="003B47E4"/>
    <w:p w14:paraId="6730D20A" w14:textId="77777777" w:rsidR="003B47E4" w:rsidRPr="007B4467" w:rsidRDefault="003B47E4" w:rsidP="003B47E4">
      <w:pPr>
        <w:pStyle w:val="TH"/>
        <w:ind w:left="567"/>
      </w:pPr>
      <w:r w:rsidRPr="007B4467">
        <w:t xml:space="preserve">Table A.4.3.2B.2.3.11-2: Supported Inter-band </w:t>
      </w:r>
      <w:r w:rsidR="008D757E" w:rsidRPr="007B4467">
        <w:t xml:space="preserve">EN-DC </w:t>
      </w:r>
      <w:r w:rsidRPr="007B4467">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7B4467"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7B4467" w:rsidRDefault="001F3FDE" w:rsidP="001F77D3">
            <w:pPr>
              <w:pStyle w:val="TAL"/>
              <w:rPr>
                <w:rFonts w:eastAsia="PMingLiU"/>
                <w:lang w:eastAsia="ja-JP"/>
              </w:rPr>
            </w:pPr>
            <w:r w:rsidRPr="007B4467">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7B4467" w:rsidRDefault="001F3FDE" w:rsidP="001F77D3">
            <w:pPr>
              <w:keepNext/>
              <w:keepLines/>
              <w:spacing w:after="0"/>
              <w:jc w:val="center"/>
              <w:rPr>
                <w:rFonts w:ascii="Arial" w:eastAsia="PMingLiU" w:hAnsi="Arial"/>
                <w:sz w:val="18"/>
              </w:rPr>
            </w:pPr>
          </w:p>
        </w:tc>
      </w:tr>
      <w:tr w:rsidR="001F3FDE" w:rsidRPr="007B4467"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7B4467" w:rsidRDefault="001F3FDE" w:rsidP="001F77D3">
            <w:pPr>
              <w:pStyle w:val="TAL"/>
              <w:rPr>
                <w:rFonts w:eastAsia="PMingLiU"/>
                <w:lang w:eastAsia="ja-JP"/>
              </w:rPr>
            </w:pPr>
            <w:r w:rsidRPr="007B4467">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7B4467" w:rsidRDefault="001F3FDE" w:rsidP="001F77D3">
            <w:pPr>
              <w:keepNext/>
              <w:keepLines/>
              <w:spacing w:after="0"/>
              <w:jc w:val="center"/>
              <w:rPr>
                <w:rFonts w:ascii="Arial" w:eastAsia="PMingLiU" w:hAnsi="Arial"/>
                <w:sz w:val="18"/>
              </w:rPr>
            </w:pPr>
          </w:p>
        </w:tc>
      </w:tr>
      <w:tr w:rsidR="001F3FDE" w:rsidRPr="007B4467"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7B4467" w:rsidRDefault="001F3FDE" w:rsidP="001F77D3">
            <w:pPr>
              <w:pStyle w:val="TAL"/>
              <w:rPr>
                <w:rFonts w:eastAsia="PMingLiU"/>
                <w:lang w:eastAsia="ja-JP"/>
              </w:rPr>
            </w:pPr>
            <w:r w:rsidRPr="007B4467">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7B4467" w:rsidRDefault="001F3FDE" w:rsidP="001F77D3">
            <w:pPr>
              <w:keepNext/>
              <w:keepLines/>
              <w:spacing w:after="0"/>
              <w:jc w:val="center"/>
              <w:rPr>
                <w:rFonts w:ascii="Arial" w:eastAsia="PMingLiU" w:hAnsi="Arial"/>
                <w:sz w:val="18"/>
              </w:rPr>
            </w:pPr>
          </w:p>
        </w:tc>
      </w:tr>
      <w:tr w:rsidR="001F3FDE" w:rsidRPr="007B4467"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7B4467" w:rsidRDefault="001F3FDE" w:rsidP="001F77D3">
            <w:pPr>
              <w:pStyle w:val="TAL"/>
              <w:rPr>
                <w:rFonts w:eastAsia="PMingLiU"/>
                <w:lang w:eastAsia="ja-JP"/>
              </w:rPr>
            </w:pPr>
            <w:r w:rsidRPr="007B4467">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7B4467" w:rsidRDefault="001F3FDE" w:rsidP="001F77D3">
            <w:pPr>
              <w:keepNext/>
              <w:keepLines/>
              <w:spacing w:after="0"/>
              <w:jc w:val="center"/>
              <w:rPr>
                <w:rFonts w:ascii="Arial" w:eastAsia="PMingLiU" w:hAnsi="Arial"/>
                <w:sz w:val="18"/>
              </w:rPr>
            </w:pPr>
          </w:p>
        </w:tc>
      </w:tr>
      <w:tr w:rsidR="001F3FDE" w:rsidRPr="007B4467"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7B4467" w:rsidRDefault="001F3FDE" w:rsidP="001F77D3">
            <w:pPr>
              <w:pStyle w:val="TAL"/>
              <w:rPr>
                <w:rFonts w:eastAsia="PMingLiU"/>
                <w:lang w:eastAsia="ja-JP"/>
              </w:rPr>
            </w:pPr>
            <w:r w:rsidRPr="007B4467">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7B4467" w:rsidRDefault="001F3FDE" w:rsidP="001F77D3">
            <w:pPr>
              <w:keepNext/>
              <w:keepLines/>
              <w:spacing w:after="0"/>
              <w:jc w:val="center"/>
              <w:rPr>
                <w:rFonts w:ascii="Arial" w:eastAsia="PMingLiU" w:hAnsi="Arial"/>
                <w:sz w:val="18"/>
              </w:rPr>
            </w:pPr>
          </w:p>
        </w:tc>
      </w:tr>
      <w:tr w:rsidR="001F3FDE" w:rsidRPr="007B4467"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7B4467" w:rsidRDefault="001F3FDE" w:rsidP="001F77D3">
            <w:pPr>
              <w:pStyle w:val="TAL"/>
              <w:rPr>
                <w:rFonts w:eastAsia="PMingLiU"/>
                <w:lang w:eastAsia="ja-JP"/>
              </w:rPr>
            </w:pPr>
            <w:r w:rsidRPr="007B4467">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7B4467" w:rsidRDefault="001F3FDE" w:rsidP="001F77D3">
            <w:pPr>
              <w:keepNext/>
              <w:keepLines/>
              <w:spacing w:after="0"/>
              <w:jc w:val="center"/>
              <w:rPr>
                <w:rFonts w:ascii="Arial" w:eastAsia="PMingLiU" w:hAnsi="Arial"/>
                <w:sz w:val="18"/>
              </w:rPr>
            </w:pPr>
          </w:p>
        </w:tc>
      </w:tr>
      <w:tr w:rsidR="001F3FDE" w:rsidRPr="007B4467"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7B4467" w:rsidRDefault="001F3FDE" w:rsidP="006622C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5.5B.6.2-1</w:t>
            </w:r>
            <w:r w:rsidRPr="007B4467">
              <w:rPr>
                <w:rFonts w:eastAsia="PMingLiU"/>
              </w:rPr>
              <w:t>, e.g. ‘</w:t>
            </w:r>
            <w:r w:rsidRPr="007B4467">
              <w:t>DC_1A_n78A-n257A’</w:t>
            </w:r>
            <w:r w:rsidRPr="007B4467">
              <w:rPr>
                <w:rFonts w:eastAsia="PMingLiU"/>
              </w:rPr>
              <w:t xml:space="preserve"> indicates EN-DC operation on E-UTRA band 1 with E-UTRA DL Bandwidth Class A and </w:t>
            </w:r>
            <w:r w:rsidRPr="007B4467">
              <w:rPr>
                <w:rFonts w:eastAsia="PMingLiU"/>
                <w:lang w:eastAsia="zh-CN"/>
              </w:rPr>
              <w:t>NR</w:t>
            </w:r>
            <w:r w:rsidRPr="007B4467">
              <w:rPr>
                <w:rFonts w:eastAsia="PMingLiU"/>
              </w:rPr>
              <w:t xml:space="preserve"> CA configuration CA_n78A-n257A on NR band n78 and n257 both with NR DL CA Bandwidth Class A.</w:t>
            </w:r>
          </w:p>
        </w:tc>
      </w:tr>
    </w:tbl>
    <w:p w14:paraId="03B2AC1F" w14:textId="77777777" w:rsidR="003B47E4" w:rsidRPr="007B4467" w:rsidRDefault="003B47E4" w:rsidP="003B47E4"/>
    <w:p w14:paraId="7881D376" w14:textId="77777777" w:rsidR="003B47E4" w:rsidRPr="007B4467" w:rsidRDefault="003B47E4" w:rsidP="003B47E4">
      <w:pPr>
        <w:pStyle w:val="Heading6"/>
      </w:pPr>
      <w:bookmarkStart w:id="884" w:name="_Toc27410930"/>
      <w:bookmarkStart w:id="885" w:name="_Toc36039443"/>
      <w:bookmarkStart w:id="886" w:name="_Toc43838803"/>
      <w:bookmarkStart w:id="887" w:name="_Toc51772960"/>
      <w:bookmarkStart w:id="888" w:name="_Toc58245167"/>
      <w:bookmarkStart w:id="889" w:name="_Toc68089616"/>
      <w:bookmarkStart w:id="890" w:name="_Toc69067737"/>
      <w:bookmarkStart w:id="891" w:name="_Toc75383285"/>
      <w:bookmarkStart w:id="892" w:name="_Toc83706933"/>
      <w:bookmarkStart w:id="893" w:name="_Toc90491638"/>
      <w:bookmarkStart w:id="894" w:name="_Toc100147732"/>
      <w:bookmarkStart w:id="895" w:name="_Toc106741004"/>
      <w:bookmarkStart w:id="896" w:name="_Toc114916360"/>
      <w:bookmarkStart w:id="897" w:name="_Toc194512964"/>
      <w:r w:rsidRPr="007B4467">
        <w:t>A.4.3.2B.2.3.12</w:t>
      </w:r>
      <w:r w:rsidRPr="007B4467">
        <w:tab/>
        <w:t>Inter-band</w:t>
      </w:r>
      <w:r w:rsidR="008D757E" w:rsidRPr="007B4467">
        <w:t xml:space="preserve"> EN-DC</w:t>
      </w:r>
      <w:r w:rsidRPr="007B4467">
        <w:t xml:space="preserve"> including FR1 and FR2 (four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79A4A88" w14:textId="77777777" w:rsidR="003B47E4" w:rsidRPr="007B4467" w:rsidRDefault="003B47E4" w:rsidP="003B47E4">
      <w:pPr>
        <w:pStyle w:val="TH"/>
        <w:ind w:left="567"/>
      </w:pPr>
      <w:r w:rsidRPr="007B4467">
        <w:t xml:space="preserve">Table A.4.3.2B.2.3.12-1: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w:t>
      </w:r>
      <w:r w:rsidR="008D757E" w:rsidRPr="007B4467">
        <w:rPr>
          <w:lang w:eastAsia="fi-FI"/>
        </w:rPr>
        <w:t xml:space="preserve"> </w:t>
      </w:r>
      <w:r w:rsidRPr="007B4467">
        <w:rPr>
          <w:lang w:eastAsia="fi-FI"/>
        </w:rPr>
        <w:t xml:space="preserve">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7B4467" w:rsidRDefault="006E2774" w:rsidP="006E2774">
            <w:pPr>
              <w:pStyle w:val="TAH"/>
            </w:pPr>
            <w:r w:rsidRPr="007B4467">
              <w:t>Comments</w:t>
            </w:r>
          </w:p>
        </w:tc>
      </w:tr>
      <w:tr w:rsidR="006E2774" w:rsidRPr="007B446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7B4467" w:rsidRDefault="006E2774" w:rsidP="006E277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7B4467" w:rsidRDefault="006E2774" w:rsidP="006E2774">
            <w:pPr>
              <w:pStyle w:val="TAC"/>
            </w:pPr>
            <w:r w:rsidRPr="007B4467">
              <w:t>36.101, 5.6A.1</w:t>
            </w:r>
          </w:p>
          <w:p w14:paraId="2251AF7E" w14:textId="77777777" w:rsidR="006E2774" w:rsidRPr="007B4467" w:rsidRDefault="006E2774" w:rsidP="006E2774">
            <w:pPr>
              <w:pStyle w:val="TAC"/>
            </w:pPr>
            <w:r w:rsidRPr="007B4467">
              <w:t>38.101-1, 5.3A.5</w:t>
            </w:r>
          </w:p>
          <w:p w14:paraId="32C63C08" w14:textId="77777777" w:rsidR="006E2774" w:rsidRPr="007B4467" w:rsidRDefault="006E2774" w:rsidP="006E2774">
            <w:pPr>
              <w:pStyle w:val="TAC"/>
            </w:pPr>
            <w:r w:rsidRPr="007B4467">
              <w:t>38.101-2, 5.3A.4</w:t>
            </w:r>
          </w:p>
          <w:p w14:paraId="79F9CEC7"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7B4467" w:rsidRDefault="006E2774" w:rsidP="006E277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7B4467" w:rsidRDefault="006E2774" w:rsidP="006E2774">
            <w:pPr>
              <w:pStyle w:val="TAL"/>
            </w:pPr>
          </w:p>
        </w:tc>
      </w:tr>
      <w:tr w:rsidR="006E2774" w:rsidRPr="007B446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7B4467" w:rsidRDefault="006E2774" w:rsidP="006E277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7B4467" w:rsidRDefault="006E2774" w:rsidP="006E2774">
            <w:pPr>
              <w:pStyle w:val="TAC"/>
            </w:pPr>
            <w:r w:rsidRPr="007B4467">
              <w:t>36.101, 5.6A.1</w:t>
            </w:r>
          </w:p>
          <w:p w14:paraId="3BB42994" w14:textId="77777777" w:rsidR="006E2774" w:rsidRPr="007B4467" w:rsidRDefault="006E2774" w:rsidP="006E2774">
            <w:pPr>
              <w:pStyle w:val="TAC"/>
            </w:pPr>
            <w:r w:rsidRPr="007B4467">
              <w:t>38.101-1, 5.3A.5</w:t>
            </w:r>
          </w:p>
          <w:p w14:paraId="09ABDC93" w14:textId="77777777" w:rsidR="006E2774" w:rsidRPr="007B4467" w:rsidRDefault="006E2774" w:rsidP="006E2774">
            <w:pPr>
              <w:pStyle w:val="TAC"/>
            </w:pPr>
            <w:r w:rsidRPr="007B4467">
              <w:t>38.101-2, 5.3A.4</w:t>
            </w:r>
          </w:p>
          <w:p w14:paraId="2139A3A9"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7B4467" w:rsidRDefault="006E2774" w:rsidP="006E277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7B4467" w:rsidRDefault="006E2774" w:rsidP="006E2774">
            <w:pPr>
              <w:pStyle w:val="TAL"/>
            </w:pPr>
          </w:p>
        </w:tc>
      </w:tr>
      <w:tr w:rsidR="006E2774" w:rsidRPr="007B446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7B4467" w:rsidRDefault="006E2774" w:rsidP="006E277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7B4467" w:rsidRDefault="006E2774" w:rsidP="006E2774">
            <w:pPr>
              <w:pStyle w:val="TAC"/>
            </w:pPr>
            <w:r w:rsidRPr="007B4467">
              <w:t>36.101, 5.6A.1</w:t>
            </w:r>
          </w:p>
          <w:p w14:paraId="3C08412C" w14:textId="77777777" w:rsidR="006E2774" w:rsidRPr="007B4467" w:rsidRDefault="006E2774" w:rsidP="006E2774">
            <w:pPr>
              <w:pStyle w:val="TAC"/>
            </w:pPr>
            <w:r w:rsidRPr="007B4467">
              <w:t>38.101-1, 5.3A.5</w:t>
            </w:r>
          </w:p>
          <w:p w14:paraId="23B8F6A0" w14:textId="77777777" w:rsidR="006E2774" w:rsidRPr="007B4467" w:rsidRDefault="006E2774" w:rsidP="006E2774">
            <w:pPr>
              <w:pStyle w:val="TAC"/>
            </w:pPr>
            <w:r w:rsidRPr="007B4467">
              <w:t>38.101-2, 5.3A.4</w:t>
            </w:r>
          </w:p>
          <w:p w14:paraId="09DA101A"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7B4467" w:rsidRDefault="006E2774" w:rsidP="006E277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7B4467" w:rsidRDefault="006E2774" w:rsidP="006E2774">
            <w:pPr>
              <w:pStyle w:val="TAL"/>
            </w:pPr>
          </w:p>
        </w:tc>
      </w:tr>
      <w:tr w:rsidR="006E2774" w:rsidRPr="007B446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7B4467" w:rsidRDefault="00980FAE" w:rsidP="006E277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7B4467" w:rsidRDefault="006E2774" w:rsidP="006E277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7B4467" w:rsidRDefault="006E2774" w:rsidP="006E2774">
            <w:pPr>
              <w:pStyle w:val="TAC"/>
            </w:pPr>
            <w:r w:rsidRPr="007B4467">
              <w:t>36.101, 5.6A.1</w:t>
            </w:r>
          </w:p>
          <w:p w14:paraId="6F5A9850" w14:textId="77777777" w:rsidR="006E2774" w:rsidRPr="007B4467" w:rsidRDefault="006E2774" w:rsidP="006E2774">
            <w:pPr>
              <w:pStyle w:val="TAC"/>
            </w:pPr>
            <w:r w:rsidRPr="007B4467">
              <w:t>38.101-1, 5.3A.5</w:t>
            </w:r>
          </w:p>
          <w:p w14:paraId="01922C5A" w14:textId="77777777" w:rsidR="006E2774" w:rsidRPr="007B4467" w:rsidRDefault="006E2774" w:rsidP="006E2774">
            <w:pPr>
              <w:pStyle w:val="TAC"/>
            </w:pPr>
            <w:r w:rsidRPr="007B4467">
              <w:t>38.101-2, 5.3A.4</w:t>
            </w:r>
          </w:p>
          <w:p w14:paraId="5FBC32C3"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7B4467" w:rsidRDefault="006E2774" w:rsidP="006E277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7B4467" w:rsidRDefault="006E2774" w:rsidP="006E2774">
            <w:pPr>
              <w:pStyle w:val="TAL"/>
            </w:pPr>
          </w:p>
        </w:tc>
      </w:tr>
    </w:tbl>
    <w:p w14:paraId="6999645C" w14:textId="77777777" w:rsidR="006E2774" w:rsidRPr="007B4467" w:rsidRDefault="006E2774" w:rsidP="006E2774"/>
    <w:p w14:paraId="3CAC1888" w14:textId="77777777" w:rsidR="006E2774" w:rsidRPr="007B4467" w:rsidRDefault="006E2774" w:rsidP="006E2774">
      <w:pPr>
        <w:pStyle w:val="TH"/>
        <w:ind w:left="567"/>
      </w:pPr>
      <w:r w:rsidRPr="007B4467">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7B4467" w:rsidRDefault="006E2774" w:rsidP="007A14A3">
            <w:pPr>
              <w:pStyle w:val="TAH"/>
            </w:pPr>
            <w:r w:rsidRPr="007B4467">
              <w:t>Comments</w:t>
            </w:r>
          </w:p>
        </w:tc>
      </w:tr>
      <w:tr w:rsidR="006E2774" w:rsidRPr="007B446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7B4467" w:rsidRDefault="006E2774" w:rsidP="007A14A3">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7B4467" w:rsidRDefault="006E2774" w:rsidP="007A14A3">
            <w:pPr>
              <w:pStyle w:val="TAC"/>
            </w:pPr>
            <w:r w:rsidRPr="007B4467">
              <w:t>36.101, 5.6A.1</w:t>
            </w:r>
          </w:p>
          <w:p w14:paraId="3002FD40" w14:textId="77777777" w:rsidR="006E2774" w:rsidRPr="007B4467" w:rsidRDefault="006E2774" w:rsidP="007A14A3">
            <w:pPr>
              <w:pStyle w:val="TAC"/>
            </w:pPr>
            <w:r w:rsidRPr="007B4467">
              <w:t>38.101-1, 5.3A.5</w:t>
            </w:r>
          </w:p>
          <w:p w14:paraId="7DBA5043" w14:textId="77777777" w:rsidR="006E2774" w:rsidRPr="007B4467" w:rsidRDefault="006E2774" w:rsidP="007A14A3">
            <w:pPr>
              <w:pStyle w:val="TAC"/>
            </w:pPr>
            <w:r w:rsidRPr="007B4467">
              <w:t>38.101-2, 5.3A.4</w:t>
            </w:r>
          </w:p>
          <w:p w14:paraId="6FA60AFE"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7B4467" w:rsidRDefault="006E2774" w:rsidP="007A14A3">
            <w:pPr>
              <w:pStyle w:val="TAL"/>
            </w:pPr>
          </w:p>
        </w:tc>
      </w:tr>
      <w:tr w:rsidR="006E2774" w:rsidRPr="007B446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7B4467" w:rsidRDefault="006E2774" w:rsidP="007A14A3">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7B4467" w:rsidRDefault="006E2774" w:rsidP="007A14A3">
            <w:pPr>
              <w:pStyle w:val="TAC"/>
            </w:pPr>
            <w:r w:rsidRPr="007B4467">
              <w:t>36.101, 5.6A.1</w:t>
            </w:r>
          </w:p>
          <w:p w14:paraId="2A43A324" w14:textId="77777777" w:rsidR="006E2774" w:rsidRPr="007B4467" w:rsidRDefault="006E2774" w:rsidP="007A14A3">
            <w:pPr>
              <w:pStyle w:val="TAC"/>
            </w:pPr>
            <w:r w:rsidRPr="007B4467">
              <w:t>38.101-1, 5.3A.5</w:t>
            </w:r>
          </w:p>
          <w:p w14:paraId="7FD661AF" w14:textId="77777777" w:rsidR="006E2774" w:rsidRPr="007B4467" w:rsidRDefault="006E2774" w:rsidP="007A14A3">
            <w:pPr>
              <w:pStyle w:val="TAC"/>
            </w:pPr>
            <w:r w:rsidRPr="007B4467">
              <w:t>38.101-2, 5.3A.4</w:t>
            </w:r>
          </w:p>
          <w:p w14:paraId="5E6E6CF6"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7B4467" w:rsidRDefault="006E2774" w:rsidP="007A14A3">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7B4467" w:rsidRDefault="006E2774" w:rsidP="007A14A3">
            <w:pPr>
              <w:pStyle w:val="TAL"/>
            </w:pPr>
          </w:p>
        </w:tc>
      </w:tr>
      <w:tr w:rsidR="006E2774" w:rsidRPr="007B446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7B4467" w:rsidRDefault="006E2774" w:rsidP="007A14A3">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7B4467" w:rsidRDefault="006E2774" w:rsidP="007A14A3">
            <w:pPr>
              <w:pStyle w:val="TAC"/>
            </w:pPr>
            <w:r w:rsidRPr="007B4467">
              <w:t>36.101, 5.6A.1</w:t>
            </w:r>
          </w:p>
          <w:p w14:paraId="0921D7CF" w14:textId="77777777" w:rsidR="006E2774" w:rsidRPr="007B4467" w:rsidRDefault="006E2774" w:rsidP="007A14A3">
            <w:pPr>
              <w:pStyle w:val="TAC"/>
            </w:pPr>
            <w:r w:rsidRPr="007B4467">
              <w:t>38.101-1, 5.3A.5</w:t>
            </w:r>
          </w:p>
          <w:p w14:paraId="7260C822" w14:textId="77777777" w:rsidR="006E2774" w:rsidRPr="007B4467" w:rsidRDefault="006E2774" w:rsidP="007A14A3">
            <w:pPr>
              <w:pStyle w:val="TAC"/>
            </w:pPr>
            <w:r w:rsidRPr="007B4467">
              <w:t>38.101-2, 5.3A.4</w:t>
            </w:r>
          </w:p>
          <w:p w14:paraId="05EAB971"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7B4467" w:rsidRDefault="006E2774" w:rsidP="007A14A3">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7B4467" w:rsidRDefault="006E2774" w:rsidP="007A14A3">
            <w:pPr>
              <w:pStyle w:val="TAL"/>
            </w:pPr>
          </w:p>
        </w:tc>
      </w:tr>
      <w:tr w:rsidR="006E2774" w:rsidRPr="007B446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7B4467" w:rsidRDefault="006E2774" w:rsidP="007A14A3">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7B4467" w:rsidRDefault="006E2774" w:rsidP="007A14A3">
            <w:pPr>
              <w:pStyle w:val="TAC"/>
            </w:pPr>
            <w:r w:rsidRPr="007B4467">
              <w:t>36.101, 5.6A.1</w:t>
            </w:r>
          </w:p>
          <w:p w14:paraId="71CC9F5B" w14:textId="77777777" w:rsidR="006E2774" w:rsidRPr="007B4467" w:rsidRDefault="006E2774" w:rsidP="007A14A3">
            <w:pPr>
              <w:pStyle w:val="TAC"/>
            </w:pPr>
            <w:r w:rsidRPr="007B4467">
              <w:t>38.101-1, 5.3A.5</w:t>
            </w:r>
          </w:p>
          <w:p w14:paraId="520A66F0" w14:textId="77777777" w:rsidR="006E2774" w:rsidRPr="007B4467" w:rsidRDefault="006E2774" w:rsidP="007A14A3">
            <w:pPr>
              <w:pStyle w:val="TAC"/>
            </w:pPr>
            <w:r w:rsidRPr="007B4467">
              <w:t>38.101-2, 5.3A.4</w:t>
            </w:r>
          </w:p>
          <w:p w14:paraId="741BD462"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7B4467" w:rsidRDefault="006E2774" w:rsidP="007A14A3">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7B4467" w:rsidRDefault="006E2774" w:rsidP="007A14A3">
            <w:pPr>
              <w:pStyle w:val="TAL"/>
            </w:pPr>
          </w:p>
        </w:tc>
      </w:tr>
      <w:tr w:rsidR="006E2774" w:rsidRPr="007B446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7B4467" w:rsidRDefault="006E2774" w:rsidP="007A14A3">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7B4467" w:rsidRDefault="006E2774" w:rsidP="007A14A3">
            <w:pPr>
              <w:pStyle w:val="TAC"/>
            </w:pPr>
            <w:r w:rsidRPr="007B4467">
              <w:t>36.101, 5.6A.1</w:t>
            </w:r>
          </w:p>
          <w:p w14:paraId="007362D0" w14:textId="77777777" w:rsidR="006E2774" w:rsidRPr="007B4467" w:rsidRDefault="006E2774" w:rsidP="007A14A3">
            <w:pPr>
              <w:pStyle w:val="TAC"/>
            </w:pPr>
            <w:r w:rsidRPr="007B4467">
              <w:t>38.101-1, 5.3A.5</w:t>
            </w:r>
          </w:p>
          <w:p w14:paraId="65A2636B" w14:textId="77777777" w:rsidR="006E2774" w:rsidRPr="007B4467" w:rsidRDefault="006E2774" w:rsidP="007A14A3">
            <w:pPr>
              <w:pStyle w:val="TAC"/>
            </w:pPr>
            <w:r w:rsidRPr="007B4467">
              <w:t>38.101-2, 5.3A.4</w:t>
            </w:r>
          </w:p>
          <w:p w14:paraId="21CCFB9E"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7B4467" w:rsidRDefault="006E2774" w:rsidP="007A14A3">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7B4467" w:rsidRDefault="006E2774" w:rsidP="007A14A3">
            <w:pPr>
              <w:pStyle w:val="TAL"/>
            </w:pPr>
          </w:p>
        </w:tc>
      </w:tr>
      <w:tr w:rsidR="006E2774" w:rsidRPr="007B446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7B4467" w:rsidRDefault="006E2774" w:rsidP="007A14A3">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7B4467" w:rsidRDefault="006E2774" w:rsidP="007A14A3">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7B4467" w:rsidRDefault="006E2774" w:rsidP="007A14A3">
            <w:pPr>
              <w:pStyle w:val="TAC"/>
            </w:pPr>
            <w:r w:rsidRPr="007B4467">
              <w:t>36.101, 5.6A.1</w:t>
            </w:r>
          </w:p>
          <w:p w14:paraId="121392C1" w14:textId="77777777" w:rsidR="006E2774" w:rsidRPr="007B4467" w:rsidRDefault="006E2774" w:rsidP="007A14A3">
            <w:pPr>
              <w:pStyle w:val="TAC"/>
            </w:pPr>
            <w:r w:rsidRPr="007B4467">
              <w:t>38.101-1, 5.3A.5</w:t>
            </w:r>
          </w:p>
          <w:p w14:paraId="13F19F1A" w14:textId="77777777" w:rsidR="006E2774" w:rsidRPr="007B4467" w:rsidRDefault="006E2774" w:rsidP="007A14A3">
            <w:pPr>
              <w:pStyle w:val="TAC"/>
            </w:pPr>
            <w:r w:rsidRPr="007B4467">
              <w:t>38.101-2, 5.3A.4</w:t>
            </w:r>
          </w:p>
          <w:p w14:paraId="377169A2"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7B4467" w:rsidRDefault="006E2774" w:rsidP="007A14A3">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7B4467" w:rsidRDefault="006E2774" w:rsidP="007A14A3">
            <w:pPr>
              <w:pStyle w:val="TAL"/>
            </w:pPr>
          </w:p>
        </w:tc>
      </w:tr>
      <w:tr w:rsidR="006E2774" w:rsidRPr="007B446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7B4467" w:rsidRDefault="006E2774" w:rsidP="007A14A3">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7B4467" w:rsidRDefault="006E2774" w:rsidP="007A14A3">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7B4467" w:rsidRDefault="006E2774" w:rsidP="007A14A3">
            <w:pPr>
              <w:pStyle w:val="TAC"/>
            </w:pPr>
            <w:r w:rsidRPr="007B4467">
              <w:t>36.101, 5.6A.1</w:t>
            </w:r>
          </w:p>
          <w:p w14:paraId="4BCF28B1" w14:textId="77777777" w:rsidR="006E2774" w:rsidRPr="007B4467" w:rsidRDefault="006E2774" w:rsidP="007A14A3">
            <w:pPr>
              <w:pStyle w:val="TAC"/>
            </w:pPr>
            <w:r w:rsidRPr="007B4467">
              <w:t>38.101-1, 5.3A.5</w:t>
            </w:r>
          </w:p>
          <w:p w14:paraId="6558F8EC" w14:textId="77777777" w:rsidR="006E2774" w:rsidRPr="007B4467" w:rsidRDefault="006E2774" w:rsidP="007A14A3">
            <w:pPr>
              <w:pStyle w:val="TAC"/>
            </w:pPr>
            <w:r w:rsidRPr="007B4467">
              <w:t>38.101-2, 5.3A.4</w:t>
            </w:r>
          </w:p>
          <w:p w14:paraId="215261C8"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7B4467" w:rsidRDefault="006E2774" w:rsidP="007A14A3">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7B4467" w:rsidRDefault="006E2774" w:rsidP="007A14A3">
            <w:pPr>
              <w:pStyle w:val="TAL"/>
            </w:pPr>
          </w:p>
        </w:tc>
      </w:tr>
      <w:tr w:rsidR="006E2774" w:rsidRPr="007B446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7B4467" w:rsidRDefault="006E2774" w:rsidP="007A14A3">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7B4467" w:rsidRDefault="006E2774" w:rsidP="007A14A3">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7B4467" w:rsidRDefault="006E2774" w:rsidP="007A14A3">
            <w:pPr>
              <w:pStyle w:val="TAC"/>
            </w:pPr>
            <w:r w:rsidRPr="007B4467">
              <w:t>36.101, 5.6A.1</w:t>
            </w:r>
          </w:p>
          <w:p w14:paraId="10A035C8" w14:textId="77777777" w:rsidR="006E2774" w:rsidRPr="007B4467" w:rsidRDefault="006E2774" w:rsidP="007A14A3">
            <w:pPr>
              <w:pStyle w:val="TAC"/>
            </w:pPr>
            <w:r w:rsidRPr="007B4467">
              <w:t>38.101-1, 5.3A.5</w:t>
            </w:r>
          </w:p>
          <w:p w14:paraId="6D3BF8BE" w14:textId="77777777" w:rsidR="006E2774" w:rsidRPr="007B4467" w:rsidRDefault="006E2774" w:rsidP="007A14A3">
            <w:pPr>
              <w:pStyle w:val="TAC"/>
            </w:pPr>
            <w:r w:rsidRPr="007B4467">
              <w:t>38.101-2, 5.3A.4</w:t>
            </w:r>
          </w:p>
          <w:p w14:paraId="30C28EFB"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7B4467" w:rsidRDefault="006E2774" w:rsidP="007A14A3">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7B4467" w:rsidRDefault="006E2774" w:rsidP="007A14A3">
            <w:pPr>
              <w:pStyle w:val="TAL"/>
            </w:pPr>
          </w:p>
        </w:tc>
      </w:tr>
    </w:tbl>
    <w:p w14:paraId="284E482F" w14:textId="77777777" w:rsidR="003B47E4" w:rsidRPr="007B4467" w:rsidRDefault="003B47E4" w:rsidP="003B47E4"/>
    <w:p w14:paraId="5E33FFE0" w14:textId="77777777" w:rsidR="003B47E4" w:rsidRPr="007B4467" w:rsidRDefault="003B47E4" w:rsidP="003B47E4">
      <w:pPr>
        <w:pStyle w:val="TH"/>
        <w:ind w:left="567"/>
      </w:pPr>
      <w:r w:rsidRPr="007B4467">
        <w:t xml:space="preserve">Table A.4.3.2B.2.3.12-2: Supported Inter-band </w:t>
      </w:r>
      <w:r w:rsidR="008D757E" w:rsidRPr="007B4467">
        <w:t xml:space="preserve">EN-DC </w:t>
      </w:r>
      <w:r w:rsidRPr="007B4467">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7B4467"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7B4467" w:rsidRDefault="001F3FDE" w:rsidP="001F77D3">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7B4467" w:rsidRDefault="001F3FDE" w:rsidP="001F77D3">
            <w:pPr>
              <w:keepNext/>
              <w:keepLines/>
              <w:spacing w:after="0"/>
              <w:jc w:val="center"/>
              <w:rPr>
                <w:rFonts w:ascii="Arial" w:eastAsia="PMingLiU" w:hAnsi="Arial"/>
                <w:sz w:val="18"/>
              </w:rPr>
            </w:pPr>
          </w:p>
        </w:tc>
      </w:tr>
      <w:tr w:rsidR="001F3FDE" w:rsidRPr="007B4467"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7B4467" w:rsidRDefault="001F3FDE" w:rsidP="001F77D3">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7B4467" w:rsidRDefault="001F3FDE" w:rsidP="001F77D3">
            <w:pPr>
              <w:keepNext/>
              <w:keepLines/>
              <w:spacing w:after="0"/>
              <w:jc w:val="center"/>
              <w:rPr>
                <w:rFonts w:ascii="Arial" w:eastAsia="PMingLiU" w:hAnsi="Arial"/>
                <w:sz w:val="18"/>
              </w:rPr>
            </w:pPr>
          </w:p>
        </w:tc>
      </w:tr>
      <w:tr w:rsidR="001F3FDE" w:rsidRPr="007B4467"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7B4467" w:rsidRDefault="001F3FDE" w:rsidP="001F77D3">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7B4467" w:rsidRDefault="001F3FDE" w:rsidP="001F77D3">
            <w:pPr>
              <w:keepNext/>
              <w:keepLines/>
              <w:spacing w:after="0"/>
              <w:jc w:val="center"/>
              <w:rPr>
                <w:rFonts w:ascii="Arial" w:eastAsia="PMingLiU" w:hAnsi="Arial"/>
                <w:sz w:val="18"/>
              </w:rPr>
            </w:pPr>
          </w:p>
        </w:tc>
      </w:tr>
      <w:tr w:rsidR="001F3FDE" w:rsidRPr="007B4467"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7B4467" w:rsidRDefault="001F3FDE" w:rsidP="001F77D3">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7B4467" w:rsidRDefault="001F3FDE" w:rsidP="001F77D3">
            <w:pPr>
              <w:keepNext/>
              <w:keepLines/>
              <w:spacing w:after="0"/>
              <w:jc w:val="center"/>
              <w:rPr>
                <w:rFonts w:ascii="Arial" w:eastAsia="PMingLiU" w:hAnsi="Arial"/>
                <w:sz w:val="18"/>
              </w:rPr>
            </w:pPr>
          </w:p>
        </w:tc>
      </w:tr>
      <w:tr w:rsidR="001F3FDE" w:rsidRPr="007B4467"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7B4467" w:rsidRDefault="001F3FDE" w:rsidP="006622C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5.5B.6.3-1</w:t>
            </w:r>
            <w:r w:rsidRPr="007B4467">
              <w:rPr>
                <w:rFonts w:eastAsia="PMingLiU"/>
              </w:rPr>
              <w:t>, e.g. ‘</w:t>
            </w:r>
            <w:r w:rsidRPr="007B4467">
              <w:t>DC_1A-3A_n78A-n257G’</w:t>
            </w:r>
            <w:r w:rsidRPr="007B4467">
              <w:rPr>
                <w:rFonts w:eastAsia="PMingLiU"/>
              </w:rPr>
              <w:t xml:space="preserve"> indicates EN-DC operation on E-UTRA CA configuration CA_1A-3A with E-UTRA DL Bandwidth Class A for all the E-UTRA bands 1 and 3 and </w:t>
            </w:r>
            <w:r w:rsidRPr="007B4467">
              <w:rPr>
                <w:rFonts w:eastAsia="PMingLiU"/>
                <w:lang w:eastAsia="zh-CN"/>
              </w:rPr>
              <w:t>NR</w:t>
            </w:r>
            <w:r w:rsidRPr="007B4467">
              <w:rPr>
                <w:rFonts w:eastAsia="PMingLiU"/>
              </w:rPr>
              <w:t xml:space="preserve"> bands n78 and </w:t>
            </w:r>
            <w:r w:rsidRPr="007B4467">
              <w:rPr>
                <w:rFonts w:eastAsia="PMingLiU"/>
                <w:lang w:eastAsia="zh-CN"/>
              </w:rPr>
              <w:t>n257</w:t>
            </w:r>
            <w:r w:rsidRPr="007B4467">
              <w:rPr>
                <w:rFonts w:eastAsia="PMingLiU"/>
              </w:rPr>
              <w:t xml:space="preserve"> with NR DL CA Bandwidth Class A and G respectively.</w:t>
            </w:r>
          </w:p>
        </w:tc>
      </w:tr>
    </w:tbl>
    <w:p w14:paraId="1DB4B8FA" w14:textId="77777777" w:rsidR="003B47E4" w:rsidRPr="007B4467" w:rsidRDefault="003B47E4" w:rsidP="003B47E4"/>
    <w:p w14:paraId="39290AFD" w14:textId="77777777" w:rsidR="003B47E4" w:rsidRPr="007B4467" w:rsidRDefault="003B47E4" w:rsidP="003B47E4">
      <w:pPr>
        <w:pStyle w:val="Heading6"/>
      </w:pPr>
      <w:bookmarkStart w:id="898" w:name="_Toc27410931"/>
      <w:bookmarkStart w:id="899" w:name="_Toc36039444"/>
      <w:bookmarkStart w:id="900" w:name="_Toc43838804"/>
      <w:bookmarkStart w:id="901" w:name="_Toc51772961"/>
      <w:bookmarkStart w:id="902" w:name="_Toc58245168"/>
      <w:bookmarkStart w:id="903" w:name="_Toc68089617"/>
      <w:bookmarkStart w:id="904" w:name="_Toc69067738"/>
      <w:bookmarkStart w:id="905" w:name="_Toc75383286"/>
      <w:bookmarkStart w:id="906" w:name="_Toc83706934"/>
      <w:bookmarkStart w:id="907" w:name="_Toc90491639"/>
      <w:bookmarkStart w:id="908" w:name="_Toc100147733"/>
      <w:bookmarkStart w:id="909" w:name="_Toc106741005"/>
      <w:bookmarkStart w:id="910" w:name="_Toc114916361"/>
      <w:bookmarkStart w:id="911" w:name="_Toc194512965"/>
      <w:r w:rsidRPr="007B4467">
        <w:t>A.4.3.2B.2.3.13</w:t>
      </w:r>
      <w:r w:rsidRPr="007B4467">
        <w:tab/>
        <w:t>Inter-band</w:t>
      </w:r>
      <w:r w:rsidR="008D757E" w:rsidRPr="007B4467">
        <w:t xml:space="preserve"> EN-DC</w:t>
      </w:r>
      <w:r w:rsidRPr="007B4467">
        <w:t xml:space="preserve"> including FR1 and FR2 (five bands)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6976BC7" w14:textId="77777777" w:rsidR="003B47E4" w:rsidRPr="007B4467" w:rsidRDefault="003B47E4" w:rsidP="003B47E4">
      <w:pPr>
        <w:pStyle w:val="TH"/>
        <w:ind w:left="567"/>
      </w:pPr>
      <w:r w:rsidRPr="007B4467">
        <w:t xml:space="preserve">Table A.4.3.2B.2.3.13-1: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 xml:space="preserve">EN-DC </w:t>
      </w:r>
      <w:r w:rsidRPr="007B446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7B4467" w:rsidRDefault="006E2774" w:rsidP="006E2774">
            <w:pPr>
              <w:pStyle w:val="TAH"/>
            </w:pPr>
            <w:r w:rsidRPr="007B4467">
              <w:t>Comments</w:t>
            </w:r>
          </w:p>
        </w:tc>
      </w:tr>
      <w:tr w:rsidR="006E2774" w:rsidRPr="007B446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7B4467" w:rsidRDefault="006E2774" w:rsidP="006E277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7B4467" w:rsidRDefault="006E2774" w:rsidP="006E277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7B4467" w:rsidRDefault="006E2774" w:rsidP="006E277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7B4467" w:rsidRDefault="006E2774" w:rsidP="006E2774">
            <w:pPr>
              <w:pStyle w:val="TAL"/>
            </w:pPr>
          </w:p>
        </w:tc>
      </w:tr>
    </w:tbl>
    <w:p w14:paraId="72E39A19" w14:textId="77777777" w:rsidR="006E2774" w:rsidRPr="007B4467" w:rsidRDefault="006E2774" w:rsidP="006E2774"/>
    <w:p w14:paraId="209BA0A7" w14:textId="77777777" w:rsidR="006E2774" w:rsidRPr="007B4467" w:rsidRDefault="006E2774" w:rsidP="006E2774">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7B4467" w:rsidRDefault="006E2774" w:rsidP="007A14A3">
            <w:pPr>
              <w:pStyle w:val="TAH"/>
            </w:pPr>
            <w:r w:rsidRPr="007B4467">
              <w:t>Comments</w:t>
            </w:r>
          </w:p>
        </w:tc>
      </w:tr>
      <w:tr w:rsidR="006E2774" w:rsidRPr="007B446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7B4467" w:rsidRDefault="006E2774" w:rsidP="007A14A3">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7B4467" w:rsidRDefault="006E2774" w:rsidP="007A14A3">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7B4467" w:rsidRDefault="006E2774" w:rsidP="007A14A3">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7B4467" w:rsidRDefault="006E2774" w:rsidP="007A14A3">
            <w:pPr>
              <w:pStyle w:val="TAL"/>
            </w:pPr>
          </w:p>
        </w:tc>
      </w:tr>
    </w:tbl>
    <w:p w14:paraId="331EBA84" w14:textId="77777777" w:rsidR="003B47E4" w:rsidRPr="007B4467" w:rsidRDefault="003B47E4" w:rsidP="003B47E4"/>
    <w:p w14:paraId="3CE61838" w14:textId="77777777" w:rsidR="003B47E4" w:rsidRPr="007B4467" w:rsidRDefault="003B47E4" w:rsidP="003B47E4">
      <w:pPr>
        <w:pStyle w:val="TH"/>
        <w:ind w:left="567"/>
      </w:pPr>
      <w:r w:rsidRPr="007B4467">
        <w:t xml:space="preserve">Table A.4.3.2B.2.3.13-2: Supported Inter-band </w:t>
      </w:r>
      <w:r w:rsidR="008D757E" w:rsidRPr="007B4467">
        <w:t xml:space="preserve">EN-DC </w:t>
      </w:r>
      <w:r w:rsidRPr="007B4467">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7B4467"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7B4467" w:rsidRDefault="001F3FDE" w:rsidP="001F77D3">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7B4467"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7B4467" w:rsidRDefault="001F3FDE" w:rsidP="001F77D3">
            <w:pPr>
              <w:keepNext/>
              <w:keepLines/>
              <w:spacing w:after="0"/>
              <w:jc w:val="center"/>
              <w:rPr>
                <w:rFonts w:ascii="Arial" w:eastAsia="PMingLiU" w:hAnsi="Arial"/>
                <w:sz w:val="18"/>
              </w:rPr>
            </w:pPr>
          </w:p>
        </w:tc>
      </w:tr>
    </w:tbl>
    <w:p w14:paraId="54D38BDB" w14:textId="77777777" w:rsidR="003B47E4" w:rsidRPr="007B4467" w:rsidRDefault="003B47E4" w:rsidP="003B47E4"/>
    <w:p w14:paraId="52A92B39" w14:textId="77777777" w:rsidR="003B47E4" w:rsidRPr="007B4467" w:rsidRDefault="003B47E4" w:rsidP="003B47E4">
      <w:pPr>
        <w:pStyle w:val="Heading6"/>
      </w:pPr>
      <w:bookmarkStart w:id="912" w:name="_Toc27410932"/>
      <w:bookmarkStart w:id="913" w:name="_Toc36039445"/>
      <w:bookmarkStart w:id="914" w:name="_Toc43838805"/>
      <w:bookmarkStart w:id="915" w:name="_Toc51772962"/>
      <w:bookmarkStart w:id="916" w:name="_Toc58245169"/>
      <w:bookmarkStart w:id="917" w:name="_Toc68089618"/>
      <w:bookmarkStart w:id="918" w:name="_Toc69067739"/>
      <w:bookmarkStart w:id="919" w:name="_Toc75383287"/>
      <w:bookmarkStart w:id="920" w:name="_Toc83706935"/>
      <w:bookmarkStart w:id="921" w:name="_Toc90491640"/>
      <w:bookmarkStart w:id="922" w:name="_Toc100147734"/>
      <w:bookmarkStart w:id="923" w:name="_Toc106741006"/>
      <w:bookmarkStart w:id="924" w:name="_Toc114916362"/>
      <w:bookmarkStart w:id="925" w:name="_Toc194512966"/>
      <w:r w:rsidRPr="007B4467">
        <w:t>A.4.3.2B.2.3.14</w:t>
      </w:r>
      <w:r w:rsidRPr="007B4467">
        <w:tab/>
        <w:t>Inter-band</w:t>
      </w:r>
      <w:r w:rsidR="008D757E" w:rsidRPr="007B4467">
        <w:t xml:space="preserve"> EN-DC</w:t>
      </w:r>
      <w:r w:rsidRPr="007B4467">
        <w:t xml:space="preserve"> including FR1 and FR2 (six bands)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EEBFB4E" w14:textId="77777777" w:rsidR="003B47E4" w:rsidRPr="007B4467" w:rsidRDefault="003B47E4" w:rsidP="003B47E4">
      <w:pPr>
        <w:pStyle w:val="TH"/>
        <w:ind w:left="567"/>
      </w:pPr>
      <w:r w:rsidRPr="007B4467">
        <w:t xml:space="preserve">Table A.4.3.2B.2.3.14-1: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Inter-band</w:t>
      </w:r>
      <w:r w:rsidR="008D757E"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7B4467" w:rsidRDefault="006E2774" w:rsidP="006E2774">
            <w:pPr>
              <w:pStyle w:val="TAH"/>
            </w:pPr>
            <w:r w:rsidRPr="007B4467">
              <w:t>Comments</w:t>
            </w:r>
          </w:p>
        </w:tc>
      </w:tr>
      <w:tr w:rsidR="006E2774" w:rsidRPr="007B446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7B4467" w:rsidRDefault="006E2774" w:rsidP="006E277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7B4467" w:rsidRDefault="006E2774" w:rsidP="006E277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7B4467" w:rsidRDefault="006E2774" w:rsidP="006E277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7B4467" w:rsidRDefault="006E2774" w:rsidP="006E2774">
            <w:pPr>
              <w:pStyle w:val="TAL"/>
            </w:pPr>
          </w:p>
        </w:tc>
      </w:tr>
    </w:tbl>
    <w:p w14:paraId="5C66CAA8" w14:textId="77777777" w:rsidR="006E2774" w:rsidRPr="007B4467" w:rsidRDefault="006E2774" w:rsidP="006E2774"/>
    <w:p w14:paraId="6E79803F" w14:textId="77777777" w:rsidR="006E2774" w:rsidRPr="007B4467" w:rsidRDefault="006E2774" w:rsidP="006E2774">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7B4467" w:rsidRDefault="006E2774" w:rsidP="007A14A3">
            <w:pPr>
              <w:pStyle w:val="TAH"/>
            </w:pPr>
            <w:r w:rsidRPr="007B4467">
              <w:t>Comments</w:t>
            </w:r>
          </w:p>
        </w:tc>
      </w:tr>
      <w:tr w:rsidR="006E2774" w:rsidRPr="007B446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7B4467" w:rsidRDefault="006E2774" w:rsidP="007A14A3">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7B4467" w:rsidRDefault="006E2774" w:rsidP="007A14A3">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7B4467" w:rsidRDefault="006E2774" w:rsidP="007A14A3">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7B4467" w:rsidRDefault="006E2774" w:rsidP="007A14A3">
            <w:pPr>
              <w:pStyle w:val="TAL"/>
            </w:pPr>
          </w:p>
        </w:tc>
      </w:tr>
    </w:tbl>
    <w:p w14:paraId="293371B8" w14:textId="77777777" w:rsidR="003B47E4" w:rsidRPr="007B4467" w:rsidRDefault="003B47E4" w:rsidP="003B47E4"/>
    <w:p w14:paraId="359E562B" w14:textId="77777777" w:rsidR="003B47E4" w:rsidRPr="007B4467" w:rsidRDefault="003B47E4" w:rsidP="003B47E4">
      <w:pPr>
        <w:pStyle w:val="TH"/>
        <w:ind w:left="567"/>
      </w:pPr>
      <w:r w:rsidRPr="007B4467">
        <w:t xml:space="preserve">Table A.4.3.2B.2.3.14-2: Supported Inter-band </w:t>
      </w:r>
      <w:r w:rsidR="008D757E" w:rsidRPr="007B4467">
        <w:t xml:space="preserve">EN-DC </w:t>
      </w:r>
      <w:r w:rsidRPr="007B4467">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7B4467"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7B4467" w:rsidRDefault="001F3FDE" w:rsidP="00807EE5">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7B4467" w:rsidRDefault="001F3FDE" w:rsidP="00807EE5">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7B4467" w:rsidRDefault="001F3FDE" w:rsidP="00807EE5">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7B4467" w:rsidRDefault="001F3FDE" w:rsidP="00807EE5">
            <w:pPr>
              <w:pStyle w:val="TAH"/>
              <w:rPr>
                <w:rFonts w:eastAsia="PMingLiU"/>
              </w:rPr>
            </w:pPr>
            <w:r w:rsidRPr="007B4467">
              <w:rPr>
                <w:rFonts w:eastAsia="PMingLiU"/>
              </w:rPr>
              <w:t>Supported EN-DC Bandwidth Class(es) in UL</w:t>
            </w:r>
          </w:p>
        </w:tc>
      </w:tr>
      <w:tr w:rsidR="001F3FDE" w:rsidRPr="007B4467"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7B4467" w:rsidRDefault="001F3FDE" w:rsidP="00807EE5">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7B4467" w:rsidRDefault="001F3FDE" w:rsidP="00807EE5">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7B4467"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7B4467" w:rsidRDefault="001F3FDE" w:rsidP="00807EE5">
            <w:pPr>
              <w:pStyle w:val="TAC"/>
              <w:rPr>
                <w:rFonts w:eastAsia="PMingLiU"/>
              </w:rPr>
            </w:pPr>
          </w:p>
        </w:tc>
      </w:tr>
    </w:tbl>
    <w:p w14:paraId="6080F119" w14:textId="77777777" w:rsidR="006E2774" w:rsidRPr="007B4467" w:rsidRDefault="006E2774" w:rsidP="006E2774"/>
    <w:p w14:paraId="67F76F5D" w14:textId="77777777" w:rsidR="00DC2791" w:rsidRPr="007B4467" w:rsidRDefault="00DC2791" w:rsidP="00DC2791">
      <w:pPr>
        <w:pStyle w:val="Heading4"/>
      </w:pPr>
      <w:bookmarkStart w:id="926" w:name="_Toc100147735"/>
      <w:bookmarkStart w:id="927" w:name="_Toc106741007"/>
      <w:bookmarkStart w:id="928" w:name="_Toc114916363"/>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bookmarkStart w:id="939" w:name="_Toc194512967"/>
      <w:r w:rsidRPr="007B4467">
        <w:t>A.4.3.2B.3</w:t>
      </w:r>
      <w:r w:rsidRPr="007B4467">
        <w:tab/>
        <w:t>NE-DC Physical Layer Baseline Implementation Capabilities</w:t>
      </w:r>
      <w:bookmarkEnd w:id="926"/>
      <w:bookmarkEnd w:id="927"/>
      <w:bookmarkEnd w:id="928"/>
      <w:bookmarkEnd w:id="939"/>
    </w:p>
    <w:p w14:paraId="1A781FC6" w14:textId="77777777" w:rsidR="00DC2791" w:rsidRPr="007B4467" w:rsidRDefault="00DC2791" w:rsidP="00DC2791">
      <w:pPr>
        <w:pStyle w:val="Heading5"/>
        <w:ind w:left="0" w:firstLine="0"/>
      </w:pPr>
      <w:bookmarkStart w:id="940" w:name="_Toc100147736"/>
      <w:bookmarkStart w:id="941" w:name="_Toc106741008"/>
      <w:bookmarkStart w:id="942" w:name="_Toc114916364"/>
      <w:bookmarkStart w:id="943" w:name="_Toc194512968"/>
      <w:r w:rsidRPr="007B4467">
        <w:t>A.4.3.2B</w:t>
      </w:r>
      <w:r w:rsidRPr="007B4467">
        <w:rPr>
          <w:rFonts w:eastAsia="SimSun"/>
          <w:lang w:eastAsia="zh-CN"/>
        </w:rPr>
        <w:t>.3.</w:t>
      </w:r>
      <w:r w:rsidRPr="007B4467">
        <w:t>0</w:t>
      </w:r>
      <w:r w:rsidRPr="007B4467">
        <w:tab/>
        <w:t xml:space="preserve">General </w:t>
      </w:r>
      <w:r w:rsidRPr="007B4467">
        <w:rPr>
          <w:rFonts w:eastAsia="SimSun"/>
          <w:lang w:eastAsia="zh-CN"/>
        </w:rPr>
        <w:t>NE-DC</w:t>
      </w:r>
      <w:r w:rsidRPr="007B4467">
        <w:t xml:space="preserve"> capabilities</w:t>
      </w:r>
      <w:bookmarkEnd w:id="940"/>
      <w:bookmarkEnd w:id="941"/>
      <w:bookmarkEnd w:id="942"/>
      <w:bookmarkEnd w:id="943"/>
    </w:p>
    <w:p w14:paraId="0D67B25E"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-1: Downlink </w:t>
      </w:r>
      <w:r w:rsidRPr="007B4467">
        <w:rPr>
          <w:rFonts w:eastAsia="SimSun"/>
          <w:lang w:eastAsia="zh-CN"/>
        </w:rPr>
        <w:t>NE-DC</w:t>
      </w:r>
      <w:r w:rsidRPr="007B4467">
        <w:t xml:space="preserve"> capabilities (for one or more of the supported </w:t>
      </w:r>
      <w:r w:rsidRPr="007B4467">
        <w:rPr>
          <w:rFonts w:eastAsia="SimSun"/>
          <w:lang w:eastAsia="zh-CN"/>
        </w:rPr>
        <w:t>NE-DC</w:t>
      </w:r>
      <w:r w:rsidRPr="007B4467">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7B4467"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7B4467" w:rsidRDefault="00DC2791" w:rsidP="0045259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7B4467" w:rsidRDefault="00DC2791" w:rsidP="00452594">
            <w:pPr>
              <w:pStyle w:val="TAH"/>
            </w:pP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7B4467" w:rsidRDefault="00DC2791" w:rsidP="0045259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7B4467" w:rsidRDefault="00DC2791" w:rsidP="00452594">
            <w:pPr>
              <w:pStyle w:val="TAH"/>
            </w:pPr>
            <w:r w:rsidRPr="007B4467">
              <w:t>Comments</w:t>
            </w:r>
          </w:p>
        </w:tc>
      </w:tr>
      <w:tr w:rsidR="00DC2791" w:rsidRPr="007B4467"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7B4467" w:rsidRDefault="00DC2791" w:rsidP="0045259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7B4467" w:rsidRDefault="00DC2791" w:rsidP="00452594">
            <w:pPr>
              <w:pStyle w:val="TAL"/>
            </w:pPr>
            <w:r w:rsidRPr="007B4467">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7B4467" w:rsidRDefault="00DC2791" w:rsidP="00452594">
            <w:pPr>
              <w:pStyle w:val="TAL"/>
            </w:pPr>
          </w:p>
        </w:tc>
      </w:tr>
      <w:tr w:rsidR="00DC2791" w:rsidRPr="007B4467"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7B4467" w:rsidRDefault="00DC2791" w:rsidP="0045259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7B4467" w:rsidRDefault="00DC2791" w:rsidP="00452594">
            <w:pPr>
              <w:pStyle w:val="TAL"/>
            </w:pPr>
            <w:r w:rsidRPr="007B4467">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7B4467" w:rsidRDefault="00DC2791" w:rsidP="00452594">
            <w:pPr>
              <w:pStyle w:val="TAL"/>
            </w:pPr>
          </w:p>
        </w:tc>
      </w:tr>
      <w:tr w:rsidR="00DC2791" w:rsidRPr="007B4467"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7B4467" w:rsidRDefault="00DC2791" w:rsidP="0045259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7B4467" w:rsidRDefault="00DC2791" w:rsidP="00452594">
            <w:pPr>
              <w:pStyle w:val="TAL"/>
            </w:pPr>
            <w:r w:rsidRPr="007B4467">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7B4467" w:rsidRDefault="00DC2791" w:rsidP="00452594">
            <w:pPr>
              <w:pStyle w:val="TAL"/>
            </w:pPr>
          </w:p>
        </w:tc>
      </w:tr>
      <w:tr w:rsidR="00DC2791" w:rsidRPr="007B4467"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7B4467" w:rsidRDefault="00DC2791" w:rsidP="0045259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7B4467" w:rsidRDefault="00DC2791" w:rsidP="00452594">
            <w:pPr>
              <w:pStyle w:val="TAL"/>
            </w:pPr>
            <w:r w:rsidRPr="007B4467">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7B4467" w:rsidRDefault="00DC2791" w:rsidP="00452594">
            <w:pPr>
              <w:pStyle w:val="TAL"/>
            </w:pPr>
          </w:p>
        </w:tc>
      </w:tr>
      <w:tr w:rsidR="00DC2791" w:rsidRPr="007B4467"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7B4467" w:rsidRDefault="00DC2791" w:rsidP="0045259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7B4467" w:rsidRDefault="00DC2791" w:rsidP="00452594">
            <w:pPr>
              <w:pStyle w:val="TAL"/>
            </w:pPr>
            <w:r w:rsidRPr="007B4467">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7B4467" w:rsidRDefault="00DC2791" w:rsidP="00452594">
            <w:pPr>
              <w:pStyle w:val="TAL"/>
            </w:pPr>
          </w:p>
        </w:tc>
      </w:tr>
    </w:tbl>
    <w:p w14:paraId="7A803A70" w14:textId="77777777" w:rsidR="00DC2791" w:rsidRPr="007B4467" w:rsidRDefault="00DC2791" w:rsidP="00DC2791"/>
    <w:p w14:paraId="244ED14D"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-1A: Downlink </w:t>
      </w:r>
      <w:r w:rsidRPr="007B4467">
        <w:rPr>
          <w:rFonts w:eastAsia="SimSun"/>
          <w:lang w:eastAsia="zh-CN"/>
        </w:rPr>
        <w:t>NE-DC</w:t>
      </w:r>
      <w:r w:rsidRPr="007B4467">
        <w:t xml:space="preserve"> capabilities (number of NR DL</w:t>
      </w:r>
      <w:r w:rsidRPr="007B4467">
        <w:rPr>
          <w:rFonts w:eastAsia="SimSun"/>
          <w:lang w:eastAsia="zh-CN"/>
        </w:rPr>
        <w:t xml:space="preserve"> </w:t>
      </w:r>
      <w:r w:rsidRPr="007B446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7B4467"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7B4467" w:rsidRDefault="00DC2791" w:rsidP="00452594">
            <w:pPr>
              <w:pStyle w:val="TAH"/>
            </w:pPr>
            <w:r w:rsidRPr="007B4467">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7B4467" w:rsidRDefault="00DC2791" w:rsidP="00452594">
            <w:pPr>
              <w:pStyle w:val="TAH"/>
            </w:pPr>
            <w:r w:rsidRPr="007B4467">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7B4467" w:rsidRDefault="00DC2791" w:rsidP="00452594">
            <w:pPr>
              <w:pStyle w:val="TAH"/>
              <w:rPr>
                <w:rFonts w:cs="Arial"/>
                <w:szCs w:val="18"/>
              </w:rPr>
            </w:pPr>
            <w:r w:rsidRPr="007B4467">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7B4467" w:rsidRDefault="00DC2791" w:rsidP="00452594">
            <w:pPr>
              <w:pStyle w:val="TAH"/>
            </w:pPr>
            <w:r w:rsidRPr="007B4467">
              <w:t>Comments</w:t>
            </w:r>
          </w:p>
        </w:tc>
      </w:tr>
      <w:tr w:rsidR="00DC2791" w:rsidRPr="007B4467"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7B4467" w:rsidRDefault="00DC2791" w:rsidP="00452594">
            <w:pPr>
              <w:pStyle w:val="TAC"/>
            </w:pPr>
            <w:r w:rsidRPr="007B4467">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7B4467" w:rsidRDefault="00DC2791" w:rsidP="00452594">
            <w:pPr>
              <w:pStyle w:val="TAL"/>
            </w:pPr>
            <w:r w:rsidRPr="007B4467">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7B4467" w:rsidRDefault="00DC2791" w:rsidP="00452594">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7B4467" w:rsidRDefault="00DC2791" w:rsidP="00452594">
            <w:pPr>
              <w:pStyle w:val="TAL"/>
            </w:pPr>
          </w:p>
        </w:tc>
      </w:tr>
    </w:tbl>
    <w:p w14:paraId="2269EE80" w14:textId="77777777" w:rsidR="00DC2791" w:rsidRPr="007B4467" w:rsidRDefault="00DC2791" w:rsidP="00DC2791"/>
    <w:p w14:paraId="54EF6ADB"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-2: Uplink </w:t>
      </w:r>
      <w:r w:rsidRPr="007B4467">
        <w:rPr>
          <w:rFonts w:eastAsia="SimSun"/>
          <w:lang w:eastAsia="zh-CN"/>
        </w:rPr>
        <w:t>NE-DC</w:t>
      </w:r>
      <w:r w:rsidRPr="007B4467">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7B4467"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7B4467" w:rsidRDefault="00DC2791" w:rsidP="00452594">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7B4467" w:rsidRDefault="00DC2791" w:rsidP="00452594">
            <w:pPr>
              <w:pStyle w:val="TAH"/>
            </w:pPr>
            <w:r w:rsidRPr="007B4467">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7B4467" w:rsidRDefault="00DC2791" w:rsidP="00452594">
            <w:pPr>
              <w:pStyle w:val="TAH"/>
              <w:rPr>
                <w:rFonts w:cs="Arial"/>
                <w:szCs w:val="18"/>
              </w:rPr>
            </w:pPr>
            <w:r w:rsidRPr="007B4467">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7B4467" w:rsidRDefault="00DC2791" w:rsidP="00452594">
            <w:pPr>
              <w:pStyle w:val="TAH"/>
            </w:pPr>
            <w:r w:rsidRPr="007B4467">
              <w:t>Comments</w:t>
            </w:r>
          </w:p>
        </w:tc>
      </w:tr>
      <w:tr w:rsidR="00DC2791" w:rsidRPr="007B4467"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7B4467" w:rsidRDefault="00DC2791" w:rsidP="00452594">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7B4467" w:rsidRDefault="00DC2791" w:rsidP="00452594">
            <w:pPr>
              <w:pStyle w:val="TAL"/>
            </w:pPr>
            <w:r w:rsidRPr="007B4467">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7B4467" w:rsidRDefault="00DC2791" w:rsidP="00452594">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7B4467" w:rsidRDefault="00DC2791" w:rsidP="00452594">
            <w:pPr>
              <w:pStyle w:val="TAL"/>
            </w:pPr>
          </w:p>
        </w:tc>
      </w:tr>
    </w:tbl>
    <w:p w14:paraId="5E666A62" w14:textId="77777777" w:rsidR="00DC2791" w:rsidRPr="007B4467" w:rsidRDefault="00DC2791" w:rsidP="00DC2791">
      <w:pPr>
        <w:rPr>
          <w:rFonts w:eastAsia="SimSun"/>
          <w:lang w:eastAsia="zh-CN"/>
        </w:rPr>
      </w:pPr>
    </w:p>
    <w:p w14:paraId="1A0C0B5E"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-2A: Uplink </w:t>
      </w:r>
      <w:r w:rsidRPr="007B4467">
        <w:rPr>
          <w:rFonts w:eastAsia="SimSun"/>
          <w:lang w:eastAsia="zh-CN"/>
        </w:rPr>
        <w:t>NE-DC</w:t>
      </w:r>
      <w:r w:rsidRPr="007B4467">
        <w:t xml:space="preserve"> capabilities (number of NR UL</w:t>
      </w:r>
      <w:r w:rsidRPr="007B4467">
        <w:rPr>
          <w:rFonts w:eastAsia="SimSun"/>
          <w:lang w:eastAsia="zh-CN"/>
        </w:rPr>
        <w:t xml:space="preserve"> </w:t>
      </w:r>
      <w:r w:rsidRPr="007B446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7B4467"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7B4467" w:rsidRDefault="00DC2791" w:rsidP="00452594">
            <w:pPr>
              <w:pStyle w:val="TAH"/>
            </w:pPr>
            <w:r w:rsidRPr="007B4467">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7B4467" w:rsidRDefault="00DC2791" w:rsidP="00452594">
            <w:pPr>
              <w:pStyle w:val="TAH"/>
            </w:pPr>
            <w:r w:rsidRPr="007B4467">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7B4467" w:rsidRDefault="00DC2791" w:rsidP="00452594">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7B4467" w:rsidRDefault="00DC2791" w:rsidP="00452594">
            <w:pPr>
              <w:pStyle w:val="TAH"/>
            </w:pPr>
            <w:r w:rsidRPr="007B4467">
              <w:t>Comments</w:t>
            </w:r>
          </w:p>
        </w:tc>
      </w:tr>
      <w:tr w:rsidR="00DC2791" w:rsidRPr="007B4467"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7B4467" w:rsidRDefault="00DC2791" w:rsidP="00452594">
            <w:pPr>
              <w:pStyle w:val="TAC"/>
            </w:pPr>
            <w:r w:rsidRPr="007B4467">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7B4467" w:rsidRDefault="00DC2791" w:rsidP="00452594">
            <w:pPr>
              <w:pStyle w:val="TAL"/>
            </w:pPr>
            <w:r w:rsidRPr="007B4467">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7B4467" w:rsidRDefault="00DC2791" w:rsidP="00452594">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7B4467" w:rsidRDefault="00DC2791" w:rsidP="00452594">
            <w:pPr>
              <w:pStyle w:val="TAL"/>
            </w:pPr>
          </w:p>
        </w:tc>
      </w:tr>
    </w:tbl>
    <w:p w14:paraId="0B6A81CF" w14:textId="77777777" w:rsidR="00DC2791" w:rsidRPr="007B4467" w:rsidRDefault="00DC2791" w:rsidP="00DC2791"/>
    <w:p w14:paraId="100293A8" w14:textId="77777777" w:rsidR="00DC2791" w:rsidRPr="007B4467" w:rsidRDefault="00DC2791" w:rsidP="00DC2791">
      <w:pPr>
        <w:pStyle w:val="Heading5"/>
      </w:pPr>
      <w:bookmarkStart w:id="944" w:name="_Toc100147737"/>
      <w:bookmarkStart w:id="945" w:name="_Toc106741009"/>
      <w:bookmarkStart w:id="946" w:name="_Toc114916365"/>
      <w:bookmarkStart w:id="947" w:name="_Toc194512969"/>
      <w:r w:rsidRPr="007B4467">
        <w:t>A.4.3.2B.3.1</w:t>
      </w:r>
      <w:r w:rsidRPr="007B4467">
        <w:tab/>
        <w:t>Inter-band NE-DC within FR1</w:t>
      </w:r>
      <w:bookmarkEnd w:id="944"/>
      <w:bookmarkEnd w:id="945"/>
      <w:bookmarkEnd w:id="946"/>
      <w:bookmarkEnd w:id="947"/>
    </w:p>
    <w:p w14:paraId="4DE74303" w14:textId="77777777" w:rsidR="00DC2791" w:rsidRPr="007B4467" w:rsidRDefault="00DC2791" w:rsidP="00DC2791">
      <w:pPr>
        <w:pStyle w:val="Heading6"/>
      </w:pPr>
      <w:bookmarkStart w:id="948" w:name="_Toc100147738"/>
      <w:bookmarkStart w:id="949" w:name="_Toc106741010"/>
      <w:bookmarkStart w:id="950" w:name="_Toc114916366"/>
      <w:bookmarkStart w:id="951" w:name="_Toc194512970"/>
      <w:r w:rsidRPr="007B4467">
        <w:t>A.4.3.2B.3.1.1</w:t>
      </w:r>
      <w:r w:rsidRPr="007B4467">
        <w:tab/>
        <w:t>Inter-band NE-DC within FR1 (two bands)</w:t>
      </w:r>
      <w:bookmarkEnd w:id="948"/>
      <w:bookmarkEnd w:id="949"/>
      <w:bookmarkEnd w:id="950"/>
      <w:bookmarkEnd w:id="951"/>
    </w:p>
    <w:p w14:paraId="3C029FA9" w14:textId="77777777" w:rsidR="00DC2791" w:rsidRPr="007B4467" w:rsidRDefault="00DC2791" w:rsidP="00DC2791">
      <w:pPr>
        <w:pStyle w:val="TH"/>
        <w:ind w:left="567"/>
      </w:pPr>
      <w:r w:rsidRPr="007B4467">
        <w:t>Table A.4.3.2B.3.1.1-1: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7B4467"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7B4467" w:rsidRDefault="00DC2791" w:rsidP="0045259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7B4467" w:rsidRDefault="00DC2791" w:rsidP="00452594">
            <w:pPr>
              <w:pStyle w:val="TAH"/>
            </w:pPr>
            <w:r w:rsidRPr="007B4467">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7B4467" w:rsidRDefault="00DC2791" w:rsidP="0045259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7B4467" w:rsidRDefault="00DC2791" w:rsidP="00452594">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7B4467" w:rsidRDefault="00DC2791" w:rsidP="00452594">
            <w:pPr>
              <w:pStyle w:val="TAH"/>
            </w:pPr>
            <w:r w:rsidRPr="007B4467">
              <w:t>Comments</w:t>
            </w:r>
          </w:p>
        </w:tc>
      </w:tr>
      <w:tr w:rsidR="00DC2791" w:rsidRPr="007B4467"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7B4467" w:rsidRDefault="00DC2791" w:rsidP="0045259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7B4467" w:rsidRDefault="00DC2791" w:rsidP="00452594">
            <w:pPr>
              <w:pStyle w:val="TAL"/>
            </w:pPr>
            <w:r w:rsidRPr="007B4467">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7B4467" w:rsidRDefault="00DC2791" w:rsidP="00452594">
            <w:pPr>
              <w:pStyle w:val="TAC"/>
            </w:pPr>
            <w:r w:rsidRPr="007B4467">
              <w:t>36.101, 5.6A.1</w:t>
            </w:r>
          </w:p>
          <w:p w14:paraId="3ED85758"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7B4467" w:rsidRDefault="00DC2791" w:rsidP="00452594">
            <w:pPr>
              <w:pStyle w:val="TAC"/>
            </w:pPr>
            <w:r w:rsidRPr="007B4467">
              <w:t>pc_</w:t>
            </w:r>
            <w:r w:rsidRPr="007B4467">
              <w:rPr>
                <w:lang w:eastAsia="zh-CN"/>
              </w:rPr>
              <w:t>D</w:t>
            </w:r>
            <w:r w:rsidRPr="007B4467">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7B4467" w:rsidRDefault="00DC2791" w:rsidP="00452594">
            <w:pPr>
              <w:pStyle w:val="TAL"/>
            </w:pPr>
          </w:p>
        </w:tc>
      </w:tr>
      <w:tr w:rsidR="00DC2791" w:rsidRPr="007B4467"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7B4467" w:rsidRDefault="00DC2791" w:rsidP="00452594">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7B4467" w:rsidRDefault="00DC2791" w:rsidP="00452594">
            <w:pPr>
              <w:pStyle w:val="TAL"/>
            </w:pPr>
            <w:r w:rsidRPr="007B4467">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7B4467" w:rsidRDefault="00DC2791" w:rsidP="00452594">
            <w:pPr>
              <w:pStyle w:val="TAC"/>
            </w:pPr>
            <w:r w:rsidRPr="007B4467">
              <w:t>36.101, 5.6A.1</w:t>
            </w:r>
          </w:p>
          <w:p w14:paraId="0DC8A773"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7B4467" w:rsidRDefault="00DC2791" w:rsidP="00452594">
            <w:pPr>
              <w:pStyle w:val="TAC"/>
            </w:pPr>
            <w:r w:rsidRPr="007B4467">
              <w:t>pc_</w:t>
            </w:r>
            <w:r w:rsidRPr="007B4467">
              <w:rPr>
                <w:lang w:eastAsia="zh-CN"/>
              </w:rPr>
              <w:t>D</w:t>
            </w:r>
            <w:r w:rsidRPr="007B4467">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7B4467" w:rsidRDefault="00DC2791" w:rsidP="00452594">
            <w:pPr>
              <w:pStyle w:val="TAL"/>
            </w:pPr>
          </w:p>
        </w:tc>
      </w:tr>
      <w:tr w:rsidR="00DC2791" w:rsidRPr="007B4467"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7B4467" w:rsidRDefault="00DC2791" w:rsidP="0045259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7B4467" w:rsidRDefault="00DC2791" w:rsidP="00452594">
            <w:pPr>
              <w:pStyle w:val="TAL"/>
            </w:pPr>
            <w:r w:rsidRPr="007B4467">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7B4467" w:rsidRDefault="00DC2791" w:rsidP="00452594">
            <w:pPr>
              <w:pStyle w:val="TAC"/>
            </w:pPr>
            <w:r w:rsidRPr="007B4467">
              <w:t>36.101, 5.6A.1</w:t>
            </w:r>
          </w:p>
          <w:p w14:paraId="1436CAFD"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7B4467" w:rsidRDefault="00DC2791" w:rsidP="00452594">
            <w:pPr>
              <w:pStyle w:val="TAC"/>
            </w:pPr>
            <w:r w:rsidRPr="007B4467">
              <w:t>pc_</w:t>
            </w:r>
            <w:r w:rsidRPr="007B4467">
              <w:rPr>
                <w:lang w:eastAsia="zh-CN"/>
              </w:rPr>
              <w:t>D</w:t>
            </w:r>
            <w:r w:rsidRPr="007B4467">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7B4467" w:rsidRDefault="00DC2791" w:rsidP="00452594">
            <w:pPr>
              <w:pStyle w:val="TAL"/>
            </w:pPr>
          </w:p>
        </w:tc>
      </w:tr>
      <w:tr w:rsidR="00DC2791" w:rsidRPr="007B4467"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7B4467" w:rsidRDefault="00DC2791" w:rsidP="00452594">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7B4467" w:rsidRDefault="00DC2791" w:rsidP="00452594">
            <w:pPr>
              <w:pStyle w:val="TAL"/>
            </w:pPr>
            <w:r w:rsidRPr="007B4467">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7B4467" w:rsidRDefault="00DC2791" w:rsidP="00452594">
            <w:pPr>
              <w:pStyle w:val="TAC"/>
            </w:pPr>
            <w:r w:rsidRPr="007B4467">
              <w:t>36.101, 5.6A.1</w:t>
            </w:r>
          </w:p>
          <w:p w14:paraId="1434A5AC"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7B4467" w:rsidRDefault="00DC2791" w:rsidP="00452594">
            <w:pPr>
              <w:pStyle w:val="TAC"/>
            </w:pPr>
            <w:r w:rsidRPr="007B4467">
              <w:t>pc_</w:t>
            </w:r>
            <w:r w:rsidRPr="007B4467">
              <w:rPr>
                <w:lang w:eastAsia="zh-CN"/>
              </w:rPr>
              <w:t>D</w:t>
            </w:r>
            <w:r w:rsidRPr="007B4467">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7B4467" w:rsidRDefault="00DC2791" w:rsidP="00452594">
            <w:pPr>
              <w:pStyle w:val="TAL"/>
            </w:pPr>
          </w:p>
        </w:tc>
      </w:tr>
    </w:tbl>
    <w:p w14:paraId="14A5B651" w14:textId="77777777" w:rsidR="00DC2791" w:rsidRPr="007B4467" w:rsidRDefault="00DC2791" w:rsidP="00DC2791"/>
    <w:p w14:paraId="344FF9FF" w14:textId="77777777" w:rsidR="00DC2791" w:rsidRPr="007B4467" w:rsidRDefault="00DC2791" w:rsidP="00DC2791">
      <w:pPr>
        <w:pStyle w:val="TH"/>
      </w:pPr>
      <w:r w:rsidRPr="007B4467">
        <w:t>Table A.4.3.2B.3.1.1-1a: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7B4467"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7B4467" w:rsidRDefault="00DC2791" w:rsidP="0045259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7B4467" w:rsidRDefault="00DC2791" w:rsidP="00452594">
            <w:pPr>
              <w:pStyle w:val="TAH"/>
            </w:pPr>
            <w:r w:rsidRPr="007B4467">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7B4467" w:rsidRDefault="00DC2791" w:rsidP="0045259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7B4467" w:rsidRDefault="00DC2791" w:rsidP="0045259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7B4467" w:rsidRDefault="00DC2791" w:rsidP="00452594">
            <w:pPr>
              <w:pStyle w:val="TAH"/>
            </w:pPr>
            <w:r w:rsidRPr="007B4467">
              <w:t>Comments</w:t>
            </w:r>
          </w:p>
        </w:tc>
      </w:tr>
      <w:tr w:rsidR="00DC2791" w:rsidRPr="007B4467"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7B4467" w:rsidRDefault="00DC2791" w:rsidP="0045259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7B4467" w:rsidRDefault="00DC2791" w:rsidP="00452594">
            <w:pPr>
              <w:pStyle w:val="TAL"/>
            </w:pPr>
            <w:r w:rsidRPr="007B4467">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7B4467" w:rsidRDefault="00DC2791" w:rsidP="00452594">
            <w:pPr>
              <w:pStyle w:val="TAC"/>
            </w:pPr>
            <w:r w:rsidRPr="007B4467">
              <w:t>36.101, 5.6A.1</w:t>
            </w:r>
          </w:p>
          <w:p w14:paraId="70D61413"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7B4467" w:rsidRDefault="00DC2791" w:rsidP="00452594">
            <w:pPr>
              <w:pStyle w:val="TAC"/>
              <w:rPr>
                <w:rFonts w:cs="Arial"/>
                <w:szCs w:val="18"/>
              </w:rPr>
            </w:pPr>
            <w:r w:rsidRPr="007B4467">
              <w:t>pc_</w:t>
            </w:r>
            <w:r w:rsidRPr="007B4467">
              <w:rPr>
                <w:lang w:eastAsia="zh-CN"/>
              </w:rPr>
              <w:t>U</w:t>
            </w:r>
            <w:r w:rsidRPr="007B4467">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7B4467" w:rsidRDefault="00DC2791" w:rsidP="00452594">
            <w:pPr>
              <w:pStyle w:val="TAL"/>
            </w:pPr>
          </w:p>
        </w:tc>
      </w:tr>
    </w:tbl>
    <w:p w14:paraId="0A80E099" w14:textId="77777777" w:rsidR="00DC2791" w:rsidRPr="007B4467" w:rsidRDefault="00DC2791" w:rsidP="00DC2791"/>
    <w:p w14:paraId="0D351105" w14:textId="77777777" w:rsidR="00DC2791" w:rsidRPr="007B4467" w:rsidRDefault="00DC2791" w:rsidP="00DC2791">
      <w:pPr>
        <w:pStyle w:val="TH"/>
        <w:ind w:left="567"/>
      </w:pPr>
      <w:r w:rsidRPr="007B4467">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7B4467"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lang w:eastAsia="zh-CN"/>
              </w:rPr>
              <w:t>NE-DC</w:t>
            </w:r>
            <w:r w:rsidRPr="007B4467">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7B4467" w:rsidRDefault="00DC2791" w:rsidP="0045259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DC2791" w:rsidRPr="007B4467"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7B4467" w:rsidRDefault="00DC2791" w:rsidP="00452594">
            <w:pPr>
              <w:pStyle w:val="TAL"/>
            </w:pPr>
            <w:r w:rsidRPr="007B4467">
              <w:rPr>
                <w:lang w:eastAsia="fi-FI"/>
              </w:rPr>
              <w:t>DC_</w:t>
            </w:r>
            <w:r w:rsidRPr="007B4467">
              <w:rPr>
                <w:lang w:eastAsia="zh-CN"/>
              </w:rPr>
              <w:t>n28</w:t>
            </w:r>
            <w:r w:rsidRPr="007B4467">
              <w:rPr>
                <w:lang w:eastAsia="fi-FI"/>
              </w:rPr>
              <w:t>A_</w:t>
            </w:r>
            <w:r w:rsidRPr="007B4467">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7B4467" w:rsidRDefault="00DC2791" w:rsidP="00452594">
            <w:pPr>
              <w:pStyle w:val="TAC"/>
              <w:rPr>
                <w:rFonts w:eastAsia="PMingLiU"/>
              </w:rPr>
            </w:pPr>
          </w:p>
        </w:tc>
      </w:tr>
      <w:tr w:rsidR="00DC2791" w:rsidRPr="007B4467"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7B4467" w:rsidRDefault="00DC2791" w:rsidP="00452594">
            <w:pPr>
              <w:pStyle w:val="TAL"/>
              <w:rPr>
                <w:rFonts w:eastAsia="PMingLiU"/>
                <w:lang w:eastAsia="ja-JP"/>
              </w:rPr>
            </w:pPr>
            <w:r w:rsidRPr="007B4467">
              <w:rPr>
                <w:lang w:eastAsia="fi-FI"/>
              </w:rPr>
              <w:t>DC_</w:t>
            </w:r>
            <w:r w:rsidRPr="007B4467">
              <w:rPr>
                <w:lang w:eastAsia="zh-CN"/>
              </w:rPr>
              <w:t>n28</w:t>
            </w:r>
            <w:r w:rsidRPr="007B4467">
              <w:rPr>
                <w:lang w:eastAsia="fi-FI"/>
              </w:rPr>
              <w:t>A_</w:t>
            </w:r>
            <w:r w:rsidRPr="007B4467">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7B4467" w:rsidRDefault="00DC2791" w:rsidP="00452594">
            <w:pPr>
              <w:pStyle w:val="TAC"/>
              <w:rPr>
                <w:rFonts w:eastAsia="PMingLiU"/>
              </w:rPr>
            </w:pPr>
          </w:p>
        </w:tc>
      </w:tr>
      <w:tr w:rsidR="00DC2791" w:rsidRPr="007B4467"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7B4467" w:rsidRDefault="00DC2791" w:rsidP="00452594">
            <w:pPr>
              <w:pStyle w:val="TAL"/>
              <w:rPr>
                <w:rFonts w:eastAsia="PMingLiU"/>
                <w:lang w:eastAsia="ja-JP"/>
              </w:rPr>
            </w:pPr>
            <w:r w:rsidRPr="007B4467">
              <w:rPr>
                <w:lang w:eastAsia="fi-FI"/>
              </w:rPr>
              <w:t>DC_</w:t>
            </w:r>
            <w:r w:rsidRPr="007B4467">
              <w:rPr>
                <w:lang w:eastAsia="zh-CN"/>
              </w:rPr>
              <w:t>n28</w:t>
            </w:r>
            <w:r w:rsidRPr="007B4467">
              <w:rPr>
                <w:lang w:eastAsia="fi-FI"/>
              </w:rPr>
              <w:t>A_</w:t>
            </w:r>
            <w:r w:rsidRPr="007B4467">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7B4467" w:rsidRDefault="00DC2791" w:rsidP="00452594">
            <w:pPr>
              <w:pStyle w:val="TAC"/>
              <w:rPr>
                <w:rFonts w:eastAsia="PMingLiU"/>
              </w:rPr>
            </w:pPr>
          </w:p>
        </w:tc>
      </w:tr>
      <w:tr w:rsidR="00DC2791" w:rsidRPr="007B4467"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7B4467" w:rsidRDefault="00DC2791" w:rsidP="00452594">
            <w:pPr>
              <w:keepNext/>
              <w:keepLines/>
              <w:spacing w:after="0"/>
              <w:rPr>
                <w:rFonts w:ascii="Arial" w:eastAsia="PMingLiU" w:hAnsi="Arial"/>
                <w:sz w:val="18"/>
                <w:lang w:eastAsia="ja-JP"/>
              </w:rPr>
            </w:pPr>
            <w:r w:rsidRPr="007B4467">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7B4467" w:rsidRDefault="00DC2791" w:rsidP="00452594">
            <w:pPr>
              <w:pStyle w:val="TAC"/>
              <w:rPr>
                <w:rFonts w:eastAsia="PMingLiU"/>
              </w:rPr>
            </w:pPr>
          </w:p>
        </w:tc>
      </w:tr>
      <w:tr w:rsidR="00DC2791" w:rsidRPr="007B4467"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7B4467" w:rsidRDefault="00DC2791" w:rsidP="00452594">
            <w:pPr>
              <w:pStyle w:val="TAC"/>
              <w:ind w:left="850" w:hanging="850"/>
              <w:jc w:val="left"/>
              <w:rPr>
                <w:rFonts w:eastAsia="PMingLiU"/>
              </w:rPr>
            </w:pPr>
            <w:r w:rsidRPr="007B4467">
              <w:t>NOTE 1:</w:t>
            </w:r>
            <w:r w:rsidRPr="007B4467">
              <w:tab/>
              <w:t>Notation used for inter-band NE-DC Bands is according to TS 3</w:t>
            </w:r>
            <w:r w:rsidRPr="007B4467">
              <w:rPr>
                <w:lang w:eastAsia="zh-CN"/>
              </w:rPr>
              <w:t>8</w:t>
            </w:r>
            <w:r w:rsidRPr="007B4467">
              <w:t>.101</w:t>
            </w:r>
            <w:r w:rsidRPr="007B4467">
              <w:rPr>
                <w:lang w:eastAsia="zh-CN"/>
              </w:rPr>
              <w:t>-3</w:t>
            </w:r>
            <w:r w:rsidRPr="007B4467">
              <w:t xml:space="preserve"> [25] Table 5.5B.4a.1-1, e.g. ‘DC_n28A_3A’ indicates NE-DC operation on NR band n28 with NR DL Bandwidth Class A and E-UTRA band 3 with E-UTRA DL CA Bandwidth Class A.</w:t>
            </w:r>
          </w:p>
        </w:tc>
      </w:tr>
    </w:tbl>
    <w:p w14:paraId="21839497" w14:textId="77777777" w:rsidR="00DC2791" w:rsidRPr="007B4467" w:rsidRDefault="00DC2791" w:rsidP="00DC2791">
      <w:pPr>
        <w:rPr>
          <w:lang w:eastAsia="zh-CN"/>
        </w:rPr>
      </w:pPr>
    </w:p>
    <w:p w14:paraId="4FE839E6" w14:textId="77777777" w:rsidR="00DC2791" w:rsidRPr="007B4467" w:rsidRDefault="00DC2791" w:rsidP="00DC2791">
      <w:pPr>
        <w:pStyle w:val="TH"/>
      </w:pPr>
      <w:r w:rsidRPr="007B4467">
        <w:t>Table A.4.3.2B.3.1.1-</w:t>
      </w:r>
      <w:r w:rsidRPr="007B4467">
        <w:rPr>
          <w:rFonts w:eastAsia="SimSun"/>
          <w:lang w:eastAsia="zh-CN"/>
        </w:rPr>
        <w:t>3</w:t>
      </w:r>
      <w:r w:rsidRPr="007B4467">
        <w:t xml:space="preserve">: </w:t>
      </w:r>
      <w:r w:rsidRPr="007B4467">
        <w:rPr>
          <w:lang w:eastAsia="zh-CN"/>
        </w:rPr>
        <w:t>Inter-band NE-DC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PC3 UE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7B4467"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7B4467" w:rsidRDefault="00DC2791" w:rsidP="00452594">
            <w:pPr>
              <w:pStyle w:val="TAH"/>
            </w:pPr>
            <w:r w:rsidRPr="007B4467">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7B4467" w:rsidRDefault="00DC2791" w:rsidP="00452594">
            <w:pPr>
              <w:pStyle w:val="TAH"/>
            </w:pPr>
            <w:r w:rsidRPr="007B4467">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7B4467" w:rsidRDefault="00DC2791" w:rsidP="00452594">
            <w:pPr>
              <w:pStyle w:val="TAH"/>
            </w:pPr>
            <w:r w:rsidRPr="007B4467">
              <w:rPr>
                <w:lang w:eastAsia="zh-CN"/>
              </w:rPr>
              <w:t>Inter-band NE-DC within FR1 (two bands)</w:t>
            </w:r>
            <w:r w:rsidRPr="007B4467">
              <w:rPr>
                <w:rFonts w:eastAsia="SimSun"/>
                <w:lang w:eastAsia="zh-CN"/>
              </w:rPr>
              <w:t xml:space="preserve"> </w:t>
            </w:r>
            <w:r w:rsidRPr="007B4467">
              <w:rPr>
                <w:lang w:eastAsia="zh-CN"/>
              </w:rPr>
              <w:t xml:space="preserve">PC3 UE </w:t>
            </w:r>
            <w:r w:rsidRPr="007B4467">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7B4467" w:rsidRDefault="00DC2791"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7B4467" w:rsidRDefault="00DC2791" w:rsidP="00452594">
            <w:pPr>
              <w:pStyle w:val="TAH"/>
            </w:pPr>
            <w:r w:rsidRPr="007B4467">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7B4467" w:rsidRDefault="00DC2791" w:rsidP="00452594">
            <w:pPr>
              <w:pStyle w:val="TAH"/>
            </w:pPr>
            <w:r w:rsidRPr="007B4467">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7B4467" w:rsidRDefault="00DC2791" w:rsidP="00452594">
            <w:pPr>
              <w:pStyle w:val="TAH"/>
            </w:pPr>
            <w:r w:rsidRPr="007B4467">
              <w:t>Comments</w:t>
            </w:r>
          </w:p>
        </w:tc>
      </w:tr>
      <w:tr w:rsidR="00DC2791" w:rsidRPr="007B4467"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7B4467" w:rsidRDefault="00DC2791" w:rsidP="00452594">
            <w:pPr>
              <w:pStyle w:val="TAC"/>
              <w:rPr>
                <w:lang w:eastAsia="zh-CN"/>
              </w:rPr>
            </w:pPr>
            <w:r w:rsidRPr="007B4467">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3A</w:t>
            </w:r>
          </w:p>
          <w:p w14:paraId="1127A4DA" w14:textId="77777777" w:rsidR="00DC2791" w:rsidRPr="007B4467" w:rsidRDefault="00DC2791" w:rsidP="00452594">
            <w:pPr>
              <w:pStyle w:val="TAC"/>
              <w:rPr>
                <w:rFonts w:cs="Arial"/>
                <w:szCs w:val="18"/>
                <w:lang w:eastAsia="zh-Hans"/>
              </w:rPr>
            </w:pPr>
            <w:r w:rsidRPr="007B4467">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7B4467" w:rsidRDefault="00DC2791" w:rsidP="00452594">
            <w:pPr>
              <w:pStyle w:val="TAL"/>
              <w:rPr>
                <w:lang w:eastAsia="zh-CN"/>
              </w:rPr>
            </w:pPr>
            <w:r w:rsidRPr="007B4467">
              <w:rPr>
                <w:lang w:eastAsia="zh-CN"/>
              </w:rPr>
              <w:t xml:space="preserve">NR Frequency band: </w:t>
            </w:r>
            <w:r w:rsidRPr="007B4467">
              <w:t>703–748 MHz</w:t>
            </w:r>
            <w:r w:rsidRPr="007B4467">
              <w:rPr>
                <w:lang w:eastAsia="zh-CN"/>
              </w:rPr>
              <w:t xml:space="preserve"> (UL),</w:t>
            </w:r>
            <w:r w:rsidRPr="007B4467">
              <w:t>758 MHz–803</w:t>
            </w:r>
            <w:r w:rsidRPr="007B4467">
              <w:rPr>
                <w:lang w:eastAsia="zh-CN"/>
              </w:rPr>
              <w:t xml:space="preserve"> MHz (DL)</w:t>
            </w:r>
          </w:p>
          <w:p w14:paraId="4DCF6D68" w14:textId="77777777" w:rsidR="00DC2791" w:rsidRPr="007B4467" w:rsidRDefault="00DC2791" w:rsidP="00452594">
            <w:pPr>
              <w:pStyle w:val="TAL"/>
              <w:rPr>
                <w:lang w:eastAsia="zh-CN"/>
              </w:rPr>
            </w:pPr>
            <w:r w:rsidRPr="007B4467">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7B4467" w:rsidRDefault="00DC2791" w:rsidP="0045259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7B4467" w:rsidRDefault="00DC2791" w:rsidP="00452594">
            <w:pPr>
              <w:pStyle w:val="TAC"/>
              <w:rPr>
                <w:lang w:eastAsia="zh-TW"/>
              </w:rPr>
            </w:pPr>
            <w:r w:rsidRPr="007B4467">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C34919E" w:rsidR="00DC2791" w:rsidRPr="007B4467" w:rsidRDefault="00DC2791" w:rsidP="00452594">
            <w:pPr>
              <w:pStyle w:val="TAC"/>
            </w:pPr>
            <w:r w:rsidRPr="007B4467">
              <w:t>pc_nrBand28_Band3_PC3_Supp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7B4467" w:rsidRDefault="00DC2791" w:rsidP="00452594">
            <w:pPr>
              <w:pStyle w:val="TAC"/>
              <w:rPr>
                <w:rFonts w:cs="Arial"/>
                <w:szCs w:val="18"/>
                <w:highlight w:val="yellow"/>
                <w:lang w:eastAsia="zh-Hans"/>
              </w:rPr>
            </w:pPr>
          </w:p>
        </w:tc>
      </w:tr>
      <w:tr w:rsidR="00DC2791" w:rsidRPr="007B4467"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7B4467" w:rsidRDefault="00DC2791" w:rsidP="00452594">
            <w:pPr>
              <w:pStyle w:val="TAC"/>
              <w:rPr>
                <w:lang w:eastAsia="zh-CN"/>
              </w:rPr>
            </w:pPr>
            <w:r w:rsidRPr="007B4467">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39A</w:t>
            </w:r>
          </w:p>
          <w:p w14:paraId="1C1B754D" w14:textId="77777777" w:rsidR="00DC2791" w:rsidRPr="007B4467" w:rsidRDefault="00DC2791" w:rsidP="00452594">
            <w:pPr>
              <w:pStyle w:val="TAC"/>
              <w:rPr>
                <w:rFonts w:eastAsia="Calibri" w:cs="Arial"/>
                <w:szCs w:val="18"/>
                <w:lang w:eastAsia="fi-FI"/>
              </w:rPr>
            </w:pPr>
            <w:r w:rsidRPr="007B4467">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7B4467" w:rsidRDefault="00DC2791" w:rsidP="00452594">
            <w:pPr>
              <w:pStyle w:val="TAL"/>
              <w:rPr>
                <w:lang w:eastAsia="zh-CN"/>
              </w:rPr>
            </w:pPr>
            <w:r w:rsidRPr="007B4467">
              <w:rPr>
                <w:lang w:eastAsia="zh-CN"/>
              </w:rPr>
              <w:t xml:space="preserve">NR Frequency band: </w:t>
            </w:r>
            <w:r w:rsidRPr="007B4467">
              <w:t>703–748 MHz</w:t>
            </w:r>
            <w:r w:rsidRPr="007B4467">
              <w:rPr>
                <w:lang w:eastAsia="zh-CN"/>
              </w:rPr>
              <w:t xml:space="preserve"> (UL),</w:t>
            </w:r>
            <w:r w:rsidRPr="007B4467">
              <w:t>758 MHz–803</w:t>
            </w:r>
            <w:r w:rsidRPr="007B4467">
              <w:rPr>
                <w:lang w:eastAsia="zh-CN"/>
              </w:rPr>
              <w:t xml:space="preserve"> MHz (DL)</w:t>
            </w:r>
          </w:p>
          <w:p w14:paraId="31B8879C" w14:textId="77777777" w:rsidR="00DC2791" w:rsidRPr="007B4467" w:rsidRDefault="00DC2791" w:rsidP="0045259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7B4467" w:rsidRDefault="00DC2791" w:rsidP="0045259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7B4467" w:rsidRDefault="00DC2791" w:rsidP="00452594">
            <w:pPr>
              <w:pStyle w:val="TAC"/>
              <w:rPr>
                <w:lang w:eastAsia="zh-TW"/>
              </w:rPr>
            </w:pPr>
            <w:r w:rsidRPr="007B4467">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07C35F40" w:rsidR="00DC2791" w:rsidRPr="007B4467" w:rsidRDefault="00DC2791" w:rsidP="00452594">
            <w:pPr>
              <w:pStyle w:val="TAC"/>
            </w:pPr>
            <w:r w:rsidRPr="007B4467">
              <w:t>pc_nrBand28_Band39_PC3_Supp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7B4467" w:rsidRDefault="00DC2791" w:rsidP="00452594">
            <w:pPr>
              <w:pStyle w:val="TAC"/>
              <w:rPr>
                <w:rFonts w:cs="Arial"/>
                <w:szCs w:val="18"/>
                <w:highlight w:val="yellow"/>
                <w:lang w:eastAsia="zh-Hans"/>
              </w:rPr>
            </w:pPr>
          </w:p>
        </w:tc>
      </w:tr>
    </w:tbl>
    <w:p w14:paraId="1D2246C6" w14:textId="77777777" w:rsidR="00DC2791" w:rsidRPr="007B4467" w:rsidRDefault="00DC2791" w:rsidP="00DC2791">
      <w:pPr>
        <w:rPr>
          <w:lang w:eastAsia="zh-CN"/>
        </w:rPr>
      </w:pPr>
    </w:p>
    <w:p w14:paraId="4701E036" w14:textId="77777777" w:rsidR="00DC2791" w:rsidRPr="007B4467" w:rsidRDefault="00DC2791" w:rsidP="00DC2791">
      <w:pPr>
        <w:pStyle w:val="TH"/>
        <w:rPr>
          <w:rFonts w:eastAsia="PMingLiU"/>
        </w:rPr>
      </w:pPr>
      <w:r w:rsidRPr="007B4467">
        <w:rPr>
          <w:rFonts w:eastAsia="PMingLiU"/>
        </w:rPr>
        <w:t xml:space="preserve">Table </w:t>
      </w:r>
      <w:r w:rsidRPr="007B4467">
        <w:t>A.4.3.2B.3.1</w:t>
      </w:r>
      <w:r w:rsidRPr="007B4467">
        <w:rPr>
          <w:lang w:eastAsia="zh-CN"/>
        </w:rPr>
        <w:t>.1</w:t>
      </w:r>
      <w:r w:rsidRPr="007B4467">
        <w:t>-</w:t>
      </w:r>
      <w:r w:rsidRPr="007B4467">
        <w:rPr>
          <w:lang w:eastAsia="zh-CN"/>
        </w:rPr>
        <w:t>3a</w:t>
      </w:r>
      <w:r w:rsidRPr="007B4467">
        <w:rPr>
          <w:rFonts w:eastAsia="PMingLiU"/>
        </w:rPr>
        <w:t xml:space="preserve">: </w:t>
      </w:r>
      <w:r w:rsidRPr="007B4467">
        <w:rPr>
          <w:lang w:eastAsia="zh-CN"/>
        </w:rPr>
        <w:t>Inter-band NE-DC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7B4467"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7B4467" w:rsidRDefault="00DC2791" w:rsidP="00452594">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7B4467" w:rsidRDefault="00DC2791" w:rsidP="00452594">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7B4467" w:rsidRDefault="00DC2791" w:rsidP="00452594">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7B4467" w:rsidRDefault="00DC2791" w:rsidP="00452594">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7B4467" w:rsidRDefault="00DC2791" w:rsidP="0045259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7B4467" w:rsidRDefault="00DC2791" w:rsidP="0045259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7B4467" w:rsidRDefault="00DC2791" w:rsidP="00452594">
            <w:pPr>
              <w:pStyle w:val="TAH"/>
              <w:rPr>
                <w:lang w:eastAsia="zh-CN"/>
              </w:rPr>
            </w:pPr>
            <w:r w:rsidRPr="007B4467">
              <w:t>Supported</w:t>
            </w:r>
            <w:r w:rsidRPr="007B4467">
              <w:rPr>
                <w:lang w:eastAsia="zh-CN"/>
              </w:rPr>
              <w:t xml:space="preserve"> </w:t>
            </w:r>
            <w:r w:rsidRPr="007B4467">
              <w:t>NR part power class</w:t>
            </w:r>
          </w:p>
        </w:tc>
      </w:tr>
      <w:tr w:rsidR="00DC2791" w:rsidRPr="007B4467"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7B4467" w:rsidRDefault="00DC2791" w:rsidP="00452594">
            <w:pPr>
              <w:pStyle w:val="TAC"/>
              <w:rPr>
                <w:lang w:eastAsia="zh-CN"/>
              </w:rPr>
            </w:pPr>
            <w:r w:rsidRPr="007B4467">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3A</w:t>
            </w:r>
          </w:p>
          <w:p w14:paraId="66BD3029" w14:textId="77777777" w:rsidR="00DC2791" w:rsidRPr="007B4467" w:rsidRDefault="00DC2791" w:rsidP="00452594">
            <w:pPr>
              <w:pStyle w:val="TAC"/>
              <w:rPr>
                <w:rFonts w:cs="Arial"/>
                <w:szCs w:val="18"/>
                <w:lang w:eastAsia="ja-JP"/>
              </w:rPr>
            </w:pPr>
            <w:r w:rsidRPr="007B4467">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7B4467" w:rsidRDefault="00DC2791" w:rsidP="00452594">
            <w:pPr>
              <w:pStyle w:val="TAC"/>
              <w:rPr>
                <w:lang w:eastAsia="zh-CN"/>
              </w:rPr>
            </w:pPr>
            <w:r w:rsidRPr="007B4467">
              <w:rPr>
                <w:rFonts w:cs="Arial"/>
                <w:szCs w:val="18"/>
                <w:lang w:eastAsia="ja-JP"/>
              </w:rPr>
              <w:t>DC_</w:t>
            </w:r>
            <w:r w:rsidRPr="007B4467">
              <w:rPr>
                <w:rFonts w:cs="Arial"/>
                <w:lang w:eastAsia="zh-CN"/>
              </w:rPr>
              <w:t>n28</w:t>
            </w:r>
            <w:r w:rsidRPr="007B4467">
              <w:rPr>
                <w:rFonts w:cs="Arial"/>
                <w:lang w:eastAsia="fi-FI"/>
              </w:rPr>
              <w:t>A_</w:t>
            </w:r>
            <w:r w:rsidRPr="007B4467">
              <w:rPr>
                <w:rFonts w:cs="Arial"/>
                <w:lang w:eastAsia="zh-CN"/>
              </w:rPr>
              <w:t>3A</w:t>
            </w:r>
            <w:r w:rsidRPr="007B4467">
              <w:t xml:space="preserve"> NR part power class</w:t>
            </w:r>
          </w:p>
          <w:p w14:paraId="6D10CDB0" w14:textId="77777777" w:rsidR="00DC2791" w:rsidRPr="007B4467" w:rsidRDefault="00DC2791" w:rsidP="00452594">
            <w:pPr>
              <w:pStyle w:val="TAC"/>
              <w:rPr>
                <w:rFonts w:cs="Arial"/>
                <w:szCs w:val="18"/>
                <w:lang w:eastAsia="ja-JP"/>
              </w:rPr>
            </w:pPr>
            <w:r w:rsidRPr="007B4467">
              <w:rPr>
                <w:rFonts w:cs="Arial"/>
                <w:szCs w:val="18"/>
                <w:lang w:eastAsia="ja-JP"/>
              </w:rPr>
              <w:t>DC_</w:t>
            </w:r>
            <w:r w:rsidRPr="007B4467">
              <w:rPr>
                <w:rFonts w:eastAsia="Calibri" w:cs="Arial"/>
                <w:szCs w:val="18"/>
                <w:lang w:eastAsia="fi-FI"/>
              </w:rPr>
              <w:t>n28A_3C</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7B4467" w:rsidRDefault="00DC2791" w:rsidP="00452594">
            <w:pPr>
              <w:pStyle w:val="TAC"/>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7B4467" w:rsidRDefault="00DC2791" w:rsidP="00452594">
            <w:pPr>
              <w:pStyle w:val="TAC"/>
              <w:rPr>
                <w:lang w:eastAsia="zh-TW"/>
              </w:rPr>
            </w:pPr>
            <w:r w:rsidRPr="007B4467">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7B4467" w:rsidRDefault="00DC2791" w:rsidP="00452594">
            <w:pPr>
              <w:pStyle w:val="TAC"/>
            </w:pPr>
            <w:r w:rsidRPr="007B4467">
              <w:t>pc_nrBand28_Band3_powerClassNRPart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7B4467" w:rsidRDefault="00DC2791" w:rsidP="00452594">
            <w:pPr>
              <w:pStyle w:val="TAC"/>
              <w:rPr>
                <w:lang w:eastAsia="zh-CN"/>
              </w:rPr>
            </w:pPr>
          </w:p>
        </w:tc>
      </w:tr>
      <w:tr w:rsidR="00DC2791" w:rsidRPr="007B4467"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7B4467" w:rsidRDefault="00DC2791" w:rsidP="00452594">
            <w:pPr>
              <w:pStyle w:val="TAC"/>
              <w:rPr>
                <w:lang w:eastAsia="zh-CN"/>
              </w:rPr>
            </w:pPr>
            <w:r w:rsidRPr="007B4467">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39A</w:t>
            </w:r>
          </w:p>
          <w:p w14:paraId="50EAC27C" w14:textId="77777777" w:rsidR="00DC2791" w:rsidRPr="007B4467" w:rsidRDefault="00DC2791" w:rsidP="00452594">
            <w:pPr>
              <w:pStyle w:val="TAC"/>
              <w:rPr>
                <w:rFonts w:eastAsia="Calibri" w:cs="Arial"/>
                <w:szCs w:val="18"/>
                <w:lang w:eastAsia="fi-FI"/>
              </w:rPr>
            </w:pPr>
            <w:r w:rsidRPr="007B4467">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7B4467" w:rsidRDefault="00DC2791" w:rsidP="00452594">
            <w:pPr>
              <w:pStyle w:val="TAC"/>
              <w:rPr>
                <w:lang w:eastAsia="zh-CN"/>
              </w:rPr>
            </w:pPr>
            <w:r w:rsidRPr="007B4467">
              <w:rPr>
                <w:rFonts w:cs="Arial"/>
                <w:szCs w:val="18"/>
                <w:lang w:eastAsia="ja-JP"/>
              </w:rPr>
              <w:t>DC_</w:t>
            </w:r>
            <w:r w:rsidRPr="007B4467">
              <w:rPr>
                <w:rFonts w:cs="Arial"/>
                <w:lang w:eastAsia="zh-CN"/>
              </w:rPr>
              <w:t>n28</w:t>
            </w:r>
            <w:r w:rsidRPr="007B4467">
              <w:rPr>
                <w:rFonts w:cs="Arial"/>
                <w:lang w:eastAsia="fi-FI"/>
              </w:rPr>
              <w:t>A_</w:t>
            </w:r>
            <w:r w:rsidRPr="007B4467">
              <w:rPr>
                <w:rFonts w:cs="Arial"/>
                <w:lang w:eastAsia="zh-CN"/>
              </w:rPr>
              <w:t>39A</w:t>
            </w:r>
            <w:r w:rsidRPr="007B4467">
              <w:t xml:space="preserve"> NR part power class</w:t>
            </w:r>
          </w:p>
          <w:p w14:paraId="35B3F292" w14:textId="77777777" w:rsidR="00DC2791" w:rsidRPr="007B4467" w:rsidRDefault="00DC2791" w:rsidP="00452594">
            <w:pPr>
              <w:pStyle w:val="TAC"/>
              <w:rPr>
                <w:rFonts w:cs="Arial"/>
                <w:szCs w:val="18"/>
                <w:lang w:eastAsia="ja-JP"/>
              </w:rPr>
            </w:pPr>
            <w:r w:rsidRPr="007B4467">
              <w:rPr>
                <w:rFonts w:cs="Arial"/>
                <w:szCs w:val="18"/>
                <w:lang w:eastAsia="ja-JP"/>
              </w:rPr>
              <w:t>DC_</w:t>
            </w:r>
            <w:r w:rsidRPr="007B4467">
              <w:rPr>
                <w:rFonts w:eastAsia="Calibri" w:cs="Arial"/>
                <w:szCs w:val="18"/>
                <w:lang w:eastAsia="fi-FI"/>
              </w:rPr>
              <w:t>n28A_39C</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7B4467" w:rsidRDefault="00DC2791" w:rsidP="00452594">
            <w:pPr>
              <w:pStyle w:val="TAC"/>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7B4467" w:rsidRDefault="00DC2791" w:rsidP="00452594">
            <w:pPr>
              <w:pStyle w:val="TAC"/>
              <w:rPr>
                <w:lang w:eastAsia="zh-TW"/>
              </w:rPr>
            </w:pPr>
            <w:r w:rsidRPr="007B4467">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7B4467" w:rsidRDefault="00DC2791" w:rsidP="00452594">
            <w:pPr>
              <w:pStyle w:val="TAC"/>
            </w:pPr>
            <w:r w:rsidRPr="007B4467">
              <w:t>pc_nrBand28_Band39_powerClassNRPart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7B4467" w:rsidRDefault="00DC2791" w:rsidP="00452594">
            <w:pPr>
              <w:pStyle w:val="TAC"/>
              <w:rPr>
                <w:lang w:eastAsia="zh-CN"/>
              </w:rPr>
            </w:pPr>
          </w:p>
        </w:tc>
      </w:tr>
    </w:tbl>
    <w:p w14:paraId="28E39B2E" w14:textId="77777777" w:rsidR="00DC2791" w:rsidRPr="007B4467" w:rsidRDefault="00DC2791" w:rsidP="00DC2791"/>
    <w:p w14:paraId="3EC4EF48" w14:textId="77777777" w:rsidR="00DC2791" w:rsidRPr="007B4467" w:rsidRDefault="00DC2791" w:rsidP="00DC2791">
      <w:pPr>
        <w:pStyle w:val="TH"/>
      </w:pPr>
      <w:r w:rsidRPr="007B4467">
        <w:t>Table A.4.3.2B.3.1.1-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7B4467"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7B4467" w:rsidRDefault="00DC2791" w:rsidP="0045259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7B4467" w:rsidRDefault="00DC2791" w:rsidP="00452594">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7B4467" w:rsidRDefault="00DC2791" w:rsidP="00452594">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7B4467" w:rsidRDefault="00DC2791" w:rsidP="00452594">
            <w:pPr>
              <w:pStyle w:val="TAH"/>
            </w:pPr>
            <w:r w:rsidRPr="007B4467">
              <w:t>Comments</w:t>
            </w:r>
          </w:p>
        </w:tc>
      </w:tr>
      <w:tr w:rsidR="00DC2791" w:rsidRPr="007B4467"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7B4467" w:rsidRDefault="00DC2791" w:rsidP="0045259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7B4467" w:rsidRDefault="00DC2791" w:rsidP="00452594">
            <w:pPr>
              <w:pStyle w:val="TAL"/>
            </w:pPr>
            <w:r w:rsidRPr="007B4467">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7B4467" w:rsidRDefault="00DC2791" w:rsidP="00452594">
            <w:pPr>
              <w:pStyle w:val="TAC"/>
            </w:pPr>
            <w:r w:rsidRPr="007B4467">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7B4467" w:rsidRDefault="00DC2791" w:rsidP="00452594">
            <w:pPr>
              <w:pStyle w:val="TAC"/>
            </w:pPr>
            <w:r w:rsidRPr="007B4467">
              <w:t>Applicable to the bands in Table A.4.3.2B.3.1.1-3</w:t>
            </w:r>
          </w:p>
        </w:tc>
      </w:tr>
    </w:tbl>
    <w:p w14:paraId="742009EC" w14:textId="77777777" w:rsidR="00DC2791" w:rsidRPr="007B4467" w:rsidRDefault="00DC2791" w:rsidP="00DC2791"/>
    <w:p w14:paraId="5E26C6F7" w14:textId="443CDFF4" w:rsidR="00195F47" w:rsidRPr="007B4467" w:rsidRDefault="00195F47" w:rsidP="00665DE5">
      <w:pPr>
        <w:pStyle w:val="Heading3"/>
      </w:pPr>
      <w:bookmarkStart w:id="952" w:name="_Toc100147739"/>
      <w:bookmarkStart w:id="953" w:name="_Toc106741011"/>
      <w:bookmarkStart w:id="954" w:name="_Toc114916367"/>
      <w:bookmarkStart w:id="955" w:name="_Toc194512971"/>
      <w:r w:rsidRPr="007B4467">
        <w:t>A.4.3.2C</w:t>
      </w:r>
      <w:r w:rsidR="00665DE5" w:rsidRPr="007B4467">
        <w:tab/>
      </w:r>
      <w:r w:rsidRPr="007B4467">
        <w:t>NR SUL Physical Layer Baseline Implementation Capabilities</w:t>
      </w:r>
      <w:bookmarkEnd w:id="929"/>
      <w:bookmarkEnd w:id="930"/>
      <w:bookmarkEnd w:id="931"/>
      <w:bookmarkEnd w:id="932"/>
      <w:bookmarkEnd w:id="933"/>
      <w:bookmarkEnd w:id="952"/>
      <w:bookmarkEnd w:id="953"/>
      <w:bookmarkEnd w:id="954"/>
      <w:bookmarkEnd w:id="955"/>
    </w:p>
    <w:p w14:paraId="12C2CC85" w14:textId="77777777" w:rsidR="008F6674" w:rsidRPr="007B4467" w:rsidRDefault="008F6674" w:rsidP="008F6674">
      <w:pPr>
        <w:pStyle w:val="NO"/>
      </w:pPr>
      <w:bookmarkStart w:id="956" w:name="_Toc68089620"/>
      <w:bookmarkStart w:id="957" w:name="_Toc69067741"/>
      <w:bookmarkStart w:id="958" w:name="_Toc75383289"/>
      <w:bookmarkStart w:id="959" w:name="_Toc83706937"/>
      <w:bookmarkStart w:id="960" w:name="_Toc90491642"/>
      <w:bookmarkStart w:id="961" w:name="_Toc100147740"/>
      <w:bookmarkStart w:id="962" w:name="_Toc106741012"/>
      <w:bookmarkStart w:id="963" w:name="_Toc114916368"/>
      <w:r w:rsidRPr="007B4467">
        <w:t>NOTE:</w:t>
      </w:r>
      <w:r w:rsidRPr="007B4467">
        <w:tab/>
        <w:t>See Annex B for status of completed NR SUL configurations in this version of 3GPP UE conformance test specifications.</w:t>
      </w:r>
    </w:p>
    <w:p w14:paraId="0F69CC65" w14:textId="773D74EC" w:rsidR="008A1CB4" w:rsidRPr="007B4467" w:rsidRDefault="008A1CB4" w:rsidP="008A1CB4">
      <w:pPr>
        <w:pStyle w:val="Heading4"/>
      </w:pPr>
      <w:bookmarkStart w:id="964" w:name="_Toc194512972"/>
      <w:r w:rsidRPr="007B4467">
        <w:t>A.4.3.2C.1</w:t>
      </w:r>
      <w:r w:rsidRPr="007B4467">
        <w:tab/>
        <w:t xml:space="preserve">General </w:t>
      </w:r>
      <w:r w:rsidR="006B5776" w:rsidRPr="007B4467">
        <w:t>NR SUL</w:t>
      </w:r>
      <w:r w:rsidRPr="007B4467">
        <w:t xml:space="preserve"> capabilities</w:t>
      </w:r>
      <w:bookmarkEnd w:id="956"/>
      <w:bookmarkEnd w:id="957"/>
      <w:bookmarkEnd w:id="958"/>
      <w:bookmarkEnd w:id="959"/>
      <w:bookmarkEnd w:id="960"/>
      <w:bookmarkEnd w:id="961"/>
      <w:bookmarkEnd w:id="962"/>
      <w:bookmarkEnd w:id="963"/>
      <w:bookmarkEnd w:id="964"/>
    </w:p>
    <w:p w14:paraId="05E60BE4" w14:textId="77777777" w:rsidR="006B5776" w:rsidRPr="007B4467" w:rsidRDefault="006B5776" w:rsidP="006B5776">
      <w:pPr>
        <w:pStyle w:val="TH"/>
        <w:ind w:left="567"/>
      </w:pPr>
      <w:r w:rsidRPr="007B4467">
        <w:t>Table A.4.3.2</w:t>
      </w:r>
      <w:r w:rsidRPr="007B4467">
        <w:rPr>
          <w:lang w:eastAsia="zh-CN"/>
        </w:rPr>
        <w:t>C</w:t>
      </w:r>
      <w:r w:rsidRPr="007B4467">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7B4467" w14:paraId="6648B6F0"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7B4467" w:rsidRDefault="006B5776">
            <w:pPr>
              <w:pStyle w:val="TAH"/>
            </w:pPr>
            <w:r w:rsidRPr="007B4467">
              <w:t>Item</w:t>
            </w:r>
          </w:p>
        </w:tc>
        <w:tc>
          <w:tcPr>
            <w:tcW w:w="2646" w:type="dxa"/>
            <w:tcBorders>
              <w:top w:val="single" w:sz="4" w:space="0" w:color="auto"/>
              <w:left w:val="single" w:sz="4" w:space="0" w:color="auto"/>
              <w:bottom w:val="single" w:sz="4" w:space="0" w:color="auto"/>
              <w:right w:val="single" w:sz="4" w:space="0" w:color="auto"/>
            </w:tcBorders>
            <w:hideMark/>
          </w:tcPr>
          <w:p w14:paraId="1D12E809" w14:textId="77777777" w:rsidR="006B5776" w:rsidRPr="007B4467" w:rsidRDefault="006B5776">
            <w:pPr>
              <w:pStyle w:val="TAH"/>
            </w:pPr>
            <w:r w:rsidRPr="007B4467">
              <w:t>Bandwidth Class</w:t>
            </w:r>
          </w:p>
        </w:tc>
        <w:tc>
          <w:tcPr>
            <w:tcW w:w="1702" w:type="dxa"/>
            <w:tcBorders>
              <w:top w:val="single" w:sz="4" w:space="0" w:color="auto"/>
              <w:left w:val="single" w:sz="4" w:space="0" w:color="auto"/>
              <w:bottom w:val="single" w:sz="4" w:space="0" w:color="auto"/>
              <w:right w:val="single" w:sz="4" w:space="0" w:color="auto"/>
            </w:tcBorders>
            <w:hideMark/>
          </w:tcPr>
          <w:p w14:paraId="795C6899" w14:textId="77777777" w:rsidR="006B5776" w:rsidRPr="007B4467" w:rsidRDefault="006B5776">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hideMark/>
          </w:tcPr>
          <w:p w14:paraId="6925B2C9" w14:textId="77777777" w:rsidR="006B5776" w:rsidRPr="007B4467" w:rsidRDefault="006B5776">
            <w:pPr>
              <w:pStyle w:val="TAH"/>
            </w:pPr>
            <w:r w:rsidRPr="007B4467">
              <w:t>Comments</w:t>
            </w:r>
          </w:p>
        </w:tc>
      </w:tr>
      <w:tr w:rsidR="006B5776" w:rsidRPr="007B4467" w14:paraId="3ECA559A"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7B4467" w:rsidRDefault="006B5776">
            <w:pPr>
              <w:pStyle w:val="TAC"/>
            </w:pPr>
            <w:r w:rsidRPr="007B4467">
              <w:t>1</w:t>
            </w:r>
          </w:p>
        </w:tc>
        <w:tc>
          <w:tcPr>
            <w:tcW w:w="2646" w:type="dxa"/>
            <w:tcBorders>
              <w:top w:val="single" w:sz="4" w:space="0" w:color="auto"/>
              <w:left w:val="single" w:sz="4" w:space="0" w:color="auto"/>
              <w:bottom w:val="single" w:sz="4" w:space="0" w:color="auto"/>
              <w:right w:val="single" w:sz="4" w:space="0" w:color="auto"/>
            </w:tcBorders>
            <w:hideMark/>
          </w:tcPr>
          <w:p w14:paraId="04F3B24F" w14:textId="77777777" w:rsidR="006B5776" w:rsidRPr="007B4467" w:rsidRDefault="006B5776">
            <w:pPr>
              <w:pStyle w:val="TAL"/>
            </w:pPr>
            <w:r w:rsidRPr="007B4467">
              <w:t>UL NR SUL with 2 carriers</w:t>
            </w:r>
          </w:p>
        </w:tc>
        <w:tc>
          <w:tcPr>
            <w:tcW w:w="1702" w:type="dxa"/>
            <w:tcBorders>
              <w:top w:val="single" w:sz="4" w:space="0" w:color="auto"/>
              <w:left w:val="single" w:sz="4" w:space="0" w:color="auto"/>
              <w:bottom w:val="single" w:sz="4" w:space="0" w:color="auto"/>
              <w:right w:val="single" w:sz="4" w:space="0" w:color="auto"/>
            </w:tcBorders>
            <w:hideMark/>
          </w:tcPr>
          <w:p w14:paraId="140C403E" w14:textId="77777777" w:rsidR="006B5776" w:rsidRPr="007B4467" w:rsidRDefault="006B5776">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35093F33" w14:textId="77777777" w:rsidR="006B5776" w:rsidRPr="007B4467" w:rsidRDefault="006B5776">
            <w:pPr>
              <w:pStyle w:val="TAL"/>
            </w:pPr>
          </w:p>
        </w:tc>
      </w:tr>
      <w:tr w:rsidR="006B5776" w:rsidRPr="007B4467" w14:paraId="436618B8"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7B4467" w:rsidRDefault="006B5776">
            <w:pPr>
              <w:pStyle w:val="TAC"/>
            </w:pPr>
            <w:r w:rsidRPr="007B4467">
              <w:t>2</w:t>
            </w:r>
          </w:p>
        </w:tc>
        <w:tc>
          <w:tcPr>
            <w:tcW w:w="2646" w:type="dxa"/>
            <w:tcBorders>
              <w:top w:val="single" w:sz="4" w:space="0" w:color="auto"/>
              <w:left w:val="single" w:sz="4" w:space="0" w:color="auto"/>
              <w:bottom w:val="single" w:sz="4" w:space="0" w:color="auto"/>
              <w:right w:val="single" w:sz="4" w:space="0" w:color="auto"/>
            </w:tcBorders>
            <w:hideMark/>
          </w:tcPr>
          <w:p w14:paraId="669074D8" w14:textId="77777777" w:rsidR="006B5776" w:rsidRPr="007B4467" w:rsidRDefault="006B5776">
            <w:pPr>
              <w:pStyle w:val="TAL"/>
            </w:pPr>
            <w:r w:rsidRPr="007B4467">
              <w:t>UL NR SUL with 3 carriers</w:t>
            </w:r>
          </w:p>
        </w:tc>
        <w:tc>
          <w:tcPr>
            <w:tcW w:w="1702" w:type="dxa"/>
            <w:tcBorders>
              <w:top w:val="single" w:sz="4" w:space="0" w:color="auto"/>
              <w:left w:val="single" w:sz="4" w:space="0" w:color="auto"/>
              <w:bottom w:val="single" w:sz="4" w:space="0" w:color="auto"/>
              <w:right w:val="single" w:sz="4" w:space="0" w:color="auto"/>
            </w:tcBorders>
            <w:hideMark/>
          </w:tcPr>
          <w:p w14:paraId="4EDF629A" w14:textId="77777777" w:rsidR="006B5776" w:rsidRPr="007B4467" w:rsidRDefault="006B5776">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6AD68981" w14:textId="77777777" w:rsidR="006B5776" w:rsidRPr="007B4467" w:rsidRDefault="006B5776">
            <w:pPr>
              <w:pStyle w:val="TAL"/>
            </w:pPr>
          </w:p>
        </w:tc>
      </w:tr>
      <w:tr w:rsidR="00C042F8" w:rsidRPr="007B4467" w14:paraId="4F1D438C"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26BA73" w14:textId="77777777" w:rsidR="00C042F8" w:rsidRPr="007B4467" w:rsidRDefault="00C042F8" w:rsidP="00973659">
            <w:pPr>
              <w:pStyle w:val="TAC"/>
            </w:pPr>
            <w:r w:rsidRPr="007B4467">
              <w:t>3</w:t>
            </w:r>
          </w:p>
        </w:tc>
        <w:tc>
          <w:tcPr>
            <w:tcW w:w="2646" w:type="dxa"/>
            <w:tcBorders>
              <w:top w:val="single" w:sz="4" w:space="0" w:color="auto"/>
              <w:left w:val="single" w:sz="4" w:space="0" w:color="auto"/>
              <w:bottom w:val="single" w:sz="4" w:space="0" w:color="auto"/>
              <w:right w:val="single" w:sz="4" w:space="0" w:color="auto"/>
            </w:tcBorders>
            <w:hideMark/>
          </w:tcPr>
          <w:p w14:paraId="54CBB421" w14:textId="77777777" w:rsidR="00C042F8" w:rsidRPr="007B4467" w:rsidRDefault="00C042F8" w:rsidP="00973659">
            <w:pPr>
              <w:pStyle w:val="TAL"/>
            </w:pPr>
            <w:r w:rsidRPr="007B4467">
              <w:t>UL NR SUL with 4 carriers</w:t>
            </w:r>
          </w:p>
        </w:tc>
        <w:tc>
          <w:tcPr>
            <w:tcW w:w="1702" w:type="dxa"/>
            <w:tcBorders>
              <w:top w:val="single" w:sz="4" w:space="0" w:color="auto"/>
              <w:left w:val="single" w:sz="4" w:space="0" w:color="auto"/>
              <w:bottom w:val="single" w:sz="4" w:space="0" w:color="auto"/>
              <w:right w:val="single" w:sz="4" w:space="0" w:color="auto"/>
            </w:tcBorders>
            <w:hideMark/>
          </w:tcPr>
          <w:p w14:paraId="25CA347A" w14:textId="77777777" w:rsidR="00C042F8" w:rsidRPr="007B4467" w:rsidRDefault="00C042F8" w:rsidP="00973659">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594BE1AB" w14:textId="77777777" w:rsidR="00C042F8" w:rsidRPr="007B4467" w:rsidRDefault="00C042F8" w:rsidP="00973659">
            <w:pPr>
              <w:pStyle w:val="TAL"/>
            </w:pPr>
          </w:p>
        </w:tc>
      </w:tr>
    </w:tbl>
    <w:p w14:paraId="68D2FD41" w14:textId="0BBB7940" w:rsidR="008A1CB4" w:rsidRPr="007B4467" w:rsidRDefault="008A1CB4" w:rsidP="008A1CB4">
      <w:pPr>
        <w:rPr>
          <w:lang w:eastAsia="zh-CN"/>
        </w:rPr>
      </w:pPr>
    </w:p>
    <w:p w14:paraId="014A9A28" w14:textId="6849DCC7" w:rsidR="008A1CB4" w:rsidRPr="007B4467" w:rsidRDefault="008A1CB4" w:rsidP="00F25979">
      <w:pPr>
        <w:pStyle w:val="Heading4"/>
      </w:pPr>
      <w:bookmarkStart w:id="965" w:name="_Toc68089621"/>
      <w:bookmarkStart w:id="966" w:name="_Toc69067742"/>
      <w:bookmarkStart w:id="967" w:name="_Toc75383290"/>
      <w:bookmarkStart w:id="968" w:name="_Toc83706938"/>
      <w:bookmarkStart w:id="969" w:name="_Toc90491643"/>
      <w:bookmarkStart w:id="970" w:name="_Toc100147741"/>
      <w:bookmarkStart w:id="971" w:name="_Toc106741013"/>
      <w:bookmarkStart w:id="972" w:name="_Toc114916369"/>
      <w:bookmarkStart w:id="973" w:name="_Toc194512973"/>
      <w:r w:rsidRPr="007B4467">
        <w:t>A.4.3.2C.2</w:t>
      </w:r>
      <w:r w:rsidR="00F25979" w:rsidRPr="007B4467">
        <w:tab/>
      </w:r>
      <w:r w:rsidRPr="007B4467">
        <w:t>SUL band combinations without CA</w:t>
      </w:r>
      <w:bookmarkEnd w:id="965"/>
      <w:bookmarkEnd w:id="966"/>
      <w:bookmarkEnd w:id="967"/>
      <w:bookmarkEnd w:id="968"/>
      <w:bookmarkEnd w:id="969"/>
      <w:bookmarkEnd w:id="970"/>
      <w:bookmarkEnd w:id="971"/>
      <w:bookmarkEnd w:id="972"/>
      <w:bookmarkEnd w:id="973"/>
    </w:p>
    <w:p w14:paraId="2608A775" w14:textId="77777777" w:rsidR="008A1CB4" w:rsidRPr="007B4467" w:rsidRDefault="008A1CB4" w:rsidP="008A1CB4">
      <w:pPr>
        <w:pStyle w:val="TH"/>
        <w:ind w:left="567"/>
      </w:pPr>
      <w:r w:rsidRPr="007B4467">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06"/>
        <w:gridCol w:w="890"/>
        <w:gridCol w:w="351"/>
        <w:gridCol w:w="2196"/>
        <w:gridCol w:w="2194"/>
        <w:gridCol w:w="2194"/>
      </w:tblGrid>
      <w:tr w:rsidR="00B70C49" w:rsidRPr="007B4467" w14:paraId="10DFB069" w14:textId="1CE48DE9" w:rsidTr="00B70C49">
        <w:trPr>
          <w:cantSplit/>
          <w:trHeight w:val="1134"/>
          <w:jc w:val="center"/>
        </w:trPr>
        <w:tc>
          <w:tcPr>
            <w:tcW w:w="938" w:type="pct"/>
            <w:tcBorders>
              <w:top w:val="single" w:sz="4" w:space="0" w:color="auto"/>
              <w:left w:val="single" w:sz="4" w:space="0" w:color="auto"/>
              <w:bottom w:val="single" w:sz="4" w:space="0" w:color="auto"/>
              <w:right w:val="single" w:sz="4" w:space="0" w:color="auto"/>
            </w:tcBorders>
            <w:hideMark/>
          </w:tcPr>
          <w:p w14:paraId="350CEC74"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lang w:eastAsia="zh-CN"/>
              </w:rPr>
              <w:t>SUL</w:t>
            </w:r>
            <w:r w:rsidRPr="007B4467">
              <w:rPr>
                <w:rFonts w:ascii="Arial" w:eastAsia="PMingLiU" w:hAnsi="Arial"/>
                <w:b/>
                <w:sz w:val="18"/>
              </w:rPr>
              <w:t xml:space="preserve"> configuration / Item</w:t>
            </w:r>
          </w:p>
          <w:p w14:paraId="4BD7DEEA"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(Note 1)</w:t>
            </w:r>
          </w:p>
        </w:tc>
        <w:tc>
          <w:tcPr>
            <w:tcW w:w="462" w:type="pct"/>
            <w:tcBorders>
              <w:top w:val="single" w:sz="4" w:space="0" w:color="auto"/>
              <w:left w:val="single" w:sz="4" w:space="0" w:color="auto"/>
              <w:bottom w:val="single" w:sz="4" w:space="0" w:color="auto"/>
              <w:right w:val="single" w:sz="4" w:space="0" w:color="auto"/>
            </w:tcBorders>
            <w:hideMark/>
          </w:tcPr>
          <w:p w14:paraId="338FA51E"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B70C49" w:rsidRPr="007B4467" w:rsidRDefault="00B70C49" w:rsidP="00B9293D">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
          <w:p w14:paraId="23C9EFBE"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c>
          <w:tcPr>
            <w:tcW w:w="1139" w:type="pct"/>
            <w:tcBorders>
              <w:top w:val="single" w:sz="4" w:space="0" w:color="auto"/>
              <w:left w:val="single" w:sz="4" w:space="0" w:color="auto"/>
              <w:bottom w:val="single" w:sz="4" w:space="0" w:color="auto"/>
              <w:right w:val="single" w:sz="4" w:space="0" w:color="auto"/>
            </w:tcBorders>
          </w:tcPr>
          <w:p w14:paraId="14FF21BF" w14:textId="5C16A56D"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Supported 1Tx-2Tx ULTxSwitching Band Pair</w:t>
            </w:r>
          </w:p>
          <w:p w14:paraId="1ABE4813"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(Note 2, 3)</w:t>
            </w:r>
          </w:p>
        </w:tc>
        <w:tc>
          <w:tcPr>
            <w:tcW w:w="1139" w:type="pct"/>
            <w:tcBorders>
              <w:top w:val="single" w:sz="4" w:space="0" w:color="auto"/>
              <w:left w:val="single" w:sz="4" w:space="0" w:color="auto"/>
              <w:bottom w:val="single" w:sz="4" w:space="0" w:color="auto"/>
              <w:right w:val="single" w:sz="4" w:space="0" w:color="auto"/>
            </w:tcBorders>
          </w:tcPr>
          <w:p w14:paraId="0433EEF8" w14:textId="77777777" w:rsidR="00B70C49" w:rsidRPr="007B4467" w:rsidRDefault="00B70C49" w:rsidP="00B70C49">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0724E12A" w14:textId="57635FDB" w:rsidR="00B70C49" w:rsidRPr="007B4467" w:rsidRDefault="00B70C49" w:rsidP="00B70C49">
            <w:pPr>
              <w:keepNext/>
              <w:keepLines/>
              <w:spacing w:after="0"/>
              <w:jc w:val="center"/>
              <w:rPr>
                <w:rFonts w:ascii="Arial" w:eastAsia="PMingLiU" w:hAnsi="Arial"/>
                <w:b/>
                <w:sz w:val="18"/>
              </w:rPr>
            </w:pPr>
            <w:r w:rsidRPr="007B4467">
              <w:rPr>
                <w:rFonts w:ascii="Arial" w:eastAsia="PMingLiU" w:hAnsi="Arial"/>
                <w:b/>
                <w:sz w:val="18"/>
              </w:rPr>
              <w:t>(Note 2, 3)</w:t>
            </w:r>
          </w:p>
        </w:tc>
      </w:tr>
      <w:tr w:rsidR="00B70C49" w:rsidRPr="007B4467" w14:paraId="388CF644" w14:textId="2CDEC09B"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99AAD4E" w14:textId="5874AAD2" w:rsidR="00B70C49" w:rsidRPr="007B4467" w:rsidRDefault="00B70C49" w:rsidP="00F65AF9">
            <w:pPr>
              <w:pStyle w:val="TAL"/>
            </w:pPr>
            <w:r w:rsidRPr="007B4467">
              <w:rPr>
                <w:lang w:eastAsia="zh-CN"/>
              </w:rPr>
              <w:t>SUL_n41A-n83A</w:t>
            </w:r>
          </w:p>
        </w:tc>
        <w:tc>
          <w:tcPr>
            <w:tcW w:w="462" w:type="pct"/>
            <w:tcBorders>
              <w:top w:val="single" w:sz="4" w:space="0" w:color="auto"/>
              <w:left w:val="single" w:sz="4" w:space="0" w:color="auto"/>
              <w:bottom w:val="single" w:sz="4" w:space="0" w:color="auto"/>
              <w:right w:val="single" w:sz="4" w:space="0" w:color="auto"/>
            </w:tcBorders>
          </w:tcPr>
          <w:p w14:paraId="0DF7461B" w14:textId="0ECA15EE" w:rsidR="00B70C49" w:rsidRPr="007B4467" w:rsidRDefault="00B70C49" w:rsidP="00F65AF9">
            <w:pPr>
              <w:keepNext/>
              <w:keepLines/>
              <w:spacing w:after="0"/>
              <w:jc w:val="center"/>
              <w:rPr>
                <w:rFonts w:ascii="Arial" w:hAnsi="Arial"/>
                <w:sz w:val="18"/>
              </w:rPr>
            </w:pPr>
            <w:r w:rsidRPr="007B4467">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
          <w:p w14:paraId="62493932"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2426A1"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BEAC4CE"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8FC48F" w14:textId="77777777" w:rsidR="00B70C49" w:rsidRPr="007B4467" w:rsidRDefault="00B70C49" w:rsidP="00F65AF9">
            <w:pPr>
              <w:keepNext/>
              <w:keepLines/>
              <w:spacing w:after="0"/>
              <w:jc w:val="center"/>
              <w:rPr>
                <w:rFonts w:ascii="Arial" w:eastAsia="SimSun" w:hAnsi="Arial"/>
                <w:sz w:val="18"/>
              </w:rPr>
            </w:pPr>
          </w:p>
        </w:tc>
      </w:tr>
      <w:tr w:rsidR="00B70C49" w:rsidRPr="007B4467" w14:paraId="6FA7C708" w14:textId="3E74A260"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4C5A1295" w14:textId="79B8048E" w:rsidR="00B70C49" w:rsidRPr="007B4467" w:rsidRDefault="00B70C49" w:rsidP="00F65AF9">
            <w:pPr>
              <w:pStyle w:val="TAL"/>
            </w:pPr>
            <w:r w:rsidRPr="007B4467">
              <w:t>SUL_n78A-n80A</w:t>
            </w:r>
          </w:p>
        </w:tc>
        <w:tc>
          <w:tcPr>
            <w:tcW w:w="462" w:type="pct"/>
            <w:tcBorders>
              <w:top w:val="single" w:sz="4" w:space="0" w:color="auto"/>
              <w:left w:val="single" w:sz="4" w:space="0" w:color="auto"/>
              <w:bottom w:val="single" w:sz="4" w:space="0" w:color="auto"/>
              <w:right w:val="single" w:sz="4" w:space="0" w:color="auto"/>
            </w:tcBorders>
          </w:tcPr>
          <w:p w14:paraId="3687C934" w14:textId="2393A529" w:rsidR="00B70C49" w:rsidRPr="007B4467" w:rsidRDefault="00B70C49" w:rsidP="00F65AF9">
            <w:pPr>
              <w:keepNext/>
              <w:keepLines/>
              <w:spacing w:after="0"/>
              <w:jc w:val="center"/>
              <w:rPr>
                <w:rFonts w:ascii="Arial"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123E9906"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06813973"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685A215"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B86239B" w14:textId="77777777" w:rsidR="00B70C49" w:rsidRPr="007B4467" w:rsidRDefault="00B70C49" w:rsidP="00F65AF9">
            <w:pPr>
              <w:keepNext/>
              <w:keepLines/>
              <w:spacing w:after="0"/>
              <w:jc w:val="center"/>
              <w:rPr>
                <w:rFonts w:ascii="Arial" w:eastAsia="SimSun" w:hAnsi="Arial"/>
                <w:sz w:val="18"/>
              </w:rPr>
            </w:pPr>
          </w:p>
        </w:tc>
      </w:tr>
      <w:tr w:rsidR="00B70C49" w:rsidRPr="007B4467" w14:paraId="58FDB237" w14:textId="0410A5EA"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2979DF09" w14:textId="7C2EBBD1" w:rsidR="00B70C49" w:rsidRPr="007B4467" w:rsidRDefault="00B70C49" w:rsidP="00FF6E08">
            <w:pPr>
              <w:pStyle w:val="TAL"/>
            </w:pPr>
            <w:r w:rsidRPr="007B4467">
              <w:t>SUL_n78A-n81A</w:t>
            </w:r>
          </w:p>
        </w:tc>
        <w:tc>
          <w:tcPr>
            <w:tcW w:w="462" w:type="pct"/>
            <w:tcBorders>
              <w:top w:val="single" w:sz="4" w:space="0" w:color="auto"/>
              <w:left w:val="single" w:sz="4" w:space="0" w:color="auto"/>
              <w:bottom w:val="single" w:sz="4" w:space="0" w:color="auto"/>
              <w:right w:val="single" w:sz="4" w:space="0" w:color="auto"/>
            </w:tcBorders>
          </w:tcPr>
          <w:p w14:paraId="436E1763" w14:textId="27E82F5F" w:rsidR="00B70C49" w:rsidRPr="007B4467" w:rsidRDefault="00B70C49" w:rsidP="00FF6E08">
            <w:pPr>
              <w:keepNext/>
              <w:keepLines/>
              <w:spacing w:after="0"/>
              <w:jc w:val="center"/>
              <w:rPr>
                <w:rFonts w:ascii="Arial"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18416DD" w14:textId="77777777" w:rsidR="00B70C49" w:rsidRPr="007B4467" w:rsidRDefault="00B70C49" w:rsidP="00FF6E08">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36E1DAF" w14:textId="77777777" w:rsidR="00B70C49" w:rsidRPr="007B4467"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6275B716" w14:textId="77777777" w:rsidR="00B70C49" w:rsidRPr="007B4467"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DB9A2C1" w14:textId="77777777" w:rsidR="00B70C49" w:rsidRPr="007B4467" w:rsidRDefault="00B70C49" w:rsidP="00FF6E08">
            <w:pPr>
              <w:keepNext/>
              <w:keepLines/>
              <w:spacing w:after="0"/>
              <w:jc w:val="center"/>
              <w:rPr>
                <w:rFonts w:ascii="Arial" w:eastAsia="SimSun" w:hAnsi="Arial"/>
                <w:sz w:val="18"/>
              </w:rPr>
            </w:pPr>
          </w:p>
        </w:tc>
      </w:tr>
      <w:tr w:rsidR="00B70C49" w:rsidRPr="007B4467" w14:paraId="6994B25A" w14:textId="25A5880D"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16FF34D9" w14:textId="77777777" w:rsidR="00B70C49" w:rsidRPr="007B4467" w:rsidRDefault="00B70C49" w:rsidP="00F65AF9">
            <w:pPr>
              <w:pStyle w:val="TAL"/>
            </w:pPr>
            <w:r w:rsidRPr="007B4467">
              <w:t>SUL_n78A-n84A</w:t>
            </w:r>
          </w:p>
        </w:tc>
        <w:tc>
          <w:tcPr>
            <w:tcW w:w="462" w:type="pct"/>
            <w:tcBorders>
              <w:top w:val="single" w:sz="4" w:space="0" w:color="auto"/>
              <w:left w:val="single" w:sz="4" w:space="0" w:color="auto"/>
              <w:bottom w:val="single" w:sz="4" w:space="0" w:color="auto"/>
              <w:right w:val="single" w:sz="4" w:space="0" w:color="auto"/>
            </w:tcBorders>
          </w:tcPr>
          <w:p w14:paraId="579B18B6" w14:textId="77777777" w:rsidR="00B70C49" w:rsidRPr="007B4467" w:rsidRDefault="00B70C49" w:rsidP="00F65AF9">
            <w:pPr>
              <w:keepNext/>
              <w:keepLines/>
              <w:spacing w:after="0"/>
              <w:jc w:val="center"/>
              <w:rPr>
                <w:rFonts w:ascii="Arial" w:eastAsia="SimSun"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40FDA93"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1F413F27"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520777D"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612E91" w14:textId="77777777" w:rsidR="00B70C49" w:rsidRPr="007B4467" w:rsidRDefault="00B70C49" w:rsidP="00F65AF9">
            <w:pPr>
              <w:keepNext/>
              <w:keepLines/>
              <w:spacing w:after="0"/>
              <w:jc w:val="center"/>
              <w:rPr>
                <w:rFonts w:ascii="Arial" w:eastAsia="SimSun" w:hAnsi="Arial"/>
                <w:sz w:val="18"/>
              </w:rPr>
            </w:pPr>
          </w:p>
        </w:tc>
      </w:tr>
      <w:tr w:rsidR="00B70C49" w:rsidRPr="007B4467" w14:paraId="272993AA" w14:textId="5D445454"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A1ED852" w14:textId="3E33BC1A" w:rsidR="00B70C49" w:rsidRPr="007B4467" w:rsidRDefault="00B70C49" w:rsidP="00F65AF9">
            <w:pPr>
              <w:pStyle w:val="TAL"/>
            </w:pPr>
            <w:r w:rsidRPr="007B4467">
              <w:t>SUL_n79A-n83A</w:t>
            </w:r>
          </w:p>
        </w:tc>
        <w:tc>
          <w:tcPr>
            <w:tcW w:w="462" w:type="pct"/>
            <w:tcBorders>
              <w:top w:val="single" w:sz="4" w:space="0" w:color="auto"/>
              <w:left w:val="single" w:sz="4" w:space="0" w:color="auto"/>
              <w:bottom w:val="single" w:sz="4" w:space="0" w:color="auto"/>
              <w:right w:val="single" w:sz="4" w:space="0" w:color="auto"/>
            </w:tcBorders>
          </w:tcPr>
          <w:p w14:paraId="5C5D6F0B" w14:textId="61C40331" w:rsidR="00B70C49" w:rsidRPr="007B4467" w:rsidRDefault="00B70C49" w:rsidP="00F65AF9">
            <w:pPr>
              <w:keepNext/>
              <w:keepLines/>
              <w:spacing w:after="0"/>
              <w:jc w:val="center"/>
              <w:rPr>
                <w:rFonts w:ascii="Arial" w:eastAsia="SimSun" w:hAnsi="Arial"/>
                <w:sz w:val="18"/>
              </w:rPr>
            </w:pPr>
            <w:r w:rsidRPr="007B4467">
              <w:rPr>
                <w:rFonts w:ascii="Arial" w:eastAsia="SimSun" w:hAnsi="Arial"/>
                <w:sz w:val="18"/>
                <w:lang w:eastAsia="zh-CN"/>
              </w:rPr>
              <w:t>Rel-17</w:t>
            </w:r>
          </w:p>
        </w:tc>
        <w:tc>
          <w:tcPr>
            <w:tcW w:w="182" w:type="pct"/>
            <w:tcBorders>
              <w:top w:val="single" w:sz="4" w:space="0" w:color="auto"/>
              <w:left w:val="single" w:sz="4" w:space="0" w:color="auto"/>
              <w:bottom w:val="single" w:sz="4" w:space="0" w:color="auto"/>
              <w:right w:val="single" w:sz="4" w:space="0" w:color="auto"/>
            </w:tcBorders>
          </w:tcPr>
          <w:p w14:paraId="0779EE1D" w14:textId="77777777" w:rsidR="00B70C49" w:rsidRPr="007B4467" w:rsidRDefault="00B70C49" w:rsidP="00F65AF9">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BB07E56" w14:textId="77777777" w:rsidR="00B70C49" w:rsidRPr="007B4467"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6CEBA519" w14:textId="77777777" w:rsidR="00B70C49" w:rsidRPr="007B4467"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21640AAF" w14:textId="77777777" w:rsidR="00B70C49" w:rsidRPr="007B4467" w:rsidRDefault="00B70C49" w:rsidP="00F65AF9">
            <w:pPr>
              <w:keepNext/>
              <w:keepLines/>
              <w:spacing w:after="0"/>
              <w:jc w:val="center"/>
              <w:rPr>
                <w:rFonts w:ascii="Arial" w:eastAsia="PMingLiU" w:hAnsi="Arial"/>
                <w:sz w:val="18"/>
              </w:rPr>
            </w:pPr>
          </w:p>
        </w:tc>
      </w:tr>
      <w:tr w:rsidR="00B70C49" w:rsidRPr="007B4467" w14:paraId="197D71A1" w14:textId="15FAB232" w:rsidTr="00B70C4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B35A257" w14:textId="77777777" w:rsidR="00B70C49" w:rsidRPr="007B4467" w:rsidRDefault="00B70C49" w:rsidP="00F65AF9">
            <w:pPr>
              <w:pStyle w:val="TAN"/>
            </w:pPr>
            <w:r w:rsidRPr="007B4467">
              <w:t>Note 1:</w:t>
            </w:r>
            <w:r w:rsidRPr="007B4467">
              <w:tab/>
              <w:t>Notation used for SUL configurations is according to TS 3</w:t>
            </w:r>
            <w:r w:rsidRPr="007B4467">
              <w:rPr>
                <w:lang w:eastAsia="zh-CN"/>
              </w:rPr>
              <w:t>8</w:t>
            </w:r>
            <w:r w:rsidRPr="007B4467">
              <w:t>.101</w:t>
            </w:r>
            <w:r w:rsidRPr="007B4467">
              <w:rPr>
                <w:lang w:eastAsia="zh-CN"/>
              </w:rPr>
              <w:t>-1</w:t>
            </w:r>
            <w:r w:rsidRPr="007B4467">
              <w:t xml:space="preserve"> [23] Table 5.5C-1, e.g. ‘SUL_n</w:t>
            </w:r>
            <w:r w:rsidRPr="007B4467">
              <w:rPr>
                <w:lang w:eastAsia="zh-CN"/>
              </w:rPr>
              <w:t>78A-n80A</w:t>
            </w:r>
            <w:r w:rsidRPr="007B4467">
              <w:t xml:space="preserve">’ indicates SUL operation on </w:t>
            </w:r>
            <w:r w:rsidRPr="007B4467">
              <w:rPr>
                <w:lang w:eastAsia="zh-CN"/>
              </w:rPr>
              <w:t>NR</w:t>
            </w:r>
            <w:r w:rsidRPr="007B4467">
              <w:t xml:space="preserve"> bands </w:t>
            </w:r>
            <w:r w:rsidRPr="007B4467">
              <w:rPr>
                <w:lang w:eastAsia="zh-CN"/>
              </w:rPr>
              <w:t>n78 and n80</w:t>
            </w:r>
            <w:r w:rsidRPr="007B4467">
              <w:t xml:space="preserve"> with UL CA Bandwidth Class A on both bands.</w:t>
            </w:r>
          </w:p>
          <w:p w14:paraId="33A1C83C" w14:textId="494BBBF7" w:rsidR="00B70C49" w:rsidRPr="007B4467" w:rsidRDefault="00B70C49" w:rsidP="00F65AF9">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4D92DABD" w14:textId="6D29CFAC" w:rsidR="00B70C49" w:rsidRPr="007B4467" w:rsidRDefault="00B70C49" w:rsidP="00F65AF9">
            <w:pPr>
              <w:pStyle w:val="TAN"/>
            </w:pPr>
            <w:r w:rsidRPr="007B4467">
              <w:rPr>
                <w:rFonts w:eastAsia="PMingLiU"/>
              </w:rPr>
              <w:t>Note 3:</w:t>
            </w:r>
            <w:r w:rsidRPr="007B4467">
              <w:rPr>
                <w:rFonts w:eastAsia="PMingLiU"/>
              </w:rPr>
              <w:tab/>
              <w:t>See ULTxSwitching(table_index) and 2Tx_ULTxSwitching(table_index) in Note 6 of Table 4.0-3 in TS 38.522 [9].</w:t>
            </w:r>
          </w:p>
        </w:tc>
      </w:tr>
    </w:tbl>
    <w:p w14:paraId="731B365E" w14:textId="77777777" w:rsidR="00665DE5" w:rsidRPr="007B4467" w:rsidRDefault="00665DE5" w:rsidP="00665DE5">
      <w:bookmarkStart w:id="974" w:name="_Toc68089622"/>
      <w:bookmarkStart w:id="975" w:name="_Toc69067743"/>
    </w:p>
    <w:p w14:paraId="10ABD5C3" w14:textId="34CE8D9B" w:rsidR="00195F47" w:rsidRPr="007B4467" w:rsidRDefault="00195F47" w:rsidP="00195F47">
      <w:pPr>
        <w:pStyle w:val="Heading4"/>
        <w:ind w:left="0" w:firstLine="0"/>
      </w:pPr>
      <w:bookmarkStart w:id="976" w:name="_Toc75383291"/>
      <w:bookmarkStart w:id="977" w:name="_Toc83706939"/>
      <w:bookmarkStart w:id="978" w:name="_Toc90491644"/>
      <w:bookmarkStart w:id="979" w:name="_Toc100147742"/>
      <w:bookmarkStart w:id="980" w:name="_Toc106741014"/>
      <w:bookmarkStart w:id="981" w:name="_Toc114916370"/>
      <w:bookmarkStart w:id="982" w:name="_Toc194512974"/>
      <w:r w:rsidRPr="007B4467">
        <w:t>A.4.3.2C.3</w:t>
      </w:r>
      <w:r w:rsidRPr="007B4467">
        <w:tab/>
        <w:t>SUL band combinations with CA</w:t>
      </w:r>
      <w:bookmarkEnd w:id="974"/>
      <w:bookmarkEnd w:id="975"/>
      <w:bookmarkEnd w:id="976"/>
      <w:bookmarkEnd w:id="977"/>
      <w:bookmarkEnd w:id="978"/>
      <w:bookmarkEnd w:id="979"/>
      <w:bookmarkEnd w:id="980"/>
      <w:bookmarkEnd w:id="981"/>
      <w:bookmarkEnd w:id="982"/>
    </w:p>
    <w:p w14:paraId="2B346020" w14:textId="77777777" w:rsidR="00195F47" w:rsidRPr="007B4467" w:rsidRDefault="00195F47" w:rsidP="00195F47">
      <w:pPr>
        <w:pStyle w:val="TH"/>
        <w:ind w:left="567"/>
      </w:pPr>
      <w:r w:rsidRPr="007B446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7B4467"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7B4467" w:rsidRDefault="00195F47" w:rsidP="000F1A13">
            <w:pPr>
              <w:pStyle w:val="TAH"/>
            </w:pPr>
            <w:r w:rsidRPr="007B4467">
              <w:t>NR SUL with CA configuration / Item</w:t>
            </w:r>
          </w:p>
          <w:p w14:paraId="4272E107" w14:textId="77777777" w:rsidR="00195F47" w:rsidRPr="007B4467" w:rsidRDefault="00195F47" w:rsidP="000F1A13">
            <w:pPr>
              <w:pStyle w:val="TAH"/>
            </w:pPr>
            <w:r w:rsidRPr="007B4467">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7B4467" w:rsidRDefault="00195F47" w:rsidP="000F1A13">
            <w:pPr>
              <w:pStyle w:val="TAH"/>
            </w:pPr>
            <w:r w:rsidRPr="007B446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7B4467" w:rsidRDefault="00195F47" w:rsidP="000F1A13">
            <w:pPr>
              <w:pStyle w:val="TAH"/>
            </w:pPr>
            <w:r w:rsidRPr="007B4467">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7B4467" w:rsidRDefault="00195F47" w:rsidP="000F1A13">
            <w:pPr>
              <w:pStyle w:val="TAH"/>
            </w:pPr>
            <w:r w:rsidRPr="007B4467">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7B4467" w:rsidRDefault="00195F47" w:rsidP="000F1A13">
            <w:pPr>
              <w:pStyle w:val="TAH"/>
            </w:pPr>
            <w:r w:rsidRPr="007B446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143D2034" w:rsidR="00195F47" w:rsidRPr="007B4467" w:rsidRDefault="00195F47" w:rsidP="000F1A13">
            <w:pPr>
              <w:pStyle w:val="TAH"/>
            </w:pPr>
            <w:r w:rsidRPr="007B4467">
              <w:t xml:space="preserve">Supported </w:t>
            </w:r>
            <w:r w:rsidR="00B70C49" w:rsidRPr="007B4467">
              <w:t xml:space="preserve">1Tx-2Tx </w:t>
            </w:r>
            <w:r w:rsidRPr="007B4467">
              <w:t>ULTxSwitching Band Pair</w:t>
            </w:r>
          </w:p>
          <w:p w14:paraId="554CA88E" w14:textId="77777777" w:rsidR="00195F47" w:rsidRPr="007B4467" w:rsidRDefault="00195F47" w:rsidP="000F1A13">
            <w:pPr>
              <w:pStyle w:val="TAH"/>
            </w:pPr>
            <w:r w:rsidRPr="007B4467">
              <w:t>(Note 2, 3)</w:t>
            </w:r>
          </w:p>
        </w:tc>
      </w:tr>
      <w:tr w:rsidR="00195F47" w:rsidRPr="007B4467"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7B4467" w:rsidRDefault="00195F47" w:rsidP="000F1A13">
            <w:pPr>
              <w:pStyle w:val="TAL"/>
            </w:pPr>
            <w:r w:rsidRPr="007B4467">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7B4467" w:rsidRDefault="00195F47" w:rsidP="000F1A13">
            <w:pPr>
              <w:pStyle w:val="TAL"/>
            </w:pPr>
            <w:r w:rsidRPr="007B4467">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7B446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7B446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7B4467"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7B4467" w:rsidRDefault="00195F47" w:rsidP="000F1A13">
            <w:pPr>
              <w:pStyle w:val="TAL"/>
            </w:pPr>
          </w:p>
        </w:tc>
      </w:tr>
      <w:tr w:rsidR="00195F47" w:rsidRPr="007B4467"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7B4467" w:rsidRDefault="00195F47" w:rsidP="000F1A13">
            <w:pPr>
              <w:pStyle w:val="TAN"/>
            </w:pPr>
            <w:r w:rsidRPr="007B4467">
              <w:t>Note 1:</w:t>
            </w:r>
            <w:r w:rsidRPr="007B4467">
              <w:tab/>
              <w:t>Notation used for SUL configurations is according to TS 38.101-1 [23] Table 5.5C-2.</w:t>
            </w:r>
          </w:p>
          <w:p w14:paraId="33ABEABF" w14:textId="2DF03ECB" w:rsidR="00195F47" w:rsidRPr="007B4467" w:rsidRDefault="00195F47" w:rsidP="000F1A13">
            <w:pPr>
              <w:pStyle w:val="TAN"/>
            </w:pPr>
            <w:r w:rsidRPr="007B4467">
              <w:t>Note 2:</w:t>
            </w:r>
            <w:r w:rsidRPr="007B4467">
              <w:tab/>
              <w:t xml:space="preserve">The ULTxSwitching capability can be reported on SUL band combinations. The UE supplier shall indicate SUL band pairs on which it supports </w:t>
            </w:r>
            <w:r w:rsidR="00B70C49" w:rsidRPr="007B4467">
              <w:t xml:space="preserve">1Tx-2Tx </w:t>
            </w:r>
            <w:r w:rsidRPr="007B4467">
              <w:t>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810E6E0" w:rsidR="00195F47" w:rsidRPr="007B4467" w:rsidRDefault="00195F47" w:rsidP="000F1A13">
            <w:pPr>
              <w:pStyle w:val="TAN"/>
            </w:pPr>
            <w:r w:rsidRPr="007B4467">
              <w:t>Note 3:</w:t>
            </w:r>
            <w:r w:rsidRPr="007B4467">
              <w:tab/>
            </w:r>
            <w:r w:rsidR="00B70C49" w:rsidRPr="007B4467">
              <w:t>See ULTxSwitching(table_index) in Note 6 of Table 4.0-3 in TS 38.522 [9]</w:t>
            </w:r>
          </w:p>
        </w:tc>
      </w:tr>
    </w:tbl>
    <w:p w14:paraId="5FEA0B9E" w14:textId="77777777" w:rsidR="00195F47" w:rsidRPr="007B4467" w:rsidRDefault="00195F47" w:rsidP="00195F47">
      <w:pPr>
        <w:rPr>
          <w:lang w:eastAsia="zh-CN"/>
        </w:rPr>
      </w:pPr>
    </w:p>
    <w:p w14:paraId="30CC8E7B" w14:textId="77777777" w:rsidR="00195F47" w:rsidRPr="007B4467" w:rsidRDefault="00195F47" w:rsidP="00195F47">
      <w:pPr>
        <w:pStyle w:val="TH"/>
        <w:ind w:left="567"/>
      </w:pPr>
      <w:r w:rsidRPr="007B4467">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B70C49" w:rsidRPr="007B4467" w14:paraId="73A0C26F" w14:textId="175B85E8" w:rsidTr="00B70C49">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3282D59B" w14:textId="77777777" w:rsidR="00B70C49" w:rsidRPr="007B4467" w:rsidRDefault="00B70C49" w:rsidP="000F1A13">
            <w:pPr>
              <w:pStyle w:val="TAH"/>
            </w:pPr>
            <w:r w:rsidRPr="007B4467">
              <w:t>NR SUL configuration / Item</w:t>
            </w:r>
          </w:p>
          <w:p w14:paraId="60497BBD" w14:textId="77777777" w:rsidR="00B70C49" w:rsidRPr="007B4467" w:rsidRDefault="00B70C49" w:rsidP="000F1A13">
            <w:pPr>
              <w:pStyle w:val="TAH"/>
            </w:pPr>
            <w:r w:rsidRPr="007B4467">
              <w:t>(Note 1)</w:t>
            </w:r>
          </w:p>
        </w:tc>
        <w:tc>
          <w:tcPr>
            <w:tcW w:w="397" w:type="pct"/>
            <w:tcBorders>
              <w:top w:val="single" w:sz="4" w:space="0" w:color="auto"/>
              <w:left w:val="single" w:sz="4" w:space="0" w:color="auto"/>
              <w:bottom w:val="single" w:sz="4" w:space="0" w:color="auto"/>
              <w:right w:val="single" w:sz="4" w:space="0" w:color="auto"/>
            </w:tcBorders>
            <w:hideMark/>
          </w:tcPr>
          <w:p w14:paraId="7E1CF918" w14:textId="77777777" w:rsidR="00B70C49" w:rsidRPr="007B4467" w:rsidRDefault="00B70C49" w:rsidP="000F1A13">
            <w:pPr>
              <w:pStyle w:val="TAH"/>
            </w:pPr>
            <w:r w:rsidRPr="007B4467">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B70C49" w:rsidRPr="007B4467" w:rsidRDefault="00B70C49" w:rsidP="000F1A13">
            <w:pPr>
              <w:pStyle w:val="TAH"/>
            </w:pPr>
            <w:r w:rsidRPr="007B4467">
              <w:t>Supported</w:t>
            </w:r>
          </w:p>
        </w:tc>
        <w:tc>
          <w:tcPr>
            <w:tcW w:w="923" w:type="pct"/>
            <w:tcBorders>
              <w:top w:val="single" w:sz="4" w:space="0" w:color="auto"/>
              <w:left w:val="single" w:sz="4" w:space="0" w:color="auto"/>
              <w:bottom w:val="single" w:sz="4" w:space="0" w:color="auto"/>
              <w:right w:val="single" w:sz="4" w:space="0" w:color="auto"/>
            </w:tcBorders>
          </w:tcPr>
          <w:p w14:paraId="597C2510" w14:textId="2CAC1EF6" w:rsidR="00B70C49" w:rsidRPr="007B4467" w:rsidRDefault="00B70C49" w:rsidP="000F1A13">
            <w:pPr>
              <w:pStyle w:val="TAH"/>
            </w:pPr>
            <w:r w:rsidRPr="007B4467">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0AA6BAD8" w14:textId="77777777" w:rsidR="00B70C49" w:rsidRPr="007B4467" w:rsidRDefault="00B70C49" w:rsidP="000F1A13">
            <w:pPr>
              <w:pStyle w:val="TAH"/>
            </w:pPr>
            <w:r w:rsidRPr="007B4467">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395AB6C1" w14:textId="6645FD3A" w:rsidR="00B70C49" w:rsidRPr="007B4467" w:rsidRDefault="00B70C49" w:rsidP="000F1A13">
            <w:pPr>
              <w:pStyle w:val="TAH"/>
            </w:pPr>
            <w:r w:rsidRPr="007B4467">
              <w:t xml:space="preserve">Supported </w:t>
            </w:r>
            <w:r w:rsidRPr="007B4467">
              <w:rPr>
                <w:rFonts w:eastAsia="PMingLiU"/>
              </w:rPr>
              <w:t>1Tx-2Tx</w:t>
            </w:r>
            <w:r w:rsidRPr="007B4467">
              <w:t xml:space="preserve"> ULTxSwitching Band Pair</w:t>
            </w:r>
          </w:p>
          <w:p w14:paraId="6821CC1F" w14:textId="77777777" w:rsidR="00B70C49" w:rsidRPr="007B4467" w:rsidRDefault="00B70C49" w:rsidP="000F1A13">
            <w:pPr>
              <w:pStyle w:val="TAH"/>
            </w:pPr>
            <w:r w:rsidRPr="007B4467">
              <w:t>(Note 2, 3)</w:t>
            </w:r>
          </w:p>
        </w:tc>
        <w:tc>
          <w:tcPr>
            <w:tcW w:w="919" w:type="pct"/>
            <w:tcBorders>
              <w:top w:val="single" w:sz="4" w:space="0" w:color="auto"/>
              <w:left w:val="single" w:sz="4" w:space="0" w:color="auto"/>
              <w:bottom w:val="single" w:sz="4" w:space="0" w:color="auto"/>
              <w:right w:val="single" w:sz="4" w:space="0" w:color="auto"/>
            </w:tcBorders>
          </w:tcPr>
          <w:p w14:paraId="5E270592" w14:textId="77777777" w:rsidR="00B70C49" w:rsidRPr="007B4467" w:rsidRDefault="00B70C49" w:rsidP="00B70C49">
            <w:pPr>
              <w:pStyle w:val="TAH"/>
            </w:pPr>
            <w:r w:rsidRPr="007B4467">
              <w:t xml:space="preserve">Supported </w:t>
            </w:r>
            <w:r w:rsidRPr="007B4467">
              <w:rPr>
                <w:rFonts w:eastAsia="PMingLiU"/>
              </w:rPr>
              <w:t>2Tx-2Tx</w:t>
            </w:r>
            <w:r w:rsidRPr="007B4467">
              <w:t xml:space="preserve"> ULTxSwitching Band Pair</w:t>
            </w:r>
          </w:p>
          <w:p w14:paraId="2D2CC9A8" w14:textId="1A0DA5A8" w:rsidR="00B70C49" w:rsidRPr="007B4467" w:rsidRDefault="00B70C49" w:rsidP="00B70C49">
            <w:pPr>
              <w:pStyle w:val="TAH"/>
            </w:pPr>
            <w:r w:rsidRPr="007B4467">
              <w:t>(Note 2, 3)</w:t>
            </w:r>
          </w:p>
        </w:tc>
      </w:tr>
      <w:tr w:rsidR="00B70C49" w:rsidRPr="007B4467" w14:paraId="5B26A771" w14:textId="2A410A9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9502238" w14:textId="622C805B" w:rsidR="00B70C49" w:rsidRPr="007B4467" w:rsidRDefault="00B70C49" w:rsidP="000F1A13">
            <w:pPr>
              <w:pStyle w:val="TAL"/>
            </w:pPr>
            <w:r w:rsidRPr="007B4467">
              <w:t>CA_n41C-n83A</w:t>
            </w:r>
          </w:p>
        </w:tc>
        <w:tc>
          <w:tcPr>
            <w:tcW w:w="397" w:type="pct"/>
            <w:tcBorders>
              <w:top w:val="single" w:sz="4" w:space="0" w:color="auto"/>
              <w:left w:val="single" w:sz="4" w:space="0" w:color="auto"/>
              <w:bottom w:val="single" w:sz="4" w:space="0" w:color="auto"/>
              <w:right w:val="single" w:sz="4" w:space="0" w:color="auto"/>
            </w:tcBorders>
          </w:tcPr>
          <w:p w14:paraId="123DAEF7" w14:textId="77777777" w:rsidR="00B70C49" w:rsidRPr="007B4467" w:rsidRDefault="00B70C49" w:rsidP="000F1A1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36DED81"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0B3D5B69"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4BE8940D" w14:textId="77777777" w:rsidR="00B70C49" w:rsidRPr="007B4467"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34848673" w14:textId="77777777" w:rsidR="00B70C49" w:rsidRPr="007B4467"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1C405DE2" w14:textId="77777777" w:rsidR="00B70C49" w:rsidRPr="007B4467" w:rsidRDefault="00B70C49" w:rsidP="000F1A13">
            <w:pPr>
              <w:pStyle w:val="TAL"/>
            </w:pPr>
          </w:p>
        </w:tc>
      </w:tr>
      <w:tr w:rsidR="00B70C49" w:rsidRPr="007B4467" w14:paraId="5B5C7D3E" w14:textId="6C5E79D2"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3670C64E" w14:textId="60451DB7" w:rsidR="00B70C49" w:rsidRPr="007B4467" w:rsidRDefault="00B70C49" w:rsidP="00B05689">
            <w:pPr>
              <w:pStyle w:val="TAL"/>
            </w:pPr>
            <w:r w:rsidRPr="007B4467">
              <w:rPr>
                <w:lang w:eastAsia="zh-CN"/>
              </w:rPr>
              <w:t>CA_n78C-n80A</w:t>
            </w:r>
          </w:p>
        </w:tc>
        <w:tc>
          <w:tcPr>
            <w:tcW w:w="397" w:type="pct"/>
            <w:tcBorders>
              <w:top w:val="single" w:sz="4" w:space="0" w:color="auto"/>
              <w:left w:val="single" w:sz="4" w:space="0" w:color="auto"/>
              <w:bottom w:val="single" w:sz="4" w:space="0" w:color="auto"/>
              <w:right w:val="single" w:sz="4" w:space="0" w:color="auto"/>
            </w:tcBorders>
          </w:tcPr>
          <w:p w14:paraId="1F74654C" w14:textId="1CD9BA6A" w:rsidR="00B70C49" w:rsidRPr="007B4467" w:rsidRDefault="00B70C49" w:rsidP="00B05689">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4F5EC89C" w14:textId="77777777" w:rsidR="00B70C49" w:rsidRPr="007B4467"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0242E4C3" w14:textId="77777777" w:rsidR="00B70C49" w:rsidRPr="007B4467"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5B4EC961" w14:textId="77777777" w:rsidR="00B70C49" w:rsidRPr="007B4467" w:rsidRDefault="00B70C49" w:rsidP="00B05689">
            <w:pPr>
              <w:pStyle w:val="TAL"/>
            </w:pPr>
          </w:p>
        </w:tc>
        <w:tc>
          <w:tcPr>
            <w:tcW w:w="921" w:type="pct"/>
            <w:tcBorders>
              <w:top w:val="single" w:sz="4" w:space="0" w:color="auto"/>
              <w:left w:val="single" w:sz="4" w:space="0" w:color="auto"/>
              <w:bottom w:val="single" w:sz="4" w:space="0" w:color="auto"/>
              <w:right w:val="single" w:sz="4" w:space="0" w:color="auto"/>
            </w:tcBorders>
          </w:tcPr>
          <w:p w14:paraId="78908573" w14:textId="77777777" w:rsidR="00B70C49" w:rsidRPr="007B4467" w:rsidRDefault="00B70C49" w:rsidP="00B05689">
            <w:pPr>
              <w:pStyle w:val="TAL"/>
            </w:pPr>
          </w:p>
        </w:tc>
        <w:tc>
          <w:tcPr>
            <w:tcW w:w="919" w:type="pct"/>
            <w:tcBorders>
              <w:top w:val="single" w:sz="4" w:space="0" w:color="auto"/>
              <w:left w:val="single" w:sz="4" w:space="0" w:color="auto"/>
              <w:bottom w:val="single" w:sz="4" w:space="0" w:color="auto"/>
              <w:right w:val="single" w:sz="4" w:space="0" w:color="auto"/>
            </w:tcBorders>
          </w:tcPr>
          <w:p w14:paraId="7F745B81" w14:textId="77777777" w:rsidR="00B70C49" w:rsidRPr="007B4467" w:rsidRDefault="00B70C49" w:rsidP="00B05689">
            <w:pPr>
              <w:pStyle w:val="TAL"/>
            </w:pPr>
          </w:p>
        </w:tc>
      </w:tr>
      <w:tr w:rsidR="00B70C49" w:rsidRPr="007B4467" w14:paraId="2F19B785" w14:textId="2DE76B8F"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F286B2" w14:textId="5691DC95" w:rsidR="00B70C49" w:rsidRPr="007B4467" w:rsidRDefault="00B70C49" w:rsidP="000F1A13">
            <w:pPr>
              <w:pStyle w:val="TAL"/>
            </w:pPr>
            <w:r w:rsidRPr="007B4467">
              <w:rPr>
                <w:lang w:eastAsia="zh-CN"/>
              </w:rPr>
              <w:t>CA_n78C-n84A</w:t>
            </w:r>
          </w:p>
        </w:tc>
        <w:tc>
          <w:tcPr>
            <w:tcW w:w="397" w:type="pct"/>
            <w:tcBorders>
              <w:top w:val="single" w:sz="4" w:space="0" w:color="auto"/>
              <w:left w:val="single" w:sz="4" w:space="0" w:color="auto"/>
              <w:bottom w:val="single" w:sz="4" w:space="0" w:color="auto"/>
              <w:right w:val="single" w:sz="4" w:space="0" w:color="auto"/>
            </w:tcBorders>
          </w:tcPr>
          <w:p w14:paraId="1726430B" w14:textId="77777777" w:rsidR="00B70C49" w:rsidRPr="007B4467" w:rsidRDefault="00B70C49" w:rsidP="000F1A1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31E6B186"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7A3521D1"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635F3B58" w14:textId="77777777" w:rsidR="00B70C49" w:rsidRPr="007B4467"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577498E0" w14:textId="77777777" w:rsidR="00B70C49" w:rsidRPr="007B4467"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221624FE" w14:textId="77777777" w:rsidR="00B70C49" w:rsidRPr="007B4467" w:rsidRDefault="00B70C49" w:rsidP="000F1A13">
            <w:pPr>
              <w:pStyle w:val="TAL"/>
            </w:pPr>
          </w:p>
        </w:tc>
      </w:tr>
      <w:tr w:rsidR="00B70C49" w:rsidRPr="007B4467" w14:paraId="0A75A2A3" w14:textId="4695E82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20022E2E" w14:textId="34C81792" w:rsidR="00B70C49" w:rsidRPr="007B4467" w:rsidRDefault="00B70C49" w:rsidP="004D6533">
            <w:pPr>
              <w:pStyle w:val="TAL"/>
              <w:rPr>
                <w:lang w:eastAsia="zh-CN"/>
              </w:rPr>
            </w:pPr>
            <w:r w:rsidRPr="007B4467">
              <w:rPr>
                <w:lang w:eastAsia="zh-CN"/>
              </w:rPr>
              <w:t>CA_n79C-n83A</w:t>
            </w:r>
          </w:p>
        </w:tc>
        <w:tc>
          <w:tcPr>
            <w:tcW w:w="397" w:type="pct"/>
            <w:tcBorders>
              <w:top w:val="single" w:sz="4" w:space="0" w:color="auto"/>
              <w:left w:val="single" w:sz="4" w:space="0" w:color="auto"/>
              <w:bottom w:val="single" w:sz="4" w:space="0" w:color="auto"/>
              <w:right w:val="single" w:sz="4" w:space="0" w:color="auto"/>
            </w:tcBorders>
          </w:tcPr>
          <w:p w14:paraId="0EB2536F" w14:textId="71F96AEA" w:rsidR="00B70C49" w:rsidRPr="007B4467" w:rsidRDefault="00B70C49" w:rsidP="004D653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A37900E" w14:textId="77777777" w:rsidR="00B70C49" w:rsidRPr="007B4467"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709E54E8" w14:textId="77777777" w:rsidR="00B70C49" w:rsidRPr="007B4467"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052C30BC" w14:textId="77777777" w:rsidR="00B70C49" w:rsidRPr="007B4467" w:rsidRDefault="00B70C49" w:rsidP="004D6533">
            <w:pPr>
              <w:pStyle w:val="TAL"/>
            </w:pPr>
          </w:p>
        </w:tc>
        <w:tc>
          <w:tcPr>
            <w:tcW w:w="921" w:type="pct"/>
            <w:tcBorders>
              <w:top w:val="single" w:sz="4" w:space="0" w:color="auto"/>
              <w:left w:val="single" w:sz="4" w:space="0" w:color="auto"/>
              <w:bottom w:val="single" w:sz="4" w:space="0" w:color="auto"/>
              <w:right w:val="single" w:sz="4" w:space="0" w:color="auto"/>
            </w:tcBorders>
          </w:tcPr>
          <w:p w14:paraId="0B5657DE" w14:textId="77777777" w:rsidR="00B70C49" w:rsidRPr="007B4467" w:rsidRDefault="00B70C49" w:rsidP="004D6533">
            <w:pPr>
              <w:pStyle w:val="TAL"/>
            </w:pPr>
          </w:p>
        </w:tc>
        <w:tc>
          <w:tcPr>
            <w:tcW w:w="919" w:type="pct"/>
            <w:tcBorders>
              <w:top w:val="single" w:sz="4" w:space="0" w:color="auto"/>
              <w:left w:val="single" w:sz="4" w:space="0" w:color="auto"/>
              <w:bottom w:val="single" w:sz="4" w:space="0" w:color="auto"/>
              <w:right w:val="single" w:sz="4" w:space="0" w:color="auto"/>
            </w:tcBorders>
          </w:tcPr>
          <w:p w14:paraId="7FF83619" w14:textId="77777777" w:rsidR="00B70C49" w:rsidRPr="007B4467" w:rsidRDefault="00B70C49" w:rsidP="004D6533">
            <w:pPr>
              <w:pStyle w:val="TAL"/>
            </w:pPr>
          </w:p>
        </w:tc>
      </w:tr>
      <w:tr w:rsidR="00B70C49" w:rsidRPr="007B4467" w14:paraId="1391AC9A" w14:textId="704048AD" w:rsidTr="00B70C49">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4DA23504" w14:textId="77777777" w:rsidR="00B70C49" w:rsidRPr="007B4467" w:rsidRDefault="00B70C49" w:rsidP="004D6533">
            <w:pPr>
              <w:pStyle w:val="TAN"/>
            </w:pPr>
            <w:r w:rsidRPr="007B4467">
              <w:t>Note 1:</w:t>
            </w:r>
            <w:r w:rsidRPr="007B4467">
              <w:tab/>
              <w:t>Notation used for SUL configurations is according to TS 38.101-1 [23] Table 5.5C-3,</w:t>
            </w:r>
            <w:r w:rsidRPr="007B4467">
              <w:rPr>
                <w:lang w:eastAsia="zh-CN"/>
              </w:rPr>
              <w:t xml:space="preserve">. </w:t>
            </w:r>
            <w:r w:rsidRPr="007B4467">
              <w:t>e.g. ‘CA_n41C-n83A’ indicates SUL operation on NR bands n41 and n83 with DL CA Bandwidth Class C on band n41.</w:t>
            </w:r>
          </w:p>
          <w:p w14:paraId="62D8BC62" w14:textId="00B39EA5" w:rsidR="00B70C49" w:rsidRPr="007B4467" w:rsidRDefault="00B70C49" w:rsidP="004D6533">
            <w:pPr>
              <w:pStyle w:val="TAN"/>
            </w:pPr>
            <w:r w:rsidRPr="007B4467">
              <w:t>Note 2:</w:t>
            </w:r>
            <w:r w:rsidRPr="007B4467">
              <w:tab/>
              <w: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w:t>
            </w:r>
          </w:p>
          <w:p w14:paraId="6D310EC1" w14:textId="3B762712" w:rsidR="00B70C49" w:rsidRPr="007B4467" w:rsidRDefault="00B70C49" w:rsidP="004D6533">
            <w:pPr>
              <w:pStyle w:val="TAN"/>
            </w:pPr>
            <w:r w:rsidRPr="007B4467">
              <w:t>Note 3:</w:t>
            </w:r>
            <w:r w:rsidRPr="007B4467">
              <w:tab/>
              <w:t>See ULTxSwitching(table_index) and 2Tx_ULTxSwitching(table_index) in Note 6 of Table 4.0-3 in TS 38.522 [9].</w:t>
            </w:r>
          </w:p>
        </w:tc>
      </w:tr>
    </w:tbl>
    <w:p w14:paraId="56974691" w14:textId="77777777" w:rsidR="00195F47" w:rsidRPr="007B4467" w:rsidRDefault="00195F47" w:rsidP="00195F47"/>
    <w:p w14:paraId="047B127A" w14:textId="77777777" w:rsidR="00195F47" w:rsidRPr="007B4467" w:rsidRDefault="00195F47" w:rsidP="00195F47">
      <w:pPr>
        <w:pStyle w:val="TH"/>
        <w:ind w:left="567"/>
      </w:pPr>
      <w:r w:rsidRPr="007B446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7B4467"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7B4467" w:rsidRDefault="00195F47" w:rsidP="000F1A13">
            <w:pPr>
              <w:pStyle w:val="TAH"/>
            </w:pPr>
            <w:r w:rsidRPr="007B4467">
              <w:t>NR SUL configuration / Item</w:t>
            </w:r>
          </w:p>
          <w:p w14:paraId="60571539" w14:textId="77777777" w:rsidR="00195F47" w:rsidRPr="007B4467" w:rsidRDefault="00195F47" w:rsidP="000F1A13">
            <w:pPr>
              <w:pStyle w:val="TAH"/>
            </w:pPr>
            <w:r w:rsidRPr="007B4467">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7B4467" w:rsidRDefault="00195F47" w:rsidP="000F1A13">
            <w:pPr>
              <w:pStyle w:val="TAH"/>
            </w:pPr>
            <w:r w:rsidRPr="007B4467">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7B4467" w:rsidRDefault="00195F47" w:rsidP="000F1A13">
            <w:pPr>
              <w:pStyle w:val="TAH"/>
            </w:pPr>
            <w:r w:rsidRPr="007B4467">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4AC93BFB" w:rsidR="00195F47" w:rsidRPr="007B4467" w:rsidRDefault="00195F47" w:rsidP="00195F47">
            <w:pPr>
              <w:pStyle w:val="TAH"/>
              <w:rPr>
                <w:rFonts w:eastAsia="PMingLiU"/>
              </w:rPr>
            </w:pPr>
            <w:r w:rsidRPr="007B4467">
              <w:rPr>
                <w:rFonts w:eastAsia="PMingLiU"/>
              </w:rPr>
              <w:t>Supported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7B4467" w:rsidRDefault="00195F47" w:rsidP="000F1A13">
            <w:pPr>
              <w:pStyle w:val="TAH"/>
            </w:pPr>
            <w:r w:rsidRPr="007B4467">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3E932CDE" w:rsidR="00195F47" w:rsidRPr="007B4467" w:rsidRDefault="00195F47" w:rsidP="000F1A13">
            <w:pPr>
              <w:pStyle w:val="TAH"/>
            </w:pPr>
            <w:r w:rsidRPr="007B4467">
              <w:t xml:space="preserve">Supported </w:t>
            </w:r>
            <w:r w:rsidR="00C042F8" w:rsidRPr="007B4467">
              <w:t>R18 dynamic UL Tx switching band pair</w:t>
            </w:r>
            <w:r w:rsidR="00C042F8" w:rsidRPr="007B4467">
              <w:rPr>
                <w:rFonts w:eastAsia="PMingLiU"/>
              </w:rPr>
              <w:t xml:space="preserve"> </w:t>
            </w:r>
          </w:p>
          <w:p w14:paraId="65580D13" w14:textId="77777777" w:rsidR="00195F47" w:rsidRPr="007B4467" w:rsidRDefault="00195F47" w:rsidP="000F1A13">
            <w:pPr>
              <w:pStyle w:val="TAH"/>
            </w:pPr>
            <w:r w:rsidRPr="007B4467">
              <w:t>(Note 2, 3)</w:t>
            </w:r>
          </w:p>
        </w:tc>
      </w:tr>
      <w:tr w:rsidR="00EC58BC" w:rsidRPr="007B4467"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7B4467" w:rsidRDefault="00EC58BC" w:rsidP="00EC58BC">
            <w:pPr>
              <w:pStyle w:val="TAL"/>
            </w:pPr>
            <w:r w:rsidRPr="007B4467">
              <w:t>CA_n1A_n78A-n8</w:t>
            </w:r>
            <w:r w:rsidRPr="007B4467">
              <w:rPr>
                <w:rFonts w:eastAsia="SimSun"/>
                <w:lang w:eastAsia="zh-CN"/>
              </w:rPr>
              <w:t>0</w:t>
            </w:r>
            <w:r w:rsidRPr="007B4467">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7B4467" w:rsidRDefault="00EC58BC" w:rsidP="00EC58BC">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7B446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7B446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7B446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7B4467" w:rsidRDefault="00EC58BC" w:rsidP="00EC58BC">
            <w:pPr>
              <w:pStyle w:val="TAL"/>
            </w:pPr>
          </w:p>
        </w:tc>
      </w:tr>
      <w:tr w:rsidR="00EC58BC" w:rsidRPr="007B4467"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7B4467" w:rsidRDefault="00EC58BC" w:rsidP="00EC58BC">
            <w:pPr>
              <w:pStyle w:val="TAL"/>
            </w:pPr>
            <w:r w:rsidRPr="007B4467">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7B4467" w:rsidRDefault="00EC58BC" w:rsidP="00EC58BC">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7B446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7B446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7B446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7B4467" w:rsidRDefault="00EC58BC" w:rsidP="00EC58BC">
            <w:pPr>
              <w:pStyle w:val="TAL"/>
            </w:pPr>
          </w:p>
        </w:tc>
      </w:tr>
      <w:tr w:rsidR="00B05689" w:rsidRPr="007B4467"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7B4467" w:rsidRDefault="00B05689" w:rsidP="00B05689">
            <w:pPr>
              <w:pStyle w:val="TAL"/>
            </w:pPr>
            <w:r w:rsidRPr="007B4467">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7B4467" w:rsidRDefault="00B05689" w:rsidP="00B05689">
            <w:pPr>
              <w:pStyle w:val="TAL"/>
            </w:pPr>
          </w:p>
        </w:tc>
      </w:tr>
      <w:tr w:rsidR="00B05689" w:rsidRPr="007B4467"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7B4467" w:rsidRDefault="00B05689" w:rsidP="00B05689">
            <w:pPr>
              <w:pStyle w:val="TAL"/>
            </w:pPr>
            <w:r w:rsidRPr="007B4467">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7B4467" w:rsidRDefault="00B05689" w:rsidP="00B05689">
            <w:pPr>
              <w:pStyle w:val="TAL"/>
            </w:pPr>
          </w:p>
        </w:tc>
      </w:tr>
      <w:tr w:rsidR="00B05689" w:rsidRPr="007B4467"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7B4467" w:rsidRDefault="00B05689" w:rsidP="00B05689">
            <w:pPr>
              <w:pStyle w:val="TAL"/>
            </w:pPr>
            <w:bookmarkStart w:id="983" w:name="OLE_LINK228"/>
            <w:bookmarkStart w:id="984" w:name="OLE_LINK229"/>
            <w:r w:rsidRPr="007B4467">
              <w:t>CA_n28A_n79A-n83A</w:t>
            </w:r>
            <w:bookmarkEnd w:id="983"/>
            <w:bookmarkEnd w:id="984"/>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7B4467" w:rsidRDefault="00B05689" w:rsidP="00B05689">
            <w:pPr>
              <w:pStyle w:val="TAL"/>
            </w:pPr>
          </w:p>
        </w:tc>
      </w:tr>
      <w:tr w:rsidR="00BE1EA1" w:rsidRPr="007B4467" w14:paraId="1AED0EF7"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D49C50C" w14:textId="4441882A" w:rsidR="00BE1EA1" w:rsidRPr="007B4467" w:rsidRDefault="00BE1EA1" w:rsidP="00BE1EA1">
            <w:pPr>
              <w:pStyle w:val="TAL"/>
            </w:pPr>
            <w:r w:rsidRPr="007B4467">
              <w:rPr>
                <w:rFonts w:eastAsia="Microsoft YaHei UI" w:cs="Arial"/>
                <w:color w:val="000000"/>
                <w:szCs w:val="18"/>
              </w:rPr>
              <w:t>CA_n41A_n79A-n83A</w:t>
            </w:r>
          </w:p>
        </w:tc>
        <w:tc>
          <w:tcPr>
            <w:tcW w:w="449" w:type="pct"/>
            <w:tcBorders>
              <w:top w:val="single" w:sz="4" w:space="0" w:color="auto"/>
              <w:left w:val="single" w:sz="4" w:space="0" w:color="auto"/>
              <w:bottom w:val="single" w:sz="4" w:space="0" w:color="auto"/>
              <w:right w:val="single" w:sz="4" w:space="0" w:color="auto"/>
            </w:tcBorders>
          </w:tcPr>
          <w:p w14:paraId="22193434" w14:textId="21119E1C" w:rsidR="00BE1EA1" w:rsidRPr="007B4467" w:rsidRDefault="00BE1EA1" w:rsidP="00BE1EA1">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3BF4765F" w14:textId="77777777" w:rsidR="00BE1EA1" w:rsidRPr="007B4467"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2C6DFF4B" w14:textId="77777777" w:rsidR="00BE1EA1" w:rsidRPr="007B4467"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12E79F7D" w14:textId="77777777" w:rsidR="00BE1EA1" w:rsidRPr="007B4467"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ADE3D93" w14:textId="77777777" w:rsidR="00BE1EA1" w:rsidRPr="007B4467" w:rsidRDefault="00BE1EA1" w:rsidP="00BE1EA1">
            <w:pPr>
              <w:pStyle w:val="TAL"/>
            </w:pPr>
          </w:p>
        </w:tc>
      </w:tr>
      <w:tr w:rsidR="00BE1EA1" w:rsidRPr="007B4467" w14:paraId="442A535F"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972F151" w14:textId="3BEB4C66" w:rsidR="00BE1EA1" w:rsidRPr="007B4467" w:rsidRDefault="00BE1EA1" w:rsidP="00BE1EA1">
            <w:pPr>
              <w:pStyle w:val="TAL"/>
            </w:pPr>
            <w:r w:rsidRPr="007B4467">
              <w:rPr>
                <w:rFonts w:eastAsia="Microsoft YaHei UI" w:cs="Arial"/>
                <w:color w:val="000000"/>
                <w:szCs w:val="18"/>
              </w:rPr>
              <w:t>CA_n41C_n79A-n83A</w:t>
            </w:r>
          </w:p>
        </w:tc>
        <w:tc>
          <w:tcPr>
            <w:tcW w:w="449" w:type="pct"/>
            <w:tcBorders>
              <w:top w:val="single" w:sz="4" w:space="0" w:color="auto"/>
              <w:left w:val="single" w:sz="4" w:space="0" w:color="auto"/>
              <w:bottom w:val="single" w:sz="4" w:space="0" w:color="auto"/>
              <w:right w:val="single" w:sz="4" w:space="0" w:color="auto"/>
            </w:tcBorders>
          </w:tcPr>
          <w:p w14:paraId="49A0AC0F" w14:textId="4CDEAFAF" w:rsidR="00BE1EA1" w:rsidRPr="007B4467" w:rsidRDefault="00BE1EA1" w:rsidP="00BE1EA1">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33F58A33" w14:textId="77777777" w:rsidR="00BE1EA1" w:rsidRPr="007B4467"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6DC39CB1" w14:textId="77777777" w:rsidR="00BE1EA1" w:rsidRPr="007B4467"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045F2E29" w14:textId="77777777" w:rsidR="00BE1EA1" w:rsidRPr="007B4467"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27A981C" w14:textId="77777777" w:rsidR="00BE1EA1" w:rsidRPr="007B4467" w:rsidRDefault="00BE1EA1" w:rsidP="00BE1EA1">
            <w:pPr>
              <w:pStyle w:val="TAL"/>
            </w:pPr>
          </w:p>
        </w:tc>
      </w:tr>
      <w:tr w:rsidR="00B05689" w:rsidRPr="007B4467"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7B4467" w:rsidRDefault="00B05689" w:rsidP="00B05689">
            <w:pPr>
              <w:pStyle w:val="TAN"/>
            </w:pPr>
            <w:r w:rsidRPr="007B4467">
              <w:t>Note 1:</w:t>
            </w:r>
            <w:r w:rsidRPr="007B4467">
              <w:tab/>
              <w:t>Notation used for SUL configurations is according to TS 38.101-1 [23] Table 5.5C-4</w:t>
            </w:r>
            <w:r w:rsidRPr="007B4467">
              <w:rPr>
                <w:lang w:eastAsia="zh-CN"/>
              </w:rPr>
              <w:t xml:space="preserve">. </w:t>
            </w:r>
            <w:r w:rsidRPr="007B4467">
              <w:t>e.g. ‘CA_n1A_n78A-n84A’ indicates SUL operation on NR bands n1, n78 and n84 with DL CA Bandwidth Class A on bands n1 and n78.</w:t>
            </w:r>
          </w:p>
          <w:p w14:paraId="54ABEC7B" w14:textId="41DBDA33" w:rsidR="00B05689" w:rsidRPr="007B4467" w:rsidRDefault="00C042F8" w:rsidP="00B05689">
            <w:pPr>
              <w:pStyle w:val="TAN"/>
            </w:pPr>
            <w:r w:rsidRPr="007B4467">
              <w:t>Note 2:</w:t>
            </w:r>
            <w:r w:rsidRPr="007B4467">
              <w:tab/>
              <w:t>The ULTxSwitching capability can be reported on SUL operation with inter-band CA combinations. The UE supplier shall indicate UL CA or SUL band pairs on which it supports UL TxSwitching. For this release of specification valid choices are ’N’ and ‘nX-nY’, where both nX and nY are component bands in this configuration. For example, for CA_n1A_n78A-n80A, N would mean not supporting ULTxSwitching, ‘n1-n78, n1-n80, n78-n80’ would mean supporting of ULTxSwitching on these band pairs.</w:t>
            </w:r>
          </w:p>
          <w:p w14:paraId="629C0F76" w14:textId="2A4EA248" w:rsidR="00B05689" w:rsidRPr="007B4467" w:rsidRDefault="00B05689" w:rsidP="00B05689">
            <w:pPr>
              <w:pStyle w:val="TAN"/>
            </w:pPr>
            <w:r w:rsidRPr="007B4467">
              <w:t>Note 3:</w:t>
            </w:r>
            <w:r w:rsidRPr="007B4467">
              <w:tab/>
            </w:r>
            <w:r w:rsidR="00B70C49" w:rsidRPr="007B4467">
              <w:t xml:space="preserve">See </w:t>
            </w:r>
            <w:r w:rsidR="00C042F8" w:rsidRPr="007B4467">
              <w:t xml:space="preserve">3bandsULTxSwitching </w:t>
            </w:r>
            <w:r w:rsidR="00B70C49" w:rsidRPr="007B4467">
              <w:t>(table_index) in Note 6 of Table 4.0-3 in TS 38.522 [9]</w:t>
            </w:r>
            <w:r w:rsidRPr="007B4467">
              <w:t>.</w:t>
            </w:r>
          </w:p>
        </w:tc>
      </w:tr>
    </w:tbl>
    <w:p w14:paraId="67D26557" w14:textId="04465218" w:rsidR="00195F47" w:rsidRPr="007B4467" w:rsidRDefault="00195F47" w:rsidP="005D72E7"/>
    <w:p w14:paraId="40819876" w14:textId="77777777" w:rsidR="00B82847" w:rsidRPr="007B4467" w:rsidRDefault="00B82847" w:rsidP="005D72E7">
      <w:pPr>
        <w:sectPr w:rsidR="00B82847" w:rsidRPr="007B4467" w:rsidSect="001D1B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18C80E1B" w14:textId="78C1DE7F" w:rsidR="00B82847" w:rsidRPr="007B4467" w:rsidRDefault="00B82847" w:rsidP="005D72E7"/>
    <w:p w14:paraId="4DAE2AF1" w14:textId="2761A3B7" w:rsidR="004C7DD8" w:rsidRPr="007B4467" w:rsidRDefault="004C7DD8" w:rsidP="004C7DD8">
      <w:pPr>
        <w:pStyle w:val="Heading3"/>
      </w:pPr>
      <w:bookmarkStart w:id="985" w:name="_Toc68089623"/>
      <w:bookmarkStart w:id="986" w:name="_Toc69067744"/>
      <w:bookmarkStart w:id="987" w:name="_Toc75383292"/>
      <w:bookmarkStart w:id="988" w:name="_Toc83706940"/>
      <w:bookmarkStart w:id="989" w:name="_Toc90491645"/>
      <w:bookmarkStart w:id="990" w:name="_Toc100147743"/>
      <w:bookmarkStart w:id="991" w:name="_Toc106741015"/>
      <w:bookmarkStart w:id="992" w:name="_Toc114916371"/>
      <w:bookmarkStart w:id="993" w:name="_Toc194512975"/>
      <w:r w:rsidRPr="007B4467">
        <w:t>A.4.3.3</w:t>
      </w:r>
      <w:r w:rsidRPr="007B4467">
        <w:tab/>
        <w:t>PDCP Implementation Capabilities</w:t>
      </w:r>
      <w:bookmarkEnd w:id="934"/>
      <w:bookmarkEnd w:id="935"/>
      <w:bookmarkEnd w:id="936"/>
      <w:bookmarkEnd w:id="937"/>
      <w:bookmarkEnd w:id="938"/>
      <w:bookmarkEnd w:id="985"/>
      <w:bookmarkEnd w:id="986"/>
      <w:bookmarkEnd w:id="987"/>
      <w:bookmarkEnd w:id="988"/>
      <w:bookmarkEnd w:id="989"/>
      <w:bookmarkEnd w:id="990"/>
      <w:bookmarkEnd w:id="991"/>
      <w:bookmarkEnd w:id="992"/>
      <w:bookmarkEnd w:id="993"/>
    </w:p>
    <w:p w14:paraId="2DB237BE" w14:textId="77777777" w:rsidR="004C7DD8" w:rsidRPr="007B4467" w:rsidRDefault="004C7DD8" w:rsidP="004C7DD8">
      <w:pPr>
        <w:pStyle w:val="TH"/>
      </w:pPr>
      <w:r w:rsidRPr="007B4467">
        <w:t>Table A.4.3.3-</w:t>
      </w:r>
      <w:r w:rsidRPr="007B4467">
        <w:rPr>
          <w:lang w:eastAsia="zh-CN"/>
        </w:rPr>
        <w:t>1</w:t>
      </w:r>
      <w:r w:rsidRPr="007B446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7B4467" w14:paraId="01A0280D" w14:textId="77777777" w:rsidTr="00AB3FF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91145D9" w14:textId="77777777" w:rsidR="007F4004" w:rsidRPr="007B4467" w:rsidRDefault="007F4004">
            <w:pPr>
              <w:pStyle w:val="TAH"/>
              <w:rPr>
                <w:lang w:eastAsia="en-US"/>
              </w:rPr>
            </w:pPr>
            <w:r w:rsidRPr="007B4467">
              <w:rPr>
                <w:lang w:eastAsia="en-US"/>
              </w:rPr>
              <w:t>Item</w:t>
            </w:r>
          </w:p>
        </w:tc>
        <w:tc>
          <w:tcPr>
            <w:tcW w:w="3554" w:type="dxa"/>
            <w:tcBorders>
              <w:top w:val="single" w:sz="6" w:space="0" w:color="auto"/>
              <w:left w:val="single" w:sz="6" w:space="0" w:color="auto"/>
              <w:bottom w:val="single" w:sz="6" w:space="0" w:color="auto"/>
              <w:right w:val="single" w:sz="6" w:space="0" w:color="auto"/>
            </w:tcBorders>
            <w:hideMark/>
          </w:tcPr>
          <w:p w14:paraId="16B156CC" w14:textId="77777777" w:rsidR="007F4004" w:rsidRPr="007B4467" w:rsidRDefault="007F4004">
            <w:pPr>
              <w:pStyle w:val="TAH"/>
              <w:rPr>
                <w:lang w:eastAsia="en-US"/>
              </w:rPr>
            </w:pPr>
            <w:r w:rsidRPr="007B4467">
              <w:rPr>
                <w:lang w:eastAsia="en-US"/>
              </w:rPr>
              <w:t>UE PDCP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2C5B9618" w14:textId="77777777" w:rsidR="007F4004" w:rsidRPr="007B4467" w:rsidRDefault="007F4004">
            <w:pPr>
              <w:pStyle w:val="TAH"/>
              <w:rPr>
                <w:lang w:eastAsia="en-US"/>
              </w:rPr>
            </w:pPr>
            <w:r w:rsidRPr="007B4467">
              <w:rPr>
                <w:lang w:eastAsia="en-US"/>
              </w:rPr>
              <w:t>Ref.</w:t>
            </w:r>
          </w:p>
        </w:tc>
        <w:tc>
          <w:tcPr>
            <w:tcW w:w="995" w:type="dxa"/>
            <w:tcBorders>
              <w:top w:val="single" w:sz="4" w:space="0" w:color="auto"/>
              <w:left w:val="single" w:sz="4" w:space="0" w:color="auto"/>
              <w:bottom w:val="single" w:sz="4" w:space="0" w:color="auto"/>
              <w:right w:val="single" w:sz="4" w:space="0" w:color="auto"/>
            </w:tcBorders>
            <w:hideMark/>
          </w:tcPr>
          <w:p w14:paraId="5099E338" w14:textId="77777777" w:rsidR="007F4004" w:rsidRPr="007B4467" w:rsidRDefault="007F4004">
            <w:pPr>
              <w:pStyle w:val="TAH"/>
              <w:rPr>
                <w:lang w:eastAsia="en-US"/>
              </w:rPr>
            </w:pPr>
            <w:r w:rsidRPr="007B4467">
              <w:rPr>
                <w:lang w:eastAsia="en-US"/>
              </w:rPr>
              <w:t>Release</w:t>
            </w:r>
          </w:p>
        </w:tc>
        <w:tc>
          <w:tcPr>
            <w:tcW w:w="1421" w:type="dxa"/>
            <w:tcBorders>
              <w:top w:val="single" w:sz="4" w:space="0" w:color="auto"/>
              <w:left w:val="single" w:sz="4" w:space="0" w:color="auto"/>
              <w:bottom w:val="single" w:sz="4" w:space="0" w:color="auto"/>
              <w:right w:val="single" w:sz="4" w:space="0" w:color="auto"/>
            </w:tcBorders>
            <w:hideMark/>
          </w:tcPr>
          <w:p w14:paraId="3AAEC6A4" w14:textId="77777777" w:rsidR="007F4004" w:rsidRPr="007B4467" w:rsidRDefault="007F4004">
            <w:pPr>
              <w:pStyle w:val="TAH"/>
              <w:rPr>
                <w:lang w:eastAsia="en-US"/>
              </w:rPr>
            </w:pPr>
            <w:r w:rsidRPr="007B4467">
              <w:rPr>
                <w:lang w:eastAsia="en-US"/>
              </w:rPr>
              <w:t>Mnemonic</w:t>
            </w:r>
          </w:p>
        </w:tc>
        <w:tc>
          <w:tcPr>
            <w:tcW w:w="569" w:type="dxa"/>
            <w:tcBorders>
              <w:top w:val="single" w:sz="4" w:space="0" w:color="auto"/>
              <w:left w:val="single" w:sz="4" w:space="0" w:color="auto"/>
              <w:bottom w:val="single" w:sz="4" w:space="0" w:color="auto"/>
              <w:right w:val="single" w:sz="4" w:space="0" w:color="auto"/>
            </w:tcBorders>
          </w:tcPr>
          <w:p w14:paraId="5E075F9D" w14:textId="77777777" w:rsidR="007F4004" w:rsidRPr="007B4467" w:rsidRDefault="007F4004">
            <w:pPr>
              <w:pStyle w:val="TAH"/>
              <w:rPr>
                <w:lang w:eastAsia="en-US"/>
              </w:rPr>
            </w:pPr>
            <w:r w:rsidRPr="007B4467">
              <w:rPr>
                <w:lang w:eastAsia="en-US"/>
              </w:rPr>
              <w:t>M</w:t>
            </w:r>
          </w:p>
        </w:tc>
        <w:tc>
          <w:tcPr>
            <w:tcW w:w="1564" w:type="dxa"/>
            <w:tcBorders>
              <w:top w:val="single" w:sz="4" w:space="0" w:color="auto"/>
              <w:left w:val="single" w:sz="4" w:space="0" w:color="auto"/>
              <w:bottom w:val="single" w:sz="4" w:space="0" w:color="auto"/>
              <w:right w:val="single" w:sz="4" w:space="0" w:color="auto"/>
            </w:tcBorders>
          </w:tcPr>
          <w:p w14:paraId="5BEBE24D"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026" w:type="dxa"/>
            <w:tcBorders>
              <w:top w:val="single" w:sz="4" w:space="0" w:color="auto"/>
              <w:left w:val="single" w:sz="4" w:space="0" w:color="auto"/>
              <w:bottom w:val="single" w:sz="4" w:space="0" w:color="auto"/>
              <w:right w:val="single" w:sz="4" w:space="0" w:color="auto"/>
            </w:tcBorders>
            <w:hideMark/>
          </w:tcPr>
          <w:p w14:paraId="03557CC4" w14:textId="77777777" w:rsidR="007F4004" w:rsidRPr="007B4467" w:rsidRDefault="007F4004">
            <w:pPr>
              <w:pStyle w:val="TAH"/>
              <w:rPr>
                <w:lang w:eastAsia="en-US"/>
              </w:rPr>
            </w:pPr>
            <w:r w:rsidRPr="007B4467">
              <w:rPr>
                <w:lang w:eastAsia="en-US"/>
              </w:rPr>
              <w:t>Comments</w:t>
            </w:r>
          </w:p>
        </w:tc>
      </w:tr>
      <w:tr w:rsidR="00962CAE" w:rsidRPr="007B4467" w14:paraId="72B351C1"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2D1AB7" w14:textId="77777777" w:rsidR="00962CAE" w:rsidRPr="007B4467" w:rsidRDefault="00962CAE" w:rsidP="00962CAE">
            <w:pPr>
              <w:pStyle w:val="TAC"/>
              <w:rPr>
                <w:lang w:eastAsia="en-US"/>
              </w:rPr>
            </w:pPr>
            <w:r w:rsidRPr="007B4467">
              <w:rPr>
                <w:lang w:eastAsia="en-US"/>
              </w:rPr>
              <w:t>1</w:t>
            </w:r>
          </w:p>
        </w:tc>
        <w:tc>
          <w:tcPr>
            <w:tcW w:w="3554" w:type="dxa"/>
            <w:tcBorders>
              <w:top w:val="single" w:sz="6" w:space="0" w:color="auto"/>
              <w:left w:val="single" w:sz="4" w:space="0" w:color="auto"/>
              <w:bottom w:val="single" w:sz="6" w:space="0" w:color="auto"/>
              <w:right w:val="single" w:sz="6" w:space="0" w:color="auto"/>
            </w:tcBorders>
            <w:hideMark/>
          </w:tcPr>
          <w:p w14:paraId="7566CDD2" w14:textId="77777777" w:rsidR="00962CAE" w:rsidRPr="007B4467" w:rsidRDefault="00962CAE" w:rsidP="00962CAE">
            <w:pPr>
              <w:pStyle w:val="TAL"/>
              <w:rPr>
                <w:lang w:eastAsia="en-US"/>
              </w:rPr>
            </w:pPr>
            <w:r w:rsidRPr="007B4467">
              <w:rPr>
                <w:lang w:eastAsia="en-US"/>
              </w:rPr>
              <w:t>Support 12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03F2F9E3" w14:textId="77777777" w:rsidR="00962CAE" w:rsidRPr="007B4467" w:rsidRDefault="00962CAE" w:rsidP="00962CAE">
            <w:pPr>
              <w:pStyle w:val="TAL"/>
              <w:rPr>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1B69320A" w14:textId="77777777" w:rsidR="00962CAE" w:rsidRPr="007B4467" w:rsidRDefault="00962CAE" w:rsidP="00962CAE">
            <w:pPr>
              <w:pStyle w:val="TAC"/>
              <w:rPr>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DB1626E" w14:textId="77777777" w:rsidR="00962CAE" w:rsidRPr="007B4467" w:rsidRDefault="00962CAE" w:rsidP="00962CAE">
            <w:pPr>
              <w:pStyle w:val="TAL"/>
              <w:rPr>
                <w:lang w:eastAsia="en-US"/>
              </w:rPr>
            </w:pPr>
            <w:r w:rsidRPr="007B4467">
              <w:rPr>
                <w:rFonts w:eastAsia="MS Mincho"/>
                <w:lang w:eastAsia="en-US"/>
              </w:rPr>
              <w:t>pc_</w:t>
            </w:r>
            <w:r w:rsidRPr="007B4467">
              <w:rPr>
                <w:lang w:eastAsia="en-US"/>
              </w:rPr>
              <w:t>shortSN</w:t>
            </w:r>
          </w:p>
        </w:tc>
        <w:tc>
          <w:tcPr>
            <w:tcW w:w="569" w:type="dxa"/>
            <w:tcBorders>
              <w:top w:val="single" w:sz="4" w:space="0" w:color="auto"/>
              <w:left w:val="single" w:sz="4" w:space="0" w:color="auto"/>
              <w:bottom w:val="single" w:sz="4" w:space="0" w:color="auto"/>
              <w:right w:val="single" w:sz="4" w:space="0" w:color="auto"/>
            </w:tcBorders>
          </w:tcPr>
          <w:p w14:paraId="0919E3AA" w14:textId="77777777" w:rsidR="00962CAE" w:rsidRPr="007B4467" w:rsidRDefault="00962CAE" w:rsidP="00962CAE">
            <w:pPr>
              <w:pStyle w:val="TAL"/>
              <w:rPr>
                <w:lang w:eastAsia="en-US"/>
              </w:rPr>
            </w:pPr>
            <w:r w:rsidRPr="007B4467">
              <w:rPr>
                <w:lang w:eastAsia="en-US"/>
              </w:rPr>
              <w:t>Yes</w:t>
            </w:r>
          </w:p>
        </w:tc>
        <w:tc>
          <w:tcPr>
            <w:tcW w:w="1564" w:type="dxa"/>
            <w:tcBorders>
              <w:top w:val="single" w:sz="4" w:space="0" w:color="auto"/>
              <w:left w:val="single" w:sz="4" w:space="0" w:color="auto"/>
              <w:bottom w:val="single" w:sz="4" w:space="0" w:color="auto"/>
              <w:right w:val="single" w:sz="4" w:space="0" w:color="auto"/>
            </w:tcBorders>
          </w:tcPr>
          <w:p w14:paraId="413FB218" w14:textId="037BE168" w:rsidR="00962CAE" w:rsidRPr="007B4467" w:rsidRDefault="00962CAE" w:rsidP="00962CAE">
            <w:pPr>
              <w:pStyle w:val="TAL"/>
              <w:rPr>
                <w:lang w:eastAsia="en-US"/>
              </w:rPr>
            </w:pPr>
            <w:r w:rsidRPr="007B4467">
              <w:rPr>
                <w:rFonts w:eastAsia="MS Mincho"/>
              </w:rPr>
              <w:t>Yes (for RedCap UE)</w:t>
            </w:r>
          </w:p>
        </w:tc>
        <w:tc>
          <w:tcPr>
            <w:tcW w:w="1026" w:type="dxa"/>
            <w:tcBorders>
              <w:top w:val="single" w:sz="4" w:space="0" w:color="auto"/>
              <w:left w:val="single" w:sz="4" w:space="0" w:color="auto"/>
              <w:bottom w:val="single" w:sz="4" w:space="0" w:color="auto"/>
              <w:right w:val="single" w:sz="4" w:space="0" w:color="auto"/>
            </w:tcBorders>
          </w:tcPr>
          <w:p w14:paraId="43A02B8B" w14:textId="50D848AA" w:rsidR="00962CAE" w:rsidRPr="007B4467" w:rsidRDefault="00962CAE" w:rsidP="00962CAE">
            <w:pPr>
              <w:pStyle w:val="TAL"/>
              <w:rPr>
                <w:lang w:eastAsia="en-US"/>
              </w:rPr>
            </w:pPr>
            <w:r w:rsidRPr="007B4467">
              <w:rPr>
                <w:rFonts w:eastAsia="MS Mincho"/>
              </w:rPr>
              <w:t xml:space="preserve">This PICS shall always be true for RedCap </w:t>
            </w:r>
            <w:r w:rsidR="005A2AEF" w:rsidRPr="007B4467">
              <w:rPr>
                <w:rFonts w:eastAsia="MS Mincho"/>
              </w:rPr>
              <w:t xml:space="preserve">and eRedCap </w:t>
            </w:r>
            <w:r w:rsidRPr="007B4467">
              <w:rPr>
                <w:rFonts w:eastAsia="MS Mincho"/>
              </w:rPr>
              <w:t>UE.</w:t>
            </w:r>
          </w:p>
        </w:tc>
      </w:tr>
      <w:tr w:rsidR="004D367D" w:rsidRPr="007B4467" w14:paraId="6BFA375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5C63242" w14:textId="77777777" w:rsidR="004D367D" w:rsidRPr="007B4467" w:rsidRDefault="004D367D" w:rsidP="004D367D">
            <w:pPr>
              <w:keepNext/>
              <w:keepLines/>
              <w:spacing w:after="0"/>
              <w:jc w:val="center"/>
              <w:rPr>
                <w:rFonts w:ascii="Arial" w:hAnsi="Arial"/>
                <w:sz w:val="18"/>
                <w:lang w:eastAsia="en-US"/>
              </w:rPr>
            </w:pPr>
            <w:r w:rsidRPr="007B4467">
              <w:rPr>
                <w:rFonts w:ascii="Arial" w:hAnsi="Arial"/>
                <w:sz w:val="18"/>
                <w:lang w:eastAsia="en-US"/>
              </w:rPr>
              <w:t>1A</w:t>
            </w:r>
          </w:p>
        </w:tc>
        <w:tc>
          <w:tcPr>
            <w:tcW w:w="3554" w:type="dxa"/>
            <w:tcBorders>
              <w:top w:val="single" w:sz="6" w:space="0" w:color="auto"/>
              <w:left w:val="single" w:sz="4" w:space="0" w:color="auto"/>
              <w:bottom w:val="single" w:sz="6" w:space="0" w:color="auto"/>
              <w:right w:val="single" w:sz="6" w:space="0" w:color="auto"/>
            </w:tcBorders>
            <w:hideMark/>
          </w:tcPr>
          <w:p w14:paraId="7F830C01"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Support of 18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318AA63D" w14:textId="2DDA5319" w:rsidR="004D367D" w:rsidRPr="007B4467" w:rsidRDefault="004D367D" w:rsidP="004D367D">
            <w:pPr>
              <w:keepNext/>
              <w:keepLines/>
              <w:spacing w:after="0"/>
              <w:rPr>
                <w:rFonts w:ascii="Arial" w:eastAsia="MS Mincho" w:hAnsi="Arial"/>
                <w:sz w:val="18"/>
                <w:lang w:eastAsia="en-US"/>
              </w:rPr>
            </w:pPr>
            <w:r w:rsidRPr="007B4467">
              <w:rPr>
                <w:rFonts w:ascii="Arial" w:eastAsia="MS Mincho" w:hAnsi="Arial"/>
                <w:sz w:val="18"/>
                <w:lang w:eastAsia="en-US"/>
              </w:rPr>
              <w:t>38.822, 4.2, 38.306, 4.2.21.3</w:t>
            </w:r>
          </w:p>
        </w:tc>
        <w:tc>
          <w:tcPr>
            <w:tcW w:w="995" w:type="dxa"/>
            <w:tcBorders>
              <w:top w:val="single" w:sz="4" w:space="0" w:color="auto"/>
              <w:left w:val="single" w:sz="4" w:space="0" w:color="auto"/>
              <w:bottom w:val="single" w:sz="4" w:space="0" w:color="auto"/>
              <w:right w:val="single" w:sz="4" w:space="0" w:color="auto"/>
            </w:tcBorders>
            <w:hideMark/>
          </w:tcPr>
          <w:p w14:paraId="2F183C7E" w14:textId="77777777" w:rsidR="004D367D" w:rsidRPr="007B4467" w:rsidRDefault="004D367D" w:rsidP="004D367D">
            <w:pPr>
              <w:keepNext/>
              <w:keepLines/>
              <w:spacing w:after="0"/>
              <w:jc w:val="center"/>
              <w:rPr>
                <w:rFonts w:ascii="Arial" w:eastAsia="MS Mincho" w:hAnsi="Arial"/>
                <w:sz w:val="18"/>
                <w:lang w:eastAsia="en-US"/>
              </w:rPr>
            </w:pPr>
            <w:r w:rsidRPr="007B4467">
              <w:rPr>
                <w:rFonts w:ascii="Arial" w:eastAsia="MS Mincho" w:hAnsi="Arial"/>
                <w:sz w:val="18"/>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4FD56871" w14:textId="77777777" w:rsidR="004D367D" w:rsidRPr="007B4467" w:rsidRDefault="004D367D" w:rsidP="004D367D">
            <w:pPr>
              <w:keepNext/>
              <w:keepLines/>
              <w:spacing w:after="0"/>
              <w:rPr>
                <w:rFonts w:ascii="Arial" w:eastAsia="MS Mincho" w:hAnsi="Arial"/>
                <w:sz w:val="18"/>
                <w:lang w:eastAsia="en-US"/>
              </w:rPr>
            </w:pPr>
            <w:r w:rsidRPr="007B4467">
              <w:rPr>
                <w:rFonts w:ascii="Arial" w:eastAsia="MS Mincho" w:hAnsi="Arial"/>
                <w:sz w:val="18"/>
                <w:lang w:eastAsia="en-US"/>
              </w:rPr>
              <w:t>pc_longSN</w:t>
            </w:r>
          </w:p>
        </w:tc>
        <w:tc>
          <w:tcPr>
            <w:tcW w:w="569" w:type="dxa"/>
            <w:tcBorders>
              <w:top w:val="single" w:sz="4" w:space="0" w:color="auto"/>
              <w:left w:val="single" w:sz="4" w:space="0" w:color="auto"/>
              <w:bottom w:val="single" w:sz="4" w:space="0" w:color="auto"/>
              <w:right w:val="single" w:sz="4" w:space="0" w:color="auto"/>
            </w:tcBorders>
          </w:tcPr>
          <w:p w14:paraId="49149982"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651DDA1" w14:textId="77777777"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Yes (for non-RedCap UE)</w:t>
            </w:r>
          </w:p>
        </w:tc>
        <w:tc>
          <w:tcPr>
            <w:tcW w:w="1026" w:type="dxa"/>
            <w:tcBorders>
              <w:top w:val="single" w:sz="4" w:space="0" w:color="auto"/>
              <w:left w:val="single" w:sz="4" w:space="0" w:color="auto"/>
              <w:bottom w:val="single" w:sz="4" w:space="0" w:color="auto"/>
              <w:right w:val="single" w:sz="4" w:space="0" w:color="auto"/>
            </w:tcBorders>
          </w:tcPr>
          <w:p w14:paraId="7DB03550" w14:textId="0EB7EE78"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 xml:space="preserve">This PICS shall always be true for non-RedCap </w:t>
            </w:r>
            <w:r w:rsidR="005A2AEF" w:rsidRPr="007B4467">
              <w:rPr>
                <w:rFonts w:ascii="Arial" w:eastAsia="MS Mincho" w:hAnsi="Arial"/>
                <w:sz w:val="18"/>
              </w:rPr>
              <w:t xml:space="preserve">and non-eRedCap </w:t>
            </w:r>
            <w:r w:rsidRPr="007B4467">
              <w:rPr>
                <w:rFonts w:ascii="Arial" w:eastAsia="MS Mincho" w:hAnsi="Arial"/>
                <w:sz w:val="18"/>
              </w:rPr>
              <w:t>UE.</w:t>
            </w:r>
          </w:p>
        </w:tc>
      </w:tr>
      <w:tr w:rsidR="00C06A6E" w:rsidRPr="007B4467" w14:paraId="2D7FF4A4"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544648" w14:textId="77777777" w:rsidR="00C06A6E" w:rsidRPr="007B4467" w:rsidRDefault="00C06A6E" w:rsidP="00531C95">
            <w:pPr>
              <w:pStyle w:val="TAC"/>
              <w:rPr>
                <w:lang w:eastAsia="en-US"/>
              </w:rPr>
            </w:pPr>
            <w:r w:rsidRPr="007B4467">
              <w:rPr>
                <w:lang w:eastAsia="en-US"/>
              </w:rPr>
              <w:t>2</w:t>
            </w:r>
          </w:p>
        </w:tc>
        <w:tc>
          <w:tcPr>
            <w:tcW w:w="3554" w:type="dxa"/>
            <w:tcBorders>
              <w:top w:val="single" w:sz="6" w:space="0" w:color="auto"/>
              <w:left w:val="single" w:sz="4" w:space="0" w:color="auto"/>
              <w:bottom w:val="single" w:sz="6" w:space="0" w:color="auto"/>
              <w:right w:val="single" w:sz="6" w:space="0" w:color="auto"/>
            </w:tcBorders>
            <w:hideMark/>
          </w:tcPr>
          <w:p w14:paraId="10192B06" w14:textId="77777777" w:rsidR="00C06A6E" w:rsidRPr="007B4467" w:rsidRDefault="00C06A6E" w:rsidP="00531C95">
            <w:pPr>
              <w:pStyle w:val="TAL"/>
              <w:rPr>
                <w:lang w:eastAsia="en-US"/>
              </w:rPr>
            </w:pPr>
            <w:r w:rsidRPr="007B4467">
              <w:rPr>
                <w:lang w:eastAsia="en-US"/>
              </w:rPr>
              <w:t>Supports Out of order delivery of data to upper layers by PDCP</w:t>
            </w:r>
          </w:p>
        </w:tc>
        <w:tc>
          <w:tcPr>
            <w:tcW w:w="852" w:type="dxa"/>
            <w:tcBorders>
              <w:top w:val="single" w:sz="6" w:space="0" w:color="auto"/>
              <w:left w:val="single" w:sz="6" w:space="0" w:color="auto"/>
              <w:bottom w:val="single" w:sz="6" w:space="0" w:color="auto"/>
              <w:right w:val="single" w:sz="4" w:space="0" w:color="auto"/>
            </w:tcBorders>
            <w:hideMark/>
          </w:tcPr>
          <w:p w14:paraId="30944A1D" w14:textId="77777777" w:rsidR="00C06A6E" w:rsidRPr="007B4467" w:rsidRDefault="00C06A6E" w:rsidP="00531C95">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3EC1892" w14:textId="77777777" w:rsidR="00C06A6E" w:rsidRPr="007B4467" w:rsidRDefault="00C06A6E" w:rsidP="00531C95">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5377714E" w14:textId="77777777" w:rsidR="00C06A6E" w:rsidRPr="007B4467" w:rsidRDefault="00C06A6E" w:rsidP="00807CE8">
            <w:pPr>
              <w:pStyle w:val="TAL"/>
              <w:rPr>
                <w:rFonts w:eastAsia="MS Mincho"/>
                <w:lang w:eastAsia="en-US"/>
              </w:rPr>
            </w:pPr>
            <w:r w:rsidRPr="007B4467">
              <w:rPr>
                <w:rFonts w:eastAsia="MS Mincho"/>
                <w:lang w:eastAsia="en-US"/>
              </w:rPr>
              <w:t>pc_outOfOrderDelivery</w:t>
            </w:r>
          </w:p>
        </w:tc>
        <w:tc>
          <w:tcPr>
            <w:tcW w:w="569" w:type="dxa"/>
            <w:tcBorders>
              <w:top w:val="single" w:sz="4" w:space="0" w:color="auto"/>
              <w:left w:val="single" w:sz="4" w:space="0" w:color="auto"/>
              <w:bottom w:val="single" w:sz="4" w:space="0" w:color="auto"/>
              <w:right w:val="single" w:sz="4" w:space="0" w:color="auto"/>
            </w:tcBorders>
          </w:tcPr>
          <w:p w14:paraId="28429621" w14:textId="77777777" w:rsidR="00C06A6E" w:rsidRPr="007B4467" w:rsidRDefault="00C06A6E" w:rsidP="00531C95">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1D862CD5" w14:textId="77777777" w:rsidR="00C06A6E" w:rsidRPr="007B4467" w:rsidRDefault="00C06A6E" w:rsidP="00531C95">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F72ADBD" w14:textId="77777777" w:rsidR="00C06A6E" w:rsidRPr="007B4467" w:rsidRDefault="00C06A6E" w:rsidP="00531C95">
            <w:pPr>
              <w:pStyle w:val="TAL"/>
              <w:rPr>
                <w:lang w:eastAsia="en-US"/>
              </w:rPr>
            </w:pPr>
          </w:p>
        </w:tc>
      </w:tr>
      <w:tr w:rsidR="001D17E4" w:rsidRPr="007B4467" w14:paraId="41364D35"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D90E46" w14:textId="77777777" w:rsidR="001D17E4" w:rsidRPr="007B4467" w:rsidRDefault="001D17E4">
            <w:pPr>
              <w:pStyle w:val="TAC"/>
              <w:rPr>
                <w:lang w:eastAsia="en-US"/>
              </w:rPr>
            </w:pPr>
            <w:r w:rsidRPr="007B4467">
              <w:rPr>
                <w:lang w:eastAsia="en-US"/>
              </w:rPr>
              <w:t>3</w:t>
            </w:r>
          </w:p>
        </w:tc>
        <w:tc>
          <w:tcPr>
            <w:tcW w:w="3554" w:type="dxa"/>
            <w:tcBorders>
              <w:top w:val="single" w:sz="6" w:space="0" w:color="auto"/>
              <w:left w:val="single" w:sz="4" w:space="0" w:color="auto"/>
              <w:bottom w:val="single" w:sz="6" w:space="0" w:color="auto"/>
              <w:right w:val="single" w:sz="6" w:space="0" w:color="auto"/>
            </w:tcBorders>
            <w:hideMark/>
          </w:tcPr>
          <w:p w14:paraId="42054CFA" w14:textId="77777777" w:rsidR="001D17E4" w:rsidRPr="007B4467" w:rsidRDefault="001D17E4">
            <w:pPr>
              <w:pStyle w:val="TAL"/>
              <w:rPr>
                <w:lang w:eastAsia="en-US"/>
              </w:rPr>
            </w:pPr>
            <w:r w:rsidRPr="007B4467">
              <w:rPr>
                <w:lang w:eastAsia="en-US"/>
              </w:rPr>
              <w:t>Support CA-based PDCP duplication over MCG or SCG DRB</w:t>
            </w:r>
          </w:p>
        </w:tc>
        <w:tc>
          <w:tcPr>
            <w:tcW w:w="852" w:type="dxa"/>
            <w:tcBorders>
              <w:top w:val="single" w:sz="6" w:space="0" w:color="auto"/>
              <w:left w:val="single" w:sz="6" w:space="0" w:color="auto"/>
              <w:bottom w:val="single" w:sz="6" w:space="0" w:color="auto"/>
              <w:right w:val="single" w:sz="4" w:space="0" w:color="auto"/>
            </w:tcBorders>
            <w:hideMark/>
          </w:tcPr>
          <w:p w14:paraId="6066D97A"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64B2022C"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C0A3E8F" w14:textId="77777777" w:rsidR="001D17E4" w:rsidRPr="007B4467" w:rsidRDefault="001D17E4" w:rsidP="00807CE8">
            <w:pPr>
              <w:pStyle w:val="TAL"/>
              <w:rPr>
                <w:rFonts w:eastAsia="MS Mincho"/>
                <w:lang w:eastAsia="en-US"/>
              </w:rPr>
            </w:pPr>
            <w:r w:rsidRPr="007B4467">
              <w:rPr>
                <w:rFonts w:eastAsia="MS Mincho"/>
                <w:lang w:eastAsia="en-US"/>
              </w:rPr>
              <w:t>pc_pdcp_DuplicationMCG_OrSCG_DRB</w:t>
            </w:r>
          </w:p>
        </w:tc>
        <w:tc>
          <w:tcPr>
            <w:tcW w:w="569" w:type="dxa"/>
            <w:tcBorders>
              <w:top w:val="single" w:sz="4" w:space="0" w:color="auto"/>
              <w:left w:val="single" w:sz="4" w:space="0" w:color="auto"/>
              <w:bottom w:val="single" w:sz="4" w:space="0" w:color="auto"/>
              <w:right w:val="single" w:sz="4" w:space="0" w:color="auto"/>
            </w:tcBorders>
          </w:tcPr>
          <w:p w14:paraId="500EAEFE"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5E5C2535"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100C416B" w14:textId="77777777" w:rsidR="001D17E4" w:rsidRPr="007B4467" w:rsidRDefault="001D17E4">
            <w:pPr>
              <w:pStyle w:val="TAL"/>
              <w:rPr>
                <w:lang w:eastAsia="en-US"/>
              </w:rPr>
            </w:pPr>
          </w:p>
        </w:tc>
      </w:tr>
      <w:tr w:rsidR="001D17E4" w:rsidRPr="007B4467" w14:paraId="4430681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B3CD1F4" w14:textId="77777777" w:rsidR="001D17E4" w:rsidRPr="007B4467" w:rsidRDefault="001D17E4">
            <w:pPr>
              <w:pStyle w:val="TAC"/>
              <w:rPr>
                <w:lang w:eastAsia="en-US"/>
              </w:rPr>
            </w:pPr>
            <w:r w:rsidRPr="007B4467">
              <w:rPr>
                <w:lang w:eastAsia="en-US"/>
              </w:rPr>
              <w:t>4</w:t>
            </w:r>
          </w:p>
        </w:tc>
        <w:tc>
          <w:tcPr>
            <w:tcW w:w="3554" w:type="dxa"/>
            <w:tcBorders>
              <w:top w:val="single" w:sz="6" w:space="0" w:color="auto"/>
              <w:left w:val="single" w:sz="4" w:space="0" w:color="auto"/>
              <w:bottom w:val="single" w:sz="6" w:space="0" w:color="auto"/>
              <w:right w:val="single" w:sz="6" w:space="0" w:color="auto"/>
            </w:tcBorders>
            <w:hideMark/>
          </w:tcPr>
          <w:p w14:paraId="474F6677" w14:textId="77777777" w:rsidR="001D17E4" w:rsidRPr="007B4467" w:rsidRDefault="001D17E4">
            <w:pPr>
              <w:pStyle w:val="TAL"/>
              <w:rPr>
                <w:lang w:eastAsia="en-US"/>
              </w:rPr>
            </w:pPr>
            <w:r w:rsidRPr="007B4467">
              <w:rPr>
                <w:lang w:eastAsia="en-US"/>
              </w:rPr>
              <w:t>Support PDCP duplication over split DRB</w:t>
            </w:r>
          </w:p>
        </w:tc>
        <w:tc>
          <w:tcPr>
            <w:tcW w:w="852" w:type="dxa"/>
            <w:tcBorders>
              <w:top w:val="single" w:sz="6" w:space="0" w:color="auto"/>
              <w:left w:val="single" w:sz="6" w:space="0" w:color="auto"/>
              <w:bottom w:val="single" w:sz="6" w:space="0" w:color="auto"/>
              <w:right w:val="single" w:sz="4" w:space="0" w:color="auto"/>
            </w:tcBorders>
            <w:hideMark/>
          </w:tcPr>
          <w:p w14:paraId="4C1AC17D"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397DC595"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911B18F" w14:textId="77777777" w:rsidR="001D17E4" w:rsidRPr="007B4467" w:rsidRDefault="001D17E4" w:rsidP="00807CE8">
            <w:pPr>
              <w:pStyle w:val="TAL"/>
              <w:rPr>
                <w:rFonts w:eastAsia="MS Mincho"/>
                <w:lang w:eastAsia="en-US"/>
              </w:rPr>
            </w:pPr>
            <w:r w:rsidRPr="007B4467">
              <w:rPr>
                <w:rFonts w:eastAsia="MS Mincho"/>
                <w:lang w:eastAsia="en-US"/>
              </w:rPr>
              <w:t>pc_pdcp_DuplicationSplitDRB</w:t>
            </w:r>
          </w:p>
        </w:tc>
        <w:tc>
          <w:tcPr>
            <w:tcW w:w="569" w:type="dxa"/>
            <w:tcBorders>
              <w:top w:val="single" w:sz="4" w:space="0" w:color="auto"/>
              <w:left w:val="single" w:sz="4" w:space="0" w:color="auto"/>
              <w:bottom w:val="single" w:sz="4" w:space="0" w:color="auto"/>
              <w:right w:val="single" w:sz="4" w:space="0" w:color="auto"/>
            </w:tcBorders>
          </w:tcPr>
          <w:p w14:paraId="26D578EB"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668C8B29"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8C3A226" w14:textId="77777777" w:rsidR="001D17E4" w:rsidRPr="007B4467" w:rsidRDefault="001D17E4">
            <w:pPr>
              <w:pStyle w:val="TAL"/>
              <w:rPr>
                <w:lang w:eastAsia="en-US"/>
              </w:rPr>
            </w:pPr>
          </w:p>
        </w:tc>
      </w:tr>
      <w:tr w:rsidR="008C3D6B" w:rsidRPr="007B4467" w14:paraId="2C4649EF"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0171859"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5</w:t>
            </w:r>
          </w:p>
        </w:tc>
        <w:tc>
          <w:tcPr>
            <w:tcW w:w="3554" w:type="dxa"/>
            <w:tcBorders>
              <w:top w:val="single" w:sz="6" w:space="0" w:color="auto"/>
              <w:left w:val="single" w:sz="4" w:space="0" w:color="auto"/>
              <w:bottom w:val="single" w:sz="6" w:space="0" w:color="auto"/>
              <w:right w:val="single" w:sz="6" w:space="0" w:color="auto"/>
            </w:tcBorders>
            <w:hideMark/>
          </w:tcPr>
          <w:p w14:paraId="610DD2D1"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Support PDCP duplication with more than two RLC entities</w:t>
            </w:r>
          </w:p>
        </w:tc>
        <w:tc>
          <w:tcPr>
            <w:tcW w:w="852" w:type="dxa"/>
            <w:tcBorders>
              <w:top w:val="single" w:sz="6" w:space="0" w:color="auto"/>
              <w:left w:val="single" w:sz="6" w:space="0" w:color="auto"/>
              <w:bottom w:val="single" w:sz="6" w:space="0" w:color="auto"/>
              <w:right w:val="single" w:sz="4" w:space="0" w:color="auto"/>
            </w:tcBorders>
            <w:hideMark/>
          </w:tcPr>
          <w:p w14:paraId="6A5D7683"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38.306, 4.2.4</w:t>
            </w:r>
          </w:p>
        </w:tc>
        <w:tc>
          <w:tcPr>
            <w:tcW w:w="995" w:type="dxa"/>
            <w:tcBorders>
              <w:top w:val="single" w:sz="4" w:space="0" w:color="auto"/>
              <w:left w:val="single" w:sz="4" w:space="0" w:color="auto"/>
              <w:bottom w:val="single" w:sz="4" w:space="0" w:color="auto"/>
              <w:right w:val="single" w:sz="4" w:space="0" w:color="auto"/>
            </w:tcBorders>
            <w:hideMark/>
          </w:tcPr>
          <w:p w14:paraId="1E987096"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Rel-16</w:t>
            </w:r>
          </w:p>
        </w:tc>
        <w:tc>
          <w:tcPr>
            <w:tcW w:w="1421" w:type="dxa"/>
            <w:tcBorders>
              <w:top w:val="single" w:sz="4" w:space="0" w:color="auto"/>
              <w:left w:val="single" w:sz="4" w:space="0" w:color="auto"/>
              <w:bottom w:val="single" w:sz="4" w:space="0" w:color="auto"/>
              <w:right w:val="single" w:sz="4" w:space="0" w:color="auto"/>
            </w:tcBorders>
            <w:hideMark/>
          </w:tcPr>
          <w:p w14:paraId="5923DAAB"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pc_pdcp_DuplicationMoreThanTwoRLC_r16</w:t>
            </w:r>
          </w:p>
        </w:tc>
        <w:tc>
          <w:tcPr>
            <w:tcW w:w="569" w:type="dxa"/>
            <w:tcBorders>
              <w:top w:val="single" w:sz="4" w:space="0" w:color="auto"/>
              <w:left w:val="single" w:sz="4" w:space="0" w:color="auto"/>
              <w:bottom w:val="single" w:sz="4" w:space="0" w:color="auto"/>
              <w:right w:val="single" w:sz="4" w:space="0" w:color="auto"/>
            </w:tcBorders>
            <w:hideMark/>
          </w:tcPr>
          <w:p w14:paraId="4F88CA75"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4DCBB967" w14:textId="77777777" w:rsidR="008C3D6B" w:rsidRPr="007B4467" w:rsidRDefault="008C3D6B">
            <w:pPr>
              <w:keepNext/>
              <w:keepLines/>
              <w:spacing w:after="0"/>
              <w:rPr>
                <w:rFonts w:ascii="Arial"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B948886"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specifically for TSC (time sensitive communication) services</w:t>
            </w:r>
          </w:p>
        </w:tc>
      </w:tr>
      <w:tr w:rsidR="001D17E4" w:rsidRPr="007B4467" w14:paraId="400E5BD3"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8F13B8" w14:textId="77777777" w:rsidR="001D17E4" w:rsidRPr="007B4467" w:rsidRDefault="008C3D6B">
            <w:pPr>
              <w:pStyle w:val="TAC"/>
              <w:rPr>
                <w:lang w:eastAsia="en-US"/>
              </w:rPr>
            </w:pPr>
            <w:r w:rsidRPr="007B4467">
              <w:rPr>
                <w:lang w:eastAsia="en-US"/>
              </w:rPr>
              <w:t>6</w:t>
            </w:r>
          </w:p>
        </w:tc>
        <w:tc>
          <w:tcPr>
            <w:tcW w:w="3554" w:type="dxa"/>
            <w:tcBorders>
              <w:top w:val="single" w:sz="6" w:space="0" w:color="auto"/>
              <w:left w:val="single" w:sz="4" w:space="0" w:color="auto"/>
              <w:bottom w:val="single" w:sz="6" w:space="0" w:color="auto"/>
              <w:right w:val="single" w:sz="6" w:space="0" w:color="auto"/>
            </w:tcBorders>
            <w:hideMark/>
          </w:tcPr>
          <w:p w14:paraId="4EF42EAB" w14:textId="77777777" w:rsidR="001D17E4" w:rsidRPr="007B4467" w:rsidRDefault="001D17E4">
            <w:pPr>
              <w:pStyle w:val="TAL"/>
              <w:rPr>
                <w:lang w:eastAsia="en-US"/>
              </w:rPr>
            </w:pPr>
            <w:r w:rsidRPr="007B4467">
              <w:rPr>
                <w:lang w:eastAsia="en-US"/>
              </w:rPr>
              <w:t>Support PDCP duplication over split SRB1/2</w:t>
            </w:r>
          </w:p>
        </w:tc>
        <w:tc>
          <w:tcPr>
            <w:tcW w:w="852" w:type="dxa"/>
            <w:tcBorders>
              <w:top w:val="single" w:sz="6" w:space="0" w:color="auto"/>
              <w:left w:val="single" w:sz="6" w:space="0" w:color="auto"/>
              <w:bottom w:val="single" w:sz="6" w:space="0" w:color="auto"/>
              <w:right w:val="single" w:sz="4" w:space="0" w:color="auto"/>
            </w:tcBorders>
            <w:hideMark/>
          </w:tcPr>
          <w:p w14:paraId="08AF3223"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4231E4A"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24DD1DB" w14:textId="77777777" w:rsidR="001D17E4" w:rsidRPr="007B4467" w:rsidRDefault="001D17E4" w:rsidP="00807CE8">
            <w:pPr>
              <w:pStyle w:val="TAL"/>
              <w:rPr>
                <w:rFonts w:eastAsia="MS Mincho"/>
                <w:lang w:eastAsia="en-US"/>
              </w:rPr>
            </w:pPr>
            <w:r w:rsidRPr="007B4467">
              <w:rPr>
                <w:rFonts w:eastAsia="MS Mincho"/>
                <w:lang w:eastAsia="en-US"/>
              </w:rPr>
              <w:t>pc_pdcp_DuplicationSplitSRB</w:t>
            </w:r>
          </w:p>
        </w:tc>
        <w:tc>
          <w:tcPr>
            <w:tcW w:w="569" w:type="dxa"/>
            <w:tcBorders>
              <w:top w:val="single" w:sz="4" w:space="0" w:color="auto"/>
              <w:left w:val="single" w:sz="4" w:space="0" w:color="auto"/>
              <w:bottom w:val="single" w:sz="4" w:space="0" w:color="auto"/>
              <w:right w:val="single" w:sz="4" w:space="0" w:color="auto"/>
            </w:tcBorders>
          </w:tcPr>
          <w:p w14:paraId="4E787149"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7D9ED63B"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518D9808" w14:textId="77777777" w:rsidR="001D17E4" w:rsidRPr="007B4467" w:rsidRDefault="001D17E4">
            <w:pPr>
              <w:pStyle w:val="TAL"/>
              <w:rPr>
                <w:lang w:eastAsia="en-US"/>
              </w:rPr>
            </w:pPr>
          </w:p>
        </w:tc>
      </w:tr>
      <w:tr w:rsidR="008C3D6B" w:rsidRPr="007B4467" w14:paraId="1C27F2F8"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E57D3B" w14:textId="77777777" w:rsidR="008C3D6B" w:rsidRPr="007B4467" w:rsidRDefault="008C3D6B" w:rsidP="008C3D6B">
            <w:pPr>
              <w:pStyle w:val="TAC"/>
              <w:rPr>
                <w:lang w:eastAsia="en-US"/>
              </w:rPr>
            </w:pPr>
            <w:r w:rsidRPr="007B4467">
              <w:rPr>
                <w:lang w:eastAsia="en-US"/>
              </w:rPr>
              <w:t>7</w:t>
            </w:r>
          </w:p>
        </w:tc>
        <w:tc>
          <w:tcPr>
            <w:tcW w:w="3554" w:type="dxa"/>
            <w:tcBorders>
              <w:top w:val="single" w:sz="6" w:space="0" w:color="auto"/>
              <w:left w:val="single" w:sz="4" w:space="0" w:color="auto"/>
              <w:bottom w:val="single" w:sz="6" w:space="0" w:color="auto"/>
              <w:right w:val="single" w:sz="6" w:space="0" w:color="auto"/>
            </w:tcBorders>
            <w:hideMark/>
          </w:tcPr>
          <w:p w14:paraId="5C01F029" w14:textId="77777777" w:rsidR="008C3D6B" w:rsidRPr="007B4467" w:rsidRDefault="008C3D6B" w:rsidP="008C3D6B">
            <w:pPr>
              <w:pStyle w:val="TAL"/>
              <w:rPr>
                <w:lang w:eastAsia="en-US"/>
              </w:rPr>
            </w:pPr>
            <w:r w:rsidRPr="007B4467">
              <w:rPr>
                <w:lang w:eastAsia="en-US"/>
              </w:rPr>
              <w:t>Support EHC (Ethernet header compression)</w:t>
            </w:r>
          </w:p>
        </w:tc>
        <w:tc>
          <w:tcPr>
            <w:tcW w:w="852" w:type="dxa"/>
            <w:tcBorders>
              <w:top w:val="single" w:sz="6" w:space="0" w:color="auto"/>
              <w:left w:val="single" w:sz="6" w:space="0" w:color="auto"/>
              <w:bottom w:val="single" w:sz="6" w:space="0" w:color="auto"/>
              <w:right w:val="single" w:sz="4" w:space="0" w:color="auto"/>
            </w:tcBorders>
            <w:hideMark/>
          </w:tcPr>
          <w:p w14:paraId="516749C9" w14:textId="77777777" w:rsidR="008C3D6B" w:rsidRPr="007B4467" w:rsidRDefault="008C3D6B" w:rsidP="008C3D6B">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02867C4A" w14:textId="77777777" w:rsidR="008C3D6B" w:rsidRPr="007B4467" w:rsidRDefault="008C3D6B" w:rsidP="008C3D6B">
            <w:pPr>
              <w:pStyle w:val="TAC"/>
              <w:rPr>
                <w:rFonts w:eastAsia="MS Mincho"/>
                <w:lang w:eastAsia="en-US"/>
              </w:rPr>
            </w:pPr>
            <w:r w:rsidRPr="007B4467">
              <w:rPr>
                <w:rFonts w:eastAsia="MS Mincho"/>
                <w:lang w:eastAsia="en-US"/>
              </w:rPr>
              <w:t>Rel-16</w:t>
            </w:r>
          </w:p>
        </w:tc>
        <w:tc>
          <w:tcPr>
            <w:tcW w:w="1421" w:type="dxa"/>
            <w:tcBorders>
              <w:top w:val="single" w:sz="4" w:space="0" w:color="auto"/>
              <w:left w:val="single" w:sz="4" w:space="0" w:color="auto"/>
              <w:bottom w:val="single" w:sz="4" w:space="0" w:color="auto"/>
              <w:right w:val="single" w:sz="4" w:space="0" w:color="auto"/>
            </w:tcBorders>
            <w:hideMark/>
          </w:tcPr>
          <w:p w14:paraId="7C5AD54E" w14:textId="77777777" w:rsidR="008C3D6B" w:rsidRPr="007B4467" w:rsidRDefault="008C3D6B" w:rsidP="008C3D6B">
            <w:pPr>
              <w:pStyle w:val="TAL"/>
              <w:rPr>
                <w:rFonts w:eastAsia="MS Mincho"/>
                <w:lang w:eastAsia="en-US"/>
              </w:rPr>
            </w:pPr>
            <w:r w:rsidRPr="007B4467">
              <w:rPr>
                <w:rFonts w:eastAsia="MS Mincho"/>
                <w:lang w:eastAsia="en-US"/>
              </w:rPr>
              <w:t>pc_NR_ehc_r16</w:t>
            </w:r>
          </w:p>
        </w:tc>
        <w:tc>
          <w:tcPr>
            <w:tcW w:w="569" w:type="dxa"/>
            <w:tcBorders>
              <w:top w:val="single" w:sz="4" w:space="0" w:color="auto"/>
              <w:left w:val="single" w:sz="4" w:space="0" w:color="auto"/>
              <w:bottom w:val="single" w:sz="4" w:space="0" w:color="auto"/>
              <w:right w:val="single" w:sz="4" w:space="0" w:color="auto"/>
            </w:tcBorders>
          </w:tcPr>
          <w:p w14:paraId="43B61AE8" w14:textId="77777777" w:rsidR="008C3D6B" w:rsidRPr="007B4467" w:rsidRDefault="008C3D6B" w:rsidP="008C3D6B">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C3313B8" w14:textId="77777777" w:rsidR="008C3D6B" w:rsidRPr="007B4467" w:rsidRDefault="008C3D6B" w:rsidP="008C3D6B">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0E8840BB" w14:textId="77777777" w:rsidR="008C3D6B" w:rsidRPr="007B4467" w:rsidRDefault="008C3D6B" w:rsidP="008C3D6B">
            <w:pPr>
              <w:pStyle w:val="TAL"/>
              <w:rPr>
                <w:lang w:eastAsia="en-US"/>
              </w:rPr>
            </w:pPr>
            <w:r w:rsidRPr="007B4467">
              <w:rPr>
                <w:lang w:eastAsia="en-US"/>
              </w:rPr>
              <w:t>specifically for TSC (time sensitive communication) services</w:t>
            </w:r>
          </w:p>
        </w:tc>
      </w:tr>
      <w:tr w:rsidR="004D367D" w:rsidRPr="007B4467" w14:paraId="59232CA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88AE2A7" w14:textId="025A1F58" w:rsidR="004D367D" w:rsidRPr="007B4467" w:rsidRDefault="004D367D" w:rsidP="00452594">
            <w:pPr>
              <w:pStyle w:val="TAC"/>
              <w:rPr>
                <w:lang w:eastAsia="zh-CN"/>
              </w:rPr>
            </w:pPr>
            <w:r w:rsidRPr="007B4467">
              <w:rPr>
                <w:lang w:eastAsia="zh-CN"/>
              </w:rPr>
              <w:t>8</w:t>
            </w:r>
          </w:p>
        </w:tc>
        <w:tc>
          <w:tcPr>
            <w:tcW w:w="3554" w:type="dxa"/>
            <w:tcBorders>
              <w:top w:val="single" w:sz="6" w:space="0" w:color="auto"/>
              <w:left w:val="single" w:sz="4" w:space="0" w:color="auto"/>
              <w:bottom w:val="single" w:sz="6" w:space="0" w:color="auto"/>
              <w:right w:val="single" w:sz="6" w:space="0" w:color="auto"/>
            </w:tcBorders>
          </w:tcPr>
          <w:p w14:paraId="7325FBB4" w14:textId="77777777" w:rsidR="004D367D" w:rsidRPr="007B4467" w:rsidRDefault="004D367D" w:rsidP="00452594">
            <w:pPr>
              <w:pStyle w:val="TAL"/>
            </w:pPr>
            <w:r w:rsidRPr="007B4467">
              <w:t xml:space="preserve">Support </w:t>
            </w:r>
            <w:r w:rsidRPr="007B4467">
              <w:rPr>
                <w:lang w:eastAsia="zh-CN"/>
              </w:rPr>
              <w:t>UDC</w:t>
            </w:r>
            <w:r w:rsidRPr="007B4467">
              <w:t xml:space="preserve"> (</w:t>
            </w:r>
            <w:r w:rsidRPr="007B4467">
              <w:rPr>
                <w:lang w:eastAsia="zh-CN"/>
              </w:rPr>
              <w:t>Uplink data</w:t>
            </w:r>
            <w:r w:rsidRPr="007B4467">
              <w:t xml:space="preserve"> compression)</w:t>
            </w:r>
          </w:p>
        </w:tc>
        <w:tc>
          <w:tcPr>
            <w:tcW w:w="852" w:type="dxa"/>
            <w:tcBorders>
              <w:top w:val="single" w:sz="6" w:space="0" w:color="auto"/>
              <w:left w:val="single" w:sz="6" w:space="0" w:color="auto"/>
              <w:bottom w:val="single" w:sz="6" w:space="0" w:color="auto"/>
              <w:right w:val="single" w:sz="4" w:space="0" w:color="auto"/>
            </w:tcBorders>
          </w:tcPr>
          <w:p w14:paraId="13361CD5"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1DFCD559" w14:textId="77777777" w:rsidR="004D367D" w:rsidRPr="007B4467" w:rsidRDefault="004D367D" w:rsidP="00452594">
            <w:pPr>
              <w:pStyle w:val="TAC"/>
              <w:rPr>
                <w:lang w:eastAsia="zh-CN"/>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7917321" w14:textId="77777777" w:rsidR="004D367D" w:rsidRPr="007B4467" w:rsidRDefault="004D367D" w:rsidP="00452594">
            <w:pPr>
              <w:pStyle w:val="TAL"/>
              <w:rPr>
                <w:lang w:eastAsia="zh-CN"/>
              </w:rPr>
            </w:pPr>
            <w:r w:rsidRPr="007B4467">
              <w:rPr>
                <w:rFonts w:eastAsia="MS Mincho"/>
              </w:rPr>
              <w:t>pc_NR_udc_r1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71FA6A83" w14:textId="77777777" w:rsidR="004D367D" w:rsidRPr="007B4467" w:rsidRDefault="004D367D" w:rsidP="00452594">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2ED52644"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4229D026" w14:textId="77777777" w:rsidR="004D367D" w:rsidRPr="007B4467" w:rsidRDefault="004D367D" w:rsidP="00452594">
            <w:pPr>
              <w:pStyle w:val="TAL"/>
            </w:pPr>
          </w:p>
        </w:tc>
      </w:tr>
      <w:tr w:rsidR="004D367D" w:rsidRPr="007B4467" w14:paraId="0EABCAE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3574DD42" w14:textId="4C5006EF" w:rsidR="004D367D" w:rsidRPr="007B4467" w:rsidRDefault="004D367D" w:rsidP="00452594">
            <w:pPr>
              <w:pStyle w:val="TAC"/>
              <w:rPr>
                <w:lang w:eastAsia="zh-CN"/>
              </w:rPr>
            </w:pPr>
            <w:r w:rsidRPr="007B4467">
              <w:rPr>
                <w:lang w:eastAsia="zh-CN"/>
              </w:rPr>
              <w:t>9</w:t>
            </w:r>
          </w:p>
        </w:tc>
        <w:tc>
          <w:tcPr>
            <w:tcW w:w="3554" w:type="dxa"/>
            <w:tcBorders>
              <w:top w:val="single" w:sz="6" w:space="0" w:color="auto"/>
              <w:left w:val="single" w:sz="4" w:space="0" w:color="auto"/>
              <w:bottom w:val="single" w:sz="6" w:space="0" w:color="auto"/>
              <w:right w:val="single" w:sz="6" w:space="0" w:color="auto"/>
            </w:tcBorders>
          </w:tcPr>
          <w:p w14:paraId="5F58F79B" w14:textId="77777777" w:rsidR="004D367D" w:rsidRPr="007B4467" w:rsidRDefault="004D367D" w:rsidP="00452594">
            <w:pPr>
              <w:pStyle w:val="TAL"/>
              <w:rPr>
                <w:lang w:eastAsia="zh-CN"/>
              </w:rPr>
            </w:pPr>
            <w:r w:rsidRPr="007B4467">
              <w:t>Support</w:t>
            </w:r>
            <w:r w:rsidRPr="007B4467">
              <w:rPr>
                <w:rFonts w:cs="Arial"/>
                <w:i/>
                <w:szCs w:val="18"/>
              </w:rPr>
              <w:t xml:space="preserve"> </w:t>
            </w:r>
            <w:r w:rsidRPr="007B4467">
              <w:rPr>
                <w:rFonts w:cs="Arial"/>
                <w:szCs w:val="18"/>
              </w:rPr>
              <w:t>standard</w:t>
            </w:r>
            <w:r w:rsidRPr="007B4467">
              <w:rPr>
                <w:rFonts w:cs="Arial"/>
                <w:szCs w:val="18"/>
                <w:lang w:eastAsia="zh-CN"/>
              </w:rPr>
              <w:t xml:space="preserve"> </w:t>
            </w:r>
            <w:r w:rsidRPr="007B4467">
              <w:rPr>
                <w:rFonts w:cs="Arial"/>
                <w:szCs w:val="18"/>
              </w:rPr>
              <w:t>Dictionary</w:t>
            </w:r>
          </w:p>
        </w:tc>
        <w:tc>
          <w:tcPr>
            <w:tcW w:w="852" w:type="dxa"/>
            <w:tcBorders>
              <w:top w:val="single" w:sz="6" w:space="0" w:color="auto"/>
              <w:left w:val="single" w:sz="6" w:space="0" w:color="auto"/>
              <w:bottom w:val="single" w:sz="6" w:space="0" w:color="auto"/>
              <w:right w:val="single" w:sz="4" w:space="0" w:color="auto"/>
            </w:tcBorders>
          </w:tcPr>
          <w:p w14:paraId="731FCBD9"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5DC3C2B" w14:textId="77777777" w:rsidR="004D367D" w:rsidRPr="007B4467" w:rsidRDefault="004D367D" w:rsidP="00452594">
            <w:pPr>
              <w:pStyle w:val="TAC"/>
              <w:rPr>
                <w:rFonts w:eastAsia="MS Mincho"/>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CFD0CAD" w14:textId="77777777" w:rsidR="004D367D" w:rsidRPr="007B4467" w:rsidRDefault="004D367D" w:rsidP="00452594">
            <w:pPr>
              <w:pStyle w:val="TAL"/>
              <w:rPr>
                <w:rFonts w:eastAsia="MS Mincho"/>
              </w:rPr>
            </w:pPr>
            <w:r w:rsidRPr="007B4467">
              <w:rPr>
                <w:rFonts w:eastAsia="MS Mincho"/>
              </w:rPr>
              <w:t>pc_NR_udc_</w:t>
            </w:r>
            <w:r w:rsidRPr="007B4467">
              <w:rPr>
                <w:rFonts w:cs="Arial"/>
                <w:szCs w:val="18"/>
              </w:rPr>
              <w:t>standardDictionary</w:t>
            </w:r>
            <w:r w:rsidRPr="007B4467">
              <w:rPr>
                <w:rFonts w:cs="Arial"/>
                <w:szCs w:val="18"/>
                <w:lang w:eastAsia="zh-CN"/>
              </w:rPr>
              <w:t>_</w:t>
            </w:r>
            <w:r w:rsidRPr="007B4467">
              <w:rPr>
                <w:rFonts w:eastAsia="MS Mincho"/>
              </w:rPr>
              <w:t>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62DBEE29" w14:textId="77777777" w:rsidR="004D367D" w:rsidRPr="007B4467" w:rsidRDefault="004D367D"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2A4C8645"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54C7C3B5" w14:textId="77777777" w:rsidR="004D367D" w:rsidRPr="007B4467" w:rsidRDefault="004D367D" w:rsidP="00452594">
            <w:pPr>
              <w:pStyle w:val="TAL"/>
            </w:pPr>
          </w:p>
        </w:tc>
      </w:tr>
      <w:tr w:rsidR="001F47A4" w:rsidRPr="007B4467" w14:paraId="1219F35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725E5582" w14:textId="23F28C3C" w:rsidR="001F47A4" w:rsidRPr="007B4467" w:rsidRDefault="001F47A4" w:rsidP="00452594">
            <w:pPr>
              <w:pStyle w:val="TAC"/>
              <w:rPr>
                <w:lang w:eastAsia="zh-CN"/>
              </w:rPr>
            </w:pPr>
            <w:r w:rsidRPr="007B4467">
              <w:rPr>
                <w:lang w:eastAsia="zh-CN"/>
              </w:rPr>
              <w:t>10</w:t>
            </w:r>
          </w:p>
        </w:tc>
        <w:tc>
          <w:tcPr>
            <w:tcW w:w="3554" w:type="dxa"/>
            <w:tcBorders>
              <w:top w:val="single" w:sz="6" w:space="0" w:color="auto"/>
              <w:left w:val="single" w:sz="4" w:space="0" w:color="auto"/>
              <w:bottom w:val="single" w:sz="6" w:space="0" w:color="auto"/>
              <w:right w:val="single" w:sz="6" w:space="0" w:color="auto"/>
            </w:tcBorders>
          </w:tcPr>
          <w:p w14:paraId="2803444E" w14:textId="77777777" w:rsidR="001F47A4" w:rsidRPr="007B4467" w:rsidRDefault="001F47A4" w:rsidP="00452594">
            <w:pPr>
              <w:pStyle w:val="TAL"/>
            </w:pPr>
            <w:r w:rsidRPr="007B4467">
              <w:t>Support continuation of uplink data compression protocol operation</w:t>
            </w:r>
          </w:p>
        </w:tc>
        <w:tc>
          <w:tcPr>
            <w:tcW w:w="852" w:type="dxa"/>
            <w:tcBorders>
              <w:top w:val="single" w:sz="6" w:space="0" w:color="auto"/>
              <w:left w:val="single" w:sz="6" w:space="0" w:color="auto"/>
              <w:bottom w:val="single" w:sz="6" w:space="0" w:color="auto"/>
              <w:right w:val="single" w:sz="4" w:space="0" w:color="auto"/>
            </w:tcBorders>
          </w:tcPr>
          <w:p w14:paraId="2060235A" w14:textId="77777777" w:rsidR="001F47A4" w:rsidRPr="007B4467" w:rsidRDefault="001F47A4"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3390452" w14:textId="77777777" w:rsidR="001F47A4" w:rsidRPr="007B4467" w:rsidRDefault="001F47A4" w:rsidP="00452594">
            <w:pPr>
              <w:pStyle w:val="TAC"/>
              <w:rPr>
                <w:rFonts w:eastAsia="MS Mincho"/>
              </w:rPr>
            </w:pPr>
            <w:r w:rsidRPr="007B4467">
              <w:rPr>
                <w:rFonts w:eastAsia="MS Mincho"/>
              </w:rPr>
              <w:t>Rel-17</w:t>
            </w:r>
          </w:p>
        </w:tc>
        <w:tc>
          <w:tcPr>
            <w:tcW w:w="1421" w:type="dxa"/>
            <w:tcBorders>
              <w:top w:val="single" w:sz="4" w:space="0" w:color="auto"/>
              <w:left w:val="single" w:sz="4" w:space="0" w:color="auto"/>
              <w:bottom w:val="single" w:sz="4" w:space="0" w:color="auto"/>
              <w:right w:val="single" w:sz="4" w:space="0" w:color="auto"/>
            </w:tcBorders>
          </w:tcPr>
          <w:p w14:paraId="5D678259" w14:textId="77777777" w:rsidR="001F47A4" w:rsidRPr="007B4467" w:rsidRDefault="001F47A4" w:rsidP="00452594">
            <w:pPr>
              <w:pStyle w:val="TAL"/>
              <w:rPr>
                <w:rFonts w:eastAsia="MS Mincho"/>
              </w:rPr>
            </w:pPr>
            <w:r w:rsidRPr="007B4467">
              <w:rPr>
                <w:rFonts w:eastAsia="MS Mincho"/>
              </w:rPr>
              <w:t>pc_NR_udc_continueUDC_r17</w:t>
            </w:r>
          </w:p>
        </w:tc>
        <w:tc>
          <w:tcPr>
            <w:tcW w:w="569" w:type="dxa"/>
            <w:tcBorders>
              <w:top w:val="single" w:sz="4" w:space="0" w:color="auto"/>
              <w:left w:val="single" w:sz="4" w:space="0" w:color="auto"/>
              <w:bottom w:val="single" w:sz="4" w:space="0" w:color="auto"/>
              <w:right w:val="single" w:sz="4" w:space="0" w:color="auto"/>
            </w:tcBorders>
          </w:tcPr>
          <w:p w14:paraId="670071E3" w14:textId="77777777" w:rsidR="001F47A4" w:rsidRPr="007B4467" w:rsidRDefault="001F47A4"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171DFE57" w14:textId="77777777" w:rsidR="001F47A4" w:rsidRPr="007B4467" w:rsidRDefault="001F47A4"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74B30028" w14:textId="77777777" w:rsidR="001F47A4" w:rsidRPr="007B4467" w:rsidRDefault="001F47A4" w:rsidP="00452594">
            <w:pPr>
              <w:pStyle w:val="TAL"/>
            </w:pPr>
          </w:p>
        </w:tc>
      </w:tr>
      <w:tr w:rsidR="00AB3FFF" w:rsidRPr="007B4467" w14:paraId="0A35C18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04A7A5A" w14:textId="4FB7BE83" w:rsidR="00AB3FFF" w:rsidRPr="007B4467" w:rsidRDefault="00AB3FFF" w:rsidP="00E04F03">
            <w:pPr>
              <w:pStyle w:val="TAC"/>
              <w:rPr>
                <w:lang w:eastAsia="zh-CN"/>
              </w:rPr>
            </w:pPr>
            <w:r w:rsidRPr="007B4467">
              <w:rPr>
                <w:lang w:eastAsia="zh-CN"/>
              </w:rPr>
              <w:t>11</w:t>
            </w:r>
          </w:p>
        </w:tc>
        <w:tc>
          <w:tcPr>
            <w:tcW w:w="3554" w:type="dxa"/>
            <w:tcBorders>
              <w:top w:val="single" w:sz="6" w:space="0" w:color="auto"/>
              <w:left w:val="single" w:sz="4" w:space="0" w:color="auto"/>
              <w:bottom w:val="single" w:sz="6" w:space="0" w:color="auto"/>
              <w:right w:val="single" w:sz="6" w:space="0" w:color="auto"/>
            </w:tcBorders>
          </w:tcPr>
          <w:p w14:paraId="64449AE5" w14:textId="77777777" w:rsidR="00AB3FFF" w:rsidRPr="007B4467" w:rsidRDefault="00AB3FFF" w:rsidP="00E04F03">
            <w:pPr>
              <w:pStyle w:val="TAL"/>
            </w:pPr>
            <w:r w:rsidRPr="007B4467">
              <w:t>Support PDCP SN gap reporting</w:t>
            </w:r>
          </w:p>
        </w:tc>
        <w:tc>
          <w:tcPr>
            <w:tcW w:w="852" w:type="dxa"/>
            <w:tcBorders>
              <w:top w:val="single" w:sz="6" w:space="0" w:color="auto"/>
              <w:left w:val="single" w:sz="6" w:space="0" w:color="auto"/>
              <w:bottom w:val="single" w:sz="6" w:space="0" w:color="auto"/>
              <w:right w:val="single" w:sz="4" w:space="0" w:color="auto"/>
            </w:tcBorders>
          </w:tcPr>
          <w:p w14:paraId="36F738FB" w14:textId="77777777" w:rsidR="00AB3FFF" w:rsidRPr="007B4467" w:rsidRDefault="00AB3FFF" w:rsidP="00E04F03">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4551BD57" w14:textId="77777777" w:rsidR="00AB3FFF" w:rsidRPr="007B4467" w:rsidRDefault="00AB3FFF" w:rsidP="00E04F03">
            <w:pPr>
              <w:pStyle w:val="TAC"/>
              <w:rPr>
                <w:rFonts w:eastAsia="MS Mincho"/>
              </w:rPr>
            </w:pPr>
            <w:r w:rsidRPr="007B4467">
              <w:rPr>
                <w:rFonts w:eastAsia="MS Mincho"/>
              </w:rPr>
              <w:t>Rel-18</w:t>
            </w:r>
          </w:p>
        </w:tc>
        <w:tc>
          <w:tcPr>
            <w:tcW w:w="1421" w:type="dxa"/>
            <w:tcBorders>
              <w:top w:val="single" w:sz="4" w:space="0" w:color="auto"/>
              <w:left w:val="single" w:sz="4" w:space="0" w:color="auto"/>
              <w:bottom w:val="single" w:sz="4" w:space="0" w:color="auto"/>
              <w:right w:val="single" w:sz="4" w:space="0" w:color="auto"/>
            </w:tcBorders>
          </w:tcPr>
          <w:p w14:paraId="6BD9895F" w14:textId="77777777" w:rsidR="00AB3FFF" w:rsidRPr="007B4467" w:rsidRDefault="00AB3FFF" w:rsidP="00E04F03">
            <w:pPr>
              <w:pStyle w:val="TAL"/>
              <w:rPr>
                <w:rFonts w:eastAsia="MS Mincho"/>
              </w:rPr>
            </w:pPr>
            <w:r w:rsidRPr="007B4467">
              <w:rPr>
                <w:rFonts w:eastAsia="MS Mincho"/>
              </w:rPr>
              <w:t>pc_supportOfSN_GapReport_r18</w:t>
            </w:r>
          </w:p>
        </w:tc>
        <w:tc>
          <w:tcPr>
            <w:tcW w:w="569" w:type="dxa"/>
            <w:tcBorders>
              <w:top w:val="single" w:sz="4" w:space="0" w:color="auto"/>
              <w:left w:val="single" w:sz="4" w:space="0" w:color="auto"/>
              <w:bottom w:val="single" w:sz="4" w:space="0" w:color="auto"/>
              <w:right w:val="single" w:sz="4" w:space="0" w:color="auto"/>
            </w:tcBorders>
          </w:tcPr>
          <w:p w14:paraId="1377E864" w14:textId="77777777" w:rsidR="00AB3FFF" w:rsidRPr="007B4467" w:rsidRDefault="00AB3FFF" w:rsidP="00E04F03">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7A1B06F0" w14:textId="77777777" w:rsidR="00AB3FFF" w:rsidRPr="007B4467" w:rsidRDefault="00AB3FFF" w:rsidP="00E04F03">
            <w:pPr>
              <w:pStyle w:val="TAL"/>
            </w:pPr>
          </w:p>
        </w:tc>
        <w:tc>
          <w:tcPr>
            <w:tcW w:w="1026" w:type="dxa"/>
            <w:tcBorders>
              <w:top w:val="single" w:sz="4" w:space="0" w:color="auto"/>
              <w:left w:val="single" w:sz="4" w:space="0" w:color="auto"/>
              <w:bottom w:val="single" w:sz="4" w:space="0" w:color="auto"/>
              <w:right w:val="single" w:sz="4" w:space="0" w:color="auto"/>
            </w:tcBorders>
          </w:tcPr>
          <w:p w14:paraId="79E61161" w14:textId="77777777" w:rsidR="00AB3FFF" w:rsidRPr="007B4467" w:rsidRDefault="00AB3FFF" w:rsidP="00E04F03">
            <w:pPr>
              <w:pStyle w:val="TAL"/>
            </w:pPr>
          </w:p>
        </w:tc>
      </w:tr>
    </w:tbl>
    <w:p w14:paraId="43A0CDF0" w14:textId="77777777" w:rsidR="004C7DD8" w:rsidRPr="007B4467" w:rsidRDefault="004C7DD8" w:rsidP="004C7DD8"/>
    <w:p w14:paraId="0B0952B9" w14:textId="77777777" w:rsidR="004C7DD8" w:rsidRPr="007B4467" w:rsidRDefault="004C7DD8" w:rsidP="004C7DD8">
      <w:pPr>
        <w:pStyle w:val="Heading3"/>
      </w:pPr>
      <w:bookmarkStart w:id="994" w:name="_Toc27410934"/>
      <w:bookmarkStart w:id="995" w:name="_Toc36039447"/>
      <w:bookmarkStart w:id="996" w:name="_Toc43838807"/>
      <w:bookmarkStart w:id="997" w:name="_Toc51772964"/>
      <w:bookmarkStart w:id="998" w:name="_Toc58245171"/>
      <w:bookmarkStart w:id="999" w:name="_Toc68089624"/>
      <w:bookmarkStart w:id="1000" w:name="_Toc69067745"/>
      <w:bookmarkStart w:id="1001" w:name="_Toc75383293"/>
      <w:bookmarkStart w:id="1002" w:name="_Toc83706941"/>
      <w:bookmarkStart w:id="1003" w:name="_Toc90491646"/>
      <w:bookmarkStart w:id="1004" w:name="_Toc100147744"/>
      <w:bookmarkStart w:id="1005" w:name="_Toc106741016"/>
      <w:bookmarkStart w:id="1006" w:name="_Toc114916372"/>
      <w:bookmarkStart w:id="1007" w:name="_Toc194512976"/>
      <w:r w:rsidRPr="007B4467">
        <w:t>A.4.3.4</w:t>
      </w:r>
      <w:r w:rsidRPr="007B4467">
        <w:tab/>
        <w:t>RLC Implementation Capabilities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7FB73136" w14:textId="77777777" w:rsidR="004C7DD8" w:rsidRPr="007B4467" w:rsidRDefault="004C7DD8" w:rsidP="004C7DD8">
      <w:pPr>
        <w:pStyle w:val="TH"/>
      </w:pPr>
      <w:r w:rsidRPr="007B4467">
        <w:t>Table A.4.3.4-</w:t>
      </w:r>
      <w:r w:rsidRPr="007B4467">
        <w:rPr>
          <w:lang w:eastAsia="zh-CN"/>
        </w:rPr>
        <w:t>1</w:t>
      </w:r>
      <w:r w:rsidRPr="007B446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7B446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7B4467" w:rsidRDefault="007F4004">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7B4467" w:rsidRDefault="007F4004">
            <w:pPr>
              <w:pStyle w:val="TAH"/>
              <w:rPr>
                <w:lang w:eastAsia="en-US"/>
              </w:rPr>
            </w:pPr>
            <w:r w:rsidRPr="007B446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7B4467" w:rsidRDefault="007F4004">
            <w:pPr>
              <w:pStyle w:val="TAH"/>
              <w:rPr>
                <w:lang w:eastAsia="en-US"/>
              </w:rPr>
            </w:pPr>
            <w:r w:rsidRPr="007B446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7B4467" w:rsidRDefault="007F4004">
            <w:pPr>
              <w:pStyle w:val="TAH"/>
              <w:rPr>
                <w:lang w:eastAsia="en-US"/>
              </w:rPr>
            </w:pPr>
            <w:r w:rsidRPr="007B446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7B4467" w:rsidRDefault="007F4004">
            <w:pPr>
              <w:pStyle w:val="TAH"/>
              <w:rPr>
                <w:lang w:eastAsia="en-US"/>
              </w:rPr>
            </w:pPr>
            <w:r w:rsidRPr="007B446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7B4467" w:rsidRDefault="007F4004">
            <w:pPr>
              <w:pStyle w:val="TAH"/>
              <w:rPr>
                <w:lang w:eastAsia="en-US"/>
              </w:rPr>
            </w:pPr>
            <w:r w:rsidRPr="007B446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7B4467" w:rsidRDefault="007F4004">
            <w:pPr>
              <w:pStyle w:val="TAH"/>
              <w:rPr>
                <w:lang w:eastAsia="en-US"/>
              </w:rPr>
            </w:pPr>
            <w:r w:rsidRPr="007B4467">
              <w:rPr>
                <w:lang w:eastAsia="en-US"/>
              </w:rPr>
              <w:t>Comments</w:t>
            </w:r>
          </w:p>
        </w:tc>
      </w:tr>
      <w:tr w:rsidR="004D367D" w:rsidRPr="007B4467"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7B4467" w:rsidRDefault="004D367D" w:rsidP="00452594">
            <w:pPr>
              <w:pStyle w:val="TAC"/>
              <w:rPr>
                <w:lang w:eastAsia="en-US"/>
              </w:rPr>
            </w:pPr>
            <w:r w:rsidRPr="007B4467">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7B4467" w:rsidRDefault="004D367D" w:rsidP="00452594">
            <w:pPr>
              <w:pStyle w:val="TAL"/>
              <w:rPr>
                <w:lang w:eastAsia="en-US"/>
              </w:rPr>
            </w:pPr>
            <w:r w:rsidRPr="007B4467">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7B4467" w:rsidRDefault="004D367D" w:rsidP="00452594">
            <w:pPr>
              <w:pStyle w:val="TAL"/>
              <w:rPr>
                <w:rFonts w:eastAsia="MS Mincho"/>
                <w:lang w:eastAsia="en-US"/>
              </w:rPr>
            </w:pPr>
            <w:r w:rsidRPr="007B4467">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7B4467" w:rsidRDefault="004D367D" w:rsidP="0045259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7B4467" w:rsidRDefault="004D367D" w:rsidP="00452594">
            <w:pPr>
              <w:pStyle w:val="TAL"/>
              <w:rPr>
                <w:rFonts w:eastAsia="MS Mincho"/>
                <w:lang w:eastAsia="en-US"/>
              </w:rPr>
            </w:pPr>
            <w:r w:rsidRPr="007B4467">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7B4467" w:rsidRDefault="004D367D" w:rsidP="00452594">
            <w:pPr>
              <w:pStyle w:val="TAL"/>
              <w:rPr>
                <w:lang w:eastAsia="en-US"/>
              </w:rPr>
            </w:pPr>
            <w:r w:rsidRPr="007B4467">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7B4467" w:rsidRDefault="004D367D" w:rsidP="00452594">
            <w:pPr>
              <w:pStyle w:val="TAL"/>
            </w:pPr>
            <w:r w:rsidRPr="007B4467">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414621EB" w:rsidR="004D367D" w:rsidRPr="007B4467" w:rsidRDefault="004D367D" w:rsidP="00452594">
            <w:pPr>
              <w:pStyle w:val="TAL"/>
            </w:pPr>
            <w:r w:rsidRPr="007B4467">
              <w:t>This PICS shall always be true for non-RedCap</w:t>
            </w:r>
            <w:r w:rsidR="005A2AEF" w:rsidRPr="007B4467">
              <w:t xml:space="preserve"> and non-eRedCap</w:t>
            </w:r>
            <w:r w:rsidRPr="007B4467">
              <w:t xml:space="preserve"> UE.</w:t>
            </w:r>
          </w:p>
        </w:tc>
      </w:tr>
      <w:tr w:rsidR="00962CAE" w:rsidRPr="007B446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7B4467" w:rsidRDefault="00962CAE" w:rsidP="00962CAE">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7B4467" w:rsidRDefault="00962CAE" w:rsidP="00962CAE">
            <w:pPr>
              <w:pStyle w:val="TAL"/>
              <w:rPr>
                <w:lang w:eastAsia="en-US"/>
              </w:rPr>
            </w:pPr>
            <w:r w:rsidRPr="007B446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7B4467" w:rsidRDefault="00962CAE" w:rsidP="00962CAE">
            <w:pPr>
              <w:pStyle w:val="TAL"/>
              <w:rPr>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7B4467" w:rsidRDefault="00962CAE" w:rsidP="00962CAE">
            <w:pPr>
              <w:pStyle w:val="TAL"/>
              <w:rPr>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7B4467" w:rsidRDefault="00962CAE" w:rsidP="00962CAE">
            <w:pPr>
              <w:pStyle w:val="TAL"/>
              <w:rPr>
                <w:lang w:eastAsia="en-US"/>
              </w:rPr>
            </w:pPr>
            <w:r w:rsidRPr="007B4467">
              <w:rPr>
                <w:rFonts w:eastAsia="MS Mincho"/>
                <w:lang w:eastAsia="en-US"/>
              </w:rPr>
              <w:t>pc_</w:t>
            </w:r>
            <w:r w:rsidRPr="007B4467">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7B4467" w:rsidRDefault="00962CAE" w:rsidP="00962CAE">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7B4467" w:rsidRDefault="00962CAE" w:rsidP="00962CAE">
            <w:pPr>
              <w:pStyle w:val="TAL"/>
              <w:rPr>
                <w:lang w:eastAsia="en-US"/>
              </w:rPr>
            </w:pPr>
            <w:r w:rsidRPr="007B4467">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62758A5F" w:rsidR="00962CAE" w:rsidRPr="007B4467" w:rsidRDefault="00962CAE" w:rsidP="00962CAE">
            <w:pPr>
              <w:pStyle w:val="TAL"/>
              <w:rPr>
                <w:lang w:eastAsia="en-US"/>
              </w:rPr>
            </w:pPr>
            <w:r w:rsidRPr="007B4467">
              <w:t xml:space="preserve">This PICS shall always be true for RedCap </w:t>
            </w:r>
            <w:r w:rsidR="005A2AEF" w:rsidRPr="007B4467">
              <w:t xml:space="preserve">and eRedCap </w:t>
            </w:r>
            <w:r w:rsidRPr="007B4467">
              <w:t>UE.</w:t>
            </w:r>
          </w:p>
        </w:tc>
      </w:tr>
      <w:tr w:rsidR="007F4004" w:rsidRPr="007B446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7B4467" w:rsidRDefault="007F4004">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7B4467" w:rsidRDefault="007F4004">
            <w:pPr>
              <w:pStyle w:val="TAL"/>
              <w:rPr>
                <w:lang w:eastAsia="en-US"/>
              </w:rPr>
            </w:pPr>
            <w:r w:rsidRPr="007B446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7B4467" w:rsidRDefault="007F4004">
            <w:pPr>
              <w:pStyle w:val="TAL"/>
              <w:rPr>
                <w:rFonts w:eastAsia="MS Mincho"/>
                <w:lang w:eastAsia="en-US"/>
              </w:rPr>
            </w:pPr>
            <w:r w:rsidRPr="007B4467">
              <w:rPr>
                <w:rFonts w:eastAsia="MS Mincho"/>
                <w:lang w:eastAsia="en-US"/>
              </w:rPr>
              <w:t>pc_</w:t>
            </w:r>
            <w:r w:rsidRPr="007B4467">
              <w:rPr>
                <w:lang w:eastAsia="en-US"/>
              </w:rPr>
              <w:t>um_W</w:t>
            </w:r>
            <w:r w:rsidR="00621EA2" w:rsidRPr="007B4467">
              <w:rPr>
                <w:lang w:eastAsia="en-US"/>
              </w:rPr>
              <w:t>i</w:t>
            </w:r>
            <w:r w:rsidRPr="007B4467">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7B4467" w:rsidRDefault="007F4004">
            <w:pPr>
              <w:pStyle w:val="TAL"/>
              <w:rPr>
                <w:lang w:eastAsia="en-US"/>
              </w:rPr>
            </w:pPr>
          </w:p>
        </w:tc>
      </w:tr>
      <w:tr w:rsidR="007F4004" w:rsidRPr="007B446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7B4467" w:rsidRDefault="007F4004">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7B4467" w:rsidRDefault="007F4004">
            <w:pPr>
              <w:pStyle w:val="TAL"/>
              <w:rPr>
                <w:lang w:eastAsia="en-US"/>
              </w:rPr>
            </w:pPr>
            <w:r w:rsidRPr="007B446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7B4467" w:rsidRDefault="007F4004">
            <w:pPr>
              <w:pStyle w:val="TAL"/>
              <w:rPr>
                <w:rFonts w:eastAsia="MS Mincho"/>
                <w:lang w:eastAsia="en-US"/>
              </w:rPr>
            </w:pPr>
            <w:r w:rsidRPr="007B4467">
              <w:rPr>
                <w:rFonts w:eastAsia="MS Mincho"/>
                <w:lang w:eastAsia="en-US"/>
              </w:rPr>
              <w:t>pc_</w:t>
            </w:r>
            <w:r w:rsidRPr="007B4467">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7B4467" w:rsidRDefault="007F4004">
            <w:pPr>
              <w:pStyle w:val="TAL"/>
              <w:rPr>
                <w:lang w:eastAsia="en-US"/>
              </w:rPr>
            </w:pPr>
          </w:p>
        </w:tc>
      </w:tr>
    </w:tbl>
    <w:p w14:paraId="0EC99497" w14:textId="77777777" w:rsidR="004C7DD8" w:rsidRPr="007B4467" w:rsidRDefault="004C7DD8" w:rsidP="004C7DD8"/>
    <w:p w14:paraId="6656170E" w14:textId="77777777" w:rsidR="004C7DD8" w:rsidRPr="007B4467" w:rsidRDefault="004C7DD8" w:rsidP="004C7DD8">
      <w:pPr>
        <w:pStyle w:val="Heading3"/>
      </w:pPr>
      <w:bookmarkStart w:id="1008" w:name="_Toc27410935"/>
      <w:bookmarkStart w:id="1009" w:name="_Toc36039448"/>
      <w:bookmarkStart w:id="1010" w:name="_Toc43838808"/>
      <w:bookmarkStart w:id="1011" w:name="_Toc51772965"/>
      <w:bookmarkStart w:id="1012" w:name="_Toc58245172"/>
      <w:bookmarkStart w:id="1013" w:name="_Toc68089625"/>
      <w:bookmarkStart w:id="1014" w:name="_Toc69067746"/>
      <w:bookmarkStart w:id="1015" w:name="_Toc75383294"/>
      <w:bookmarkStart w:id="1016" w:name="_Toc83706942"/>
      <w:bookmarkStart w:id="1017" w:name="_Toc90491647"/>
      <w:bookmarkStart w:id="1018" w:name="_Toc100147745"/>
      <w:bookmarkStart w:id="1019" w:name="_Toc106741017"/>
      <w:bookmarkStart w:id="1020" w:name="_Toc114916373"/>
      <w:bookmarkStart w:id="1021" w:name="_Toc194512977"/>
      <w:r w:rsidRPr="007B4467">
        <w:t>A.4.3.5</w:t>
      </w:r>
      <w:r w:rsidRPr="007B4467">
        <w:tab/>
        <w:t>MAC Implementation Capabilities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0FBF68C1" w14:textId="77777777" w:rsidR="004C7DD8" w:rsidRPr="007B4467" w:rsidRDefault="004C7DD8" w:rsidP="004C7DD8">
      <w:pPr>
        <w:pStyle w:val="TH"/>
      </w:pPr>
      <w:bookmarkStart w:id="1022" w:name="_Hlk99039710"/>
      <w:r w:rsidRPr="007B4467">
        <w:t>Table A.4.3.5-</w:t>
      </w:r>
      <w:r w:rsidRPr="007B4467">
        <w:rPr>
          <w:lang w:eastAsia="zh-CN"/>
        </w:rPr>
        <w:t>1</w:t>
      </w:r>
      <w:r w:rsidRPr="007B4467">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7B4467" w14:paraId="3AE79169" w14:textId="77777777" w:rsidTr="0006792E">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022"/>
          <w:p w14:paraId="3D226079" w14:textId="77777777" w:rsidR="007F4004" w:rsidRPr="007B4467" w:rsidRDefault="007F4004">
            <w:pPr>
              <w:pStyle w:val="TAH"/>
              <w:rPr>
                <w:lang w:eastAsia="en-US"/>
              </w:rPr>
            </w:pPr>
            <w:r w:rsidRPr="007B4467">
              <w:rPr>
                <w:lang w:eastAsia="en-US"/>
              </w:rPr>
              <w:t>Item</w:t>
            </w:r>
          </w:p>
        </w:tc>
        <w:tc>
          <w:tcPr>
            <w:tcW w:w="3566" w:type="dxa"/>
            <w:tcBorders>
              <w:top w:val="single" w:sz="6" w:space="0" w:color="auto"/>
              <w:left w:val="single" w:sz="6" w:space="0" w:color="auto"/>
              <w:bottom w:val="single" w:sz="6" w:space="0" w:color="auto"/>
              <w:right w:val="single" w:sz="6" w:space="0" w:color="auto"/>
            </w:tcBorders>
            <w:hideMark/>
          </w:tcPr>
          <w:p w14:paraId="6ADBC9D0" w14:textId="77777777" w:rsidR="007F4004" w:rsidRPr="007B4467" w:rsidRDefault="007F4004">
            <w:pPr>
              <w:pStyle w:val="TAH"/>
              <w:rPr>
                <w:lang w:eastAsia="en-US"/>
              </w:rPr>
            </w:pPr>
            <w:r w:rsidRPr="007B4467">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0CDA11D3" w14:textId="77777777" w:rsidR="007F4004" w:rsidRPr="007B4467" w:rsidRDefault="007F4004">
            <w:pPr>
              <w:pStyle w:val="TAH"/>
              <w:rPr>
                <w:lang w:eastAsia="en-US"/>
              </w:rPr>
            </w:pPr>
            <w:r w:rsidRPr="007B4467">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24EA7670" w14:textId="77777777" w:rsidR="007F4004" w:rsidRPr="007B4467" w:rsidRDefault="007F4004">
            <w:pPr>
              <w:pStyle w:val="TAH"/>
              <w:rPr>
                <w:lang w:eastAsia="en-US"/>
              </w:rPr>
            </w:pPr>
            <w:r w:rsidRPr="007B4467">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51CE75A9" w14:textId="77777777" w:rsidR="007F4004" w:rsidRPr="007B4467" w:rsidRDefault="007F4004">
            <w:pPr>
              <w:pStyle w:val="TAH"/>
              <w:rPr>
                <w:lang w:eastAsia="en-US"/>
              </w:rPr>
            </w:pPr>
            <w:r w:rsidRPr="007B4467">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884BF77" w14:textId="77777777" w:rsidR="007F4004" w:rsidRPr="007B4467" w:rsidRDefault="007F4004">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7B227BA"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8AAC8D6" w14:textId="77777777" w:rsidR="007F4004" w:rsidRPr="007B4467" w:rsidRDefault="007F4004">
            <w:pPr>
              <w:pStyle w:val="TAH"/>
              <w:rPr>
                <w:lang w:eastAsia="en-US"/>
              </w:rPr>
            </w:pPr>
            <w:r w:rsidRPr="007B4467">
              <w:rPr>
                <w:lang w:eastAsia="en-US"/>
              </w:rPr>
              <w:t>Comments</w:t>
            </w:r>
          </w:p>
        </w:tc>
      </w:tr>
      <w:tr w:rsidR="007F4004" w:rsidRPr="007B4467" w14:paraId="1512B2A5" w14:textId="77777777" w:rsidTr="0006792E">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0C2308D" w14:textId="77777777" w:rsidR="007F4004" w:rsidRPr="007B4467" w:rsidRDefault="007F4004">
            <w:pPr>
              <w:pStyle w:val="TAC"/>
              <w:rPr>
                <w:lang w:eastAsia="en-US"/>
              </w:rPr>
            </w:pPr>
            <w:r w:rsidRPr="007B4467">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14CD6F09" w14:textId="77777777" w:rsidR="007F4004" w:rsidRPr="007B4467" w:rsidRDefault="007F4004">
            <w:pPr>
              <w:pStyle w:val="TAL"/>
              <w:rPr>
                <w:lang w:eastAsia="en-US"/>
              </w:rPr>
            </w:pPr>
            <w:r w:rsidRPr="007B4467">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8296FA2" w14:textId="77777777" w:rsidR="007F4004" w:rsidRPr="007B4467" w:rsidRDefault="007F4004">
            <w:pPr>
              <w:pStyle w:val="TAL"/>
              <w:rPr>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58AC58A4" w14:textId="77777777" w:rsidR="007F4004" w:rsidRPr="007B4467" w:rsidRDefault="007F4004">
            <w:pPr>
              <w:pStyle w:val="TAL"/>
              <w:rPr>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6D16DA8" w14:textId="77777777" w:rsidR="007F4004" w:rsidRPr="007B4467" w:rsidRDefault="007F4004">
            <w:pPr>
              <w:pStyle w:val="TAL"/>
              <w:rPr>
                <w:lang w:eastAsia="en-US"/>
              </w:rPr>
            </w:pPr>
            <w:r w:rsidRPr="007B4467">
              <w:rPr>
                <w:rFonts w:eastAsia="MS Mincho"/>
                <w:lang w:eastAsia="en-US"/>
              </w:rPr>
              <w:t>pc_</w:t>
            </w:r>
            <w:r w:rsidRPr="007B4467">
              <w:rPr>
                <w:lang w:eastAsia="en-US"/>
              </w:rPr>
              <w:t>longDRX_Cycle</w:t>
            </w:r>
          </w:p>
        </w:tc>
        <w:tc>
          <w:tcPr>
            <w:tcW w:w="428" w:type="dxa"/>
            <w:tcBorders>
              <w:top w:val="single" w:sz="4" w:space="0" w:color="auto"/>
              <w:left w:val="single" w:sz="4" w:space="0" w:color="auto"/>
              <w:bottom w:val="single" w:sz="4" w:space="0" w:color="auto"/>
              <w:right w:val="single" w:sz="4" w:space="0" w:color="auto"/>
            </w:tcBorders>
          </w:tcPr>
          <w:p w14:paraId="0B68BD52"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33ACDC"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57B44FE" w14:textId="77777777" w:rsidR="007F4004" w:rsidRPr="007B4467" w:rsidRDefault="007F4004">
            <w:pPr>
              <w:pStyle w:val="TAL"/>
              <w:rPr>
                <w:lang w:eastAsia="en-US"/>
              </w:rPr>
            </w:pPr>
          </w:p>
        </w:tc>
      </w:tr>
      <w:tr w:rsidR="007F4004" w:rsidRPr="007B4467" w14:paraId="66417FD6"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95C2CDA" w14:textId="77777777" w:rsidR="007F4004" w:rsidRPr="007B4467" w:rsidRDefault="007F4004">
            <w:pPr>
              <w:pStyle w:val="TAC"/>
              <w:rPr>
                <w:lang w:eastAsia="en-US"/>
              </w:rPr>
            </w:pPr>
            <w:r w:rsidRPr="007B4467">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3031508F" w14:textId="77777777" w:rsidR="007F4004" w:rsidRPr="007B4467" w:rsidRDefault="007F4004">
            <w:pPr>
              <w:pStyle w:val="TAL"/>
              <w:rPr>
                <w:lang w:eastAsia="en-US"/>
              </w:rPr>
            </w:pPr>
            <w:r w:rsidRPr="007B4467">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6EEC3B9D" w14:textId="77777777" w:rsidR="007F4004" w:rsidRPr="007B4467" w:rsidRDefault="007F4004">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7B7E2AE" w14:textId="77777777" w:rsidR="007F4004" w:rsidRPr="007B4467" w:rsidRDefault="007F4004">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48015BC" w14:textId="77777777" w:rsidR="007F4004" w:rsidRPr="007B4467" w:rsidRDefault="007F4004">
            <w:pPr>
              <w:pStyle w:val="TAL"/>
              <w:rPr>
                <w:lang w:eastAsia="en-US"/>
              </w:rPr>
            </w:pPr>
            <w:r w:rsidRPr="007B4467">
              <w:rPr>
                <w:rFonts w:eastAsia="MS Mincho"/>
                <w:lang w:eastAsia="en-US"/>
              </w:rPr>
              <w:t>pc_</w:t>
            </w:r>
            <w:r w:rsidRPr="007B4467">
              <w:rPr>
                <w:lang w:eastAsia="en-US"/>
              </w:rPr>
              <w:t>shortDRX_Cycle</w:t>
            </w:r>
          </w:p>
        </w:tc>
        <w:tc>
          <w:tcPr>
            <w:tcW w:w="428" w:type="dxa"/>
            <w:tcBorders>
              <w:top w:val="single" w:sz="4" w:space="0" w:color="auto"/>
              <w:left w:val="single" w:sz="4" w:space="0" w:color="auto"/>
              <w:bottom w:val="single" w:sz="4" w:space="0" w:color="auto"/>
              <w:right w:val="single" w:sz="4" w:space="0" w:color="auto"/>
            </w:tcBorders>
          </w:tcPr>
          <w:p w14:paraId="20CEB620"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52DA186"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29A587D" w14:textId="77777777" w:rsidR="007F4004" w:rsidRPr="007B4467" w:rsidRDefault="007F4004">
            <w:pPr>
              <w:pStyle w:val="TAL"/>
              <w:rPr>
                <w:lang w:eastAsia="en-US"/>
              </w:rPr>
            </w:pPr>
          </w:p>
        </w:tc>
      </w:tr>
      <w:tr w:rsidR="007F4004" w:rsidRPr="007B4467" w14:paraId="2D37D423"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21911" w14:textId="77777777" w:rsidR="007F4004" w:rsidRPr="007B4467" w:rsidRDefault="007F4004">
            <w:pPr>
              <w:pStyle w:val="TAC"/>
              <w:rPr>
                <w:lang w:eastAsia="en-US"/>
              </w:rPr>
            </w:pPr>
            <w:r w:rsidRPr="007B4467">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0C18A9B3" w14:textId="77777777" w:rsidR="007F4004" w:rsidRPr="007B4467" w:rsidRDefault="007F4004">
            <w:pPr>
              <w:pStyle w:val="TAL"/>
              <w:rPr>
                <w:lang w:eastAsia="en-US"/>
              </w:rPr>
            </w:pPr>
            <w:r w:rsidRPr="007B4467">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932E9B5" w14:textId="77777777" w:rsidR="007F4004" w:rsidRPr="007B4467" w:rsidRDefault="007F4004">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13C88A4" w14:textId="77777777" w:rsidR="007F4004" w:rsidRPr="007B4467" w:rsidRDefault="007F4004">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2A52C4C9" w14:textId="77777777" w:rsidR="007F4004" w:rsidRPr="007B4467" w:rsidRDefault="007F4004">
            <w:pPr>
              <w:pStyle w:val="TAL"/>
              <w:rPr>
                <w:lang w:eastAsia="en-US"/>
              </w:rPr>
            </w:pPr>
            <w:r w:rsidRPr="007B4467">
              <w:rPr>
                <w:rFonts w:eastAsia="MS Mincho"/>
                <w:lang w:eastAsia="en-US"/>
              </w:rPr>
              <w:t>pc_</w:t>
            </w:r>
            <w:r w:rsidRPr="007B4467">
              <w:rPr>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44541841" w14:textId="77777777" w:rsidR="007F4004" w:rsidRPr="007B4467" w:rsidRDefault="007F4004">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9334928"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F8A71AC" w14:textId="77777777" w:rsidR="007F4004" w:rsidRPr="007B4467" w:rsidRDefault="007F4004">
            <w:pPr>
              <w:pStyle w:val="TAL"/>
              <w:rPr>
                <w:lang w:eastAsia="en-US"/>
              </w:rPr>
            </w:pPr>
          </w:p>
        </w:tc>
      </w:tr>
      <w:tr w:rsidR="00C06A6E" w:rsidRPr="007B4467" w14:paraId="67713277"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D217E8" w14:textId="77777777" w:rsidR="00C06A6E" w:rsidRPr="007B4467" w:rsidRDefault="00C06A6E" w:rsidP="00531C95">
            <w:pPr>
              <w:pStyle w:val="TAC"/>
              <w:rPr>
                <w:lang w:eastAsia="en-US"/>
              </w:rPr>
            </w:pPr>
            <w:r w:rsidRPr="007B4467">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03EC0D48" w14:textId="77777777" w:rsidR="00C06A6E" w:rsidRPr="007B4467" w:rsidRDefault="00C06A6E" w:rsidP="00531C95">
            <w:pPr>
              <w:pStyle w:val="TAL"/>
              <w:rPr>
                <w:lang w:eastAsia="en-US"/>
              </w:rPr>
            </w:pPr>
            <w:r w:rsidRPr="007B4467">
              <w:rPr>
                <w:lang w:eastAsia="en-US"/>
              </w:rPr>
              <w:t>Supports the logicalChannelSR-DelayTimer</w:t>
            </w:r>
          </w:p>
        </w:tc>
        <w:tc>
          <w:tcPr>
            <w:tcW w:w="697" w:type="dxa"/>
            <w:tcBorders>
              <w:top w:val="single" w:sz="6" w:space="0" w:color="auto"/>
              <w:left w:val="single" w:sz="6" w:space="0" w:color="auto"/>
              <w:bottom w:val="single" w:sz="6" w:space="0" w:color="auto"/>
              <w:right w:val="single" w:sz="4" w:space="0" w:color="auto"/>
            </w:tcBorders>
            <w:hideMark/>
          </w:tcPr>
          <w:p w14:paraId="11C62926" w14:textId="77777777" w:rsidR="00C06A6E" w:rsidRPr="007B4467" w:rsidRDefault="00C06A6E" w:rsidP="00531C95">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A254DCD" w14:textId="77777777" w:rsidR="00C06A6E" w:rsidRPr="007B4467" w:rsidRDefault="00C06A6E" w:rsidP="00531C95">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42697C1" w14:textId="6CC5170B" w:rsidR="00C06A6E" w:rsidRPr="007B4467" w:rsidRDefault="00C06A6E" w:rsidP="00531C95">
            <w:pPr>
              <w:pStyle w:val="TAL"/>
              <w:rPr>
                <w:rFonts w:eastAsia="MS Mincho"/>
                <w:lang w:eastAsia="en-US"/>
              </w:rPr>
            </w:pPr>
            <w:r w:rsidRPr="007B4467">
              <w:rPr>
                <w:rFonts w:eastAsia="MS Mincho"/>
                <w:lang w:eastAsia="en-US"/>
              </w:rPr>
              <w:t>pc_logicalChannelSR_DelayTimer</w:t>
            </w:r>
          </w:p>
        </w:tc>
        <w:tc>
          <w:tcPr>
            <w:tcW w:w="428" w:type="dxa"/>
            <w:tcBorders>
              <w:top w:val="single" w:sz="4" w:space="0" w:color="auto"/>
              <w:left w:val="single" w:sz="4" w:space="0" w:color="auto"/>
              <w:bottom w:val="single" w:sz="4" w:space="0" w:color="auto"/>
              <w:right w:val="single" w:sz="4" w:space="0" w:color="auto"/>
            </w:tcBorders>
          </w:tcPr>
          <w:p w14:paraId="57987857" w14:textId="77777777" w:rsidR="00C06A6E" w:rsidRPr="007B4467" w:rsidRDefault="00C06A6E" w:rsidP="00531C95">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F4D8869" w14:textId="77777777" w:rsidR="00C06A6E" w:rsidRPr="007B4467" w:rsidRDefault="00C06A6E" w:rsidP="00531C95">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C76DFB7" w14:textId="77777777" w:rsidR="00C06A6E" w:rsidRPr="007B4467" w:rsidRDefault="00C06A6E" w:rsidP="00531C95">
            <w:pPr>
              <w:pStyle w:val="TAL"/>
              <w:rPr>
                <w:lang w:eastAsia="en-US"/>
              </w:rPr>
            </w:pPr>
          </w:p>
        </w:tc>
      </w:tr>
      <w:tr w:rsidR="00E82B92" w:rsidRPr="007B4467" w14:paraId="211F34B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9E7E7" w14:textId="77777777" w:rsidR="00E82B92" w:rsidRPr="007B4467" w:rsidRDefault="00E82B92">
            <w:pPr>
              <w:pStyle w:val="TAC"/>
              <w:rPr>
                <w:lang w:eastAsia="en-US"/>
              </w:rPr>
            </w:pPr>
            <w:r w:rsidRPr="007B4467">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1D327F9B" w14:textId="77777777" w:rsidR="00E82B92" w:rsidRPr="007B4467" w:rsidRDefault="00E82B92">
            <w:pPr>
              <w:pStyle w:val="TAL"/>
              <w:rPr>
                <w:lang w:eastAsia="en-US"/>
              </w:rPr>
            </w:pPr>
            <w:r w:rsidRPr="007B4467">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35562C5C" w14:textId="77777777" w:rsidR="00E82B92" w:rsidRPr="007B4467" w:rsidRDefault="00E82B92">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5F09119" w14:textId="77777777" w:rsidR="00E82B92" w:rsidRPr="007B4467" w:rsidRDefault="00E82B92">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38FB5774" w14:textId="77777777" w:rsidR="00E82B92" w:rsidRPr="007B4467" w:rsidRDefault="00E82B92">
            <w:pPr>
              <w:pStyle w:val="TAL"/>
              <w:rPr>
                <w:rFonts w:eastAsia="MS Mincho"/>
                <w:lang w:eastAsia="en-US"/>
              </w:rPr>
            </w:pPr>
            <w:r w:rsidRPr="007B4467">
              <w:rPr>
                <w:rFonts w:eastAsia="MS Mincho"/>
                <w:lang w:eastAsia="en-US"/>
              </w:rPr>
              <w:t>pc_DRX_Adaptation</w:t>
            </w:r>
          </w:p>
        </w:tc>
        <w:tc>
          <w:tcPr>
            <w:tcW w:w="428" w:type="dxa"/>
            <w:tcBorders>
              <w:top w:val="single" w:sz="4" w:space="0" w:color="auto"/>
              <w:left w:val="single" w:sz="4" w:space="0" w:color="auto"/>
              <w:bottom w:val="single" w:sz="4" w:space="0" w:color="auto"/>
              <w:right w:val="single" w:sz="4" w:space="0" w:color="auto"/>
            </w:tcBorders>
          </w:tcPr>
          <w:p w14:paraId="1D56E225" w14:textId="77777777" w:rsidR="00E82B92" w:rsidRPr="007B4467" w:rsidRDefault="00E82B92">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92E7996" w14:textId="77777777" w:rsidR="00E82B92" w:rsidRPr="007B4467" w:rsidRDefault="00E82B92">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6FB48A7" w14:textId="77777777" w:rsidR="00E82B92" w:rsidRPr="007B4467" w:rsidRDefault="00E82B92">
            <w:pPr>
              <w:pStyle w:val="TAL"/>
              <w:rPr>
                <w:lang w:eastAsia="en-US"/>
              </w:rPr>
            </w:pPr>
          </w:p>
        </w:tc>
      </w:tr>
      <w:tr w:rsidR="008C3D6B" w:rsidRPr="007B4467" w14:paraId="26E98C8A"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3628AC" w14:textId="77777777" w:rsidR="008C3D6B" w:rsidRPr="007B4467" w:rsidRDefault="008C3D6B" w:rsidP="008C3D6B">
            <w:pPr>
              <w:pStyle w:val="TAC"/>
              <w:rPr>
                <w:lang w:eastAsia="en-US"/>
              </w:rPr>
            </w:pPr>
            <w:r w:rsidRPr="007B4467">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49C3204E" w14:textId="77777777" w:rsidR="008C3D6B" w:rsidRPr="007B4467" w:rsidRDefault="008C3D6B" w:rsidP="008C3D6B">
            <w:pPr>
              <w:pStyle w:val="TAL"/>
              <w:rPr>
                <w:lang w:eastAsia="en-US"/>
              </w:rPr>
            </w:pPr>
            <w:r w:rsidRPr="007B4467">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5DBB37A9" w14:textId="77777777" w:rsidR="008C3D6B" w:rsidRPr="007B4467" w:rsidRDefault="008C3D6B" w:rsidP="008C3D6B">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2533ABD" w14:textId="77777777" w:rsidR="008C3D6B" w:rsidRPr="007B4467" w:rsidRDefault="008C3D6B" w:rsidP="008C3D6B">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E015786" w14:textId="77777777" w:rsidR="008C3D6B" w:rsidRPr="007B4467" w:rsidRDefault="008C3D6B" w:rsidP="008C3D6B">
            <w:pPr>
              <w:pStyle w:val="TAL"/>
              <w:rPr>
                <w:rFonts w:eastAsia="MS Mincho"/>
                <w:lang w:eastAsia="en-US"/>
              </w:rPr>
            </w:pPr>
            <w:r w:rsidRPr="007B4467">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4879B0E" w14:textId="77777777" w:rsidR="008C3D6B" w:rsidRPr="007B4467" w:rsidRDefault="008C3D6B" w:rsidP="008C3D6B">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15426CD" w14:textId="77777777" w:rsidR="008C3D6B" w:rsidRPr="007B4467"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4616197" w14:textId="77777777" w:rsidR="008C3D6B" w:rsidRPr="007B4467" w:rsidRDefault="008C3D6B" w:rsidP="008C3D6B">
            <w:pPr>
              <w:pStyle w:val="TAL"/>
              <w:rPr>
                <w:lang w:eastAsia="en-US"/>
              </w:rPr>
            </w:pPr>
          </w:p>
        </w:tc>
      </w:tr>
      <w:tr w:rsidR="008C3D6B" w:rsidRPr="007B4467" w14:paraId="10E8A4C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C143D3" w14:textId="77777777" w:rsidR="008C3D6B" w:rsidRPr="007B4467" w:rsidRDefault="008C3D6B" w:rsidP="008C3D6B">
            <w:pPr>
              <w:pStyle w:val="TAC"/>
              <w:rPr>
                <w:lang w:eastAsia="en-US"/>
              </w:rPr>
            </w:pPr>
            <w:r w:rsidRPr="007B4467">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5953F09C" w14:textId="77777777" w:rsidR="008C3D6B" w:rsidRPr="007B4467" w:rsidRDefault="008C3D6B" w:rsidP="008C3D6B">
            <w:pPr>
              <w:pStyle w:val="TAL"/>
              <w:rPr>
                <w:lang w:eastAsia="en-US"/>
              </w:rPr>
            </w:pPr>
            <w:r w:rsidRPr="007B4467">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04426D4A" w14:textId="77777777" w:rsidR="008C3D6B" w:rsidRPr="007B4467" w:rsidRDefault="008C3D6B" w:rsidP="008C3D6B">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367507B" w14:textId="77777777" w:rsidR="008C3D6B" w:rsidRPr="007B4467" w:rsidRDefault="008C3D6B" w:rsidP="008C3D6B">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D8732AF" w14:textId="77777777" w:rsidR="008C3D6B" w:rsidRPr="007B4467" w:rsidRDefault="008C3D6B" w:rsidP="008C3D6B">
            <w:pPr>
              <w:pStyle w:val="TAL"/>
              <w:rPr>
                <w:rFonts w:eastAsia="MS Mincho"/>
                <w:lang w:eastAsia="en-US"/>
              </w:rPr>
            </w:pPr>
            <w:r w:rsidRPr="007B4467">
              <w:rPr>
                <w:rFonts w:eastAsia="MS Mincho"/>
                <w:lang w:eastAsia="en-US"/>
              </w:rPr>
              <w:t>pc_</w:t>
            </w:r>
            <w:bookmarkStart w:id="1023" w:name="OLE_LINK9"/>
            <w:r w:rsidRPr="007B4467">
              <w:rPr>
                <w:rFonts w:eastAsia="MS Mincho"/>
                <w:lang w:eastAsia="en-US"/>
              </w:rPr>
              <w:t>autonomousTransmission_r16</w:t>
            </w:r>
            <w:bookmarkEnd w:id="1023"/>
          </w:p>
        </w:tc>
        <w:tc>
          <w:tcPr>
            <w:tcW w:w="428" w:type="dxa"/>
            <w:tcBorders>
              <w:top w:val="single" w:sz="4" w:space="0" w:color="auto"/>
              <w:left w:val="single" w:sz="4" w:space="0" w:color="auto"/>
              <w:bottom w:val="single" w:sz="4" w:space="0" w:color="auto"/>
              <w:right w:val="single" w:sz="4" w:space="0" w:color="auto"/>
            </w:tcBorders>
          </w:tcPr>
          <w:p w14:paraId="36B03FA9" w14:textId="77777777" w:rsidR="008C3D6B" w:rsidRPr="007B4467" w:rsidRDefault="008C3D6B" w:rsidP="008C3D6B">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287194D" w14:textId="77777777" w:rsidR="008C3D6B" w:rsidRPr="007B4467"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3E26FD2" w14:textId="77777777" w:rsidR="008C3D6B" w:rsidRPr="007B4467" w:rsidRDefault="008C3D6B" w:rsidP="008C3D6B">
            <w:pPr>
              <w:pStyle w:val="TAL"/>
              <w:rPr>
                <w:lang w:eastAsia="en-US"/>
              </w:rPr>
            </w:pPr>
          </w:p>
        </w:tc>
      </w:tr>
      <w:tr w:rsidR="0045095E" w:rsidRPr="007B4467" w14:paraId="394899B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7B67E7" w14:textId="514ECAE8" w:rsidR="0045095E" w:rsidRPr="007B4467" w:rsidRDefault="0045095E" w:rsidP="00261B49">
            <w:pPr>
              <w:pStyle w:val="TAC"/>
              <w:rPr>
                <w:lang w:eastAsia="en-US"/>
              </w:rPr>
            </w:pPr>
            <w:r w:rsidRPr="007B4467">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484DF87C" w14:textId="77777777" w:rsidR="0045095E" w:rsidRPr="007B4467" w:rsidRDefault="0045095E" w:rsidP="00261B49">
            <w:pPr>
              <w:pStyle w:val="TAL"/>
              <w:rPr>
                <w:lang w:eastAsia="en-US"/>
              </w:rPr>
            </w:pPr>
            <w:r w:rsidRPr="007B4467">
              <w:t>Supports the bit rate recommendation message from the gNB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724298B7" w14:textId="77777777" w:rsidR="0045095E" w:rsidRPr="007B4467" w:rsidRDefault="0045095E" w:rsidP="00261B49">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7FE9A55B" w14:textId="77777777" w:rsidR="0045095E" w:rsidRPr="007B4467" w:rsidRDefault="0045095E" w:rsidP="00261B49">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CE6C65D" w14:textId="6EA20BBD" w:rsidR="0045095E" w:rsidRPr="007B4467" w:rsidRDefault="0045095E" w:rsidP="00261B49">
            <w:pPr>
              <w:pStyle w:val="TAL"/>
              <w:rPr>
                <w:bCs/>
                <w:iCs/>
              </w:rPr>
            </w:pPr>
            <w:r w:rsidRPr="007B4467">
              <w:rPr>
                <w:rFonts w:eastAsia="MS Mincho"/>
                <w:lang w:eastAsia="en-US"/>
              </w:rPr>
              <w:t>pc_</w:t>
            </w:r>
            <w:r w:rsidRPr="007B4467">
              <w:rPr>
                <w:bCs/>
                <w:iCs/>
              </w:rPr>
              <w:t>recommendedBitRate</w:t>
            </w:r>
          </w:p>
        </w:tc>
        <w:tc>
          <w:tcPr>
            <w:tcW w:w="428" w:type="dxa"/>
            <w:tcBorders>
              <w:top w:val="single" w:sz="4" w:space="0" w:color="auto"/>
              <w:left w:val="single" w:sz="4" w:space="0" w:color="auto"/>
              <w:bottom w:val="single" w:sz="4" w:space="0" w:color="auto"/>
              <w:right w:val="single" w:sz="4" w:space="0" w:color="auto"/>
            </w:tcBorders>
          </w:tcPr>
          <w:p w14:paraId="6C54DCB6" w14:textId="77777777" w:rsidR="0045095E" w:rsidRPr="007B4467" w:rsidRDefault="0045095E" w:rsidP="00261B49">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EA426EF" w14:textId="77777777" w:rsidR="0045095E" w:rsidRPr="007B4467"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4A765931" w14:textId="77777777" w:rsidR="0045095E" w:rsidRPr="007B4467" w:rsidRDefault="0045095E" w:rsidP="00261B49">
            <w:pPr>
              <w:pStyle w:val="TAL"/>
              <w:rPr>
                <w:lang w:eastAsia="en-US"/>
              </w:rPr>
            </w:pPr>
          </w:p>
        </w:tc>
      </w:tr>
      <w:tr w:rsidR="0045095E" w:rsidRPr="007B4467" w14:paraId="5AFC4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13F1246" w14:textId="4E22822B" w:rsidR="0045095E" w:rsidRPr="007B4467" w:rsidRDefault="0045095E" w:rsidP="00261B49">
            <w:pPr>
              <w:pStyle w:val="TAC"/>
              <w:rPr>
                <w:lang w:eastAsia="en-US"/>
              </w:rPr>
            </w:pPr>
            <w:r w:rsidRPr="007B4467">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5BACD1C2" w14:textId="518E4E93" w:rsidR="0045095E" w:rsidRPr="007B4467" w:rsidRDefault="0056101A" w:rsidP="00261B49">
            <w:pPr>
              <w:pStyle w:val="TAL"/>
              <w:rPr>
                <w:lang w:eastAsia="en-US"/>
              </w:rPr>
            </w:pPr>
            <w:r w:rsidRPr="007B4467">
              <w:t>S</w:t>
            </w:r>
            <w:r w:rsidR="0045095E" w:rsidRPr="007B4467">
              <w:t>upports the bit rate recommendation query message from the UE to the gNB as specified in TS 38.321.</w:t>
            </w:r>
          </w:p>
        </w:tc>
        <w:tc>
          <w:tcPr>
            <w:tcW w:w="697" w:type="dxa"/>
            <w:tcBorders>
              <w:top w:val="single" w:sz="6" w:space="0" w:color="auto"/>
              <w:left w:val="single" w:sz="6" w:space="0" w:color="auto"/>
              <w:bottom w:val="single" w:sz="6" w:space="0" w:color="auto"/>
              <w:right w:val="single" w:sz="4" w:space="0" w:color="auto"/>
            </w:tcBorders>
          </w:tcPr>
          <w:p w14:paraId="0FF7E083" w14:textId="77777777" w:rsidR="0045095E" w:rsidRPr="007B4467" w:rsidRDefault="0045095E" w:rsidP="00261B49">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36CBDAF" w14:textId="77777777" w:rsidR="0045095E" w:rsidRPr="007B4467" w:rsidRDefault="0045095E" w:rsidP="00261B49">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E2CD5A5" w14:textId="07E4CFE0" w:rsidR="0045095E" w:rsidRPr="007B4467" w:rsidRDefault="0045095E" w:rsidP="00261B49">
            <w:pPr>
              <w:pStyle w:val="TAL"/>
              <w:rPr>
                <w:bCs/>
                <w:iCs/>
              </w:rPr>
            </w:pPr>
            <w:r w:rsidRPr="007B4467">
              <w:rPr>
                <w:rFonts w:eastAsia="MS Mincho"/>
                <w:lang w:eastAsia="en-US"/>
              </w:rPr>
              <w:t>pc_</w:t>
            </w:r>
            <w:r w:rsidRPr="007B4467">
              <w:rPr>
                <w:bCs/>
                <w:iCs/>
              </w:rPr>
              <w:t>recommendedBitRateQuery</w:t>
            </w:r>
          </w:p>
        </w:tc>
        <w:tc>
          <w:tcPr>
            <w:tcW w:w="428" w:type="dxa"/>
            <w:tcBorders>
              <w:top w:val="single" w:sz="4" w:space="0" w:color="auto"/>
              <w:left w:val="single" w:sz="4" w:space="0" w:color="auto"/>
              <w:bottom w:val="single" w:sz="4" w:space="0" w:color="auto"/>
              <w:right w:val="single" w:sz="4" w:space="0" w:color="auto"/>
            </w:tcBorders>
          </w:tcPr>
          <w:p w14:paraId="490D1440" w14:textId="77777777" w:rsidR="0045095E" w:rsidRPr="007B4467" w:rsidRDefault="0045095E" w:rsidP="00261B49">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5CEB817" w14:textId="77777777" w:rsidR="0045095E" w:rsidRPr="007B4467"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678FFDB" w14:textId="77777777" w:rsidR="0045095E" w:rsidRPr="007B4467" w:rsidRDefault="0045095E" w:rsidP="00261B49">
            <w:pPr>
              <w:pStyle w:val="TAL"/>
              <w:rPr>
                <w:lang w:eastAsia="en-US"/>
              </w:rPr>
            </w:pPr>
            <w:r w:rsidRPr="007B4467">
              <w:t>This field is only applicable if the UE supports pc_recommendedBitRate.</w:t>
            </w:r>
          </w:p>
        </w:tc>
      </w:tr>
      <w:tr w:rsidR="0070016F" w:rsidRPr="007B4467" w14:paraId="395A6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614F111" w14:textId="70632236" w:rsidR="0070016F" w:rsidRPr="007B4467" w:rsidRDefault="0070016F" w:rsidP="00386DCA">
            <w:pPr>
              <w:pStyle w:val="TAC"/>
              <w:rPr>
                <w:lang w:eastAsia="zh-CN"/>
              </w:rPr>
            </w:pPr>
            <w:r w:rsidRPr="007B4467">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5C70DB30" w14:textId="77777777" w:rsidR="0070016F" w:rsidRPr="007B4467" w:rsidRDefault="0070016F" w:rsidP="00386DCA">
            <w:pPr>
              <w:pStyle w:val="TAL"/>
            </w:pPr>
            <w:r w:rsidRPr="007B4467">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0959B3F" w14:textId="77777777" w:rsidR="0070016F" w:rsidRPr="007B4467" w:rsidRDefault="0070016F" w:rsidP="00386DCA">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671C5C9" w14:textId="648521B1" w:rsidR="0070016F" w:rsidRPr="007B4467" w:rsidRDefault="0070016F" w:rsidP="00386DCA">
            <w:pPr>
              <w:pStyle w:val="TAL"/>
              <w:rPr>
                <w:rFonts w:eastAsia="MS Mincho"/>
              </w:rPr>
            </w:pPr>
            <w:r w:rsidRPr="007B4467">
              <w:rPr>
                <w:rFonts w:eastAsia="MS Mincho"/>
              </w:rPr>
              <w:t>Rel-1</w:t>
            </w:r>
            <w:r w:rsidR="00866962" w:rsidRPr="007B4467">
              <w:rPr>
                <w:rFonts w:eastAsia="MS Mincho"/>
              </w:rPr>
              <w:t>5</w:t>
            </w:r>
          </w:p>
        </w:tc>
        <w:tc>
          <w:tcPr>
            <w:tcW w:w="1855" w:type="dxa"/>
            <w:tcBorders>
              <w:top w:val="single" w:sz="4" w:space="0" w:color="auto"/>
              <w:left w:val="single" w:sz="4" w:space="0" w:color="auto"/>
              <w:bottom w:val="single" w:sz="4" w:space="0" w:color="auto"/>
              <w:right w:val="single" w:sz="4" w:space="0" w:color="auto"/>
            </w:tcBorders>
          </w:tcPr>
          <w:p w14:paraId="45BD7A46" w14:textId="626A6442" w:rsidR="0070016F" w:rsidRPr="007B4467" w:rsidRDefault="0070016F" w:rsidP="00386DCA">
            <w:pPr>
              <w:pStyle w:val="TAL"/>
              <w:rPr>
                <w:rFonts w:eastAsia="MS Mincho"/>
                <w:szCs w:val="18"/>
              </w:rPr>
            </w:pPr>
            <w:r w:rsidRPr="007B4467">
              <w:rPr>
                <w:rFonts w:eastAsia="MS Mincho"/>
                <w:szCs w:val="18"/>
              </w:rPr>
              <w:t>pc_</w:t>
            </w:r>
            <w:r w:rsidRPr="007B4467">
              <w:rPr>
                <w:rFonts w:cs="Arial"/>
                <w:bCs/>
                <w:szCs w:val="18"/>
              </w:rPr>
              <w:t>multipleConfiguredGrants</w:t>
            </w:r>
          </w:p>
        </w:tc>
        <w:tc>
          <w:tcPr>
            <w:tcW w:w="428" w:type="dxa"/>
            <w:tcBorders>
              <w:top w:val="single" w:sz="4" w:space="0" w:color="auto"/>
              <w:left w:val="single" w:sz="4" w:space="0" w:color="auto"/>
              <w:bottom w:val="single" w:sz="4" w:space="0" w:color="auto"/>
              <w:right w:val="single" w:sz="4" w:space="0" w:color="auto"/>
            </w:tcBorders>
          </w:tcPr>
          <w:p w14:paraId="1108A97F" w14:textId="77777777" w:rsidR="0070016F" w:rsidRPr="007B4467" w:rsidRDefault="0070016F" w:rsidP="00386DC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45B2D5A" w14:textId="77777777" w:rsidR="0070016F" w:rsidRPr="007B4467" w:rsidRDefault="0070016F" w:rsidP="00386DCA">
            <w:pPr>
              <w:pStyle w:val="TAL"/>
            </w:pPr>
          </w:p>
        </w:tc>
        <w:tc>
          <w:tcPr>
            <w:tcW w:w="1622" w:type="dxa"/>
            <w:tcBorders>
              <w:top w:val="single" w:sz="4" w:space="0" w:color="auto"/>
              <w:left w:val="single" w:sz="4" w:space="0" w:color="auto"/>
              <w:bottom w:val="single" w:sz="4" w:space="0" w:color="auto"/>
              <w:right w:val="single" w:sz="4" w:space="0" w:color="auto"/>
            </w:tcBorders>
          </w:tcPr>
          <w:p w14:paraId="08E7A2BA" w14:textId="77777777" w:rsidR="0070016F" w:rsidRPr="007B4467" w:rsidRDefault="0070016F" w:rsidP="00386DCA">
            <w:pPr>
              <w:pStyle w:val="TAL"/>
            </w:pPr>
          </w:p>
        </w:tc>
      </w:tr>
      <w:tr w:rsidR="004F7BBB" w:rsidRPr="007B4467" w14:paraId="118443B0"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0AF0BD08" w14:textId="6ED1BD41" w:rsidR="004F7BBB" w:rsidRPr="007B4467" w:rsidRDefault="004F7BBB">
            <w:pPr>
              <w:pStyle w:val="TAC"/>
              <w:rPr>
                <w:lang w:eastAsia="zh-CN"/>
              </w:rPr>
            </w:pPr>
            <w:r w:rsidRPr="007B4467">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509082A5" w14:textId="77777777" w:rsidR="004F7BBB" w:rsidRPr="007B4467" w:rsidRDefault="004F7BBB">
            <w:pPr>
              <w:pStyle w:val="TAL"/>
            </w:pPr>
            <w:r w:rsidRPr="007B4467">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52F0CA42" w14:textId="77777777" w:rsidR="004F7BBB" w:rsidRPr="007B4467" w:rsidRDefault="004F7BBB">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A8C2967" w14:textId="77777777" w:rsidR="004F7BBB" w:rsidRPr="007B4467" w:rsidRDefault="004F7BBB">
            <w:pPr>
              <w:pStyle w:val="TAL"/>
              <w:rPr>
                <w:rFonts w:eastAsia="MS Mincho"/>
              </w:rPr>
            </w:pPr>
            <w:r w:rsidRPr="007B4467">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E1D560B" w14:textId="77777777" w:rsidR="004F7BBB" w:rsidRPr="007B4467" w:rsidRDefault="004F7BBB">
            <w:pPr>
              <w:pStyle w:val="TAL"/>
              <w:rPr>
                <w:rFonts w:eastAsia="MS Mincho"/>
                <w:szCs w:val="18"/>
              </w:rPr>
            </w:pPr>
            <w:r w:rsidRPr="007B4467">
              <w:rPr>
                <w:rFonts w:eastAsia="MS Mincho"/>
                <w:szCs w:val="18"/>
              </w:rPr>
              <w:t>pc_lcp_Restriction</w:t>
            </w:r>
          </w:p>
        </w:tc>
        <w:tc>
          <w:tcPr>
            <w:tcW w:w="428" w:type="dxa"/>
            <w:tcBorders>
              <w:top w:val="single" w:sz="4" w:space="0" w:color="auto"/>
              <w:left w:val="single" w:sz="4" w:space="0" w:color="auto"/>
              <w:bottom w:val="single" w:sz="4" w:space="0" w:color="auto"/>
              <w:right w:val="single" w:sz="4" w:space="0" w:color="auto"/>
            </w:tcBorders>
          </w:tcPr>
          <w:p w14:paraId="767AC720" w14:textId="77777777" w:rsidR="004F7BBB" w:rsidRPr="007B4467" w:rsidRDefault="004F7BBB">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5F35FC73" w14:textId="77777777" w:rsidR="004F7BBB" w:rsidRPr="007B4467" w:rsidRDefault="004F7BBB">
            <w:pPr>
              <w:pStyle w:val="TAL"/>
            </w:pPr>
          </w:p>
        </w:tc>
        <w:tc>
          <w:tcPr>
            <w:tcW w:w="1622" w:type="dxa"/>
            <w:tcBorders>
              <w:top w:val="single" w:sz="4" w:space="0" w:color="auto"/>
              <w:left w:val="single" w:sz="4" w:space="0" w:color="auto"/>
              <w:bottom w:val="single" w:sz="4" w:space="0" w:color="auto"/>
              <w:right w:val="single" w:sz="4" w:space="0" w:color="auto"/>
            </w:tcBorders>
          </w:tcPr>
          <w:p w14:paraId="3522C249" w14:textId="77777777" w:rsidR="004F7BBB" w:rsidRPr="007B4467" w:rsidRDefault="004F7BBB">
            <w:pPr>
              <w:pStyle w:val="TAL"/>
            </w:pPr>
          </w:p>
        </w:tc>
      </w:tr>
      <w:tr w:rsidR="00AE41B8" w:rsidRPr="007B4467" w14:paraId="67728B6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4D152831" w14:textId="70B47FA3" w:rsidR="00AE41B8" w:rsidRPr="007B4467" w:rsidRDefault="00AE41B8">
            <w:pPr>
              <w:pStyle w:val="TAC"/>
              <w:rPr>
                <w:lang w:eastAsia="zh-CN"/>
              </w:rPr>
            </w:pPr>
            <w:r w:rsidRPr="007B4467">
              <w:rPr>
                <w:lang w:eastAsia="zh-CN"/>
              </w:rPr>
              <w:t>1</w:t>
            </w:r>
            <w:r w:rsidR="005B00C6" w:rsidRPr="007B4467">
              <w:rPr>
                <w:lang w:eastAsia="zh-CN"/>
              </w:rPr>
              <w:t>2</w:t>
            </w:r>
          </w:p>
        </w:tc>
        <w:tc>
          <w:tcPr>
            <w:tcW w:w="3566" w:type="dxa"/>
            <w:tcBorders>
              <w:top w:val="single" w:sz="6" w:space="0" w:color="auto"/>
              <w:left w:val="single" w:sz="4" w:space="0" w:color="auto"/>
              <w:bottom w:val="single" w:sz="6" w:space="0" w:color="auto"/>
              <w:right w:val="single" w:sz="6" w:space="0" w:color="auto"/>
            </w:tcBorders>
          </w:tcPr>
          <w:p w14:paraId="3FB3C554" w14:textId="77777777" w:rsidR="00AE41B8" w:rsidRPr="007B4467" w:rsidRDefault="00AE41B8">
            <w:pPr>
              <w:pStyle w:val="TAL"/>
            </w:pPr>
            <w:r w:rsidRPr="007B4467">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6EA60613" w14:textId="77777777" w:rsidR="00AE41B8" w:rsidRPr="007B4467" w:rsidRDefault="00AE41B8">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43E995" w14:textId="77777777" w:rsidR="00AE41B8" w:rsidRPr="007B4467" w:rsidRDefault="00AE41B8">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64DB83" w14:textId="77777777" w:rsidR="00AE41B8" w:rsidRPr="007B4467" w:rsidRDefault="00AE41B8">
            <w:pPr>
              <w:pStyle w:val="TAL"/>
              <w:rPr>
                <w:rFonts w:eastAsia="MS Mincho"/>
                <w:szCs w:val="18"/>
              </w:rPr>
            </w:pPr>
            <w:r w:rsidRPr="007B4467">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6245F718" w14:textId="77777777" w:rsidR="00AE41B8" w:rsidRPr="007B4467" w:rsidRDefault="00AE41B8">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1255100" w14:textId="77777777" w:rsidR="00AE41B8" w:rsidRPr="007B4467" w:rsidRDefault="00AE41B8">
            <w:pPr>
              <w:pStyle w:val="TAL"/>
            </w:pPr>
          </w:p>
        </w:tc>
        <w:tc>
          <w:tcPr>
            <w:tcW w:w="1622" w:type="dxa"/>
            <w:tcBorders>
              <w:top w:val="single" w:sz="4" w:space="0" w:color="auto"/>
              <w:left w:val="single" w:sz="4" w:space="0" w:color="auto"/>
              <w:bottom w:val="single" w:sz="4" w:space="0" w:color="auto"/>
              <w:right w:val="single" w:sz="4" w:space="0" w:color="auto"/>
            </w:tcBorders>
          </w:tcPr>
          <w:p w14:paraId="7FA13B72" w14:textId="77777777" w:rsidR="00AE41B8" w:rsidRPr="007B4467" w:rsidRDefault="00AE41B8">
            <w:pPr>
              <w:pStyle w:val="TAL"/>
            </w:pPr>
            <w:r w:rsidRPr="007B4467">
              <w:t>A UE indicating support of directSCG-SCellActivation-r16 shall indicate support of EN-DC or support of NGEN-DC as specified in TS 36.331 or support of NR-DC as specified in TS 38.331.</w:t>
            </w:r>
          </w:p>
        </w:tc>
      </w:tr>
      <w:tr w:rsidR="00452594" w:rsidRPr="007B4467" w14:paraId="2CF6F28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6B81D9" w14:textId="4627DED5" w:rsidR="00452594" w:rsidRPr="007B4467" w:rsidRDefault="00452594" w:rsidP="00452594">
            <w:pPr>
              <w:pStyle w:val="TAC"/>
              <w:rPr>
                <w:lang w:eastAsia="zh-CN"/>
              </w:rPr>
            </w:pPr>
            <w:r w:rsidRPr="007B4467">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666165DB" w14:textId="029C7DBB" w:rsidR="00452594" w:rsidRPr="007B4467" w:rsidRDefault="00452594" w:rsidP="00452594">
            <w:pPr>
              <w:pStyle w:val="TAL"/>
            </w:pPr>
            <w:r w:rsidRPr="007B4467">
              <w:t>Support direct NR MCG SCell activation, as specified in TS 38.321, upon SCell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418D5E7F" w14:textId="48901512"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76F031A" w14:textId="5A853ED6"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28D6FBE6" w14:textId="44C88CC8" w:rsidR="00452594" w:rsidRPr="007B4467" w:rsidRDefault="00452594" w:rsidP="00452594">
            <w:pPr>
              <w:pStyle w:val="TAL"/>
              <w:rPr>
                <w:rFonts w:eastAsia="MS Mincho"/>
                <w:szCs w:val="18"/>
              </w:rPr>
            </w:pPr>
            <w:r w:rsidRPr="007B4467">
              <w:t>pc_directMCG_SCellActivation_r16</w:t>
            </w:r>
          </w:p>
        </w:tc>
        <w:tc>
          <w:tcPr>
            <w:tcW w:w="428" w:type="dxa"/>
            <w:tcBorders>
              <w:top w:val="single" w:sz="4" w:space="0" w:color="auto"/>
              <w:left w:val="single" w:sz="4" w:space="0" w:color="auto"/>
              <w:bottom w:val="single" w:sz="4" w:space="0" w:color="auto"/>
              <w:right w:val="single" w:sz="4" w:space="0" w:color="auto"/>
            </w:tcBorders>
          </w:tcPr>
          <w:p w14:paraId="5A8A7F45" w14:textId="5CCDA3DB"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E41564E"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7B98B8D0" w14:textId="77777777" w:rsidR="00452594" w:rsidRPr="007B4467" w:rsidRDefault="00452594" w:rsidP="00452594">
            <w:pPr>
              <w:pStyle w:val="TAL"/>
            </w:pPr>
          </w:p>
        </w:tc>
      </w:tr>
      <w:tr w:rsidR="00452594" w:rsidRPr="007B4467" w14:paraId="1E7B5FF9"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6C1951D2" w14:textId="5813E22C" w:rsidR="00452594" w:rsidRPr="007B4467" w:rsidRDefault="00452594" w:rsidP="00452594">
            <w:pPr>
              <w:pStyle w:val="TAC"/>
              <w:rPr>
                <w:lang w:eastAsia="zh-CN"/>
              </w:rPr>
            </w:pPr>
            <w:r w:rsidRPr="007B4467">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2264DFB9" w14:textId="0DD8951E" w:rsidR="00452594" w:rsidRPr="007B4467" w:rsidRDefault="00452594" w:rsidP="00452594">
            <w:pPr>
              <w:pStyle w:val="TAL"/>
            </w:pPr>
            <w:r w:rsidRPr="007B4467">
              <w:t>Support direct NR MCG SCell activation, as specified in TS 38.321, upon reception of an RRCResume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2E78E8E" w14:textId="48DD5F4A"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854A8F6" w14:textId="6F9D66FB"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2E2DB3B" w14:textId="0484A7DE" w:rsidR="00452594" w:rsidRPr="007B4467" w:rsidRDefault="00452594" w:rsidP="00452594">
            <w:pPr>
              <w:pStyle w:val="TAL"/>
              <w:rPr>
                <w:rFonts w:eastAsia="MS Mincho"/>
                <w:szCs w:val="18"/>
              </w:rPr>
            </w:pPr>
            <w:r w:rsidRPr="007B4467">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14013590" w14:textId="7028ACB6"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D708199"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30288B79" w14:textId="77777777" w:rsidR="00452594" w:rsidRPr="007B4467" w:rsidRDefault="00452594" w:rsidP="00452594">
            <w:pPr>
              <w:pStyle w:val="TAL"/>
            </w:pPr>
          </w:p>
        </w:tc>
      </w:tr>
      <w:tr w:rsidR="00452594" w:rsidRPr="007B4467" w14:paraId="02CB383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E1DA414" w14:textId="6376C3BE" w:rsidR="00452594" w:rsidRPr="007B4467" w:rsidRDefault="00452594" w:rsidP="00452594">
            <w:pPr>
              <w:pStyle w:val="TAC"/>
              <w:rPr>
                <w:lang w:eastAsia="zh-CN"/>
              </w:rPr>
            </w:pPr>
            <w:r w:rsidRPr="007B4467">
              <w:rPr>
                <w:lang w:eastAsia="zh-CN"/>
              </w:rPr>
              <w:t>15</w:t>
            </w:r>
          </w:p>
        </w:tc>
        <w:tc>
          <w:tcPr>
            <w:tcW w:w="3566" w:type="dxa"/>
            <w:tcBorders>
              <w:top w:val="single" w:sz="6" w:space="0" w:color="auto"/>
              <w:left w:val="single" w:sz="4" w:space="0" w:color="auto"/>
              <w:bottom w:val="single" w:sz="6" w:space="0" w:color="auto"/>
              <w:right w:val="single" w:sz="6" w:space="0" w:color="auto"/>
            </w:tcBorders>
          </w:tcPr>
          <w:p w14:paraId="5E403327" w14:textId="77777777" w:rsidR="00452594" w:rsidRPr="007B4467" w:rsidRDefault="00452594" w:rsidP="00452594">
            <w:pPr>
              <w:pStyle w:val="TAL"/>
            </w:pPr>
            <w:r w:rsidRPr="007B4467">
              <w:t>Support direct NR SCG SCell activation, as specified in TS 38.321:</w:t>
            </w:r>
          </w:p>
          <w:p w14:paraId="5FF744EB" w14:textId="77777777" w:rsidR="00452594" w:rsidRPr="007B4467" w:rsidRDefault="00452594" w:rsidP="00452594">
            <w:pPr>
              <w:pStyle w:val="TAL"/>
            </w:pPr>
            <w:r w:rsidRPr="007B4467">
              <w:t>-</w:t>
            </w:r>
            <w:r w:rsidRPr="007B4467">
              <w:tab/>
              <w:t>upon reception of an RRCReconfiguration included in an RRCConnectionResume message, as specified in TS 38.331 and TS 36.331, if the UE indicates support of EN-DC or NGEN-DC, and support of resumeWithSCG-Config-r16 as specified in TS 36.331,</w:t>
            </w:r>
          </w:p>
          <w:p w14:paraId="522C7E30" w14:textId="2C1BDED6" w:rsidR="00452594" w:rsidRPr="007B4467" w:rsidRDefault="00452594" w:rsidP="00452594">
            <w:pPr>
              <w:pStyle w:val="TAL"/>
            </w:pPr>
            <w:r w:rsidRPr="007B4467">
              <w:t>-</w:t>
            </w:r>
            <w:r w:rsidRPr="007B4467">
              <w:tab/>
              <w:t>upon reception of an RRCReconfiguration included in an RRCResume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FF1D913" w14:textId="44408E0F"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C215504" w14:textId="7B96B8E0"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5C74D40" w14:textId="603F6B00" w:rsidR="00452594" w:rsidRPr="007B4467" w:rsidRDefault="00452594" w:rsidP="00452594">
            <w:pPr>
              <w:pStyle w:val="TAL"/>
              <w:rPr>
                <w:rFonts w:eastAsia="MS Mincho"/>
                <w:szCs w:val="18"/>
              </w:rPr>
            </w:pPr>
            <w:r w:rsidRPr="007B4467">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39EB5F13" w14:textId="7BF8C220"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5AB390B"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64B80601" w14:textId="113C51BE" w:rsidR="00452594" w:rsidRPr="007B4467" w:rsidRDefault="00452594" w:rsidP="00452594">
            <w:pPr>
              <w:pStyle w:val="TAL"/>
            </w:pPr>
            <w:r w:rsidRPr="007B4467">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7B4467" w14:paraId="02DCB37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7754A64" w14:textId="5218B346" w:rsidR="00452594" w:rsidRPr="007B4467" w:rsidRDefault="00452594" w:rsidP="00452594">
            <w:pPr>
              <w:pStyle w:val="TAC"/>
              <w:rPr>
                <w:lang w:eastAsia="zh-CN"/>
              </w:rPr>
            </w:pPr>
            <w:r w:rsidRPr="007B4467">
              <w:rPr>
                <w:lang w:eastAsia="zh-CN"/>
              </w:rPr>
              <w:t>16</w:t>
            </w:r>
          </w:p>
        </w:tc>
        <w:tc>
          <w:tcPr>
            <w:tcW w:w="3566" w:type="dxa"/>
            <w:tcBorders>
              <w:top w:val="single" w:sz="6" w:space="0" w:color="auto"/>
              <w:left w:val="single" w:sz="4" w:space="0" w:color="auto"/>
              <w:bottom w:val="single" w:sz="6" w:space="0" w:color="auto"/>
              <w:right w:val="single" w:sz="6" w:space="0" w:color="auto"/>
            </w:tcBorders>
          </w:tcPr>
          <w:p w14:paraId="29B3B672" w14:textId="18A268B0" w:rsidR="00452594" w:rsidRPr="007B4467" w:rsidRDefault="00452594" w:rsidP="00452594">
            <w:pPr>
              <w:pStyle w:val="TAL"/>
            </w:pPr>
            <w:r w:rsidRPr="007B4467">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6E6AFE44" w14:textId="2996DCC3"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A96227" w14:textId="1BA000DB" w:rsidR="00452594" w:rsidRPr="007B4467" w:rsidRDefault="00452594" w:rsidP="00452594">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122737EE" w14:textId="644D8721" w:rsidR="00452594" w:rsidRPr="007B4467" w:rsidRDefault="00452594" w:rsidP="00452594">
            <w:pPr>
              <w:pStyle w:val="TAL"/>
              <w:rPr>
                <w:rFonts w:eastAsia="MS Mincho"/>
                <w:szCs w:val="18"/>
              </w:rPr>
            </w:pPr>
            <w:r w:rsidRPr="007B4467">
              <w:t>pc_survivalTime_r17</w:t>
            </w:r>
          </w:p>
        </w:tc>
        <w:tc>
          <w:tcPr>
            <w:tcW w:w="428" w:type="dxa"/>
            <w:tcBorders>
              <w:top w:val="single" w:sz="4" w:space="0" w:color="auto"/>
              <w:left w:val="single" w:sz="4" w:space="0" w:color="auto"/>
              <w:bottom w:val="single" w:sz="4" w:space="0" w:color="auto"/>
              <w:right w:val="single" w:sz="4" w:space="0" w:color="auto"/>
            </w:tcBorders>
          </w:tcPr>
          <w:p w14:paraId="05995D10" w14:textId="0D45F853"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793D9BF"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2E15514D" w14:textId="50543AE1" w:rsidR="00452594" w:rsidRPr="007B4467" w:rsidRDefault="00452594" w:rsidP="00452594">
            <w:pPr>
              <w:pStyle w:val="TAL"/>
            </w:pPr>
            <w:r w:rsidRPr="007B4467">
              <w:t>A UE supporting this feature shall support pdcp-DuplicationMCG-orSCG-DRB or pdcp-DuplicationSplitDRB. A UE supporting this feature shall also support configuredUL-GrantType1-v1650 or configuredUL-GrantType2-v1650.</w:t>
            </w:r>
          </w:p>
        </w:tc>
      </w:tr>
      <w:tr w:rsidR="0006792E" w:rsidRPr="007B4467" w14:paraId="61171A5B"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FC6F539" w14:textId="6F6C2F15" w:rsidR="0006792E" w:rsidRPr="007B4467" w:rsidRDefault="0006792E" w:rsidP="000D631A">
            <w:pPr>
              <w:pStyle w:val="TAC"/>
              <w:rPr>
                <w:lang w:eastAsia="zh-CN"/>
              </w:rPr>
            </w:pPr>
            <w:r w:rsidRPr="007B4467">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EBA99D9" w14:textId="77777777" w:rsidR="0006792E" w:rsidRPr="007B4467" w:rsidRDefault="0006792E" w:rsidP="000D631A">
            <w:pPr>
              <w:pStyle w:val="TAL"/>
            </w:pPr>
            <w:r w:rsidRPr="007B4467">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27ACE357" w14:textId="77777777" w:rsidR="0006792E" w:rsidRPr="007B4467" w:rsidRDefault="0006792E" w:rsidP="000D631A">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E9A3B5A" w14:textId="77777777" w:rsidR="0006792E" w:rsidRPr="007B4467" w:rsidRDefault="0006792E" w:rsidP="000D631A">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DE3AEC1" w14:textId="77777777" w:rsidR="0006792E" w:rsidRPr="007B4467" w:rsidRDefault="0006792E" w:rsidP="000D631A">
            <w:pPr>
              <w:pStyle w:val="TAL"/>
            </w:pPr>
            <w:r w:rsidRPr="007B4467">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2B411C1" w14:textId="77777777" w:rsidR="0006792E" w:rsidRPr="007B4467" w:rsidRDefault="0006792E" w:rsidP="000D631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1A0BD4" w14:textId="77777777" w:rsidR="0006792E" w:rsidRPr="007B4467" w:rsidRDefault="0006792E" w:rsidP="000D631A">
            <w:pPr>
              <w:pStyle w:val="TAL"/>
            </w:pPr>
          </w:p>
        </w:tc>
        <w:tc>
          <w:tcPr>
            <w:tcW w:w="1622" w:type="dxa"/>
            <w:tcBorders>
              <w:top w:val="single" w:sz="4" w:space="0" w:color="auto"/>
              <w:left w:val="single" w:sz="4" w:space="0" w:color="auto"/>
              <w:bottom w:val="single" w:sz="4" w:space="0" w:color="auto"/>
              <w:right w:val="single" w:sz="4" w:space="0" w:color="auto"/>
            </w:tcBorders>
          </w:tcPr>
          <w:p w14:paraId="3F44A160" w14:textId="77777777" w:rsidR="0006792E" w:rsidRPr="007B4467" w:rsidRDefault="0006792E" w:rsidP="000D631A">
            <w:pPr>
              <w:pStyle w:val="TAL"/>
            </w:pPr>
            <w:r w:rsidRPr="007B4467">
              <w:t>Applies to UEs supporting shared spectrum channel access (at least one of A.4.3.2-1/1 to A.4.3.2-2/5).</w:t>
            </w:r>
          </w:p>
        </w:tc>
      </w:tr>
      <w:tr w:rsidR="00FB7D00" w:rsidRPr="007B4467" w14:paraId="0C08FB3F"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62F1D393" w14:textId="1111DDDA" w:rsidR="00A8087F" w:rsidRPr="007B4467" w:rsidRDefault="00A8087F" w:rsidP="007B6927">
            <w:pPr>
              <w:pStyle w:val="TAC"/>
              <w:rPr>
                <w:lang w:eastAsia="zh-CN"/>
              </w:rPr>
            </w:pPr>
            <w:r w:rsidRPr="007B4467">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24E9534" w14:textId="77777777" w:rsidR="00A8087F" w:rsidRPr="007B4467" w:rsidRDefault="00A8087F" w:rsidP="007B6927">
            <w:pPr>
              <w:pStyle w:val="TAL"/>
            </w:pPr>
            <w:r w:rsidRPr="007B4467">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4BBECDD2"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1EADAB6"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9D567C2" w14:textId="77777777" w:rsidR="00A8087F" w:rsidRPr="007B4467" w:rsidRDefault="00A8087F" w:rsidP="007B6927">
            <w:pPr>
              <w:pStyle w:val="TAL"/>
            </w:pPr>
            <w:r w:rsidRPr="007B4467">
              <w:t>pc_harq_FeedbackDisabled_r17</w:t>
            </w:r>
          </w:p>
        </w:tc>
        <w:tc>
          <w:tcPr>
            <w:tcW w:w="428" w:type="dxa"/>
            <w:tcBorders>
              <w:top w:val="single" w:sz="4" w:space="0" w:color="auto"/>
              <w:left w:val="single" w:sz="4" w:space="0" w:color="auto"/>
              <w:bottom w:val="single" w:sz="4" w:space="0" w:color="auto"/>
              <w:right w:val="single" w:sz="4" w:space="0" w:color="auto"/>
            </w:tcBorders>
          </w:tcPr>
          <w:p w14:paraId="6AFA7031"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4AEE52A"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649A3C52" w14:textId="77777777" w:rsidR="00A8087F" w:rsidRPr="007B4467" w:rsidRDefault="00A8087F" w:rsidP="007B6927">
            <w:pPr>
              <w:pStyle w:val="TAL"/>
            </w:pPr>
            <w:r w:rsidRPr="007B4467">
              <w:t>A UE supporting this feature shall also indicate the support of nonTerrestrialNetwork-r17.</w:t>
            </w:r>
          </w:p>
        </w:tc>
      </w:tr>
      <w:tr w:rsidR="00FB7D00" w:rsidRPr="007B4467" w14:paraId="69132231"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4F9B511D" w14:textId="673C4E58" w:rsidR="00A8087F" w:rsidRPr="007B4467" w:rsidRDefault="00A8087F" w:rsidP="007B6927">
            <w:pPr>
              <w:pStyle w:val="TAC"/>
              <w:rPr>
                <w:lang w:eastAsia="zh-CN"/>
              </w:rPr>
            </w:pPr>
            <w:r w:rsidRPr="007B4467">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1483AC57" w14:textId="77777777" w:rsidR="00A8087F" w:rsidRPr="007B4467" w:rsidRDefault="00A8087F" w:rsidP="007B6927">
            <w:pPr>
              <w:pStyle w:val="TAL"/>
            </w:pPr>
            <w:r w:rsidRPr="007B4467">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1A77412D"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C0C1E55"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6B9A96FB" w14:textId="35C86F2E" w:rsidR="00A8087F" w:rsidRPr="007B4467" w:rsidRDefault="00A8087F" w:rsidP="007B6927">
            <w:pPr>
              <w:pStyle w:val="TAL"/>
            </w:pPr>
            <w:r w:rsidRPr="007B4467">
              <w:t>pc_sr_TriggeredBy_TA_Report_r17</w:t>
            </w:r>
          </w:p>
        </w:tc>
        <w:tc>
          <w:tcPr>
            <w:tcW w:w="428" w:type="dxa"/>
            <w:tcBorders>
              <w:top w:val="single" w:sz="4" w:space="0" w:color="auto"/>
              <w:left w:val="single" w:sz="4" w:space="0" w:color="auto"/>
              <w:bottom w:val="single" w:sz="4" w:space="0" w:color="auto"/>
              <w:right w:val="single" w:sz="4" w:space="0" w:color="auto"/>
            </w:tcBorders>
          </w:tcPr>
          <w:p w14:paraId="249F1791"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657DD3C"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3CF0C2D" w14:textId="77777777" w:rsidR="00A8087F" w:rsidRPr="007B4467" w:rsidRDefault="00A8087F" w:rsidP="007B6927">
            <w:pPr>
              <w:pStyle w:val="TAL"/>
            </w:pPr>
            <w:r w:rsidRPr="007B4467">
              <w:t>A UE supporting this feature shall also indicate the support of nonTerrestrialNetwork-r17.</w:t>
            </w:r>
          </w:p>
        </w:tc>
      </w:tr>
      <w:tr w:rsidR="00FB7D00" w:rsidRPr="007B4467" w14:paraId="63CB0913"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1E1397C8" w14:textId="65CECFEF" w:rsidR="00A8087F" w:rsidRPr="007B4467" w:rsidRDefault="00A8087F" w:rsidP="007B6927">
            <w:pPr>
              <w:pStyle w:val="TAC"/>
              <w:rPr>
                <w:lang w:eastAsia="zh-CN"/>
              </w:rPr>
            </w:pPr>
            <w:r w:rsidRPr="007B4467">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70B28F4C" w14:textId="77777777" w:rsidR="00A8087F" w:rsidRPr="007B4467" w:rsidRDefault="00A8087F" w:rsidP="007B6927">
            <w:pPr>
              <w:pStyle w:val="TAL"/>
            </w:pPr>
            <w:r w:rsidRPr="007B4467">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0D3046EE"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01DD6BB"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C756C91" w14:textId="269521DA" w:rsidR="00A8087F" w:rsidRPr="007B4467" w:rsidRDefault="00A8087F" w:rsidP="007B6927">
            <w:pPr>
              <w:pStyle w:val="TAL"/>
            </w:pPr>
            <w:r w:rsidRPr="007B4467">
              <w:t>pc_uplink_Harq_ModeB_r17</w:t>
            </w:r>
          </w:p>
        </w:tc>
        <w:tc>
          <w:tcPr>
            <w:tcW w:w="428" w:type="dxa"/>
            <w:tcBorders>
              <w:top w:val="single" w:sz="4" w:space="0" w:color="auto"/>
              <w:left w:val="single" w:sz="4" w:space="0" w:color="auto"/>
              <w:bottom w:val="single" w:sz="4" w:space="0" w:color="auto"/>
              <w:right w:val="single" w:sz="4" w:space="0" w:color="auto"/>
            </w:tcBorders>
          </w:tcPr>
          <w:p w14:paraId="1FD2D47D"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62E82C5"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15BA4B8" w14:textId="77777777" w:rsidR="00A8087F" w:rsidRPr="007B4467" w:rsidRDefault="00A8087F" w:rsidP="007B6927">
            <w:pPr>
              <w:pStyle w:val="TAL"/>
            </w:pPr>
            <w:r w:rsidRPr="007B4467">
              <w:t>A UE supporting this feature shall also indicate the support of nonTerrestrialNetwork-r17.</w:t>
            </w:r>
          </w:p>
        </w:tc>
      </w:tr>
      <w:tr w:rsidR="00BE1EA1" w:rsidRPr="007B4467" w14:paraId="61B11727"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57B4A80E" w14:textId="7CDED1DF" w:rsidR="00BE1EA1" w:rsidRPr="007B4467" w:rsidRDefault="00BE1EA1" w:rsidP="00973659">
            <w:pPr>
              <w:pStyle w:val="TAC"/>
              <w:rPr>
                <w:lang w:eastAsia="zh-CN"/>
              </w:rPr>
            </w:pPr>
            <w:r w:rsidRPr="007B4467">
              <w:rPr>
                <w:lang w:eastAsia="zh-CN"/>
              </w:rPr>
              <w:t>21</w:t>
            </w:r>
          </w:p>
        </w:tc>
        <w:tc>
          <w:tcPr>
            <w:tcW w:w="3566" w:type="dxa"/>
            <w:tcBorders>
              <w:top w:val="single" w:sz="6" w:space="0" w:color="auto"/>
              <w:left w:val="single" w:sz="4" w:space="0" w:color="auto"/>
              <w:bottom w:val="single" w:sz="6" w:space="0" w:color="auto"/>
              <w:right w:val="single" w:sz="6" w:space="0" w:color="auto"/>
            </w:tcBorders>
          </w:tcPr>
          <w:p w14:paraId="48A0179F" w14:textId="77777777" w:rsidR="00BE1EA1" w:rsidRPr="007B4467" w:rsidRDefault="00BE1EA1" w:rsidP="00973659">
            <w:pPr>
              <w:pStyle w:val="TAL"/>
            </w:pPr>
            <w:r w:rsidRPr="007B4467">
              <w:t>Support of refined buffer size table</w:t>
            </w:r>
          </w:p>
        </w:tc>
        <w:tc>
          <w:tcPr>
            <w:tcW w:w="697" w:type="dxa"/>
            <w:tcBorders>
              <w:top w:val="single" w:sz="6" w:space="0" w:color="auto"/>
              <w:left w:val="single" w:sz="6" w:space="0" w:color="auto"/>
              <w:bottom w:val="single" w:sz="6" w:space="0" w:color="auto"/>
              <w:right w:val="single" w:sz="4" w:space="0" w:color="auto"/>
            </w:tcBorders>
          </w:tcPr>
          <w:p w14:paraId="40B7163D" w14:textId="77777777" w:rsidR="00BE1EA1" w:rsidRPr="007B4467" w:rsidRDefault="00BE1EA1" w:rsidP="00973659">
            <w:pPr>
              <w:pStyle w:val="TAL"/>
              <w:rPr>
                <w:rFonts w:eastAsia="MS Mincho"/>
              </w:rPr>
            </w:pPr>
            <w:r w:rsidRPr="007B4467">
              <w:rPr>
                <w:rFonts w:eastAsia="MS Mincho"/>
              </w:rPr>
              <w:t xml:space="preserve">38.306,4.2.6 </w:t>
            </w:r>
          </w:p>
        </w:tc>
        <w:tc>
          <w:tcPr>
            <w:tcW w:w="856" w:type="dxa"/>
            <w:tcBorders>
              <w:top w:val="single" w:sz="4" w:space="0" w:color="auto"/>
              <w:left w:val="single" w:sz="4" w:space="0" w:color="auto"/>
              <w:bottom w:val="single" w:sz="4" w:space="0" w:color="auto"/>
              <w:right w:val="single" w:sz="4" w:space="0" w:color="auto"/>
            </w:tcBorders>
          </w:tcPr>
          <w:p w14:paraId="4ADCF614"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19D947E4" w14:textId="77777777" w:rsidR="00BE1EA1" w:rsidRPr="007B4467" w:rsidRDefault="00BE1EA1" w:rsidP="00973659">
            <w:pPr>
              <w:pStyle w:val="TAL"/>
            </w:pPr>
            <w:r w:rsidRPr="007B4467">
              <w:t>pc_additionalBS_Table_r18</w:t>
            </w:r>
          </w:p>
        </w:tc>
        <w:tc>
          <w:tcPr>
            <w:tcW w:w="428" w:type="dxa"/>
            <w:tcBorders>
              <w:top w:val="single" w:sz="4" w:space="0" w:color="auto"/>
              <w:left w:val="single" w:sz="4" w:space="0" w:color="auto"/>
              <w:bottom w:val="single" w:sz="4" w:space="0" w:color="auto"/>
              <w:right w:val="single" w:sz="4" w:space="0" w:color="auto"/>
            </w:tcBorders>
          </w:tcPr>
          <w:p w14:paraId="3FA7BB83"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0D16795"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1C7F948D" w14:textId="77777777" w:rsidR="00BE1EA1" w:rsidRPr="007B4467" w:rsidRDefault="00BE1EA1" w:rsidP="00973659">
            <w:pPr>
              <w:pStyle w:val="TAL"/>
            </w:pPr>
          </w:p>
        </w:tc>
      </w:tr>
      <w:tr w:rsidR="00BE1EA1" w:rsidRPr="007B4467" w14:paraId="2060A7F6"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78C0580A" w14:textId="049FA373" w:rsidR="00BE1EA1" w:rsidRPr="007B4467" w:rsidRDefault="00BE1EA1" w:rsidP="00973659">
            <w:pPr>
              <w:pStyle w:val="TAC"/>
              <w:rPr>
                <w:lang w:eastAsia="zh-CN"/>
              </w:rPr>
            </w:pPr>
            <w:r w:rsidRPr="007B4467">
              <w:rPr>
                <w:lang w:eastAsia="zh-CN"/>
              </w:rPr>
              <w:t>22</w:t>
            </w:r>
          </w:p>
        </w:tc>
        <w:tc>
          <w:tcPr>
            <w:tcW w:w="3566" w:type="dxa"/>
            <w:tcBorders>
              <w:top w:val="single" w:sz="6" w:space="0" w:color="auto"/>
              <w:left w:val="single" w:sz="4" w:space="0" w:color="auto"/>
              <w:bottom w:val="single" w:sz="6" w:space="0" w:color="auto"/>
              <w:right w:val="single" w:sz="6" w:space="0" w:color="auto"/>
            </w:tcBorders>
          </w:tcPr>
          <w:p w14:paraId="05FE7C7C" w14:textId="77777777" w:rsidR="00BE1EA1" w:rsidRPr="007B4467" w:rsidRDefault="00BE1EA1" w:rsidP="00973659">
            <w:pPr>
              <w:pStyle w:val="TAL"/>
            </w:pPr>
            <w:r w:rsidRPr="007B4467">
              <w:t>Support of delay status report of the buffered data</w:t>
            </w:r>
          </w:p>
        </w:tc>
        <w:tc>
          <w:tcPr>
            <w:tcW w:w="697" w:type="dxa"/>
            <w:tcBorders>
              <w:top w:val="single" w:sz="6" w:space="0" w:color="auto"/>
              <w:left w:val="single" w:sz="6" w:space="0" w:color="auto"/>
              <w:bottom w:val="single" w:sz="6" w:space="0" w:color="auto"/>
              <w:right w:val="single" w:sz="4" w:space="0" w:color="auto"/>
            </w:tcBorders>
          </w:tcPr>
          <w:p w14:paraId="0EFA5679" w14:textId="77777777" w:rsidR="00BE1EA1" w:rsidRPr="007B4467" w:rsidRDefault="00BE1EA1" w:rsidP="00973659">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4D426FD"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49E8993E" w14:textId="77777777" w:rsidR="00BE1EA1" w:rsidRPr="007B4467" w:rsidRDefault="00BE1EA1" w:rsidP="00973659">
            <w:pPr>
              <w:pStyle w:val="TAL"/>
            </w:pPr>
            <w:r w:rsidRPr="007B4467">
              <w:t>pc_delayStatusReport_r18</w:t>
            </w:r>
          </w:p>
        </w:tc>
        <w:tc>
          <w:tcPr>
            <w:tcW w:w="428" w:type="dxa"/>
            <w:tcBorders>
              <w:top w:val="single" w:sz="4" w:space="0" w:color="auto"/>
              <w:left w:val="single" w:sz="4" w:space="0" w:color="auto"/>
              <w:bottom w:val="single" w:sz="4" w:space="0" w:color="auto"/>
              <w:right w:val="single" w:sz="4" w:space="0" w:color="auto"/>
            </w:tcBorders>
          </w:tcPr>
          <w:p w14:paraId="7B4BB77C"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2CB19B1"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64A568B3" w14:textId="77777777" w:rsidR="00BE1EA1" w:rsidRPr="007B4467" w:rsidRDefault="00BE1EA1" w:rsidP="00973659">
            <w:pPr>
              <w:pStyle w:val="TAL"/>
            </w:pPr>
          </w:p>
        </w:tc>
      </w:tr>
      <w:tr w:rsidR="00BE1EA1" w:rsidRPr="007B4467" w14:paraId="4E19E029"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1B6C704B" w14:textId="5C2D5363" w:rsidR="00BE1EA1" w:rsidRPr="007B4467" w:rsidRDefault="00BE1EA1" w:rsidP="00973659">
            <w:pPr>
              <w:pStyle w:val="TAC"/>
              <w:rPr>
                <w:lang w:eastAsia="zh-CN"/>
              </w:rPr>
            </w:pPr>
            <w:r w:rsidRPr="007B4467">
              <w:rPr>
                <w:lang w:eastAsia="zh-CN"/>
              </w:rPr>
              <w:t>23</w:t>
            </w:r>
          </w:p>
        </w:tc>
        <w:tc>
          <w:tcPr>
            <w:tcW w:w="3566" w:type="dxa"/>
            <w:tcBorders>
              <w:top w:val="single" w:sz="6" w:space="0" w:color="auto"/>
              <w:left w:val="single" w:sz="4" w:space="0" w:color="auto"/>
              <w:bottom w:val="single" w:sz="6" w:space="0" w:color="auto"/>
              <w:right w:val="single" w:sz="6" w:space="0" w:color="auto"/>
            </w:tcBorders>
          </w:tcPr>
          <w:p w14:paraId="2A1CA3A5" w14:textId="77777777" w:rsidR="00BE1EA1" w:rsidRPr="007B4467" w:rsidRDefault="00BE1EA1" w:rsidP="00973659">
            <w:pPr>
              <w:pStyle w:val="TAL"/>
            </w:pPr>
            <w:r w:rsidRPr="007B4467">
              <w:t>Support of non-integer DRX periodicity</w:t>
            </w:r>
          </w:p>
        </w:tc>
        <w:tc>
          <w:tcPr>
            <w:tcW w:w="697" w:type="dxa"/>
            <w:tcBorders>
              <w:top w:val="single" w:sz="6" w:space="0" w:color="auto"/>
              <w:left w:val="single" w:sz="6" w:space="0" w:color="auto"/>
              <w:bottom w:val="single" w:sz="6" w:space="0" w:color="auto"/>
              <w:right w:val="single" w:sz="4" w:space="0" w:color="auto"/>
            </w:tcBorders>
          </w:tcPr>
          <w:p w14:paraId="27BEC5D6" w14:textId="77777777" w:rsidR="00BE1EA1" w:rsidRPr="007B4467" w:rsidRDefault="00BE1EA1" w:rsidP="00973659">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CB874DD"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2B681F1F" w14:textId="77777777" w:rsidR="00BE1EA1" w:rsidRPr="007B4467" w:rsidRDefault="00BE1EA1" w:rsidP="00973659">
            <w:pPr>
              <w:pStyle w:val="TAL"/>
            </w:pPr>
            <w:r w:rsidRPr="007B4467">
              <w:t>pc_ non_IntegerDRX_r18</w:t>
            </w:r>
          </w:p>
        </w:tc>
        <w:tc>
          <w:tcPr>
            <w:tcW w:w="428" w:type="dxa"/>
            <w:tcBorders>
              <w:top w:val="single" w:sz="4" w:space="0" w:color="auto"/>
              <w:left w:val="single" w:sz="4" w:space="0" w:color="auto"/>
              <w:bottom w:val="single" w:sz="4" w:space="0" w:color="auto"/>
              <w:right w:val="single" w:sz="4" w:space="0" w:color="auto"/>
            </w:tcBorders>
          </w:tcPr>
          <w:p w14:paraId="547EC41F"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E36CDA1"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377B5056" w14:textId="77777777" w:rsidR="00BE1EA1" w:rsidRPr="007B4467" w:rsidRDefault="00BE1EA1" w:rsidP="00973659">
            <w:pPr>
              <w:pStyle w:val="TAL"/>
            </w:pPr>
          </w:p>
        </w:tc>
      </w:tr>
    </w:tbl>
    <w:p w14:paraId="4805554E" w14:textId="46BF3B44" w:rsidR="004C7DD8" w:rsidRPr="007B4467" w:rsidRDefault="004C7DD8" w:rsidP="000C7438">
      <w:pPr>
        <w:rPr>
          <w:lang w:eastAsia="ko-KR"/>
        </w:rPr>
      </w:pPr>
    </w:p>
    <w:p w14:paraId="0FA67F55" w14:textId="77777777" w:rsidR="004C7DD8" w:rsidRPr="007B4467" w:rsidRDefault="004C7DD8" w:rsidP="004C7DD8">
      <w:pPr>
        <w:pStyle w:val="Heading3"/>
      </w:pPr>
      <w:bookmarkStart w:id="1024" w:name="_Toc27410936"/>
      <w:bookmarkStart w:id="1025" w:name="_Toc36039449"/>
      <w:bookmarkStart w:id="1026" w:name="_Toc43838809"/>
      <w:bookmarkStart w:id="1027" w:name="_Toc51772966"/>
      <w:bookmarkStart w:id="1028" w:name="_Toc58245173"/>
      <w:bookmarkStart w:id="1029" w:name="_Toc68089626"/>
      <w:bookmarkStart w:id="1030" w:name="_Toc69067747"/>
      <w:bookmarkStart w:id="1031" w:name="_Toc75383295"/>
      <w:bookmarkStart w:id="1032" w:name="_Toc83706943"/>
      <w:bookmarkStart w:id="1033" w:name="_Toc90491648"/>
      <w:bookmarkStart w:id="1034" w:name="_Toc100147746"/>
      <w:bookmarkStart w:id="1035" w:name="_Toc106741018"/>
      <w:bookmarkStart w:id="1036" w:name="_Toc114916374"/>
      <w:bookmarkStart w:id="1037" w:name="_Toc194512978"/>
      <w:r w:rsidRPr="007B4467">
        <w:t>A.4.3.6</w:t>
      </w:r>
      <w:r w:rsidRPr="007B4467">
        <w:tab/>
        <w:t>Measurement Capabilities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16FAC3C" w14:textId="77777777" w:rsidR="004C7DD8" w:rsidRPr="007B4467" w:rsidRDefault="004C7DD8" w:rsidP="004C7DD8">
      <w:pPr>
        <w:pStyle w:val="TH"/>
      </w:pPr>
      <w:r w:rsidRPr="007B4467">
        <w:t>Table A.4.3.</w:t>
      </w:r>
      <w:r w:rsidR="00DB2874" w:rsidRPr="007B4467">
        <w:t>6</w:t>
      </w:r>
      <w:r w:rsidRPr="007B4467">
        <w:t>-</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7B4467" w14:paraId="4CE4DDD5" w14:textId="77777777" w:rsidTr="0029637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42F30CC" w14:textId="77777777" w:rsidR="007F4004" w:rsidRPr="007B4467" w:rsidRDefault="007F4004">
            <w:pPr>
              <w:pStyle w:val="TAH"/>
              <w:rPr>
                <w:lang w:eastAsia="en-US"/>
              </w:rPr>
            </w:pPr>
            <w:r w:rsidRPr="007B4467">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116FC207" w14:textId="77777777" w:rsidR="007F4004" w:rsidRPr="007B4467" w:rsidRDefault="007F4004">
            <w:pPr>
              <w:pStyle w:val="TAH"/>
              <w:rPr>
                <w:lang w:eastAsia="en-US"/>
              </w:rPr>
            </w:pPr>
            <w:r w:rsidRPr="007B4467">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7734334" w14:textId="77777777" w:rsidR="007F4004" w:rsidRPr="007B4467" w:rsidRDefault="007F4004">
            <w:pPr>
              <w:pStyle w:val="TAH"/>
              <w:rPr>
                <w:lang w:eastAsia="en-US"/>
              </w:rPr>
            </w:pPr>
            <w:r w:rsidRPr="007B4467">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6BE5C3A5" w14:textId="77777777" w:rsidR="007F4004" w:rsidRPr="007B4467" w:rsidRDefault="007F4004">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688F7767" w14:textId="77777777" w:rsidR="007F4004" w:rsidRPr="007B4467" w:rsidRDefault="007F4004">
            <w:pPr>
              <w:pStyle w:val="TAH"/>
              <w:rPr>
                <w:lang w:eastAsia="en-US"/>
              </w:rPr>
            </w:pPr>
            <w:r w:rsidRPr="007B4467">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62E4A693" w14:textId="77777777" w:rsidR="007F4004" w:rsidRPr="007B4467" w:rsidRDefault="007F4004">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8D72E6A"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1C909D" w14:textId="77777777" w:rsidR="007F4004" w:rsidRPr="007B4467" w:rsidRDefault="007F4004">
            <w:pPr>
              <w:pStyle w:val="TAH"/>
              <w:rPr>
                <w:lang w:eastAsia="en-US"/>
              </w:rPr>
            </w:pPr>
            <w:r w:rsidRPr="007B4467">
              <w:rPr>
                <w:lang w:eastAsia="en-US"/>
              </w:rPr>
              <w:t>Comments</w:t>
            </w:r>
          </w:p>
        </w:tc>
      </w:tr>
      <w:tr w:rsidR="007F4004" w:rsidRPr="007B4467" w14:paraId="5FA5E52C" w14:textId="77777777" w:rsidTr="0029637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31F0588" w14:textId="77777777" w:rsidR="007F4004" w:rsidRPr="007B4467" w:rsidRDefault="007F4004">
            <w:pPr>
              <w:pStyle w:val="TAC"/>
              <w:rPr>
                <w:lang w:eastAsia="en-US"/>
              </w:rPr>
            </w:pPr>
            <w:r w:rsidRPr="007B4467">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823DB04" w14:textId="77777777" w:rsidR="007F4004" w:rsidRPr="007B4467" w:rsidRDefault="007F4004">
            <w:pPr>
              <w:pStyle w:val="TAL"/>
              <w:rPr>
                <w:lang w:eastAsia="en-US"/>
              </w:rPr>
            </w:pPr>
            <w:r w:rsidRPr="007B4467">
              <w:rPr>
                <w:lang w:eastAsia="en-US"/>
              </w:rPr>
              <w:t xml:space="preserve">Support </w:t>
            </w:r>
            <w:r w:rsidRPr="007B4467">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2961386" w14:textId="77777777" w:rsidR="007F4004" w:rsidRPr="007B4467" w:rsidRDefault="007F4004">
            <w:pPr>
              <w:pStyle w:val="TAL"/>
              <w:rPr>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0278022E" w14:textId="77777777" w:rsidR="007F4004" w:rsidRPr="007B4467" w:rsidRDefault="007F4004">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0F853FC" w14:textId="77777777" w:rsidR="007F4004" w:rsidRPr="007B4467" w:rsidRDefault="007F4004">
            <w:pPr>
              <w:pStyle w:val="TAL"/>
              <w:rPr>
                <w:lang w:eastAsia="en-US"/>
              </w:rPr>
            </w:pPr>
            <w:r w:rsidRPr="007B4467">
              <w:rPr>
                <w:rFonts w:eastAsia="MS Mincho"/>
                <w:lang w:eastAsia="en-US"/>
              </w:rPr>
              <w:t>pc_</w:t>
            </w:r>
            <w:r w:rsidRPr="007B4467">
              <w:rPr>
                <w:lang w:eastAsia="en-US"/>
              </w:rPr>
              <w:t>eventA_MeasAndReport</w:t>
            </w:r>
          </w:p>
        </w:tc>
        <w:tc>
          <w:tcPr>
            <w:tcW w:w="714" w:type="dxa"/>
            <w:tcBorders>
              <w:top w:val="single" w:sz="4" w:space="0" w:color="auto"/>
              <w:left w:val="single" w:sz="4" w:space="0" w:color="auto"/>
              <w:bottom w:val="single" w:sz="4" w:space="0" w:color="auto"/>
              <w:right w:val="single" w:sz="4" w:space="0" w:color="auto"/>
            </w:tcBorders>
          </w:tcPr>
          <w:p w14:paraId="61BACA02"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5E488F0"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B6653B4" w14:textId="77777777" w:rsidR="007F4004" w:rsidRPr="007B4467" w:rsidRDefault="007F4004">
            <w:pPr>
              <w:pStyle w:val="TAL"/>
              <w:rPr>
                <w:lang w:eastAsia="en-US"/>
              </w:rPr>
            </w:pPr>
          </w:p>
        </w:tc>
      </w:tr>
      <w:tr w:rsidR="007F4004" w:rsidRPr="007B4467" w14:paraId="224219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55BF71" w14:textId="77777777" w:rsidR="007F4004" w:rsidRPr="007B4467" w:rsidRDefault="007F4004">
            <w:pPr>
              <w:pStyle w:val="TAC"/>
              <w:rPr>
                <w:lang w:eastAsia="en-US"/>
              </w:rPr>
            </w:pPr>
            <w:r w:rsidRPr="007B4467">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69E58EC" w14:textId="77777777" w:rsidR="007F4004" w:rsidRPr="007B4467" w:rsidRDefault="007F4004">
            <w:pPr>
              <w:pStyle w:val="TAL"/>
              <w:rPr>
                <w:lang w:eastAsia="en-US"/>
              </w:rPr>
            </w:pPr>
            <w:r w:rsidRPr="007B4467">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C62DC6" w14:textId="77777777" w:rsidR="007F4004" w:rsidRPr="007B4467" w:rsidRDefault="007F4004">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24D6EF2E" w14:textId="77777777" w:rsidR="007F4004" w:rsidRPr="007B4467" w:rsidRDefault="007F4004">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A280EA" w14:textId="77777777" w:rsidR="007F4004" w:rsidRPr="007B4467" w:rsidRDefault="007F4004">
            <w:pPr>
              <w:pStyle w:val="TAL"/>
              <w:rPr>
                <w:lang w:eastAsia="en-US"/>
              </w:rPr>
            </w:pPr>
            <w:r w:rsidRPr="007B4467">
              <w:rPr>
                <w:rFonts w:eastAsia="MS Mincho"/>
                <w:lang w:eastAsia="en-US"/>
              </w:rPr>
              <w:t>pc_i</w:t>
            </w:r>
            <w:r w:rsidRPr="007B4467">
              <w:rPr>
                <w:lang w:eastAsia="en-US"/>
              </w:rPr>
              <w:t>ndependentGapConfig</w:t>
            </w:r>
          </w:p>
        </w:tc>
        <w:tc>
          <w:tcPr>
            <w:tcW w:w="714" w:type="dxa"/>
            <w:tcBorders>
              <w:top w:val="single" w:sz="4" w:space="0" w:color="auto"/>
              <w:left w:val="single" w:sz="4" w:space="0" w:color="auto"/>
              <w:bottom w:val="single" w:sz="4" w:space="0" w:color="auto"/>
              <w:right w:val="single" w:sz="4" w:space="0" w:color="auto"/>
            </w:tcBorders>
          </w:tcPr>
          <w:p w14:paraId="49387C9B" w14:textId="77777777" w:rsidR="007F4004" w:rsidRPr="007B4467" w:rsidRDefault="007F4004">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71119DB"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619AE58" w14:textId="77777777" w:rsidR="007F4004" w:rsidRPr="007B4467" w:rsidRDefault="007F4004">
            <w:pPr>
              <w:pStyle w:val="TAL"/>
              <w:rPr>
                <w:lang w:eastAsia="en-US"/>
              </w:rPr>
            </w:pPr>
          </w:p>
        </w:tc>
      </w:tr>
      <w:tr w:rsidR="007F4004" w:rsidRPr="007B4467" w14:paraId="0E0D3C3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E83B4F" w14:textId="77777777" w:rsidR="007F4004" w:rsidRPr="007B4467" w:rsidRDefault="007F4004">
            <w:pPr>
              <w:pStyle w:val="TAC"/>
              <w:rPr>
                <w:lang w:eastAsia="en-US"/>
              </w:rPr>
            </w:pPr>
            <w:r w:rsidRPr="007B4467">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54382CBA" w14:textId="77777777" w:rsidR="007F4004" w:rsidRPr="007B4467" w:rsidRDefault="007F4004">
            <w:pPr>
              <w:pStyle w:val="TAL"/>
              <w:rPr>
                <w:lang w:eastAsia="en-US"/>
              </w:rPr>
            </w:pPr>
            <w:r w:rsidRPr="007B4467">
              <w:rPr>
                <w:lang w:eastAsia="en-US"/>
              </w:rPr>
              <w:t xml:space="preserve">Support </w:t>
            </w:r>
            <w:r w:rsidRPr="007B4467">
              <w:rPr>
                <w:rFonts w:cs="Arial"/>
                <w:bCs/>
                <w:iCs/>
                <w:szCs w:val="18"/>
                <w:lang w:eastAsia="en-US"/>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A18AC0C" w14:textId="77777777" w:rsidR="007F4004" w:rsidRPr="007B4467" w:rsidRDefault="007F4004">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6F8CFEFB" w14:textId="77777777" w:rsidR="007F4004" w:rsidRPr="007B4467" w:rsidRDefault="007F4004">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0F1ECCFC" w14:textId="77777777" w:rsidR="007F4004" w:rsidRPr="007B4467" w:rsidRDefault="007F4004">
            <w:pPr>
              <w:pStyle w:val="TAL"/>
              <w:rPr>
                <w:rFonts w:eastAsia="MS Mincho"/>
                <w:lang w:eastAsia="en-US"/>
              </w:rPr>
            </w:pPr>
            <w:r w:rsidRPr="007B4467">
              <w:rPr>
                <w:rFonts w:eastAsia="MS Mincho"/>
                <w:lang w:eastAsia="en-US"/>
              </w:rPr>
              <w:t>pc_</w:t>
            </w:r>
            <w:r w:rsidRPr="007B4467">
              <w:rPr>
                <w:lang w:eastAsia="en-US"/>
              </w:rPr>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2BAAA54F"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947F4C"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7E457E7" w14:textId="77777777" w:rsidR="007F4004" w:rsidRPr="007B4467" w:rsidRDefault="007F4004">
            <w:pPr>
              <w:pStyle w:val="TAL"/>
              <w:rPr>
                <w:lang w:eastAsia="en-US"/>
              </w:rPr>
            </w:pPr>
          </w:p>
        </w:tc>
      </w:tr>
      <w:tr w:rsidR="007F4004" w:rsidRPr="007B4467" w14:paraId="586542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CB06A2" w14:textId="77777777" w:rsidR="007F4004" w:rsidRPr="007B4467" w:rsidRDefault="007F4004" w:rsidP="001C39BC">
            <w:pPr>
              <w:pStyle w:val="TAC"/>
              <w:rPr>
                <w:lang w:eastAsia="en-US"/>
              </w:rPr>
            </w:pPr>
            <w:r w:rsidRPr="007B4467">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03CA3EBC" w14:textId="77777777" w:rsidR="007F4004" w:rsidRPr="007B4467" w:rsidRDefault="007F4004" w:rsidP="001C39BC">
            <w:pPr>
              <w:pStyle w:val="TAL"/>
              <w:rPr>
                <w:lang w:eastAsia="en-US"/>
              </w:rPr>
            </w:pPr>
            <w:r w:rsidRPr="007B4467">
              <w:rPr>
                <w:lang w:eastAsia="en-US"/>
              </w:rPr>
              <w:t xml:space="preserve">Support </w:t>
            </w:r>
            <w:r w:rsidRPr="007B4467">
              <w:rPr>
                <w:rFonts w:eastAsia="MS PGothic" w:cs="Arial"/>
                <w:szCs w:val="18"/>
                <w:lang w:eastAsia="en-US"/>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0D56986" w14:textId="77777777" w:rsidR="007F4004" w:rsidRPr="007B4467" w:rsidRDefault="007F4004" w:rsidP="001C39BC">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163DE823" w14:textId="77777777" w:rsidR="007F4004" w:rsidRPr="007B4467" w:rsidRDefault="007F4004" w:rsidP="001C39B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FFF51DE" w14:textId="77777777" w:rsidR="007F4004" w:rsidRPr="007B4467" w:rsidRDefault="007F4004" w:rsidP="001C39BC">
            <w:pPr>
              <w:pStyle w:val="TAL"/>
              <w:rPr>
                <w:bCs/>
                <w:i/>
                <w:iCs/>
                <w:lang w:eastAsia="en-US"/>
              </w:rPr>
            </w:pPr>
            <w:r w:rsidRPr="007B4467">
              <w:rPr>
                <w:rFonts w:eastAsia="MS Mincho"/>
                <w:lang w:eastAsia="en-US"/>
              </w:rPr>
              <w:t>pc_</w:t>
            </w:r>
            <w:r w:rsidRPr="007B4467">
              <w:rPr>
                <w:bCs/>
                <w:iCs/>
                <w:lang w:eastAsia="en-U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60F49E1B" w14:textId="77777777" w:rsidR="007F4004" w:rsidRPr="007B4467" w:rsidRDefault="007F4004" w:rsidP="001C39BC">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3625BE9" w14:textId="77777777" w:rsidR="007F4004" w:rsidRPr="007B4467" w:rsidRDefault="007F4004" w:rsidP="001C39B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F6CB4EB" w14:textId="77777777" w:rsidR="007F4004" w:rsidRPr="007B4467" w:rsidRDefault="007F4004" w:rsidP="001C39BC">
            <w:pPr>
              <w:pStyle w:val="TAL"/>
              <w:rPr>
                <w:lang w:eastAsia="en-US"/>
              </w:rPr>
            </w:pPr>
          </w:p>
        </w:tc>
      </w:tr>
      <w:tr w:rsidR="00A730D4" w:rsidRPr="007B4467" w14:paraId="38CEE23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B461D8" w14:textId="77777777" w:rsidR="00A730D4" w:rsidRPr="007B4467" w:rsidRDefault="00A730D4" w:rsidP="00617EA3">
            <w:pPr>
              <w:pStyle w:val="TAC"/>
              <w:rPr>
                <w:rFonts w:eastAsia="SimSun"/>
                <w:lang w:eastAsia="zh-CN"/>
              </w:rPr>
            </w:pPr>
            <w:r w:rsidRPr="007B4467">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61A6A4C" w14:textId="77777777" w:rsidR="00A730D4" w:rsidRPr="007B4467" w:rsidRDefault="00A730D4" w:rsidP="00617EA3">
            <w:pPr>
              <w:pStyle w:val="TAL"/>
              <w:rPr>
                <w:lang w:eastAsia="en-US"/>
              </w:rPr>
            </w:pPr>
            <w:r w:rsidRPr="007B4467">
              <w:rPr>
                <w:lang w:eastAsia="en-US"/>
              </w:rPr>
              <w:t>Support inter-RAT E-UTRA</w:t>
            </w:r>
            <w:r w:rsidRPr="007B4467">
              <w:rPr>
                <w:rFonts w:cs="Arial"/>
                <w:bCs/>
                <w:iCs/>
                <w:szCs w:val="18"/>
                <w:lang w:eastAsia="en-US"/>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6C9C62" w14:textId="77777777" w:rsidR="00A730D4" w:rsidRPr="007B4467" w:rsidRDefault="00A730D4" w:rsidP="00617EA3">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7B82CF9" w14:textId="77777777" w:rsidR="00A730D4" w:rsidRPr="007B4467" w:rsidRDefault="00A730D4" w:rsidP="00617E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1FA23057" w14:textId="77777777" w:rsidR="00A730D4" w:rsidRPr="007B4467" w:rsidRDefault="00A730D4" w:rsidP="00617EA3">
            <w:pPr>
              <w:pStyle w:val="TAL"/>
              <w:rPr>
                <w:rFonts w:eastAsia="MS Mincho"/>
                <w:lang w:eastAsia="en-US"/>
              </w:rPr>
            </w:pPr>
            <w:r w:rsidRPr="007B4467">
              <w:rPr>
                <w:rFonts w:eastAsia="MS Mincho"/>
                <w:lang w:eastAsia="en-US"/>
              </w:rPr>
              <w:t>pc_</w:t>
            </w:r>
            <w:r w:rsidRPr="007B4467">
              <w:rPr>
                <w:lang w:eastAsia="en-US"/>
              </w:rPr>
              <w:t>eventB_MeasAndReport</w:t>
            </w:r>
          </w:p>
        </w:tc>
        <w:tc>
          <w:tcPr>
            <w:tcW w:w="714" w:type="dxa"/>
            <w:tcBorders>
              <w:top w:val="single" w:sz="4" w:space="0" w:color="auto"/>
              <w:left w:val="single" w:sz="4" w:space="0" w:color="auto"/>
              <w:bottom w:val="single" w:sz="4" w:space="0" w:color="auto"/>
              <w:right w:val="single" w:sz="4" w:space="0" w:color="auto"/>
            </w:tcBorders>
          </w:tcPr>
          <w:p w14:paraId="2C2531F4" w14:textId="77777777" w:rsidR="00A730D4" w:rsidRPr="007B4467" w:rsidRDefault="00A730D4" w:rsidP="00617EA3">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FA27E5" w14:textId="77777777" w:rsidR="00A730D4" w:rsidRPr="007B4467"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CD95640" w14:textId="77777777" w:rsidR="00A730D4" w:rsidRPr="007B4467" w:rsidRDefault="00A730D4" w:rsidP="00617EA3">
            <w:pPr>
              <w:pStyle w:val="TAL"/>
              <w:rPr>
                <w:lang w:eastAsia="en-US"/>
              </w:rPr>
            </w:pPr>
          </w:p>
        </w:tc>
      </w:tr>
      <w:tr w:rsidR="00A730D4" w:rsidRPr="007B4467" w14:paraId="2ABAD7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C83EE6" w14:textId="77777777" w:rsidR="00A730D4" w:rsidRPr="007B4467" w:rsidRDefault="00A730D4" w:rsidP="00617EA3">
            <w:pPr>
              <w:pStyle w:val="TAC"/>
              <w:rPr>
                <w:rFonts w:eastAsia="SimSun"/>
                <w:lang w:eastAsia="zh-CN"/>
              </w:rPr>
            </w:pPr>
            <w:r w:rsidRPr="007B4467">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421FA3C" w14:textId="77777777" w:rsidR="00A730D4" w:rsidRPr="007B4467" w:rsidRDefault="00A730D4" w:rsidP="00617EA3">
            <w:pPr>
              <w:pStyle w:val="TAL"/>
              <w:rPr>
                <w:rFonts w:eastAsia="SimSun"/>
                <w:lang w:eastAsia="zh-CN"/>
              </w:rPr>
            </w:pPr>
            <w:r w:rsidRPr="007B4467">
              <w:rPr>
                <w:rFonts w:eastAsia="SimSun"/>
                <w:lang w:eastAsia="zh-CN"/>
              </w:rPr>
              <w:t xml:space="preserve">Support SS-SINR measurents </w:t>
            </w:r>
          </w:p>
        </w:tc>
        <w:tc>
          <w:tcPr>
            <w:tcW w:w="1196" w:type="dxa"/>
            <w:tcBorders>
              <w:top w:val="single" w:sz="6" w:space="0" w:color="auto"/>
              <w:left w:val="single" w:sz="6" w:space="0" w:color="auto"/>
              <w:bottom w:val="single" w:sz="6" w:space="0" w:color="auto"/>
              <w:right w:val="single" w:sz="4" w:space="0" w:color="auto"/>
            </w:tcBorders>
          </w:tcPr>
          <w:p w14:paraId="0689B33B" w14:textId="77777777" w:rsidR="00A730D4" w:rsidRPr="007B4467" w:rsidRDefault="00A730D4" w:rsidP="00617EA3">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BAD9355" w14:textId="77777777" w:rsidR="00A730D4" w:rsidRPr="007B4467" w:rsidRDefault="00A730D4" w:rsidP="00617E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CFA06DB" w14:textId="77777777" w:rsidR="00A730D4" w:rsidRPr="007B4467" w:rsidRDefault="00A730D4" w:rsidP="00617EA3">
            <w:pPr>
              <w:pStyle w:val="TAL"/>
              <w:rPr>
                <w:rFonts w:eastAsia="SimSun"/>
                <w:lang w:eastAsia="zh-CN"/>
              </w:rPr>
            </w:pPr>
            <w:r w:rsidRPr="007B4467">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EE5FDD1" w14:textId="77777777" w:rsidR="00A730D4" w:rsidRPr="007B4467" w:rsidRDefault="00A730D4" w:rsidP="00617EA3">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6F0F2" w14:textId="77777777" w:rsidR="00A730D4" w:rsidRPr="007B4467"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49672B1" w14:textId="77777777" w:rsidR="00A730D4" w:rsidRPr="007B4467" w:rsidRDefault="00A730D4" w:rsidP="00617EA3">
            <w:pPr>
              <w:pStyle w:val="TAL"/>
              <w:rPr>
                <w:lang w:eastAsia="en-US"/>
              </w:rPr>
            </w:pPr>
          </w:p>
        </w:tc>
      </w:tr>
      <w:tr w:rsidR="001D17E4" w:rsidRPr="007B4467" w14:paraId="5991E1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CD80281" w14:textId="77777777" w:rsidR="001D17E4" w:rsidRPr="007B4467" w:rsidRDefault="001D17E4" w:rsidP="001D17E4">
            <w:pPr>
              <w:pStyle w:val="TAC"/>
              <w:rPr>
                <w:rFonts w:eastAsia="SimSun"/>
                <w:lang w:eastAsia="zh-CN"/>
              </w:rPr>
            </w:pPr>
            <w:r w:rsidRPr="007B4467">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E4FC55" w14:textId="77777777" w:rsidR="001D17E4" w:rsidRPr="007B4467" w:rsidRDefault="001D17E4" w:rsidP="001D17E4">
            <w:pPr>
              <w:pStyle w:val="TAL"/>
              <w:rPr>
                <w:rFonts w:eastAsia="SimSun"/>
                <w:lang w:eastAsia="zh-CN"/>
              </w:rPr>
            </w:pPr>
            <w:r w:rsidRPr="007B4467">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CB1312E" w14:textId="77777777" w:rsidR="001D17E4" w:rsidRPr="007B4467" w:rsidRDefault="001D17E4" w:rsidP="001D17E4">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4B8858E" w14:textId="77777777" w:rsidR="001D17E4" w:rsidRPr="007B4467" w:rsidRDefault="001D17E4" w:rsidP="001D17E4">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E87C3E" w14:textId="77777777" w:rsidR="001D17E4" w:rsidRPr="007B4467" w:rsidRDefault="001D17E4" w:rsidP="001D17E4">
            <w:pPr>
              <w:pStyle w:val="TAL"/>
              <w:rPr>
                <w:b/>
                <w:i/>
              </w:rPr>
            </w:pPr>
            <w:r w:rsidRPr="007B4467">
              <w:rPr>
                <w:rFonts w:eastAsia="SimSun"/>
                <w:lang w:eastAsia="zh-CN"/>
              </w:rPr>
              <w:t>pc_</w:t>
            </w:r>
            <w:r w:rsidRPr="007B4467">
              <w:t>eutra_CGI_Reporting</w:t>
            </w:r>
          </w:p>
        </w:tc>
        <w:tc>
          <w:tcPr>
            <w:tcW w:w="714" w:type="dxa"/>
            <w:tcBorders>
              <w:top w:val="single" w:sz="4" w:space="0" w:color="auto"/>
              <w:left w:val="single" w:sz="4" w:space="0" w:color="auto"/>
              <w:bottom w:val="single" w:sz="4" w:space="0" w:color="auto"/>
              <w:right w:val="single" w:sz="4" w:space="0" w:color="auto"/>
            </w:tcBorders>
          </w:tcPr>
          <w:p w14:paraId="02F32055" w14:textId="77777777" w:rsidR="001D17E4" w:rsidRPr="007B4467" w:rsidRDefault="001D17E4" w:rsidP="001D17E4">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2C0D22" w14:textId="77777777" w:rsidR="001D17E4" w:rsidRPr="007B4467" w:rsidRDefault="001D17E4" w:rsidP="001D17E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900AA4B" w14:textId="77777777" w:rsidR="001D17E4" w:rsidRPr="007B4467" w:rsidRDefault="001D17E4" w:rsidP="001D17E4">
            <w:pPr>
              <w:pStyle w:val="TAL"/>
              <w:rPr>
                <w:lang w:eastAsia="en-US"/>
              </w:rPr>
            </w:pPr>
          </w:p>
        </w:tc>
      </w:tr>
      <w:tr w:rsidR="008C528A" w:rsidRPr="007B4467" w14:paraId="32F031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1293B6" w14:textId="2753EA70" w:rsidR="008C528A" w:rsidRPr="007B4467" w:rsidRDefault="008C528A" w:rsidP="008C528A">
            <w:pPr>
              <w:pStyle w:val="TAC"/>
              <w:rPr>
                <w:rFonts w:eastAsia="SimSun"/>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2CB99532" w14:textId="595586DB" w:rsidR="008C528A" w:rsidRPr="007B4467" w:rsidRDefault="008C528A" w:rsidP="008C528A">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9D5E1A" w14:textId="412353EE" w:rsidR="008C528A" w:rsidRPr="007B4467" w:rsidRDefault="008C528A" w:rsidP="008C528A">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E2FFB77" w14:textId="0357992C"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1CECCE9" w14:textId="529BD9F1" w:rsidR="008C528A" w:rsidRPr="007B4467" w:rsidRDefault="008C528A" w:rsidP="008C528A">
            <w:pPr>
              <w:pStyle w:val="TAL"/>
              <w:rPr>
                <w:rFonts w:eastAsia="SimSun"/>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0597E7D5" w14:textId="4004CBCA" w:rsidR="008C528A" w:rsidRPr="007B4467" w:rsidRDefault="008C528A" w:rsidP="008C528A">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A57A0C"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A47E384" w14:textId="77777777" w:rsidR="008C528A" w:rsidRPr="007B4467" w:rsidRDefault="008C528A" w:rsidP="008C528A">
            <w:pPr>
              <w:pStyle w:val="TAL"/>
              <w:rPr>
                <w:lang w:eastAsia="en-US"/>
              </w:rPr>
            </w:pPr>
          </w:p>
        </w:tc>
      </w:tr>
      <w:tr w:rsidR="008C528A" w:rsidRPr="007B4467" w14:paraId="6A21871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C72A4F4" w14:textId="77777777" w:rsidR="008C528A" w:rsidRPr="007B4467" w:rsidRDefault="008C528A" w:rsidP="008C528A">
            <w:pPr>
              <w:pStyle w:val="TAC"/>
              <w:rPr>
                <w:rFonts w:eastAsia="SimSun"/>
                <w:lang w:eastAsia="zh-CN"/>
              </w:rPr>
            </w:pPr>
            <w:r w:rsidRPr="007B4467">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52F158E" w14:textId="77777777" w:rsidR="008C528A" w:rsidRPr="007B4467" w:rsidRDefault="008C528A" w:rsidP="008C528A">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A5ADE86" w14:textId="77777777" w:rsidR="008C528A" w:rsidRPr="007B4467" w:rsidRDefault="008C528A" w:rsidP="008C528A">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1790C5" w14:textId="77777777" w:rsidR="008C528A" w:rsidRPr="007B4467" w:rsidRDefault="008C528A" w:rsidP="008C528A">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19CA75" w14:textId="77777777" w:rsidR="008C528A" w:rsidRPr="007B4467" w:rsidRDefault="008C528A" w:rsidP="008C528A">
            <w:pPr>
              <w:pStyle w:val="TAL"/>
              <w:rPr>
                <w:b/>
                <w:i/>
              </w:rPr>
            </w:pPr>
            <w:r w:rsidRPr="007B4467">
              <w:rPr>
                <w:rFonts w:eastAsia="SimSun"/>
                <w:lang w:eastAsia="zh-CN"/>
              </w:rPr>
              <w:t>pc_</w:t>
            </w:r>
            <w:r w:rsidRPr="007B4467">
              <w:t>nr_CGI_Reporting</w:t>
            </w:r>
          </w:p>
        </w:tc>
        <w:tc>
          <w:tcPr>
            <w:tcW w:w="714" w:type="dxa"/>
            <w:tcBorders>
              <w:top w:val="single" w:sz="4" w:space="0" w:color="auto"/>
              <w:left w:val="single" w:sz="4" w:space="0" w:color="auto"/>
              <w:bottom w:val="single" w:sz="4" w:space="0" w:color="auto"/>
              <w:right w:val="single" w:sz="4" w:space="0" w:color="auto"/>
            </w:tcBorders>
          </w:tcPr>
          <w:p w14:paraId="3278ABC5" w14:textId="77777777" w:rsidR="008C528A" w:rsidRPr="007B4467" w:rsidRDefault="008C528A" w:rsidP="008C528A">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A62600F"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B0C18D6" w14:textId="77777777" w:rsidR="008C528A" w:rsidRPr="007B4467" w:rsidRDefault="008C528A" w:rsidP="008C528A">
            <w:pPr>
              <w:pStyle w:val="TAL"/>
              <w:rPr>
                <w:lang w:eastAsia="en-US"/>
              </w:rPr>
            </w:pPr>
          </w:p>
        </w:tc>
      </w:tr>
      <w:tr w:rsidR="008C528A" w:rsidRPr="007B4467" w14:paraId="2C9C707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E77AD81" w14:textId="56F61FEF" w:rsidR="008C528A" w:rsidRPr="007B4467" w:rsidRDefault="008C528A" w:rsidP="008C528A">
            <w:pPr>
              <w:pStyle w:val="TAC"/>
              <w:rPr>
                <w:rFonts w:eastAsia="SimSun"/>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00481C03" w14:textId="3B340079" w:rsidR="008C528A" w:rsidRPr="007B4467" w:rsidRDefault="008C528A" w:rsidP="008C528A">
            <w:pPr>
              <w:pStyle w:val="TAL"/>
            </w:pPr>
            <w:r w:rsidRPr="007B4467">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967532A" w14:textId="5502E3F8" w:rsidR="008C528A" w:rsidRPr="007B4467" w:rsidRDefault="008C528A" w:rsidP="008C528A">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EE5551" w14:textId="6AF07BE8"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4BCB3C" w14:textId="26CE52D1" w:rsidR="008C528A" w:rsidRPr="007B4467" w:rsidRDefault="008C528A" w:rsidP="008C528A">
            <w:pPr>
              <w:pStyle w:val="TAL"/>
              <w:rPr>
                <w:rFonts w:eastAsia="SimSun"/>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13C0893A" w14:textId="544BE62E" w:rsidR="008C528A" w:rsidRPr="007B4467" w:rsidRDefault="008C528A" w:rsidP="008C528A">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5D3409"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EA21F6C" w14:textId="77777777" w:rsidR="008C528A" w:rsidRPr="007B4467" w:rsidRDefault="008C528A" w:rsidP="008C528A">
            <w:pPr>
              <w:pStyle w:val="TAL"/>
              <w:rPr>
                <w:lang w:eastAsia="en-US"/>
              </w:rPr>
            </w:pPr>
          </w:p>
        </w:tc>
      </w:tr>
      <w:tr w:rsidR="008C528A" w:rsidRPr="007B4467" w14:paraId="238F27C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3490DF2" w14:textId="77777777" w:rsidR="008C528A" w:rsidRPr="007B4467" w:rsidRDefault="008C528A" w:rsidP="008C528A">
            <w:pPr>
              <w:pStyle w:val="TAC"/>
              <w:rPr>
                <w:rFonts w:eastAsia="SimSun"/>
                <w:lang w:eastAsia="zh-CN"/>
              </w:rPr>
            </w:pPr>
            <w:r w:rsidRPr="007B4467">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4A8CF69" w14:textId="77777777" w:rsidR="008C528A" w:rsidRPr="007B4467" w:rsidRDefault="008C528A" w:rsidP="008C528A">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B29C876" w14:textId="77777777" w:rsidR="008C528A" w:rsidRPr="007B4467" w:rsidRDefault="008C528A" w:rsidP="008C528A">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CFC1E20" w14:textId="77777777" w:rsidR="008C528A" w:rsidRPr="007B4467" w:rsidRDefault="008C528A" w:rsidP="008C528A">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1C817F" w14:textId="77777777" w:rsidR="008C528A" w:rsidRPr="007B4467" w:rsidRDefault="008C528A" w:rsidP="008C528A">
            <w:pPr>
              <w:pStyle w:val="TAL"/>
              <w:rPr>
                <w:b/>
                <w:i/>
              </w:rPr>
            </w:pPr>
            <w:r w:rsidRPr="007B4467">
              <w:rPr>
                <w:rFonts w:eastAsia="SimSun"/>
                <w:lang w:eastAsia="zh-CN"/>
              </w:rPr>
              <w:t>pc_</w:t>
            </w:r>
            <w:r w:rsidRPr="007B4467">
              <w:t>nr_CGI_Reporting_ENDC</w:t>
            </w:r>
          </w:p>
        </w:tc>
        <w:tc>
          <w:tcPr>
            <w:tcW w:w="714" w:type="dxa"/>
            <w:tcBorders>
              <w:top w:val="single" w:sz="4" w:space="0" w:color="auto"/>
              <w:left w:val="single" w:sz="4" w:space="0" w:color="auto"/>
              <w:bottom w:val="single" w:sz="4" w:space="0" w:color="auto"/>
              <w:right w:val="single" w:sz="4" w:space="0" w:color="auto"/>
            </w:tcBorders>
          </w:tcPr>
          <w:p w14:paraId="63A0D71A" w14:textId="77777777" w:rsidR="008C528A" w:rsidRPr="007B4467" w:rsidRDefault="008C528A" w:rsidP="008C528A">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68E4DA"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F2041F5" w14:textId="77777777" w:rsidR="008C528A" w:rsidRPr="007B4467" w:rsidRDefault="008C528A" w:rsidP="008C528A">
            <w:pPr>
              <w:pStyle w:val="TAL"/>
              <w:rPr>
                <w:lang w:eastAsia="en-US"/>
              </w:rPr>
            </w:pPr>
          </w:p>
        </w:tc>
      </w:tr>
      <w:tr w:rsidR="008C528A" w:rsidRPr="007B4467" w14:paraId="706287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5F5B39E" w14:textId="77777777" w:rsidR="008C528A" w:rsidRPr="007B4467" w:rsidRDefault="008C528A" w:rsidP="008C528A">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DF88252" w14:textId="77777777" w:rsidR="008C528A" w:rsidRPr="007B4467" w:rsidRDefault="008C528A" w:rsidP="008C528A">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1AC8065"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1C67F3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0BBA6D" w14:textId="77777777" w:rsidR="008C528A" w:rsidRPr="007B4467" w:rsidRDefault="008C528A" w:rsidP="008C528A">
            <w:pPr>
              <w:pStyle w:val="TAL"/>
              <w:rPr>
                <w:lang w:eastAsia="zh-CN"/>
              </w:rPr>
            </w:pPr>
            <w:r w:rsidRPr="007B4467">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7FB9FB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B318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318FB04" w14:textId="77777777" w:rsidR="008C528A" w:rsidRPr="007B4467" w:rsidRDefault="008C528A" w:rsidP="008C528A">
            <w:pPr>
              <w:pStyle w:val="TAL"/>
            </w:pPr>
          </w:p>
        </w:tc>
      </w:tr>
      <w:tr w:rsidR="008C528A" w:rsidRPr="007B4467" w14:paraId="056554F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EF6B718" w14:textId="77777777" w:rsidR="008C528A" w:rsidRPr="007B4467" w:rsidRDefault="008C528A" w:rsidP="008C528A">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9DAC4CC" w14:textId="77777777" w:rsidR="008C528A" w:rsidRPr="007B4467" w:rsidRDefault="008C528A" w:rsidP="008C528A">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8BC9EF9" w14:textId="77777777" w:rsidR="008C528A" w:rsidRPr="007B4467" w:rsidRDefault="008C528A" w:rsidP="008C528A">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72BA0A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FBE2917" w14:textId="77777777" w:rsidR="008C528A" w:rsidRPr="007B4467" w:rsidRDefault="008C528A" w:rsidP="008C528A">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D3B20B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62B94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6B172F" w14:textId="77777777" w:rsidR="008C528A" w:rsidRPr="007B4467" w:rsidRDefault="008C528A" w:rsidP="008C528A">
            <w:pPr>
              <w:pStyle w:val="TAL"/>
              <w:rPr>
                <w:lang w:eastAsia="zh-CN"/>
              </w:rPr>
            </w:pPr>
          </w:p>
        </w:tc>
      </w:tr>
      <w:tr w:rsidR="008C528A" w:rsidRPr="007B4467" w14:paraId="169F3BB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B798157" w14:textId="77777777" w:rsidR="008C528A" w:rsidRPr="007B4467" w:rsidRDefault="008C528A" w:rsidP="008C528A">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F63B8E1" w14:textId="77777777" w:rsidR="008C528A" w:rsidRPr="007B4467" w:rsidRDefault="008C528A" w:rsidP="008C528A">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B85426"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D81096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A53695A" w14:textId="77777777" w:rsidR="008C528A" w:rsidRPr="007B4467" w:rsidRDefault="008C528A" w:rsidP="008C528A">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CFD519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F50D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B3E0DAA" w14:textId="77777777" w:rsidR="008C528A" w:rsidRPr="007B4467" w:rsidRDefault="008C528A" w:rsidP="008C528A">
            <w:pPr>
              <w:pStyle w:val="TAL"/>
              <w:rPr>
                <w:lang w:eastAsia="zh-CN"/>
              </w:rPr>
            </w:pPr>
          </w:p>
        </w:tc>
      </w:tr>
      <w:tr w:rsidR="008C528A" w:rsidRPr="007B4467" w14:paraId="48CC3A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5C329E8" w14:textId="77777777" w:rsidR="008C528A" w:rsidRPr="007B4467" w:rsidRDefault="008C528A" w:rsidP="008C528A">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5B2B933B" w14:textId="77777777" w:rsidR="008C528A" w:rsidRPr="007B4467" w:rsidRDefault="008C528A" w:rsidP="008C528A">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1BC1248"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161173"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83295" w14:textId="77777777" w:rsidR="008C528A" w:rsidRPr="007B4467" w:rsidRDefault="008C528A" w:rsidP="008C528A">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3A954C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24FC5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F0ED4C" w14:textId="77777777" w:rsidR="008C528A" w:rsidRPr="007B4467" w:rsidRDefault="008C528A" w:rsidP="008C528A">
            <w:pPr>
              <w:pStyle w:val="TAL"/>
              <w:rPr>
                <w:lang w:eastAsia="zh-CN"/>
              </w:rPr>
            </w:pPr>
          </w:p>
        </w:tc>
      </w:tr>
      <w:tr w:rsidR="008C528A" w:rsidRPr="007B4467" w14:paraId="00F639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F5BB4C" w14:textId="77777777" w:rsidR="008C528A" w:rsidRPr="007B4467" w:rsidRDefault="008C528A" w:rsidP="008C528A">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1F489F" w14:textId="77777777" w:rsidR="008C528A" w:rsidRPr="007B4467" w:rsidRDefault="008C528A" w:rsidP="008C528A">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1D8D3"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57E10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61BE17" w14:textId="77777777" w:rsidR="008C528A" w:rsidRPr="007B4467" w:rsidRDefault="008C528A" w:rsidP="008C528A">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7C6305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8DFC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5EE45BC" w14:textId="77777777" w:rsidR="008C528A" w:rsidRPr="007B4467" w:rsidRDefault="008C528A" w:rsidP="008C528A">
            <w:pPr>
              <w:pStyle w:val="TAL"/>
              <w:rPr>
                <w:lang w:eastAsia="zh-CN"/>
              </w:rPr>
            </w:pPr>
          </w:p>
        </w:tc>
      </w:tr>
      <w:tr w:rsidR="008C528A" w:rsidRPr="007B4467" w14:paraId="7A38590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0F890CE" w14:textId="77777777" w:rsidR="008C528A" w:rsidRPr="007B4467" w:rsidRDefault="008C528A" w:rsidP="008C528A">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D7EED3" w14:textId="77777777" w:rsidR="008C528A" w:rsidRPr="007B4467" w:rsidRDefault="008C528A" w:rsidP="008C528A">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1FEA3"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6C2869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B2EEE1" w14:textId="77777777" w:rsidR="008C528A" w:rsidRPr="007B4467" w:rsidRDefault="008C528A" w:rsidP="008C528A">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E83104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13FB7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A1BF66" w14:textId="77777777" w:rsidR="008C528A" w:rsidRPr="007B4467" w:rsidRDefault="008C528A" w:rsidP="008C528A">
            <w:pPr>
              <w:pStyle w:val="TAL"/>
              <w:rPr>
                <w:lang w:eastAsia="zh-CN"/>
              </w:rPr>
            </w:pPr>
          </w:p>
        </w:tc>
      </w:tr>
      <w:tr w:rsidR="008C528A" w:rsidRPr="007B4467" w14:paraId="7892E9A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EBBA154" w14:textId="77777777" w:rsidR="008C528A" w:rsidRPr="007B4467" w:rsidRDefault="008C528A" w:rsidP="008C528A">
            <w:pPr>
              <w:pStyle w:val="TAC"/>
              <w:rPr>
                <w:lang w:eastAsia="zh-CN"/>
              </w:rPr>
            </w:pPr>
            <w:r w:rsidRPr="007B4467">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F28FA3E" w14:textId="77777777" w:rsidR="008C528A" w:rsidRPr="007B4467" w:rsidRDefault="008C528A" w:rsidP="008C528A">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14F77D"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673D85"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8AFD941" w14:textId="77777777" w:rsidR="008C528A" w:rsidRPr="007B4467" w:rsidRDefault="008C528A" w:rsidP="008C528A">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1D2E667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1D7A2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DE440B3" w14:textId="77777777" w:rsidR="008C528A" w:rsidRPr="007B4467" w:rsidRDefault="008C528A" w:rsidP="008C528A">
            <w:pPr>
              <w:pStyle w:val="TAL"/>
              <w:rPr>
                <w:lang w:eastAsia="zh-CN"/>
              </w:rPr>
            </w:pPr>
          </w:p>
        </w:tc>
      </w:tr>
      <w:tr w:rsidR="008C528A" w:rsidRPr="007B4467" w14:paraId="51AE218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1A37E2" w14:textId="77777777" w:rsidR="008C528A" w:rsidRPr="007B4467" w:rsidRDefault="008C528A" w:rsidP="008C528A">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3DEA3F5" w14:textId="77777777" w:rsidR="008C528A" w:rsidRPr="007B4467" w:rsidRDefault="008C528A" w:rsidP="008C528A">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44B317"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973EF6"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5759C2" w14:textId="77777777" w:rsidR="008C528A" w:rsidRPr="007B4467" w:rsidRDefault="008C528A" w:rsidP="008C528A">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241B1AA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DA54D5"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8F532E3" w14:textId="77777777" w:rsidR="008C528A" w:rsidRPr="007B4467" w:rsidRDefault="008C528A" w:rsidP="008C528A">
            <w:pPr>
              <w:pStyle w:val="TAL"/>
              <w:rPr>
                <w:lang w:eastAsia="zh-CN"/>
              </w:rPr>
            </w:pPr>
          </w:p>
        </w:tc>
      </w:tr>
      <w:tr w:rsidR="008C528A" w:rsidRPr="007B4467" w14:paraId="0D38DEF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04A1E6D" w14:textId="77777777" w:rsidR="008C528A" w:rsidRPr="007B4467" w:rsidRDefault="008C528A" w:rsidP="008C528A">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67E0D45" w14:textId="77777777" w:rsidR="008C528A" w:rsidRPr="007B4467" w:rsidRDefault="008C528A" w:rsidP="008C528A">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CCFE975"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F3BFBB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3500B1" w14:textId="77777777" w:rsidR="008C528A" w:rsidRPr="007B4467" w:rsidRDefault="008C528A" w:rsidP="008C528A">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682BE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6990E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E84F5A" w14:textId="77777777" w:rsidR="008C528A" w:rsidRPr="007B4467" w:rsidRDefault="008C528A" w:rsidP="008C528A">
            <w:pPr>
              <w:pStyle w:val="TAL"/>
              <w:rPr>
                <w:lang w:eastAsia="zh-CN"/>
              </w:rPr>
            </w:pPr>
          </w:p>
        </w:tc>
      </w:tr>
      <w:tr w:rsidR="008C528A" w:rsidRPr="007B4467" w14:paraId="082F46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9CEE7E6" w14:textId="77777777" w:rsidR="008C528A" w:rsidRPr="007B4467" w:rsidRDefault="008C528A" w:rsidP="008C528A">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1A33C8A" w14:textId="77777777" w:rsidR="008C528A" w:rsidRPr="007B4467" w:rsidRDefault="008C528A" w:rsidP="008C528A">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E56801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7D5CF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63F1FB" w14:textId="77777777" w:rsidR="008C528A" w:rsidRPr="007B4467" w:rsidRDefault="008C528A" w:rsidP="008C528A">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846EF0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501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5055234" w14:textId="77777777" w:rsidR="008C528A" w:rsidRPr="007B4467" w:rsidRDefault="008C528A" w:rsidP="008C528A">
            <w:pPr>
              <w:pStyle w:val="TAL"/>
              <w:rPr>
                <w:lang w:eastAsia="zh-CN"/>
              </w:rPr>
            </w:pPr>
          </w:p>
        </w:tc>
      </w:tr>
      <w:tr w:rsidR="008C528A" w:rsidRPr="007B4467" w14:paraId="67664D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C17248" w14:textId="77777777" w:rsidR="008C528A" w:rsidRPr="007B4467" w:rsidRDefault="008C528A" w:rsidP="008C528A">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049E8C1" w14:textId="77777777" w:rsidR="008C528A" w:rsidRPr="007B4467" w:rsidRDefault="008C528A" w:rsidP="008C528A">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E732195"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C396D"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404CE" w14:textId="77777777" w:rsidR="008C528A" w:rsidRPr="007B4467" w:rsidRDefault="008C528A" w:rsidP="008C528A">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4189367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C499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49F8962" w14:textId="77777777" w:rsidR="008C528A" w:rsidRPr="007B4467" w:rsidRDefault="008C528A" w:rsidP="008C528A">
            <w:pPr>
              <w:pStyle w:val="TAL"/>
              <w:rPr>
                <w:lang w:eastAsia="zh-CN"/>
              </w:rPr>
            </w:pPr>
          </w:p>
        </w:tc>
      </w:tr>
      <w:tr w:rsidR="008C528A" w:rsidRPr="007B4467" w14:paraId="17F3242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B99846" w14:textId="77777777" w:rsidR="008C528A" w:rsidRPr="007B4467" w:rsidRDefault="008C528A" w:rsidP="008C528A">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D1399E9" w14:textId="77777777" w:rsidR="008C528A" w:rsidRPr="007B4467" w:rsidRDefault="008C528A" w:rsidP="008C528A">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4044961"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7FB78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B06CBD" w14:textId="77777777" w:rsidR="008C528A" w:rsidRPr="007B4467" w:rsidRDefault="008C528A" w:rsidP="008C528A">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C487F6D"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609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7FABEB" w14:textId="77777777" w:rsidR="008C528A" w:rsidRPr="007B4467" w:rsidRDefault="008C528A" w:rsidP="008C528A">
            <w:pPr>
              <w:pStyle w:val="TAL"/>
              <w:rPr>
                <w:lang w:eastAsia="zh-CN"/>
              </w:rPr>
            </w:pPr>
          </w:p>
        </w:tc>
      </w:tr>
      <w:tr w:rsidR="008C528A" w:rsidRPr="007B4467" w14:paraId="0555053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5BE8E1C" w14:textId="77777777" w:rsidR="008C528A" w:rsidRPr="007B4467" w:rsidRDefault="008C528A" w:rsidP="008C528A">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A5EACE0" w14:textId="77777777" w:rsidR="008C528A" w:rsidRPr="007B4467" w:rsidRDefault="008C528A" w:rsidP="008C528A">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D1AEC02"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DCF261"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4B2B36" w14:textId="77777777" w:rsidR="008C528A" w:rsidRPr="007B4467" w:rsidRDefault="008C528A" w:rsidP="008C528A">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5C5846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4DEF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9BC157" w14:textId="77777777" w:rsidR="008C528A" w:rsidRPr="007B4467" w:rsidRDefault="008C528A" w:rsidP="008C528A">
            <w:pPr>
              <w:pStyle w:val="TAL"/>
              <w:rPr>
                <w:lang w:eastAsia="zh-CN"/>
              </w:rPr>
            </w:pPr>
          </w:p>
        </w:tc>
      </w:tr>
      <w:tr w:rsidR="008C528A" w:rsidRPr="007B4467" w14:paraId="743C5AC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B6DED0" w14:textId="77777777" w:rsidR="008C528A" w:rsidRPr="007B4467" w:rsidRDefault="008C528A" w:rsidP="008C528A">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78E8962" w14:textId="77777777" w:rsidR="008C528A" w:rsidRPr="007B4467" w:rsidRDefault="008C528A" w:rsidP="008C528A">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62395AC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5D616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26DD08F" w14:textId="77777777" w:rsidR="008C528A" w:rsidRPr="007B4467" w:rsidRDefault="008C528A" w:rsidP="008C528A">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9E6BD44"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F79FD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DBBAF2F" w14:textId="77777777" w:rsidR="008C528A" w:rsidRPr="007B4467" w:rsidRDefault="008C528A" w:rsidP="008C528A">
            <w:pPr>
              <w:pStyle w:val="TAL"/>
              <w:rPr>
                <w:lang w:eastAsia="zh-CN"/>
              </w:rPr>
            </w:pPr>
          </w:p>
        </w:tc>
      </w:tr>
      <w:tr w:rsidR="008C528A" w:rsidRPr="007B4467" w14:paraId="5577C9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A72EFFD" w14:textId="77777777" w:rsidR="008C528A" w:rsidRPr="007B4467" w:rsidRDefault="008C528A" w:rsidP="008C528A">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66D8E35" w14:textId="77777777" w:rsidR="008C528A" w:rsidRPr="007B4467" w:rsidRDefault="008C528A" w:rsidP="008C528A">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3F5642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10821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5B763C" w14:textId="77777777" w:rsidR="008C528A" w:rsidRPr="007B4467" w:rsidRDefault="008C528A" w:rsidP="008C528A">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BD3B96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BB96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852F64" w14:textId="77777777" w:rsidR="008C528A" w:rsidRPr="007B4467" w:rsidRDefault="008C528A" w:rsidP="008C528A">
            <w:pPr>
              <w:pStyle w:val="TAL"/>
              <w:rPr>
                <w:lang w:eastAsia="zh-CN"/>
              </w:rPr>
            </w:pPr>
          </w:p>
        </w:tc>
      </w:tr>
      <w:tr w:rsidR="008C528A" w:rsidRPr="007B4467" w14:paraId="1FB1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8A3E38" w14:textId="77777777" w:rsidR="008C528A" w:rsidRPr="007B4467" w:rsidRDefault="008C528A" w:rsidP="008C528A">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581E23B" w14:textId="77777777" w:rsidR="008C528A" w:rsidRPr="007B4467" w:rsidRDefault="008C528A" w:rsidP="008C528A">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2D0BCE4"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EB26E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4169D5" w14:textId="77777777" w:rsidR="008C528A" w:rsidRPr="007B4467" w:rsidRDefault="008C528A" w:rsidP="008C528A">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C85D40A"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45E4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425B35" w14:textId="77777777" w:rsidR="008C528A" w:rsidRPr="007B4467" w:rsidRDefault="008C528A" w:rsidP="008C528A">
            <w:pPr>
              <w:pStyle w:val="TAL"/>
              <w:rPr>
                <w:lang w:eastAsia="zh-CN"/>
              </w:rPr>
            </w:pPr>
          </w:p>
        </w:tc>
      </w:tr>
      <w:tr w:rsidR="008C528A" w:rsidRPr="007B4467" w14:paraId="21002D9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EC0933" w14:textId="77777777" w:rsidR="008C528A" w:rsidRPr="007B4467" w:rsidRDefault="008C528A" w:rsidP="008C528A">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1298E8C" w14:textId="77777777" w:rsidR="008C528A" w:rsidRPr="007B4467" w:rsidRDefault="008C528A" w:rsidP="008C528A">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24E3A0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13BAC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09D7D" w14:textId="77777777" w:rsidR="008C528A" w:rsidRPr="007B4467" w:rsidRDefault="008C528A" w:rsidP="008C528A">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AD69C4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7124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9C54BF7" w14:textId="77777777" w:rsidR="008C528A" w:rsidRPr="007B4467" w:rsidRDefault="008C528A" w:rsidP="008C528A">
            <w:pPr>
              <w:pStyle w:val="TAL"/>
              <w:rPr>
                <w:lang w:eastAsia="zh-CN"/>
              </w:rPr>
            </w:pPr>
          </w:p>
        </w:tc>
      </w:tr>
      <w:tr w:rsidR="008C528A" w:rsidRPr="007B4467" w14:paraId="028913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E16182" w14:textId="77777777" w:rsidR="008C528A" w:rsidRPr="007B4467" w:rsidRDefault="008C528A" w:rsidP="008C528A">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666A6E" w14:textId="77777777" w:rsidR="008C528A" w:rsidRPr="007B4467" w:rsidRDefault="008C528A" w:rsidP="008C528A">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F0DCC4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1F910"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9CA2AB" w14:textId="77777777" w:rsidR="008C528A" w:rsidRPr="007B4467" w:rsidRDefault="008C528A" w:rsidP="008C528A">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0195B6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D3693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4790A33" w14:textId="77777777" w:rsidR="008C528A" w:rsidRPr="007B4467" w:rsidRDefault="008C528A" w:rsidP="008C528A">
            <w:pPr>
              <w:pStyle w:val="TAL"/>
              <w:rPr>
                <w:lang w:eastAsia="zh-CN"/>
              </w:rPr>
            </w:pPr>
          </w:p>
        </w:tc>
      </w:tr>
      <w:tr w:rsidR="008C528A" w:rsidRPr="007B4467" w14:paraId="4008E3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FBD1E10" w14:textId="77777777" w:rsidR="008C528A" w:rsidRPr="007B4467" w:rsidRDefault="008C528A" w:rsidP="008C528A">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7537377C" w14:textId="77777777" w:rsidR="008C528A" w:rsidRPr="007B4467" w:rsidRDefault="008C528A" w:rsidP="008C528A">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6258819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6F525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B6DC6C" w14:textId="77777777" w:rsidR="008C528A" w:rsidRPr="007B4467" w:rsidRDefault="008C528A" w:rsidP="008C528A">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3F330F2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8FE92"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3AAF1BE" w14:textId="77777777" w:rsidR="008C528A" w:rsidRPr="007B4467" w:rsidRDefault="008C528A" w:rsidP="008C528A">
            <w:pPr>
              <w:pStyle w:val="TAL"/>
              <w:rPr>
                <w:lang w:eastAsia="zh-CN"/>
              </w:rPr>
            </w:pPr>
          </w:p>
        </w:tc>
      </w:tr>
      <w:tr w:rsidR="008C528A" w:rsidRPr="007B4467" w14:paraId="4DAFFEE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00DCC9F" w14:textId="77777777" w:rsidR="008C528A" w:rsidRPr="007B4467" w:rsidRDefault="008C528A" w:rsidP="008C528A">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C6FBF0A" w14:textId="77777777" w:rsidR="008C528A" w:rsidRPr="007B4467" w:rsidRDefault="008C528A" w:rsidP="008C528A">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6009CD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8E363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C24F04" w14:textId="77777777" w:rsidR="008C528A" w:rsidRPr="007B4467" w:rsidRDefault="008C528A" w:rsidP="008C528A">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B5E3C6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FD6C5"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1F0281" w14:textId="77777777" w:rsidR="008C528A" w:rsidRPr="007B4467" w:rsidRDefault="008C528A" w:rsidP="008C528A">
            <w:pPr>
              <w:pStyle w:val="TAL"/>
              <w:rPr>
                <w:lang w:eastAsia="zh-CN"/>
              </w:rPr>
            </w:pPr>
          </w:p>
        </w:tc>
      </w:tr>
      <w:tr w:rsidR="008C528A" w:rsidRPr="007B4467" w14:paraId="2E94A76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D1ECDB" w14:textId="77777777" w:rsidR="008C528A" w:rsidRPr="007B4467" w:rsidRDefault="008C528A" w:rsidP="008C528A">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77875B5" w14:textId="77777777" w:rsidR="008C528A" w:rsidRPr="007B4467" w:rsidRDefault="008C528A" w:rsidP="008C528A">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3488D2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5CCAD1"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D9B19" w14:textId="77777777" w:rsidR="008C528A" w:rsidRPr="007B4467" w:rsidRDefault="008C528A" w:rsidP="008C528A">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239412D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4304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FDDE485" w14:textId="77777777" w:rsidR="008C528A" w:rsidRPr="007B4467" w:rsidRDefault="008C528A" w:rsidP="008C528A">
            <w:pPr>
              <w:pStyle w:val="TAL"/>
              <w:rPr>
                <w:lang w:eastAsia="zh-CN"/>
              </w:rPr>
            </w:pPr>
          </w:p>
        </w:tc>
      </w:tr>
      <w:tr w:rsidR="008C528A" w:rsidRPr="007B4467" w14:paraId="1F4FB7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7E6BFCF" w14:textId="77777777" w:rsidR="008C528A" w:rsidRPr="007B4467" w:rsidRDefault="008C528A" w:rsidP="008C528A">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A59342E" w14:textId="77777777" w:rsidR="008C528A" w:rsidRPr="007B4467" w:rsidRDefault="008C528A" w:rsidP="008C528A">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B33833C"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3E42F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9B6049" w14:textId="77777777" w:rsidR="008C528A" w:rsidRPr="007B4467" w:rsidRDefault="008C528A" w:rsidP="008C528A">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68C99B9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31693"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65BEA7" w14:textId="77777777" w:rsidR="008C528A" w:rsidRPr="007B4467" w:rsidRDefault="008C528A" w:rsidP="008C528A">
            <w:pPr>
              <w:pStyle w:val="TAL"/>
              <w:rPr>
                <w:lang w:eastAsia="zh-CN"/>
              </w:rPr>
            </w:pPr>
          </w:p>
        </w:tc>
      </w:tr>
      <w:tr w:rsidR="008C528A" w:rsidRPr="007B4467" w14:paraId="2CE3779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03DAC1D" w14:textId="77777777" w:rsidR="008C528A" w:rsidRPr="007B4467" w:rsidRDefault="008C528A" w:rsidP="008C528A">
            <w:pPr>
              <w:pStyle w:val="TAC"/>
              <w:rPr>
                <w:lang w:eastAsia="zh-CN"/>
              </w:rPr>
            </w:pPr>
            <w:r w:rsidRPr="007B4467">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900BF9B" w14:textId="77777777" w:rsidR="008C528A" w:rsidRPr="007B4467" w:rsidRDefault="008C528A" w:rsidP="008C528A">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CC38CC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791A"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1BB21D" w14:textId="77777777" w:rsidR="008C528A" w:rsidRPr="007B4467" w:rsidRDefault="008C528A" w:rsidP="008C528A">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108CC9F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2C005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16B326" w14:textId="77777777" w:rsidR="008C528A" w:rsidRPr="007B4467" w:rsidRDefault="008C528A" w:rsidP="008C528A">
            <w:pPr>
              <w:pStyle w:val="TAL"/>
              <w:rPr>
                <w:lang w:eastAsia="zh-CN"/>
              </w:rPr>
            </w:pPr>
          </w:p>
        </w:tc>
      </w:tr>
      <w:tr w:rsidR="008C528A" w:rsidRPr="007B4467" w14:paraId="3A743E5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D6FE44D" w14:textId="77777777" w:rsidR="008C528A" w:rsidRPr="007B4467" w:rsidRDefault="008C528A" w:rsidP="008C528A">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38962EE5" w14:textId="77777777" w:rsidR="008C528A" w:rsidRPr="007B4467" w:rsidRDefault="008C528A" w:rsidP="008C528A">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491E79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FB633"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AD8AB0" w14:textId="77777777" w:rsidR="008C528A" w:rsidRPr="007B4467" w:rsidRDefault="008C528A" w:rsidP="008C528A">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10AE325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CE1A7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EDAC995" w14:textId="77777777" w:rsidR="008C528A" w:rsidRPr="007B4467" w:rsidRDefault="008C528A" w:rsidP="008C528A">
            <w:pPr>
              <w:pStyle w:val="TAL"/>
              <w:rPr>
                <w:lang w:eastAsia="zh-CN"/>
              </w:rPr>
            </w:pPr>
          </w:p>
        </w:tc>
      </w:tr>
      <w:tr w:rsidR="008C528A" w:rsidRPr="007B4467" w14:paraId="2447E0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89121C" w14:textId="77777777" w:rsidR="008C528A" w:rsidRPr="007B4467" w:rsidRDefault="008C528A" w:rsidP="008C528A">
            <w:pPr>
              <w:pStyle w:val="TAC"/>
              <w:rPr>
                <w:lang w:eastAsia="zh-CN"/>
              </w:rPr>
            </w:pPr>
            <w:r w:rsidRPr="007B4467">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D8888F9" w14:textId="77777777" w:rsidR="008C528A" w:rsidRPr="007B4467" w:rsidRDefault="008C528A" w:rsidP="008C528A">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9FB994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3934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9A4FE60" w14:textId="77777777" w:rsidR="008C528A" w:rsidRPr="007B4467" w:rsidRDefault="008C528A" w:rsidP="008C528A">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9BF99F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81901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8083A9" w14:textId="77777777" w:rsidR="008C528A" w:rsidRPr="007B4467" w:rsidRDefault="008C528A" w:rsidP="008C528A">
            <w:pPr>
              <w:pStyle w:val="TAL"/>
              <w:rPr>
                <w:lang w:eastAsia="zh-CN"/>
              </w:rPr>
            </w:pPr>
          </w:p>
        </w:tc>
      </w:tr>
      <w:tr w:rsidR="008C528A" w:rsidRPr="007B4467" w14:paraId="17AD666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46A73A3" w14:textId="77777777" w:rsidR="008C528A" w:rsidRPr="007B4467" w:rsidRDefault="008C528A" w:rsidP="008C528A">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E32129" w14:textId="77777777" w:rsidR="008C528A" w:rsidRPr="007B4467" w:rsidRDefault="008C528A" w:rsidP="008C528A">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BFFEE"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1625B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B2295D" w14:textId="77777777" w:rsidR="008C528A" w:rsidRPr="007B4467" w:rsidRDefault="008C528A" w:rsidP="008C528A">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FE991A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8493D8"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F28B4D0" w14:textId="77777777" w:rsidR="008C528A" w:rsidRPr="007B4467" w:rsidRDefault="008C528A" w:rsidP="008C528A">
            <w:pPr>
              <w:pStyle w:val="TAL"/>
              <w:rPr>
                <w:lang w:eastAsia="zh-CN"/>
              </w:rPr>
            </w:pPr>
          </w:p>
        </w:tc>
      </w:tr>
      <w:tr w:rsidR="008C528A" w:rsidRPr="007B4467" w14:paraId="18CCA0F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23E6B43" w14:textId="77777777" w:rsidR="008C528A" w:rsidRPr="007B4467" w:rsidRDefault="008C528A" w:rsidP="008C528A">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FA5CE1E" w14:textId="77777777" w:rsidR="008C528A" w:rsidRPr="007B4467" w:rsidRDefault="008C528A" w:rsidP="008C528A">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6E13A9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9105E6"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C22FF" w14:textId="77777777" w:rsidR="008C528A" w:rsidRPr="007B4467" w:rsidRDefault="008C528A" w:rsidP="008C528A">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FF74D5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E6E4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ABA5145" w14:textId="77777777" w:rsidR="008C528A" w:rsidRPr="007B4467" w:rsidRDefault="008C528A" w:rsidP="008C528A">
            <w:pPr>
              <w:pStyle w:val="TAL"/>
              <w:rPr>
                <w:lang w:eastAsia="zh-CN"/>
              </w:rPr>
            </w:pPr>
          </w:p>
        </w:tc>
      </w:tr>
      <w:tr w:rsidR="008C528A" w:rsidRPr="007B4467" w14:paraId="5B214EA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4879A6" w14:textId="77777777" w:rsidR="008C528A" w:rsidRPr="007B4467" w:rsidRDefault="008C528A" w:rsidP="008C528A">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606FC58C" w14:textId="77777777" w:rsidR="008C528A" w:rsidRPr="007B4467" w:rsidRDefault="008C528A" w:rsidP="008C528A">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AFA6998"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B1CEFA"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5E0FBB" w14:textId="77777777" w:rsidR="008C528A" w:rsidRPr="007B4467" w:rsidRDefault="008C528A" w:rsidP="008C528A">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7E8E5AA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81A0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14B26EE" w14:textId="77777777" w:rsidR="008C528A" w:rsidRPr="007B4467" w:rsidRDefault="008C528A" w:rsidP="008C528A">
            <w:pPr>
              <w:pStyle w:val="TAL"/>
              <w:rPr>
                <w:lang w:eastAsia="zh-CN"/>
              </w:rPr>
            </w:pPr>
          </w:p>
        </w:tc>
      </w:tr>
      <w:tr w:rsidR="008C528A" w:rsidRPr="007B4467" w14:paraId="0E7FC7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D24BFC" w14:textId="77777777" w:rsidR="008C528A" w:rsidRPr="007B4467" w:rsidRDefault="008C528A" w:rsidP="008C528A">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B9BFB0" w14:textId="77777777" w:rsidR="008C528A" w:rsidRPr="007B4467" w:rsidRDefault="008C528A" w:rsidP="008C528A">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5FBA52A"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C417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68E406" w14:textId="77777777" w:rsidR="008C528A" w:rsidRPr="007B4467" w:rsidRDefault="008C528A" w:rsidP="008C528A">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40099F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E6B4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806232A" w14:textId="77777777" w:rsidR="008C528A" w:rsidRPr="007B4467" w:rsidRDefault="008C528A" w:rsidP="008C528A">
            <w:pPr>
              <w:pStyle w:val="TAL"/>
              <w:rPr>
                <w:lang w:eastAsia="zh-CN"/>
              </w:rPr>
            </w:pPr>
          </w:p>
        </w:tc>
      </w:tr>
      <w:tr w:rsidR="008C528A" w:rsidRPr="007B4467" w14:paraId="2C85639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1D9FEE" w14:textId="77777777" w:rsidR="008C528A" w:rsidRPr="007B4467" w:rsidRDefault="008C528A" w:rsidP="008C528A">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68D4F3F" w14:textId="77777777" w:rsidR="008C528A" w:rsidRPr="007B4467" w:rsidRDefault="008C528A" w:rsidP="008C528A">
            <w:pPr>
              <w:pStyle w:val="TAL"/>
              <w:rPr>
                <w:rFonts w:cs="Arial"/>
                <w:bCs/>
                <w:iCs/>
                <w:szCs w:val="18"/>
              </w:rPr>
            </w:pPr>
            <w:r w:rsidRPr="007B4467">
              <w:t xml:space="preserve">Support </w:t>
            </w:r>
            <w:r w:rsidRPr="007B4467">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5D8F0" w14:textId="77777777" w:rsidR="008C528A" w:rsidRPr="007B4467" w:rsidRDefault="008C528A" w:rsidP="008C528A">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0039B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4B3FD99" w14:textId="77777777" w:rsidR="008C528A" w:rsidRPr="007B4467" w:rsidRDefault="008C528A" w:rsidP="008C528A">
            <w:pPr>
              <w:pStyle w:val="TAL"/>
              <w:rPr>
                <w:lang w:eastAsia="zh-CN"/>
              </w:rPr>
            </w:pPr>
            <w:r w:rsidRPr="007B4467">
              <w:rPr>
                <w:rFonts w:eastAsia="MS Mincho"/>
              </w:rPr>
              <w:t>pc_</w:t>
            </w:r>
            <w:r w:rsidRPr="007B4467">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7814ACAC" w14:textId="77777777" w:rsidR="008C528A" w:rsidRPr="007B4467" w:rsidRDefault="008C528A" w:rsidP="008C528A">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C31375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261F24" w14:textId="77777777" w:rsidR="008C528A" w:rsidRPr="007B4467" w:rsidRDefault="008C528A" w:rsidP="008C528A">
            <w:pPr>
              <w:pStyle w:val="TAL"/>
              <w:rPr>
                <w:lang w:eastAsia="zh-CN"/>
              </w:rPr>
            </w:pPr>
          </w:p>
        </w:tc>
      </w:tr>
      <w:tr w:rsidR="008C528A" w:rsidRPr="007B4467" w14:paraId="1D1572F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449BA6C" w14:textId="77777777" w:rsidR="008C528A" w:rsidRPr="007B4467" w:rsidRDefault="008C528A" w:rsidP="008C528A">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B8187AA" w14:textId="77777777" w:rsidR="008C528A" w:rsidRPr="007B4467" w:rsidRDefault="008C528A" w:rsidP="008C528A">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33E7B11"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04342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52D654" w14:textId="77777777" w:rsidR="008C528A" w:rsidRPr="007B4467" w:rsidRDefault="008C528A" w:rsidP="008C528A">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7F513AD" w14:textId="77777777" w:rsidR="008C528A" w:rsidRPr="007B4467" w:rsidRDefault="008C528A" w:rsidP="008C528A">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000D8C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88E066" w14:textId="77777777" w:rsidR="008C528A" w:rsidRPr="007B4467" w:rsidRDefault="008C528A" w:rsidP="008C528A">
            <w:pPr>
              <w:pStyle w:val="TAL"/>
              <w:rPr>
                <w:lang w:eastAsia="zh-CN"/>
              </w:rPr>
            </w:pPr>
            <w:r w:rsidRPr="007B4467">
              <w:rPr>
                <w:bCs/>
                <w:iCs/>
              </w:rPr>
              <w:t>If the UE supports this feature, the UE needs to report maxNumberResource-CSI-RS-RLM in its capability report. If the UE doesn’t support CSI-RS based RLM, it will not include this IE in its capability report.</w:t>
            </w:r>
          </w:p>
        </w:tc>
      </w:tr>
      <w:tr w:rsidR="008C528A" w:rsidRPr="007B4467" w14:paraId="351A28D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F053FE5" w14:textId="77777777" w:rsidR="008C528A" w:rsidRPr="007B4467"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770F8AD" w14:textId="77777777" w:rsidR="008C528A" w:rsidRPr="007B4467" w:rsidRDefault="008C528A" w:rsidP="008C528A">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400DF70"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889651" w14:textId="77777777" w:rsidR="008C528A" w:rsidRPr="007B4467" w:rsidRDefault="008C528A" w:rsidP="008C528A">
            <w:pPr>
              <w:keepNext/>
              <w:keepLines/>
              <w:overflowPunct/>
              <w:autoSpaceDE/>
              <w:autoSpaceDN/>
              <w:adjustRightInd/>
              <w:spacing w:after="0"/>
              <w:textAlignment w:val="auto"/>
              <w:rPr>
                <w:rFonts w:ascii="Arial" w:eastAsia="MS Mincho" w:hAnsi="Arial"/>
                <w:sz w:val="18"/>
                <w:lang w:eastAsia="en-US"/>
              </w:rPr>
            </w:pPr>
            <w:r w:rsidRPr="007B4467">
              <w:rPr>
                <w:rFonts w:ascii="Arial" w:eastAsia="MS Mincho" w:hAnsi="Arial"/>
                <w:sz w:val="18"/>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2FB77F8"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pc_CSI_RS_RLM_FR2</w:t>
            </w:r>
          </w:p>
        </w:tc>
        <w:tc>
          <w:tcPr>
            <w:tcW w:w="714" w:type="dxa"/>
            <w:tcBorders>
              <w:top w:val="single" w:sz="4" w:space="0" w:color="auto"/>
              <w:left w:val="single" w:sz="4" w:space="0" w:color="auto"/>
              <w:bottom w:val="single" w:sz="4" w:space="0" w:color="auto"/>
              <w:right w:val="single" w:sz="4" w:space="0" w:color="auto"/>
            </w:tcBorders>
          </w:tcPr>
          <w:p w14:paraId="74363710"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EB5613"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27" w:type="dxa"/>
            <w:tcBorders>
              <w:top w:val="single" w:sz="4" w:space="0" w:color="auto"/>
              <w:left w:val="single" w:sz="4" w:space="0" w:color="auto"/>
              <w:bottom w:val="single" w:sz="4" w:space="0" w:color="auto"/>
              <w:right w:val="single" w:sz="4" w:space="0" w:color="auto"/>
            </w:tcBorders>
          </w:tcPr>
          <w:p w14:paraId="0551FB16" w14:textId="77777777" w:rsidR="008C528A" w:rsidRPr="007B4467" w:rsidRDefault="008C528A" w:rsidP="008C528A">
            <w:pPr>
              <w:keepNext/>
              <w:keepLines/>
              <w:overflowPunct/>
              <w:autoSpaceDE/>
              <w:autoSpaceDN/>
              <w:adjustRightInd/>
              <w:spacing w:after="0"/>
              <w:textAlignment w:val="auto"/>
              <w:rPr>
                <w:rFonts w:ascii="Arial" w:eastAsia="SimSun" w:hAnsi="Arial"/>
                <w:bCs/>
                <w:iCs/>
                <w:sz w:val="18"/>
                <w:lang w:eastAsia="en-US"/>
              </w:rPr>
            </w:pPr>
            <w:r w:rsidRPr="007B4467">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8C528A" w:rsidRPr="007B4467" w14:paraId="50B9D06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E71869" w14:textId="77777777" w:rsidR="008C528A" w:rsidRPr="007B4467" w:rsidRDefault="008C528A" w:rsidP="008C528A">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EA048F6" w14:textId="77777777" w:rsidR="008C528A" w:rsidRPr="007B4467" w:rsidRDefault="008C528A" w:rsidP="008C528A">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161BF6E3" w14:textId="77777777" w:rsidR="008C528A" w:rsidRPr="007B4467" w:rsidRDefault="008C528A" w:rsidP="008C528A">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9DB1D2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5F983CE" w14:textId="77777777" w:rsidR="008C528A" w:rsidRPr="007B4467" w:rsidRDefault="008C528A" w:rsidP="008C528A">
            <w:pPr>
              <w:pStyle w:val="TAL"/>
            </w:pPr>
            <w:r w:rsidRPr="007B4467">
              <w:t>pc_RS_SINR_MeasEUTRA</w:t>
            </w:r>
          </w:p>
        </w:tc>
        <w:tc>
          <w:tcPr>
            <w:tcW w:w="714" w:type="dxa"/>
            <w:tcBorders>
              <w:top w:val="single" w:sz="4" w:space="0" w:color="auto"/>
              <w:left w:val="single" w:sz="4" w:space="0" w:color="auto"/>
              <w:bottom w:val="single" w:sz="4" w:space="0" w:color="auto"/>
              <w:right w:val="single" w:sz="4" w:space="0" w:color="auto"/>
            </w:tcBorders>
          </w:tcPr>
          <w:p w14:paraId="0042699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A04DA"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CF8D2BF" w14:textId="77777777" w:rsidR="008C528A" w:rsidRPr="007B4467" w:rsidRDefault="008C528A" w:rsidP="008C528A">
            <w:pPr>
              <w:pStyle w:val="TAL"/>
              <w:rPr>
                <w:bCs/>
                <w:iCs/>
              </w:rPr>
            </w:pPr>
          </w:p>
        </w:tc>
      </w:tr>
      <w:tr w:rsidR="008C528A" w:rsidRPr="007B4467" w14:paraId="21FAD1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7C8B09" w14:textId="77777777" w:rsidR="008C528A" w:rsidRPr="007B4467" w:rsidRDefault="008C528A" w:rsidP="008C528A">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BEE91AA" w14:textId="14BA54AA" w:rsidR="008C528A" w:rsidRPr="007B4467" w:rsidRDefault="008C528A" w:rsidP="008C528A">
            <w:pPr>
              <w:pStyle w:val="TAL"/>
              <w:rPr>
                <w:rFonts w:eastAsia="MS PGothic"/>
              </w:rPr>
            </w:pPr>
            <w:r w:rsidRPr="007B4467">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6A5705D7"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87F63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CEE5A" w14:textId="77777777" w:rsidR="008C528A" w:rsidRPr="007B4467" w:rsidRDefault="008C528A" w:rsidP="008C528A">
            <w:pPr>
              <w:pStyle w:val="TAL"/>
            </w:pPr>
            <w:r w:rsidRPr="007B4467">
              <w:t>pc_SFTD_MeasPSCell_MRDC_FDD</w:t>
            </w:r>
          </w:p>
        </w:tc>
        <w:tc>
          <w:tcPr>
            <w:tcW w:w="714" w:type="dxa"/>
            <w:tcBorders>
              <w:top w:val="single" w:sz="4" w:space="0" w:color="auto"/>
              <w:left w:val="single" w:sz="4" w:space="0" w:color="auto"/>
              <w:bottom w:val="single" w:sz="4" w:space="0" w:color="auto"/>
              <w:right w:val="single" w:sz="4" w:space="0" w:color="auto"/>
            </w:tcBorders>
          </w:tcPr>
          <w:p w14:paraId="7350B4C7"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343E6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14C2A2D" w14:textId="77777777" w:rsidR="008C528A" w:rsidRPr="007B4467" w:rsidRDefault="008C528A" w:rsidP="008C528A">
            <w:pPr>
              <w:pStyle w:val="TAL"/>
              <w:rPr>
                <w:bCs/>
                <w:iCs/>
              </w:rPr>
            </w:pPr>
            <w:r w:rsidRPr="007B4467">
              <w:rPr>
                <w:bCs/>
                <w:iCs/>
              </w:rPr>
              <w:t>The SFTD measurement support should be indicated in MRDC capabilities for EN-DC. The support needs to be declared for FDD and TDD separately</w:t>
            </w:r>
          </w:p>
        </w:tc>
      </w:tr>
      <w:tr w:rsidR="008C528A" w:rsidRPr="007B4467" w14:paraId="710BEBB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550356" w14:textId="77777777" w:rsidR="008C528A" w:rsidRPr="007B4467" w:rsidRDefault="008C528A" w:rsidP="008C528A">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E6DCC97" w14:textId="0B18F7C0" w:rsidR="008C528A" w:rsidRPr="007B4467" w:rsidRDefault="008C528A" w:rsidP="008C528A">
            <w:pPr>
              <w:pStyle w:val="TAL"/>
              <w:rPr>
                <w:rFonts w:eastAsia="MS PGothic"/>
              </w:rPr>
            </w:pPr>
            <w:r w:rsidRPr="007B4467">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4E883C"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CD354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B8273BB" w14:textId="77777777" w:rsidR="008C528A" w:rsidRPr="007B4467" w:rsidRDefault="008C528A" w:rsidP="008C528A">
            <w:pPr>
              <w:pStyle w:val="TAL"/>
            </w:pPr>
            <w:r w:rsidRPr="007B4467">
              <w:t>pc_SFTD_MeasPSCell_MRDC_TDD</w:t>
            </w:r>
          </w:p>
        </w:tc>
        <w:tc>
          <w:tcPr>
            <w:tcW w:w="714" w:type="dxa"/>
            <w:tcBorders>
              <w:top w:val="single" w:sz="4" w:space="0" w:color="auto"/>
              <w:left w:val="single" w:sz="4" w:space="0" w:color="auto"/>
              <w:bottom w:val="single" w:sz="4" w:space="0" w:color="auto"/>
              <w:right w:val="single" w:sz="4" w:space="0" w:color="auto"/>
            </w:tcBorders>
          </w:tcPr>
          <w:p w14:paraId="069EC5F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C95E1"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AE9EB9" w14:textId="77777777" w:rsidR="008C528A" w:rsidRPr="007B4467" w:rsidRDefault="008C528A" w:rsidP="008C528A">
            <w:pPr>
              <w:pStyle w:val="TAL"/>
              <w:rPr>
                <w:bCs/>
                <w:iCs/>
              </w:rPr>
            </w:pPr>
            <w:r w:rsidRPr="007B4467">
              <w:rPr>
                <w:bCs/>
                <w:iCs/>
              </w:rPr>
              <w:t>The SFTD measurement support should be indicated in MRDC capabilities for EN-DC. The support needs to be declared for FDD and TDD separately</w:t>
            </w:r>
          </w:p>
        </w:tc>
      </w:tr>
      <w:tr w:rsidR="008C528A" w:rsidRPr="007B4467" w14:paraId="2D0CE55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C13184" w14:textId="213DE77F" w:rsidR="008C528A" w:rsidRPr="007B4467" w:rsidRDefault="008C528A" w:rsidP="008C528A">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09955386" w14:textId="77777777" w:rsidR="008C528A" w:rsidRPr="007B4467" w:rsidRDefault="008C528A" w:rsidP="008C528A">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B1E27E" w14:textId="77777777" w:rsidR="008C528A" w:rsidRPr="007B4467" w:rsidRDefault="008C528A" w:rsidP="008C528A">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034AD910" w14:textId="77777777" w:rsidR="008C528A" w:rsidRPr="007B4467" w:rsidRDefault="008C528A" w:rsidP="008C528A">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6975F3C1" w14:textId="39338281" w:rsidR="008C528A" w:rsidRPr="007B4467" w:rsidRDefault="008C528A" w:rsidP="008C528A">
            <w:pPr>
              <w:pStyle w:val="TAL"/>
            </w:pPr>
            <w:r w:rsidRPr="007B4467">
              <w:t>pc_Relaxed_Measurement</w:t>
            </w:r>
          </w:p>
        </w:tc>
        <w:tc>
          <w:tcPr>
            <w:tcW w:w="714" w:type="dxa"/>
            <w:tcBorders>
              <w:top w:val="single" w:sz="4" w:space="0" w:color="auto"/>
              <w:left w:val="single" w:sz="4" w:space="0" w:color="auto"/>
              <w:bottom w:val="single" w:sz="4" w:space="0" w:color="auto"/>
              <w:right w:val="single" w:sz="4" w:space="0" w:color="auto"/>
            </w:tcBorders>
          </w:tcPr>
          <w:p w14:paraId="6D15351D" w14:textId="77777777" w:rsidR="008C528A" w:rsidRPr="007B4467" w:rsidRDefault="008C528A" w:rsidP="008C528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A38FF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AD80A38" w14:textId="77777777" w:rsidR="008C528A" w:rsidRPr="007B4467" w:rsidRDefault="008C528A" w:rsidP="008C528A">
            <w:pPr>
              <w:pStyle w:val="TAL"/>
              <w:rPr>
                <w:bCs/>
                <w:iCs/>
              </w:rPr>
            </w:pPr>
          </w:p>
        </w:tc>
      </w:tr>
      <w:tr w:rsidR="008C528A" w:rsidRPr="007B4467" w14:paraId="72209C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B03F6F" w14:textId="5F955FB4" w:rsidR="008C528A" w:rsidRPr="007B4467" w:rsidRDefault="008C528A" w:rsidP="008C528A">
            <w:pPr>
              <w:pStyle w:val="TAC"/>
              <w:rPr>
                <w:lang w:eastAsia="zh-CN"/>
              </w:rPr>
            </w:pPr>
            <w:r w:rsidRPr="007B4467">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2F7E5340" w14:textId="77777777" w:rsidR="008C528A" w:rsidRPr="007B4467" w:rsidRDefault="008C528A" w:rsidP="008C528A">
            <w:pPr>
              <w:pStyle w:val="TAL"/>
              <w:rPr>
                <w:rFonts w:eastAsia="MS PGothic"/>
              </w:rPr>
            </w:pPr>
            <w:r w:rsidRPr="007B4467">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1C4C947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E9823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36172E" w14:textId="77777777" w:rsidR="008C528A" w:rsidRPr="007B4467" w:rsidRDefault="008C528A" w:rsidP="008C528A">
            <w:pPr>
              <w:pStyle w:val="TAL"/>
              <w:rPr>
                <w:lang w:eastAsia="zh-CN"/>
              </w:rPr>
            </w:pPr>
            <w:r w:rsidRPr="007B4467">
              <w:rPr>
                <w:lang w:eastAsia="zh-CN"/>
              </w:rPr>
              <w:t>pc_</w:t>
            </w:r>
            <w:r w:rsidRPr="007B4467">
              <w:t>SFTD_</w:t>
            </w:r>
            <w:r w:rsidRPr="007B4467">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0B24225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4558C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6B1AC9" w14:textId="77777777" w:rsidR="008C528A" w:rsidRPr="007B4467" w:rsidRDefault="008C528A" w:rsidP="008C528A">
            <w:pPr>
              <w:pStyle w:val="TAL"/>
              <w:rPr>
                <w:bCs/>
                <w:iCs/>
              </w:rPr>
            </w:pPr>
            <w:r w:rsidRPr="007B4467">
              <w:rPr>
                <w:bCs/>
                <w:iCs/>
              </w:rPr>
              <w:t>The support needs to be declared for FDD and TDD separately</w:t>
            </w:r>
          </w:p>
          <w:p w14:paraId="6EEF8B13" w14:textId="77777777" w:rsidR="008C528A" w:rsidRPr="007B4467" w:rsidRDefault="008C528A" w:rsidP="008C528A">
            <w:pPr>
              <w:pStyle w:val="TAL"/>
              <w:rPr>
                <w:bCs/>
                <w:iCs/>
              </w:rPr>
            </w:pPr>
          </w:p>
          <w:p w14:paraId="76B7540E" w14:textId="77777777" w:rsidR="008C528A" w:rsidRPr="007B4467" w:rsidRDefault="008C528A" w:rsidP="008C528A">
            <w:pPr>
              <w:pStyle w:val="TAL"/>
              <w:rPr>
                <w:bCs/>
                <w:iCs/>
              </w:rPr>
            </w:pPr>
            <w:r w:rsidRPr="007B4467">
              <w:rPr>
                <w:bCs/>
                <w:iCs/>
              </w:rPr>
              <w:t>The SFTD measurement support can only be indicated in MRDC capabilities for EN-DC</w:t>
            </w:r>
          </w:p>
        </w:tc>
      </w:tr>
      <w:tr w:rsidR="008C528A" w:rsidRPr="007B4467" w14:paraId="7DC754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2232EC" w14:textId="15EDEB3F" w:rsidR="008C528A" w:rsidRPr="007B4467" w:rsidRDefault="008C528A" w:rsidP="008C528A">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3086B05" w14:textId="77777777" w:rsidR="008C528A" w:rsidRPr="007B4467" w:rsidRDefault="008C528A" w:rsidP="008C528A">
            <w:pPr>
              <w:pStyle w:val="TAL"/>
              <w:rPr>
                <w:rFonts w:eastAsia="MS PGothic"/>
              </w:rPr>
            </w:pPr>
            <w:r w:rsidRPr="007B4467">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FE45C7"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C7CE8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4A8C05" w14:textId="77777777" w:rsidR="008C528A" w:rsidRPr="007B4467" w:rsidRDefault="008C528A" w:rsidP="008C528A">
            <w:pPr>
              <w:pStyle w:val="TAL"/>
            </w:pPr>
            <w:r w:rsidRPr="007B4467">
              <w:rPr>
                <w:lang w:eastAsia="zh-CN"/>
              </w:rPr>
              <w:t>pc_</w:t>
            </w:r>
            <w:r w:rsidRPr="007B4467">
              <w:t>SFTD_</w:t>
            </w:r>
            <w:r w:rsidRPr="007B4467">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03EA958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7628B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505C150" w14:textId="77777777" w:rsidR="008C528A" w:rsidRPr="007B4467" w:rsidRDefault="008C528A" w:rsidP="008C528A">
            <w:pPr>
              <w:pStyle w:val="TAL"/>
              <w:rPr>
                <w:bCs/>
                <w:iCs/>
              </w:rPr>
            </w:pPr>
            <w:r w:rsidRPr="007B4467">
              <w:rPr>
                <w:bCs/>
                <w:iCs/>
              </w:rPr>
              <w:t>The support needs to be declared for FDD and TDD separately</w:t>
            </w:r>
          </w:p>
          <w:p w14:paraId="68D5EE0E" w14:textId="77777777" w:rsidR="008C528A" w:rsidRPr="007B4467" w:rsidRDefault="008C528A" w:rsidP="008C528A">
            <w:pPr>
              <w:pStyle w:val="TAL"/>
              <w:rPr>
                <w:bCs/>
                <w:iCs/>
              </w:rPr>
            </w:pPr>
          </w:p>
          <w:p w14:paraId="721A80AD" w14:textId="77777777" w:rsidR="008C528A" w:rsidRPr="007B4467" w:rsidRDefault="008C528A" w:rsidP="008C528A">
            <w:pPr>
              <w:pStyle w:val="TAL"/>
              <w:rPr>
                <w:bCs/>
                <w:iCs/>
              </w:rPr>
            </w:pPr>
            <w:r w:rsidRPr="007B4467">
              <w:rPr>
                <w:bCs/>
                <w:iCs/>
              </w:rPr>
              <w:t>The SFTD measurement support can only be indicated in MRDC capabilities for EN-DC</w:t>
            </w:r>
          </w:p>
        </w:tc>
      </w:tr>
      <w:tr w:rsidR="008C528A" w:rsidRPr="007B4467" w14:paraId="60CB14B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30C075F" w14:textId="713D07C3" w:rsidR="008C528A" w:rsidRPr="007B4467" w:rsidRDefault="008C528A" w:rsidP="008C528A">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5F83A073" w14:textId="77777777" w:rsidR="008C528A" w:rsidRPr="007B4467" w:rsidRDefault="008C528A" w:rsidP="008C528A">
            <w:pPr>
              <w:pStyle w:val="TAL"/>
              <w:rPr>
                <w:rFonts w:eastAsia="MS PGothic"/>
              </w:rPr>
            </w:pPr>
            <w:r w:rsidRPr="007B4467">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AF4CE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26B7D9"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67EFED" w14:textId="77777777" w:rsidR="008C528A" w:rsidRPr="007B4467" w:rsidRDefault="008C528A" w:rsidP="008C528A">
            <w:pPr>
              <w:pStyle w:val="TAL"/>
              <w:rPr>
                <w:lang w:eastAsia="zh-CN"/>
              </w:rPr>
            </w:pPr>
            <w:r w:rsidRPr="007B4467">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96C26C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74A73"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98FE82F" w14:textId="77777777" w:rsidR="008C528A" w:rsidRPr="007B4467" w:rsidRDefault="008C528A" w:rsidP="008C528A">
            <w:pPr>
              <w:pStyle w:val="TAL"/>
              <w:rPr>
                <w:bCs/>
                <w:iCs/>
              </w:rPr>
            </w:pPr>
            <w:r w:rsidRPr="007B4467">
              <w:rPr>
                <w:bCs/>
                <w:iCs/>
              </w:rPr>
              <w:t>The support needs to be declared for FDD and TDD separately</w:t>
            </w:r>
          </w:p>
        </w:tc>
      </w:tr>
      <w:tr w:rsidR="008C528A" w:rsidRPr="007B4467" w14:paraId="0D39356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9E66873" w14:textId="6DA8CF0C" w:rsidR="008C528A" w:rsidRPr="007B4467" w:rsidRDefault="008C528A" w:rsidP="008C528A">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741F7EB" w14:textId="77777777" w:rsidR="008C528A" w:rsidRPr="007B4467" w:rsidRDefault="008C528A" w:rsidP="008C528A">
            <w:pPr>
              <w:pStyle w:val="TAL"/>
              <w:rPr>
                <w:rFonts w:eastAsia="MS PGothic"/>
              </w:rPr>
            </w:pPr>
            <w:r w:rsidRPr="007B4467">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8D0BAA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96638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75F6DB" w14:textId="77777777" w:rsidR="008C528A" w:rsidRPr="007B4467" w:rsidRDefault="008C528A" w:rsidP="008C528A">
            <w:pPr>
              <w:pStyle w:val="TAL"/>
              <w:rPr>
                <w:lang w:eastAsia="zh-CN"/>
              </w:rPr>
            </w:pPr>
            <w:r w:rsidRPr="007B4467">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368C193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AFE471"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DB82E3" w14:textId="77777777" w:rsidR="008C528A" w:rsidRPr="007B4467" w:rsidRDefault="008C528A" w:rsidP="008C528A">
            <w:pPr>
              <w:pStyle w:val="TAL"/>
              <w:rPr>
                <w:bCs/>
                <w:iCs/>
              </w:rPr>
            </w:pPr>
            <w:r w:rsidRPr="007B4467">
              <w:rPr>
                <w:bCs/>
                <w:iCs/>
              </w:rPr>
              <w:t>The support needs to be declared for FDD and TDD separately</w:t>
            </w:r>
          </w:p>
        </w:tc>
      </w:tr>
      <w:tr w:rsidR="008C528A" w:rsidRPr="007B4467" w14:paraId="2218610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C187E7" w14:textId="4D5EA6AD" w:rsidR="008C528A" w:rsidRPr="007B4467" w:rsidRDefault="008C528A" w:rsidP="008C528A">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9879591" w14:textId="77777777" w:rsidR="008C528A" w:rsidRPr="007B4467" w:rsidRDefault="008C528A" w:rsidP="008C528A">
            <w:pPr>
              <w:pStyle w:val="TAL"/>
              <w:rPr>
                <w:rFonts w:eastAsia="MS PGothic"/>
              </w:rPr>
            </w:pPr>
            <w:r w:rsidRPr="007B4467">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51819DB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8B43B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B2FC49" w14:textId="77777777" w:rsidR="008C528A" w:rsidRPr="007B4467" w:rsidRDefault="008C528A" w:rsidP="008C528A">
            <w:pPr>
              <w:pStyle w:val="TAL"/>
              <w:rPr>
                <w:lang w:eastAsia="zh-CN"/>
              </w:rPr>
            </w:pPr>
            <w:r w:rsidRPr="007B4467">
              <w:t>pc_SFTD_MeasPSCell_NRDC_FDD</w:t>
            </w:r>
          </w:p>
        </w:tc>
        <w:tc>
          <w:tcPr>
            <w:tcW w:w="714" w:type="dxa"/>
            <w:tcBorders>
              <w:top w:val="single" w:sz="4" w:space="0" w:color="auto"/>
              <w:left w:val="single" w:sz="4" w:space="0" w:color="auto"/>
              <w:bottom w:val="single" w:sz="4" w:space="0" w:color="auto"/>
              <w:right w:val="single" w:sz="4" w:space="0" w:color="auto"/>
            </w:tcBorders>
          </w:tcPr>
          <w:p w14:paraId="768546C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8F3F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B53DFF" w14:textId="77777777" w:rsidR="008C528A" w:rsidRPr="007B4467" w:rsidRDefault="008C528A" w:rsidP="008C528A">
            <w:pPr>
              <w:pStyle w:val="TAL"/>
              <w:rPr>
                <w:bCs/>
                <w:iCs/>
              </w:rPr>
            </w:pPr>
            <w:r w:rsidRPr="007B4467">
              <w:rPr>
                <w:bCs/>
                <w:iCs/>
              </w:rPr>
              <w:t xml:space="preserve">The SFTD measurement support should be indicated in </w:t>
            </w:r>
            <w:r w:rsidRPr="007B4467">
              <w:t>UE-NR-Capability</w:t>
            </w:r>
          </w:p>
        </w:tc>
      </w:tr>
      <w:tr w:rsidR="008C528A" w:rsidRPr="007B4467" w14:paraId="0183761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C4F8AC9" w14:textId="6C7D5E48" w:rsidR="008C528A" w:rsidRPr="007B4467" w:rsidRDefault="008C528A" w:rsidP="008C528A">
            <w:pPr>
              <w:pStyle w:val="TAC"/>
              <w:rPr>
                <w:lang w:eastAsia="zh-CN"/>
              </w:rPr>
            </w:pPr>
            <w:r w:rsidRPr="007B4467">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28C05CE" w14:textId="77777777" w:rsidR="008C528A" w:rsidRPr="007B4467" w:rsidRDefault="008C528A" w:rsidP="008C528A">
            <w:pPr>
              <w:pStyle w:val="TAL"/>
              <w:rPr>
                <w:rFonts w:eastAsia="MS PGothic"/>
              </w:rPr>
            </w:pPr>
            <w:r w:rsidRPr="007B4467">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40C77FE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83D455"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7598EC" w14:textId="77777777" w:rsidR="008C528A" w:rsidRPr="007B4467" w:rsidRDefault="008C528A" w:rsidP="008C528A">
            <w:pPr>
              <w:pStyle w:val="TAL"/>
            </w:pPr>
            <w:r w:rsidRPr="007B4467">
              <w:t>pc_SFTD_MeasPSCell_NRDC_TDD</w:t>
            </w:r>
          </w:p>
        </w:tc>
        <w:tc>
          <w:tcPr>
            <w:tcW w:w="714" w:type="dxa"/>
            <w:tcBorders>
              <w:top w:val="single" w:sz="4" w:space="0" w:color="auto"/>
              <w:left w:val="single" w:sz="4" w:space="0" w:color="auto"/>
              <w:bottom w:val="single" w:sz="4" w:space="0" w:color="auto"/>
              <w:right w:val="single" w:sz="4" w:space="0" w:color="auto"/>
            </w:tcBorders>
          </w:tcPr>
          <w:p w14:paraId="6678599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2F1F8"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D97C54" w14:textId="77777777" w:rsidR="008C528A" w:rsidRPr="007B4467" w:rsidRDefault="008C528A" w:rsidP="008C528A">
            <w:pPr>
              <w:pStyle w:val="TAL"/>
              <w:rPr>
                <w:bCs/>
                <w:iCs/>
              </w:rPr>
            </w:pPr>
            <w:r w:rsidRPr="007B4467">
              <w:rPr>
                <w:bCs/>
                <w:iCs/>
              </w:rPr>
              <w:t xml:space="preserve">The SFTD measurement support should be indicated in </w:t>
            </w:r>
            <w:r w:rsidRPr="007B4467">
              <w:t>UE-NR-Capability</w:t>
            </w:r>
          </w:p>
        </w:tc>
      </w:tr>
      <w:tr w:rsidR="008C528A" w:rsidRPr="007B4467" w14:paraId="39E5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D293E6" w14:textId="0E3D7EF0" w:rsidR="008C528A" w:rsidRPr="007B4467" w:rsidRDefault="008C528A" w:rsidP="008C528A">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808705" w14:textId="0956D400" w:rsidR="008C528A" w:rsidRPr="007B4467" w:rsidRDefault="008C528A" w:rsidP="008C528A">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CC89896" w14:textId="3625C685"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926B83" w14:textId="623DB5B4"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A336332" w14:textId="7470AEFA" w:rsidR="008C528A" w:rsidRPr="007B4467" w:rsidRDefault="008C528A" w:rsidP="008C528A">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0715081" w14:textId="21F59EF0"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A287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A5E977A" w14:textId="77777777" w:rsidR="008C528A" w:rsidRPr="007B4467" w:rsidRDefault="008C528A" w:rsidP="008C528A">
            <w:pPr>
              <w:pStyle w:val="TAL"/>
              <w:rPr>
                <w:bCs/>
                <w:iCs/>
              </w:rPr>
            </w:pPr>
          </w:p>
        </w:tc>
      </w:tr>
      <w:tr w:rsidR="008C528A" w:rsidRPr="007B4467" w14:paraId="46CD8B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540988" w14:textId="11F39F8F" w:rsidR="008C528A" w:rsidRPr="007B4467" w:rsidRDefault="008C528A" w:rsidP="008C528A">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9FE9899" w14:textId="77777777" w:rsidR="008C528A" w:rsidRPr="007B4467" w:rsidRDefault="008C528A" w:rsidP="008C528A">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730F888"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BB2FC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25C6BB" w14:textId="77777777" w:rsidR="008C528A" w:rsidRPr="007B4467" w:rsidRDefault="008C528A" w:rsidP="008C528A">
            <w:pPr>
              <w:pStyle w:val="TAL"/>
            </w:pPr>
            <w:r w:rsidRPr="007B4467">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7845C60D" w14:textId="77777777" w:rsidR="008C528A" w:rsidRPr="007B4467" w:rsidRDefault="008C528A" w:rsidP="008C528A">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7CBE3E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3F3B0AC" w14:textId="77777777" w:rsidR="008C528A" w:rsidRPr="007B4467" w:rsidRDefault="008C528A" w:rsidP="008C528A">
            <w:pPr>
              <w:pStyle w:val="TAL"/>
              <w:rPr>
                <w:bCs/>
                <w:iCs/>
              </w:rPr>
            </w:pPr>
          </w:p>
        </w:tc>
      </w:tr>
      <w:tr w:rsidR="008C528A" w:rsidRPr="007B4467" w14:paraId="7A5DC7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25652F1" w14:textId="77BB649E" w:rsidR="008C528A" w:rsidRPr="007B4467" w:rsidRDefault="008C528A" w:rsidP="008C528A">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34B8B70D" w14:textId="77777777" w:rsidR="008C528A" w:rsidRPr="007B4467" w:rsidRDefault="008C528A" w:rsidP="008C528A">
            <w:pPr>
              <w:pStyle w:val="TAL"/>
            </w:pPr>
            <w:r w:rsidRPr="007B4467">
              <w:t xml:space="preserve">Support configuration of NR SSB measurements in RRC_IDLE/RRC_INACTIVE and reporting of the corresponding results upon network request as specified in TS </w:t>
            </w:r>
            <w:bookmarkStart w:id="1038" w:name="OLE_LINK337"/>
            <w:r w:rsidRPr="007B4467">
              <w:t>38.331</w:t>
            </w:r>
            <w:bookmarkEnd w:id="1038"/>
            <w:r w:rsidRPr="007B4467">
              <w:t xml:space="preserve"> [9]</w:t>
            </w:r>
          </w:p>
        </w:tc>
        <w:tc>
          <w:tcPr>
            <w:tcW w:w="1196" w:type="dxa"/>
            <w:tcBorders>
              <w:top w:val="single" w:sz="6" w:space="0" w:color="auto"/>
              <w:left w:val="single" w:sz="6" w:space="0" w:color="auto"/>
              <w:bottom w:val="single" w:sz="6" w:space="0" w:color="auto"/>
              <w:right w:val="single" w:sz="4" w:space="0" w:color="auto"/>
            </w:tcBorders>
          </w:tcPr>
          <w:p w14:paraId="2D533CD9"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237A" w14:textId="77777777"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327E693" w14:textId="77777777" w:rsidR="008C528A" w:rsidRPr="007B4467" w:rsidRDefault="008C528A" w:rsidP="008C528A">
            <w:pPr>
              <w:pStyle w:val="TAL"/>
            </w:pPr>
            <w:r w:rsidRPr="007B4467">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2CC5549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4A1D3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50807C" w14:textId="77777777" w:rsidR="008C528A" w:rsidRPr="007B4467" w:rsidRDefault="008C528A" w:rsidP="008C528A">
            <w:pPr>
              <w:pStyle w:val="TAL"/>
              <w:rPr>
                <w:bCs/>
                <w:iCs/>
              </w:rPr>
            </w:pPr>
          </w:p>
        </w:tc>
      </w:tr>
      <w:tr w:rsidR="008C528A" w:rsidRPr="007B4467" w14:paraId="369A7E7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ACB8F62" w14:textId="71D07736" w:rsidR="008C528A" w:rsidRPr="007B4467" w:rsidRDefault="008C528A" w:rsidP="008C528A">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6E489D1B" w14:textId="77777777" w:rsidR="008C528A" w:rsidRPr="007B4467" w:rsidRDefault="008C528A" w:rsidP="008C528A">
            <w:pPr>
              <w:pStyle w:val="TAL"/>
            </w:pPr>
            <w:r w:rsidRPr="007B4467">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2C01469"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BE6DF" w14:textId="77777777"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834D40E" w14:textId="77777777" w:rsidR="008C528A" w:rsidRPr="007B4467" w:rsidRDefault="008C528A" w:rsidP="008C528A">
            <w:pPr>
              <w:pStyle w:val="TAL"/>
            </w:pPr>
            <w:r w:rsidRPr="007B4467">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6DB7C4CC"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5AA4A"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A62AD2D" w14:textId="77777777" w:rsidR="008C528A" w:rsidRPr="007B4467" w:rsidRDefault="008C528A" w:rsidP="008C528A">
            <w:pPr>
              <w:pStyle w:val="TAL"/>
              <w:rPr>
                <w:bCs/>
                <w:iCs/>
              </w:rPr>
            </w:pPr>
          </w:p>
        </w:tc>
      </w:tr>
      <w:tr w:rsidR="00452594" w:rsidRPr="007B4467" w14:paraId="2FF0EF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7E68A4" w14:textId="36C005A4" w:rsidR="00452594" w:rsidRPr="007B4467" w:rsidRDefault="00452594" w:rsidP="00452594">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281308B" w14:textId="7FA524F0" w:rsidR="00452594" w:rsidRPr="007B4467" w:rsidRDefault="00452594" w:rsidP="00452594">
            <w:pPr>
              <w:pStyle w:val="TAL"/>
            </w:pPr>
            <w:r w:rsidRPr="007B4467">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613043F3" w14:textId="7D870C8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AB9A12" w14:textId="40F7EB36"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26162" w14:textId="02074692" w:rsidR="00452594" w:rsidRPr="007B4467" w:rsidRDefault="00452594" w:rsidP="00452594">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429EB2F6" w14:textId="6C2AFB3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4505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7F5802C" w14:textId="77777777" w:rsidR="00452594" w:rsidRPr="007B4467" w:rsidRDefault="00452594" w:rsidP="00452594">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20CB3D07" w14:textId="3042F220" w:rsidR="00452594" w:rsidRPr="007B4467" w:rsidRDefault="00452594" w:rsidP="00452594">
            <w:pPr>
              <w:pStyle w:val="TAL"/>
              <w:rPr>
                <w:bCs/>
                <w:iCs/>
              </w:rPr>
            </w:pPr>
            <w:r w:rsidRPr="007B4467">
              <w:rPr>
                <w:bCs/>
                <w:iCs/>
              </w:rPr>
              <w:t>If the UE doesn’t support CLI SRS-RSRP measurement, it will not include this IE in its capability report.</w:t>
            </w:r>
          </w:p>
        </w:tc>
      </w:tr>
      <w:tr w:rsidR="00452594" w:rsidRPr="007B4467" w14:paraId="5D9DC6A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9110C03" w14:textId="134F7CCF" w:rsidR="00452594" w:rsidRPr="007B4467" w:rsidRDefault="00452594" w:rsidP="00452594">
            <w:pPr>
              <w:pStyle w:val="TAC"/>
              <w:rPr>
                <w:lang w:eastAsia="zh-CN"/>
              </w:rPr>
            </w:pPr>
            <w:r w:rsidRPr="007B4467">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2E06B3F2" w14:textId="6B73DA1A" w:rsidR="00452594" w:rsidRPr="007B4467" w:rsidRDefault="00452594" w:rsidP="00452594">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32111F" w14:textId="56830D88"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7B3AB" w14:textId="7CAAFE6F"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4860E" w14:textId="46EFD4F8" w:rsidR="00452594" w:rsidRPr="007B4467" w:rsidRDefault="00452594" w:rsidP="00452594">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4D7A63F" w14:textId="79CA169E"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18C97"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C4B3E32" w14:textId="58D29426" w:rsidR="00452594" w:rsidRPr="007B4467" w:rsidRDefault="00452594" w:rsidP="00452594">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452594" w:rsidRPr="007B4467" w14:paraId="288A0DD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8D9C663" w14:textId="218A4D40" w:rsidR="00452594" w:rsidRPr="007B4467" w:rsidRDefault="00452594" w:rsidP="00452594">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59C8AC6" w14:textId="51C242C0" w:rsidR="00452594" w:rsidRPr="007B4467" w:rsidRDefault="00452594" w:rsidP="00452594">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1849A5C" w14:textId="2487A9ED"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227963" w14:textId="038EAB57"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97AD1F" w14:textId="134FCB9A" w:rsidR="00452594" w:rsidRPr="007B4467" w:rsidRDefault="00452594" w:rsidP="00452594">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35D9619E" w14:textId="77427FC0"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82BEB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DA7368" w14:textId="4D2BDA6A" w:rsidR="00452594" w:rsidRPr="007B4467" w:rsidRDefault="00452594" w:rsidP="00452594">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452594" w:rsidRPr="007B4467" w14:paraId="0E0BE5B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4289C9" w14:textId="2667037A" w:rsidR="00452594" w:rsidRPr="007B4467" w:rsidRDefault="00452594" w:rsidP="00452594">
            <w:pPr>
              <w:pStyle w:val="TAC"/>
              <w:rPr>
                <w:lang w:eastAsia="zh-CN"/>
              </w:rPr>
            </w:pPr>
            <w:r w:rsidRPr="007B4467">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AACCE32" w14:textId="58FD3988" w:rsidR="00452594" w:rsidRPr="007B4467" w:rsidRDefault="00452594" w:rsidP="00452594">
            <w:pPr>
              <w:pStyle w:val="TAL"/>
            </w:pPr>
            <w:r w:rsidRPr="007B4467">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26F1667" w14:textId="05950AEC"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4ABB36C6" w14:textId="41D0C485"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0B311D1B" w14:textId="010FF26B" w:rsidR="00452594" w:rsidRPr="007B4467" w:rsidRDefault="00452594" w:rsidP="00452594">
            <w:pPr>
              <w:pStyle w:val="TAL"/>
            </w:pPr>
            <w:r w:rsidRPr="007B4467">
              <w:t>pc_eutra_CGI_Reporting_NEDC</w:t>
            </w:r>
          </w:p>
        </w:tc>
        <w:tc>
          <w:tcPr>
            <w:tcW w:w="714" w:type="dxa"/>
            <w:tcBorders>
              <w:top w:val="single" w:sz="4" w:space="0" w:color="auto"/>
              <w:left w:val="single" w:sz="4" w:space="0" w:color="auto"/>
              <w:bottom w:val="single" w:sz="4" w:space="0" w:color="auto"/>
              <w:right w:val="single" w:sz="4" w:space="0" w:color="auto"/>
            </w:tcBorders>
          </w:tcPr>
          <w:p w14:paraId="763639BF" w14:textId="5BD3AD04" w:rsidR="00452594" w:rsidRPr="007B4467" w:rsidRDefault="00452594" w:rsidP="00452594">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952434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3EBF468" w14:textId="77777777" w:rsidR="00452594" w:rsidRPr="007B4467" w:rsidRDefault="00452594" w:rsidP="00452594">
            <w:pPr>
              <w:pStyle w:val="TAL"/>
              <w:rPr>
                <w:bCs/>
                <w:iCs/>
              </w:rPr>
            </w:pPr>
          </w:p>
        </w:tc>
      </w:tr>
      <w:tr w:rsidR="00452594" w:rsidRPr="007B4467" w14:paraId="16D4F4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777BB5" w14:textId="62A14A7E" w:rsidR="00452594" w:rsidRPr="007B4467" w:rsidRDefault="00452594" w:rsidP="00452594">
            <w:pPr>
              <w:pStyle w:val="TAC"/>
              <w:rPr>
                <w:lang w:eastAsia="zh-CN"/>
              </w:rPr>
            </w:pPr>
            <w:r w:rsidRPr="007B4467">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77D1C8BC" w14:textId="60B3B97C" w:rsidR="00452594" w:rsidRPr="007B4467" w:rsidRDefault="00452594" w:rsidP="00452594">
            <w:pPr>
              <w:pStyle w:val="TAL"/>
            </w:pPr>
            <w:r w:rsidRPr="007B4467">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60EC969" w14:textId="69DFB198"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40519763" w14:textId="45AD1578"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5298D6E" w14:textId="1C1D8319" w:rsidR="00452594" w:rsidRPr="007B4467" w:rsidRDefault="00452594" w:rsidP="00452594">
            <w:pPr>
              <w:pStyle w:val="TAL"/>
            </w:pPr>
            <w:r w:rsidRPr="007B4467">
              <w:t>pc_eutra_CGI_Reporting_NRDC</w:t>
            </w:r>
          </w:p>
        </w:tc>
        <w:tc>
          <w:tcPr>
            <w:tcW w:w="714" w:type="dxa"/>
            <w:tcBorders>
              <w:top w:val="single" w:sz="4" w:space="0" w:color="auto"/>
              <w:left w:val="single" w:sz="4" w:space="0" w:color="auto"/>
              <w:bottom w:val="single" w:sz="4" w:space="0" w:color="auto"/>
              <w:right w:val="single" w:sz="4" w:space="0" w:color="auto"/>
            </w:tcBorders>
          </w:tcPr>
          <w:p w14:paraId="76236DFA" w14:textId="333B1C24" w:rsidR="00452594" w:rsidRPr="007B4467" w:rsidRDefault="00452594" w:rsidP="00452594">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83F18C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A6D8B9" w14:textId="77777777" w:rsidR="00452594" w:rsidRPr="007B4467" w:rsidRDefault="00452594" w:rsidP="00452594">
            <w:pPr>
              <w:pStyle w:val="TAL"/>
              <w:rPr>
                <w:bCs/>
                <w:iCs/>
              </w:rPr>
            </w:pPr>
          </w:p>
        </w:tc>
      </w:tr>
      <w:tr w:rsidR="00452594" w:rsidRPr="007B4467" w14:paraId="79D9DC9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2BFE372" w14:textId="7DB3648B" w:rsidR="00452594" w:rsidRPr="007B4467" w:rsidRDefault="00452594" w:rsidP="00452594">
            <w:pPr>
              <w:pStyle w:val="TAC"/>
              <w:rPr>
                <w:lang w:eastAsia="zh-CN"/>
              </w:rPr>
            </w:pPr>
            <w:r w:rsidRPr="007B4467">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16853BC6" w14:textId="66253609" w:rsidR="00452594" w:rsidRPr="007B4467" w:rsidRDefault="00452594" w:rsidP="00452594">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052C69E" w14:textId="3C96D5C1"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529A61E8" w14:textId="019328D4"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07AAD834" w14:textId="05920D15" w:rsidR="00452594" w:rsidRPr="007B4467" w:rsidRDefault="00452594" w:rsidP="00452594">
            <w:pPr>
              <w:pStyle w:val="TAL"/>
            </w:pPr>
            <w:r w:rsidRPr="007B4467">
              <w:t>pc_nr_CGI_Reporting_NEDC</w:t>
            </w:r>
          </w:p>
        </w:tc>
        <w:tc>
          <w:tcPr>
            <w:tcW w:w="714" w:type="dxa"/>
            <w:tcBorders>
              <w:top w:val="single" w:sz="4" w:space="0" w:color="auto"/>
              <w:left w:val="single" w:sz="4" w:space="0" w:color="auto"/>
              <w:bottom w:val="single" w:sz="4" w:space="0" w:color="auto"/>
              <w:right w:val="single" w:sz="4" w:space="0" w:color="auto"/>
            </w:tcBorders>
          </w:tcPr>
          <w:p w14:paraId="4034EAFA" w14:textId="4F0C9DB8" w:rsidR="00452594" w:rsidRPr="007B4467" w:rsidRDefault="00452594" w:rsidP="00452594">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927597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A0834D" w14:textId="77777777" w:rsidR="00452594" w:rsidRPr="007B4467" w:rsidRDefault="00452594" w:rsidP="00452594">
            <w:pPr>
              <w:pStyle w:val="TAL"/>
              <w:rPr>
                <w:bCs/>
                <w:iCs/>
              </w:rPr>
            </w:pPr>
          </w:p>
        </w:tc>
      </w:tr>
      <w:tr w:rsidR="00452594" w:rsidRPr="007B4467" w14:paraId="2576213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F1635B" w14:textId="320B7EEF" w:rsidR="00452594" w:rsidRPr="007B4467" w:rsidRDefault="00452594" w:rsidP="00452594">
            <w:pPr>
              <w:pStyle w:val="TAC"/>
              <w:rPr>
                <w:lang w:eastAsia="zh-CN"/>
              </w:rPr>
            </w:pPr>
            <w:r w:rsidRPr="007B4467">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087D5854" w14:textId="7E115E4D" w:rsidR="00452594" w:rsidRPr="007B4467" w:rsidRDefault="00452594" w:rsidP="00452594">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BB23FD1" w14:textId="7B5BBB1C"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104722B3" w14:textId="09262D37"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40AE47A" w14:textId="18A15D31" w:rsidR="00452594" w:rsidRPr="007B4467" w:rsidRDefault="00452594" w:rsidP="00452594">
            <w:pPr>
              <w:pStyle w:val="TAL"/>
            </w:pPr>
            <w:r w:rsidRPr="007B4467">
              <w:rPr>
                <w:lang w:eastAsia="en-US"/>
              </w:rPr>
              <w:t>pc_nr_CGI_Reporting_NRDC</w:t>
            </w:r>
          </w:p>
        </w:tc>
        <w:tc>
          <w:tcPr>
            <w:tcW w:w="714" w:type="dxa"/>
            <w:tcBorders>
              <w:top w:val="single" w:sz="4" w:space="0" w:color="auto"/>
              <w:left w:val="single" w:sz="4" w:space="0" w:color="auto"/>
              <w:bottom w:val="single" w:sz="4" w:space="0" w:color="auto"/>
              <w:right w:val="single" w:sz="4" w:space="0" w:color="auto"/>
            </w:tcBorders>
          </w:tcPr>
          <w:p w14:paraId="00EBDFAF" w14:textId="0180DBD9" w:rsidR="00452594" w:rsidRPr="007B4467" w:rsidRDefault="00452594" w:rsidP="00452594">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73F0FB5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EE800DD" w14:textId="77777777" w:rsidR="00452594" w:rsidRPr="007B4467" w:rsidRDefault="00452594" w:rsidP="00452594">
            <w:pPr>
              <w:pStyle w:val="TAL"/>
              <w:rPr>
                <w:bCs/>
                <w:iCs/>
              </w:rPr>
            </w:pPr>
          </w:p>
        </w:tc>
      </w:tr>
      <w:tr w:rsidR="00452594" w:rsidRPr="007B4467" w14:paraId="31DCD0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E3EE80" w14:textId="477ECC67" w:rsidR="00452594" w:rsidRPr="007B4467" w:rsidRDefault="00452594" w:rsidP="00452594">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64189F4" w14:textId="66746A93" w:rsidR="00452594" w:rsidRPr="007B4467" w:rsidRDefault="00452594" w:rsidP="00452594">
            <w:pPr>
              <w:pStyle w:val="TAL"/>
            </w:pPr>
            <w:r w:rsidRPr="007B4467">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B562D3B" w14:textId="1B2988EF" w:rsidR="00452594" w:rsidRPr="007B4467" w:rsidRDefault="00452594" w:rsidP="00452594">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412173B" w14:textId="2376F225"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123ABA" w14:textId="25344D8F" w:rsidR="00452594" w:rsidRPr="007B4467" w:rsidRDefault="00452594" w:rsidP="00452594">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5763DAFE" w14:textId="629031CD"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531FE"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9EBB073" w14:textId="77777777" w:rsidR="00452594" w:rsidRPr="007B4467" w:rsidRDefault="00452594" w:rsidP="00452594">
            <w:pPr>
              <w:pStyle w:val="TAL"/>
              <w:rPr>
                <w:bCs/>
                <w:iCs/>
              </w:rPr>
            </w:pPr>
          </w:p>
        </w:tc>
      </w:tr>
      <w:tr w:rsidR="00452594" w:rsidRPr="007B4467" w14:paraId="08D66A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F3FEB5F" w14:textId="50D370EB" w:rsidR="00452594" w:rsidRPr="007B4467" w:rsidRDefault="00452594" w:rsidP="00452594">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235951F" w14:textId="5A9FD357" w:rsidR="00452594" w:rsidRPr="007B4467" w:rsidRDefault="00452594" w:rsidP="00452594">
            <w:pPr>
              <w:pStyle w:val="TAL"/>
            </w:pPr>
            <w:r w:rsidRPr="007B4467">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CA6989B" w14:textId="407BA6FE" w:rsidR="00452594" w:rsidRPr="007B4467" w:rsidRDefault="00452594" w:rsidP="00452594">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E39640D" w14:textId="62C237D0"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AC01660" w14:textId="4FE402B9" w:rsidR="00452594" w:rsidRPr="007B4467" w:rsidRDefault="00452594" w:rsidP="00452594">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06271794" w14:textId="79495D14"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C02CCF"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B83C2D5" w14:textId="77777777" w:rsidR="00452594" w:rsidRPr="007B4467" w:rsidRDefault="00452594" w:rsidP="00452594">
            <w:pPr>
              <w:pStyle w:val="TAL"/>
              <w:rPr>
                <w:bCs/>
                <w:iCs/>
              </w:rPr>
            </w:pPr>
          </w:p>
        </w:tc>
      </w:tr>
      <w:tr w:rsidR="00452594" w:rsidRPr="007B4467" w14:paraId="052638C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4B04F1E" w14:textId="0E84BB5C" w:rsidR="00452594" w:rsidRPr="007B4467" w:rsidRDefault="00452594" w:rsidP="00452594">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1AD8012D" w14:textId="15146BE7" w:rsidR="00452594" w:rsidRPr="007B4467" w:rsidRDefault="00452594" w:rsidP="00452594">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BB1D591" w14:textId="4B7C283A"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5AFAB0" w14:textId="7520127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4FF1B3" w14:textId="6A710717" w:rsidR="00452594" w:rsidRPr="007B4467" w:rsidRDefault="00452594" w:rsidP="00452594">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EF84FF8" w14:textId="0D29EF7A"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0C52B"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F38E7ED" w14:textId="77777777" w:rsidR="00452594" w:rsidRPr="007B4467" w:rsidRDefault="00452594" w:rsidP="00452594">
            <w:pPr>
              <w:pStyle w:val="TAL"/>
              <w:rPr>
                <w:bCs/>
                <w:iCs/>
              </w:rPr>
            </w:pPr>
          </w:p>
        </w:tc>
      </w:tr>
      <w:tr w:rsidR="00452594" w:rsidRPr="007B4467" w14:paraId="789AC2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5C0CCC" w14:textId="1CD4C0F0" w:rsidR="00452594" w:rsidRPr="007B4467" w:rsidRDefault="00452594" w:rsidP="00452594">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463A8EE" w14:textId="28FA71B5" w:rsidR="00452594" w:rsidRPr="007B4467" w:rsidRDefault="00452594" w:rsidP="00452594">
            <w:pPr>
              <w:pStyle w:val="TAL"/>
            </w:pPr>
            <w:r w:rsidRPr="007B4467">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E547C7D" w14:textId="2AE90146"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38B2EF" w14:textId="47E2B01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35477A" w14:textId="5E8993FB" w:rsidR="00452594" w:rsidRPr="007B4467" w:rsidRDefault="00452594" w:rsidP="00452594">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1303E632" w14:textId="5EFEDE2C"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A2BB9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038F3B" w14:textId="77777777" w:rsidR="00452594" w:rsidRPr="007B4467" w:rsidRDefault="00452594" w:rsidP="00452594">
            <w:pPr>
              <w:pStyle w:val="TAL"/>
              <w:rPr>
                <w:bCs/>
                <w:iCs/>
              </w:rPr>
            </w:pPr>
          </w:p>
        </w:tc>
      </w:tr>
      <w:tr w:rsidR="00452594" w:rsidRPr="007B4467" w14:paraId="69AA3B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4262EDA" w14:textId="729E1D97" w:rsidR="00452594" w:rsidRPr="007B4467" w:rsidRDefault="00452594" w:rsidP="00452594">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7E051D0" w14:textId="36E2215E" w:rsidR="00452594" w:rsidRPr="007B4467" w:rsidRDefault="00452594" w:rsidP="00452594">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AF72A0" w14:textId="1C26E23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CD4AB3" w14:textId="1AC08A3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B7A86B" w14:textId="6782D843" w:rsidR="00452594" w:rsidRPr="007B4467" w:rsidRDefault="00452594" w:rsidP="00452594">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02C4E039" w14:textId="21AF675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AABE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1014B15" w14:textId="77777777" w:rsidR="00452594" w:rsidRPr="007B4467" w:rsidRDefault="00452594" w:rsidP="00452594">
            <w:pPr>
              <w:pStyle w:val="TAL"/>
              <w:rPr>
                <w:bCs/>
                <w:iCs/>
              </w:rPr>
            </w:pPr>
          </w:p>
        </w:tc>
      </w:tr>
      <w:tr w:rsidR="00452594" w:rsidRPr="007B4467" w14:paraId="7FDBBE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2C3D7EC" w14:textId="611C6F1D" w:rsidR="00452594" w:rsidRPr="007B4467" w:rsidRDefault="00452594" w:rsidP="00452594">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E3F4D07" w14:textId="1ADF84B4" w:rsidR="00452594" w:rsidRPr="007B4467" w:rsidRDefault="00452594" w:rsidP="00452594">
            <w:pPr>
              <w:pStyle w:val="TAL"/>
            </w:pPr>
            <w:r w:rsidRPr="007B4467">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D7AECA6" w14:textId="0BF2A6B7"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54D62" w14:textId="76F26C3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068177" w14:textId="4D2F04A6" w:rsidR="00452594" w:rsidRPr="007B4467" w:rsidRDefault="00452594" w:rsidP="00452594">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5A19C68" w14:textId="1FD23FD4"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FA0417"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7BDD0A" w14:textId="77777777" w:rsidR="00452594" w:rsidRPr="007B4467" w:rsidRDefault="00452594" w:rsidP="00452594">
            <w:pPr>
              <w:pStyle w:val="TAL"/>
              <w:rPr>
                <w:bCs/>
                <w:iCs/>
              </w:rPr>
            </w:pPr>
          </w:p>
        </w:tc>
      </w:tr>
      <w:tr w:rsidR="00452594" w:rsidRPr="007B4467" w14:paraId="7EA950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169E0A" w14:textId="5FE77497" w:rsidR="00452594" w:rsidRPr="007B4467" w:rsidRDefault="00452594" w:rsidP="00452594">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AB9AACA" w14:textId="4D70B71F" w:rsidR="00452594" w:rsidRPr="007B4467" w:rsidRDefault="00452594" w:rsidP="00452594">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FD9FA53" w14:textId="782DFA2C"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650E35" w14:textId="16E368FE"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DEC8BE" w14:textId="2D3F8741" w:rsidR="00452594" w:rsidRPr="007B4467" w:rsidRDefault="00452594" w:rsidP="00452594">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48C7F16C" w14:textId="79349E2E"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85924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4488F2B" w14:textId="77777777" w:rsidR="00452594" w:rsidRPr="007B4467" w:rsidRDefault="00452594" w:rsidP="00452594">
            <w:pPr>
              <w:pStyle w:val="TAL"/>
              <w:rPr>
                <w:bCs/>
                <w:iCs/>
              </w:rPr>
            </w:pPr>
          </w:p>
        </w:tc>
      </w:tr>
      <w:tr w:rsidR="00452594" w:rsidRPr="007B4467" w14:paraId="04F6C0A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07D07A1" w14:textId="72A5352E" w:rsidR="00452594" w:rsidRPr="007B4467" w:rsidRDefault="00452594" w:rsidP="00452594">
            <w:pPr>
              <w:pStyle w:val="TAC"/>
              <w:rPr>
                <w:lang w:eastAsia="zh-CN"/>
              </w:rPr>
            </w:pPr>
            <w:r w:rsidRPr="007B4467">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179A9178" w14:textId="46F62A42" w:rsidR="00452594" w:rsidRPr="007B4467" w:rsidRDefault="00452594" w:rsidP="00452594">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1FCB643D" w14:textId="6CC00C40"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D1421D" w14:textId="1EA2F12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E23716" w14:textId="6C095ED2" w:rsidR="00452594" w:rsidRPr="007B4467" w:rsidRDefault="00452594" w:rsidP="00452594">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77683E0D" w14:textId="3E87845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16AB0"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06C66B" w14:textId="77777777" w:rsidR="00452594" w:rsidRPr="007B4467" w:rsidRDefault="00452594" w:rsidP="00452594">
            <w:pPr>
              <w:pStyle w:val="TAL"/>
              <w:rPr>
                <w:bCs/>
                <w:iCs/>
              </w:rPr>
            </w:pPr>
          </w:p>
        </w:tc>
      </w:tr>
      <w:tr w:rsidR="00452594" w:rsidRPr="007B4467" w14:paraId="33235FC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94A8378" w14:textId="6FECE6BA" w:rsidR="00452594" w:rsidRPr="007B4467" w:rsidRDefault="00452594" w:rsidP="00452594">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AA2452D" w14:textId="6E5C67B3" w:rsidR="00452594" w:rsidRPr="007B4467" w:rsidRDefault="00452594" w:rsidP="00452594">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E4473C4" w14:textId="6A03413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19E451" w14:textId="19EA2A0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358E785" w14:textId="475A63B2" w:rsidR="00452594" w:rsidRPr="007B4467" w:rsidRDefault="00452594" w:rsidP="00452594">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4B6A8F7" w14:textId="71AF7CC0"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7CE8CB"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8FB7E27" w14:textId="77777777" w:rsidR="00452594" w:rsidRPr="007B4467" w:rsidRDefault="00452594" w:rsidP="00452594">
            <w:pPr>
              <w:pStyle w:val="TAL"/>
              <w:rPr>
                <w:bCs/>
                <w:iCs/>
              </w:rPr>
            </w:pPr>
          </w:p>
        </w:tc>
      </w:tr>
      <w:tr w:rsidR="00452594" w:rsidRPr="007B4467" w14:paraId="0C69F09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1F402B" w14:textId="7451D0D3" w:rsidR="00452594" w:rsidRPr="007B4467" w:rsidRDefault="00452594" w:rsidP="00452594">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CEDA5C3" w14:textId="01C53142" w:rsidR="00452594" w:rsidRPr="007B4467" w:rsidRDefault="00452594" w:rsidP="00452594">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63FCF24B" w14:textId="04FF552C"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819E2" w14:textId="5273223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835EFDB" w14:textId="25F3C541" w:rsidR="00452594" w:rsidRPr="007B4467" w:rsidRDefault="00452594" w:rsidP="00452594">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283F8F09" w14:textId="13E304CA"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5F040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D29ECB0" w14:textId="77777777" w:rsidR="00452594" w:rsidRPr="007B4467" w:rsidRDefault="00452594" w:rsidP="00452594">
            <w:pPr>
              <w:pStyle w:val="TAL"/>
              <w:rPr>
                <w:bCs/>
                <w:iCs/>
              </w:rPr>
            </w:pPr>
          </w:p>
        </w:tc>
      </w:tr>
      <w:tr w:rsidR="00452594" w:rsidRPr="007B4467" w14:paraId="315862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404DE3" w14:textId="073B7960" w:rsidR="00452594" w:rsidRPr="007B4467" w:rsidRDefault="00452594" w:rsidP="00452594">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58F8E6AA" w14:textId="0FAC1000" w:rsidR="00452594" w:rsidRPr="007B4467" w:rsidRDefault="00452594" w:rsidP="00452594">
            <w:pPr>
              <w:pStyle w:val="TAL"/>
            </w:pPr>
            <w:r w:rsidRPr="007B4467">
              <w:rPr>
                <w:szCs w:val="18"/>
              </w:rPr>
              <w:t>Support performing measurement with NCSG based on flag deriveSSB-IndexFromCell-inter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FB5E27F" w14:textId="56EE855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BEFAB3" w14:textId="177E8DC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A499B1" w14:textId="6D1130ED" w:rsidR="00452594" w:rsidRPr="007B4467" w:rsidRDefault="00452594" w:rsidP="00452594">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1A8EE06" w14:textId="478EF20D"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C0240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334E87" w14:textId="77777777" w:rsidR="00452594" w:rsidRPr="007B4467" w:rsidRDefault="00452594" w:rsidP="00452594">
            <w:pPr>
              <w:pStyle w:val="TAL"/>
              <w:rPr>
                <w:bCs/>
                <w:iCs/>
              </w:rPr>
            </w:pPr>
          </w:p>
        </w:tc>
      </w:tr>
      <w:tr w:rsidR="00452594" w:rsidRPr="007B4467" w14:paraId="51A674E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B60109" w14:textId="51E8C399" w:rsidR="00452594" w:rsidRPr="007B4467" w:rsidRDefault="00452594" w:rsidP="00452594">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F528339" w14:textId="69A4AD7B" w:rsidR="00452594" w:rsidRPr="007B4467" w:rsidRDefault="00452594" w:rsidP="00452594">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B80EA17" w14:textId="6DA02CE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A139A9" w14:textId="34E7CFB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32E0946" w14:textId="3C17AC9E" w:rsidR="00452594" w:rsidRPr="007B4467" w:rsidRDefault="00452594" w:rsidP="00452594">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8268617" w14:textId="7345F1C7"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2FB0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C94C069" w14:textId="77777777" w:rsidR="00452594" w:rsidRPr="007B4467" w:rsidRDefault="00452594" w:rsidP="00452594">
            <w:pPr>
              <w:pStyle w:val="TAL"/>
              <w:rPr>
                <w:bCs/>
                <w:iCs/>
              </w:rPr>
            </w:pPr>
          </w:p>
        </w:tc>
      </w:tr>
      <w:tr w:rsidR="00452594" w:rsidRPr="007B4467" w14:paraId="69FA516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E0A0CE" w14:textId="5D594AF7" w:rsidR="00452594" w:rsidRPr="007B4467" w:rsidRDefault="00452594" w:rsidP="00452594">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985F094" w14:textId="459DC052" w:rsidR="00452594" w:rsidRPr="007B4467" w:rsidRDefault="00452594" w:rsidP="00452594">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626B2D6A" w14:textId="4FE7D46B"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BA1892" w14:textId="0BCCE36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24D6372" w14:textId="4E3D2B7B" w:rsidR="00452594" w:rsidRPr="007B4467" w:rsidRDefault="00452594" w:rsidP="00452594">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DECCE0D" w14:textId="1BB9DC96"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A9A70E"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77AB839" w14:textId="77777777" w:rsidR="00452594" w:rsidRPr="007B4467" w:rsidRDefault="00452594" w:rsidP="00452594">
            <w:pPr>
              <w:pStyle w:val="TAL"/>
              <w:rPr>
                <w:bCs/>
                <w:iCs/>
              </w:rPr>
            </w:pPr>
          </w:p>
        </w:tc>
      </w:tr>
      <w:tr w:rsidR="00452594" w:rsidRPr="007B4467" w14:paraId="3BAEBEA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310B494" w14:textId="4450243C" w:rsidR="00452594" w:rsidRPr="007B4467" w:rsidRDefault="00452594" w:rsidP="00452594">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2EC7066" w14:textId="518ADF0C" w:rsidR="00452594" w:rsidRPr="007B4467" w:rsidRDefault="00452594" w:rsidP="00452594">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3A0E2B3" w14:textId="579BB39D"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25F1B9" w14:textId="0B46693A"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0B73A6D" w14:textId="273F8BB9" w:rsidR="00452594" w:rsidRPr="007B4467" w:rsidRDefault="00452594" w:rsidP="00452594">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60491095" w14:textId="4BDFEDC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0E0BAD"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BE2ED1A" w14:textId="77777777" w:rsidR="00452594" w:rsidRPr="007B4467" w:rsidRDefault="00452594" w:rsidP="00452594">
            <w:pPr>
              <w:pStyle w:val="TAL"/>
              <w:rPr>
                <w:bCs/>
                <w:iCs/>
              </w:rPr>
            </w:pPr>
          </w:p>
        </w:tc>
      </w:tr>
      <w:tr w:rsidR="00452594" w:rsidRPr="007B4467" w14:paraId="7E291D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9D5266C" w14:textId="68B1E69F" w:rsidR="00452594" w:rsidRPr="007B4467" w:rsidRDefault="00452594" w:rsidP="00452594">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12FCC95" w14:textId="0BE96138" w:rsidR="00452594" w:rsidRPr="007B4467" w:rsidRDefault="00452594" w:rsidP="00452594">
            <w:pPr>
              <w:pStyle w:val="TAL"/>
            </w:pPr>
            <w:r w:rsidRPr="007B4467">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61C857AE" w14:textId="134353B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D88919" w14:textId="18EEAFE7" w:rsidR="00452594" w:rsidRPr="007B4467" w:rsidRDefault="00452594" w:rsidP="0045259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7106A95" w14:textId="17DEFB66" w:rsidR="00452594" w:rsidRPr="007B4467" w:rsidRDefault="00452594" w:rsidP="00452594">
            <w:pPr>
              <w:pStyle w:val="TAL"/>
            </w:pPr>
            <w:r w:rsidRPr="007B4467">
              <w:t>pc_SFTD_MeasPSCell_NEDC</w:t>
            </w:r>
          </w:p>
        </w:tc>
        <w:tc>
          <w:tcPr>
            <w:tcW w:w="714" w:type="dxa"/>
            <w:tcBorders>
              <w:top w:val="single" w:sz="4" w:space="0" w:color="auto"/>
              <w:left w:val="single" w:sz="4" w:space="0" w:color="auto"/>
              <w:bottom w:val="single" w:sz="4" w:space="0" w:color="auto"/>
              <w:right w:val="single" w:sz="4" w:space="0" w:color="auto"/>
            </w:tcBorders>
          </w:tcPr>
          <w:p w14:paraId="2BD5C28D" w14:textId="605F40A9"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56EB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9C46379" w14:textId="77777777" w:rsidR="00452594" w:rsidRPr="007B4467" w:rsidRDefault="00452594" w:rsidP="00452594">
            <w:pPr>
              <w:pStyle w:val="TAL"/>
              <w:rPr>
                <w:bCs/>
                <w:iCs/>
              </w:rPr>
            </w:pPr>
          </w:p>
        </w:tc>
      </w:tr>
      <w:tr w:rsidR="00452594" w:rsidRPr="007B4467" w14:paraId="1A181B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6663AE" w14:textId="41406D9C" w:rsidR="00452594" w:rsidRPr="007B4467" w:rsidRDefault="00452594" w:rsidP="00452594">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150ACE79" w14:textId="5FB9C7D2" w:rsidR="00452594" w:rsidRPr="007B4467" w:rsidRDefault="00452594" w:rsidP="00452594">
            <w:pPr>
              <w:pStyle w:val="TAL"/>
            </w:pPr>
            <w:r w:rsidRPr="007B446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A9FBDA4" w14:textId="7533AE6F"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3B1392" w14:textId="5AB7CEC9"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E6A9D76" w14:textId="5884D59A" w:rsidR="00452594" w:rsidRPr="007B4467" w:rsidRDefault="00452594" w:rsidP="00452594">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7B276E09" w14:textId="7B0353F3" w:rsidR="00452594" w:rsidRPr="007B4467" w:rsidRDefault="00452594" w:rsidP="00452594">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2B55BF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296B12E" w14:textId="50F28621" w:rsidR="00452594" w:rsidRPr="007B4467" w:rsidRDefault="00452594" w:rsidP="00452594">
            <w:pPr>
              <w:pStyle w:val="TAL"/>
              <w:rPr>
                <w:bCs/>
                <w:iCs/>
              </w:rPr>
            </w:pPr>
            <w:r w:rsidRPr="007B4467">
              <w:rPr>
                <w:rFonts w:eastAsia="MS PGothic" w:cs="Arial"/>
                <w:szCs w:val="18"/>
              </w:rPr>
              <w:t>If UE supports locationBasedCondHandover-r17 in any NTN band</w:t>
            </w:r>
            <w:r w:rsidR="00460002" w:rsidRPr="007B4467">
              <w:rPr>
                <w:rFonts w:eastAsia="MS PGothic" w:cs="Arial"/>
                <w:szCs w:val="18"/>
              </w:rPr>
              <w:t xml:space="preserve"> then UE needs to support this feature</w:t>
            </w:r>
            <w:r w:rsidRPr="007B4467">
              <w:rPr>
                <w:rFonts w:eastAsia="MS PGothic" w:cs="Arial"/>
                <w:szCs w:val="18"/>
              </w:rPr>
              <w:t>.</w:t>
            </w:r>
          </w:p>
        </w:tc>
      </w:tr>
      <w:tr w:rsidR="00452594" w:rsidRPr="007B4467" w14:paraId="7F6A046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DE76C2" w14:textId="4A895838" w:rsidR="00452594" w:rsidRPr="007B4467" w:rsidRDefault="00452594" w:rsidP="00452594">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567EBE40" w14:textId="120A4B64" w:rsidR="00452594" w:rsidRPr="007B4467" w:rsidRDefault="00452594" w:rsidP="00452594">
            <w:pPr>
              <w:pStyle w:val="TAL"/>
            </w:pPr>
            <w:r w:rsidRPr="007B4467">
              <w:rPr>
                <w:szCs w:val="18"/>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57558BEB" w14:textId="2FFAF626" w:rsidR="00452594" w:rsidRPr="007B4467" w:rsidRDefault="00452594" w:rsidP="00452594">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7E59B14" w14:textId="49C1D9D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E7B068A" w14:textId="2CCEABE7" w:rsidR="00452594" w:rsidRPr="007B4467" w:rsidRDefault="00452594" w:rsidP="00452594">
            <w:pPr>
              <w:pStyle w:val="TAL"/>
            </w:pPr>
            <w:r w:rsidRPr="007B4467">
              <w:t>pc_Relaxed_Measurement_r17</w:t>
            </w:r>
          </w:p>
        </w:tc>
        <w:tc>
          <w:tcPr>
            <w:tcW w:w="714" w:type="dxa"/>
            <w:tcBorders>
              <w:top w:val="single" w:sz="4" w:space="0" w:color="auto"/>
              <w:left w:val="single" w:sz="4" w:space="0" w:color="auto"/>
              <w:bottom w:val="single" w:sz="4" w:space="0" w:color="auto"/>
              <w:right w:val="single" w:sz="4" w:space="0" w:color="auto"/>
            </w:tcBorders>
          </w:tcPr>
          <w:p w14:paraId="20B69F6C" w14:textId="0FA5897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0EAA0F"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29EC149" w14:textId="77777777" w:rsidR="00452594" w:rsidRPr="007B4467" w:rsidRDefault="00452594" w:rsidP="00452594">
            <w:pPr>
              <w:pStyle w:val="TAL"/>
              <w:rPr>
                <w:bCs/>
                <w:iCs/>
              </w:rPr>
            </w:pPr>
          </w:p>
        </w:tc>
      </w:tr>
      <w:tr w:rsidR="00452594" w:rsidRPr="007B4467" w14:paraId="15AE98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138D3EB" w14:textId="5C98990A" w:rsidR="00452594" w:rsidRPr="007B4467" w:rsidRDefault="00452594" w:rsidP="00452594">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C269DD6" w14:textId="6533EE8B" w:rsidR="00452594" w:rsidRPr="007B4467" w:rsidRDefault="00452594" w:rsidP="00452594">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081EED1" w14:textId="14534981" w:rsidR="00452594" w:rsidRPr="007B4467" w:rsidRDefault="00452594" w:rsidP="00452594">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3B373C2" w14:textId="5A3788C4"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6CBD47" w14:textId="2869B00D" w:rsidR="00452594" w:rsidRPr="007B4467" w:rsidRDefault="00452594" w:rsidP="00452594">
            <w:pPr>
              <w:pStyle w:val="TAL"/>
            </w:pPr>
            <w:r w:rsidRPr="007B4467">
              <w:t>pc_bfd</w:t>
            </w:r>
            <w:r w:rsidR="00B81691" w:rsidRPr="007B4467">
              <w:t>_</w:t>
            </w:r>
            <w:r w:rsidRPr="007B4467">
              <w:t>Relaxation_r17</w:t>
            </w:r>
          </w:p>
        </w:tc>
        <w:tc>
          <w:tcPr>
            <w:tcW w:w="714" w:type="dxa"/>
            <w:tcBorders>
              <w:top w:val="single" w:sz="4" w:space="0" w:color="auto"/>
              <w:left w:val="single" w:sz="4" w:space="0" w:color="auto"/>
              <w:bottom w:val="single" w:sz="4" w:space="0" w:color="auto"/>
              <w:right w:val="single" w:sz="4" w:space="0" w:color="auto"/>
            </w:tcBorders>
          </w:tcPr>
          <w:p w14:paraId="44A64AE6" w14:textId="0EED85DB"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94280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0CF8F05" w14:textId="77777777" w:rsidR="00452594" w:rsidRPr="007B4467" w:rsidRDefault="00452594" w:rsidP="00452594">
            <w:pPr>
              <w:pStyle w:val="TAL"/>
              <w:rPr>
                <w:bCs/>
                <w:iCs/>
              </w:rPr>
            </w:pPr>
          </w:p>
        </w:tc>
      </w:tr>
      <w:tr w:rsidR="00452594" w:rsidRPr="007B4467" w14:paraId="4E59CCA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05A0C3" w14:textId="4934D9EE" w:rsidR="00452594" w:rsidRPr="007B4467" w:rsidRDefault="00452594" w:rsidP="00452594">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BF55B70" w14:textId="0B996238" w:rsidR="00452594" w:rsidRPr="007B4467" w:rsidRDefault="00452594" w:rsidP="00452594">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EC1C89A" w14:textId="1659C142" w:rsidR="00452594" w:rsidRPr="007B4467" w:rsidRDefault="00452594" w:rsidP="00452594">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39B1E3" w14:textId="0C57BC5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6A0159" w14:textId="7993BD03" w:rsidR="00452594" w:rsidRPr="007B4467" w:rsidRDefault="00452594" w:rsidP="00452594">
            <w:pPr>
              <w:pStyle w:val="TAL"/>
            </w:pPr>
            <w:r w:rsidRPr="007B4467">
              <w:t>pc_rlm</w:t>
            </w:r>
            <w:r w:rsidR="00B81691" w:rsidRPr="007B4467">
              <w:t>_</w:t>
            </w:r>
            <w:r w:rsidRPr="007B4467">
              <w:t>Relaxation_r17</w:t>
            </w:r>
          </w:p>
        </w:tc>
        <w:tc>
          <w:tcPr>
            <w:tcW w:w="714" w:type="dxa"/>
            <w:tcBorders>
              <w:top w:val="single" w:sz="4" w:space="0" w:color="auto"/>
              <w:left w:val="single" w:sz="4" w:space="0" w:color="auto"/>
              <w:bottom w:val="single" w:sz="4" w:space="0" w:color="auto"/>
              <w:right w:val="single" w:sz="4" w:space="0" w:color="auto"/>
            </w:tcBorders>
          </w:tcPr>
          <w:p w14:paraId="70C2696D" w14:textId="68584E7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538058"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6F92A6" w14:textId="77777777" w:rsidR="00452594" w:rsidRPr="007B4467" w:rsidRDefault="00452594" w:rsidP="00452594">
            <w:pPr>
              <w:pStyle w:val="TAL"/>
              <w:rPr>
                <w:bCs/>
                <w:iCs/>
              </w:rPr>
            </w:pPr>
          </w:p>
        </w:tc>
      </w:tr>
      <w:tr w:rsidR="00452594" w:rsidRPr="007B4467" w14:paraId="7AA6E0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0E425E" w14:textId="1EC74729" w:rsidR="00452594" w:rsidRPr="007B4467" w:rsidRDefault="00452594" w:rsidP="00452594">
            <w:pPr>
              <w:pStyle w:val="TAC"/>
              <w:rPr>
                <w:lang w:eastAsia="zh-CN"/>
              </w:rPr>
            </w:pPr>
            <w:r w:rsidRPr="007B4467">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4C150676" w14:textId="5E01A325" w:rsidR="00452594" w:rsidRPr="007B4467" w:rsidRDefault="00452594" w:rsidP="00452594">
            <w:pPr>
              <w:pStyle w:val="TAL"/>
            </w:pPr>
            <w:r w:rsidRPr="007B4467">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DA5AF70" w14:textId="7FDCA591" w:rsidR="00452594" w:rsidRPr="007B4467" w:rsidRDefault="00452594" w:rsidP="00452594">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38483BF9" w14:textId="4EC8B7C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318298" w14:textId="053FB400" w:rsidR="00452594" w:rsidRPr="007B4467" w:rsidRDefault="00452594" w:rsidP="00452594">
            <w:pPr>
              <w:pStyle w:val="TAL"/>
            </w:pPr>
            <w:r w:rsidRPr="007B4467">
              <w:t>pc_simultaneous_RxTx_InterBandCA</w:t>
            </w:r>
          </w:p>
        </w:tc>
        <w:tc>
          <w:tcPr>
            <w:tcW w:w="714" w:type="dxa"/>
            <w:tcBorders>
              <w:top w:val="single" w:sz="4" w:space="0" w:color="auto"/>
              <w:left w:val="single" w:sz="4" w:space="0" w:color="auto"/>
              <w:bottom w:val="single" w:sz="4" w:space="0" w:color="auto"/>
              <w:right w:val="single" w:sz="4" w:space="0" w:color="auto"/>
            </w:tcBorders>
          </w:tcPr>
          <w:p w14:paraId="746BD177" w14:textId="77E921E3"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B0A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739ACCB" w14:textId="45C60304" w:rsidR="00452594" w:rsidRPr="007B4467" w:rsidRDefault="00452594" w:rsidP="00452594">
            <w:pPr>
              <w:pStyle w:val="TAL"/>
              <w:rPr>
                <w:bCs/>
                <w:iCs/>
              </w:rPr>
            </w:pPr>
            <w:r w:rsidRPr="007B4467">
              <w:rPr>
                <w:rFonts w:eastAsia="MS PGothic" w:cs="Arial"/>
                <w:szCs w:val="18"/>
              </w:rPr>
              <w:t>If the capability is supported then the band pair(s) for which it is supported shall be indicated in Table A.4.3.2A.4.1-3</w:t>
            </w:r>
          </w:p>
        </w:tc>
      </w:tr>
      <w:tr w:rsidR="00452594" w:rsidRPr="007B4467" w14:paraId="149C9CE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0653A4" w14:textId="43D4CFD7" w:rsidR="00452594" w:rsidRPr="007B4467" w:rsidRDefault="00452594" w:rsidP="00452594">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0C3B216" w14:textId="24126D0A" w:rsidR="00452594" w:rsidRPr="007B4467" w:rsidRDefault="00452594" w:rsidP="00452594">
            <w:pPr>
              <w:pStyle w:val="TAL"/>
            </w:pPr>
            <w:r w:rsidRPr="007B4467">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E93EB67" w14:textId="71EDE97A"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BAC076" w14:textId="4F22ED26"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67633E0" w14:textId="7592DDA6" w:rsidR="00452594" w:rsidRPr="007B4467" w:rsidRDefault="00452594" w:rsidP="00452594">
            <w:pPr>
              <w:pStyle w:val="TAL"/>
            </w:pPr>
            <w:r w:rsidRPr="007B4467">
              <w:t>pc</w:t>
            </w:r>
            <w:r w:rsidR="00A768AA" w:rsidRPr="007B4467">
              <w:t>_</w:t>
            </w:r>
            <w:r w:rsidRPr="007B4467">
              <w:t>interFrequencyMeas_NoGap_r16</w:t>
            </w:r>
          </w:p>
        </w:tc>
        <w:tc>
          <w:tcPr>
            <w:tcW w:w="714" w:type="dxa"/>
            <w:tcBorders>
              <w:top w:val="single" w:sz="4" w:space="0" w:color="auto"/>
              <w:left w:val="single" w:sz="4" w:space="0" w:color="auto"/>
              <w:bottom w:val="single" w:sz="4" w:space="0" w:color="auto"/>
              <w:right w:val="single" w:sz="4" w:space="0" w:color="auto"/>
            </w:tcBorders>
          </w:tcPr>
          <w:p w14:paraId="5FB0FD60" w14:textId="6F3CA75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54663"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399F6C5" w14:textId="77777777" w:rsidR="00452594" w:rsidRPr="007B4467" w:rsidRDefault="00452594" w:rsidP="00452594">
            <w:pPr>
              <w:pStyle w:val="TAL"/>
              <w:rPr>
                <w:bCs/>
                <w:iCs/>
              </w:rPr>
            </w:pPr>
          </w:p>
        </w:tc>
      </w:tr>
      <w:tr w:rsidR="00452594" w:rsidRPr="007B4467" w14:paraId="4C3A540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3B8894" w14:textId="06903624" w:rsidR="00452594" w:rsidRPr="007B4467" w:rsidRDefault="00452594" w:rsidP="00452594">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F386FC" w14:textId="0BADFAB4" w:rsidR="00452594" w:rsidRPr="007B4467" w:rsidRDefault="00452594" w:rsidP="007A7083">
            <w:pPr>
              <w:pStyle w:val="TAL"/>
            </w:pPr>
            <w:r w:rsidRPr="007B4467">
              <w:rPr>
                <w:szCs w:val="18"/>
              </w:rPr>
              <w:t>Indicates whether the UE supports 2 parallel measurement gaps for NTN SSB</w:t>
            </w:r>
            <w:r w:rsidR="007A7083" w:rsidRPr="007B4467">
              <w:rPr>
                <w:szCs w:val="18"/>
              </w:rPr>
              <w:t xml:space="preserve"> </w:t>
            </w:r>
            <w:r w:rsidRPr="007B4467">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168E36A2" w14:textId="0D824944"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D2AA75" w14:textId="5A41734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E240E3" w14:textId="1BF0E9ED" w:rsidR="00452594" w:rsidRPr="007B4467" w:rsidRDefault="00452594" w:rsidP="00452594">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26E0445F" w14:textId="044AEF3C"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BA664"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81AEE72" w14:textId="49C884DF" w:rsidR="00452594" w:rsidRPr="007B4467" w:rsidRDefault="00452594" w:rsidP="00452594">
            <w:pPr>
              <w:pStyle w:val="TAL"/>
              <w:rPr>
                <w:bCs/>
                <w:iCs/>
              </w:rPr>
            </w:pPr>
            <w:r w:rsidRPr="007B4467">
              <w:rPr>
                <w:rFonts w:eastAsia="MS PGothic" w:cs="Arial"/>
                <w:szCs w:val="18"/>
              </w:rPr>
              <w:t>If a UE supports this feature, then it supports r17 NTN</w:t>
            </w:r>
          </w:p>
        </w:tc>
      </w:tr>
      <w:tr w:rsidR="00B81691" w:rsidRPr="007B4467" w14:paraId="05B28E5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A10E35F" w14:textId="5FFA3B3C" w:rsidR="00296376" w:rsidRPr="007B4467" w:rsidRDefault="00296376" w:rsidP="000D631A">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4EF7F43" w14:textId="77777777" w:rsidR="00296376" w:rsidRPr="007B4467" w:rsidRDefault="00296376" w:rsidP="000D631A">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F21FAE"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DB63718"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26C683D" w14:textId="77777777" w:rsidR="00296376" w:rsidRPr="007B4467" w:rsidRDefault="00296376" w:rsidP="000D631A">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53E7C1CD"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02C6E9"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E95D8FF"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27CCDE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0AB7FB" w14:textId="653107A4" w:rsidR="00296376" w:rsidRPr="007B4467" w:rsidRDefault="00296376" w:rsidP="000D631A">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C40EA01" w14:textId="77777777" w:rsidR="00296376" w:rsidRPr="007B4467" w:rsidRDefault="00296376" w:rsidP="000D631A">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5E0FB1"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8CBF5B"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295FFE5" w14:textId="77777777" w:rsidR="00296376" w:rsidRPr="007B4467" w:rsidRDefault="00296376" w:rsidP="000D631A">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F86B502"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AC5C7"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1CE211AD"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3F52DC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6EBDFB" w14:textId="0D0F8BDF" w:rsidR="00296376" w:rsidRPr="007B4467" w:rsidRDefault="00296376" w:rsidP="000D631A">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287B47A9" w14:textId="77777777" w:rsidR="00296376" w:rsidRPr="007B4467" w:rsidRDefault="00296376" w:rsidP="000D631A">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C78F371"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71FEFBE"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F3D46FB" w14:textId="77777777" w:rsidR="00296376" w:rsidRPr="007B4467" w:rsidRDefault="00296376" w:rsidP="000D631A">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7CD8E7CB"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1441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ADD1A9D"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49B9561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D23D4A" w14:textId="573E2579" w:rsidR="00296376" w:rsidRPr="007B4467" w:rsidRDefault="00296376" w:rsidP="000D631A">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4861F0A" w14:textId="295554BE" w:rsidR="00296376" w:rsidRPr="007B4467" w:rsidRDefault="00114DBC" w:rsidP="000D631A">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0861B6B3" w14:textId="49A0C3FC" w:rsidR="00296376" w:rsidRPr="007B4467" w:rsidRDefault="00296376" w:rsidP="000D631A">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27AAB25E" w14:textId="378B658D" w:rsidR="00296376" w:rsidRPr="007B4467" w:rsidRDefault="00296376" w:rsidP="000D631A">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A89829C" w14:textId="79C3A53D" w:rsidR="00296376" w:rsidRPr="007B4467" w:rsidRDefault="00296376" w:rsidP="000D631A">
            <w:pPr>
              <w:pStyle w:val="TAL"/>
            </w:pPr>
          </w:p>
        </w:tc>
        <w:tc>
          <w:tcPr>
            <w:tcW w:w="714" w:type="dxa"/>
            <w:tcBorders>
              <w:top w:val="single" w:sz="4" w:space="0" w:color="auto"/>
              <w:left w:val="single" w:sz="4" w:space="0" w:color="auto"/>
              <w:bottom w:val="single" w:sz="4" w:space="0" w:color="auto"/>
              <w:right w:val="single" w:sz="4" w:space="0" w:color="auto"/>
            </w:tcBorders>
          </w:tcPr>
          <w:p w14:paraId="686478EE" w14:textId="61A71F40" w:rsidR="00296376" w:rsidRPr="007B4467" w:rsidRDefault="00296376" w:rsidP="000D631A">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71802FA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5DB02647" w14:textId="6366D176" w:rsidR="00296376" w:rsidRPr="007B4467" w:rsidRDefault="00296376" w:rsidP="000D631A">
            <w:pPr>
              <w:pStyle w:val="TAL"/>
              <w:rPr>
                <w:rFonts w:eastAsia="MS PGothic" w:cs="Arial"/>
                <w:szCs w:val="18"/>
              </w:rPr>
            </w:pPr>
          </w:p>
        </w:tc>
      </w:tr>
      <w:tr w:rsidR="00B81691" w:rsidRPr="007B4467" w14:paraId="60C2E5B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29C56A" w14:textId="2BAFA0E2" w:rsidR="00296376" w:rsidRPr="007B4467" w:rsidRDefault="00296376" w:rsidP="000D631A">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B8771C2" w14:textId="77777777" w:rsidR="00296376" w:rsidRPr="007B4467" w:rsidRDefault="00296376" w:rsidP="000D631A">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6242227"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33F039D"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7A88E2" w14:textId="77777777" w:rsidR="00296376" w:rsidRPr="007B4467" w:rsidRDefault="00296376" w:rsidP="000D631A">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EE220D8"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2B0AB"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C1084C9"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29D1BAE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FF471E2" w14:textId="7BAF0B87" w:rsidR="00296376" w:rsidRPr="007B4467" w:rsidRDefault="00296376" w:rsidP="000D631A">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4FC1A5FF" w14:textId="77777777" w:rsidR="00296376" w:rsidRPr="007B4467" w:rsidRDefault="00296376" w:rsidP="000D631A">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309F8A2"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0944641"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357F891" w14:textId="77777777" w:rsidR="00296376" w:rsidRPr="007B4467" w:rsidRDefault="00296376" w:rsidP="000D631A">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0E79B0F"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3453C2"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27E13FE"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7CF64B8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DFD3D7C" w14:textId="2176894F" w:rsidR="00296376" w:rsidRPr="007B4467" w:rsidRDefault="00296376" w:rsidP="000D631A">
            <w:pPr>
              <w:pStyle w:val="TAC"/>
              <w:rPr>
                <w:lang w:eastAsia="zh-CN"/>
              </w:rPr>
            </w:pPr>
            <w:r w:rsidRPr="007B4467">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272CB602" w14:textId="77777777" w:rsidR="00296376" w:rsidRPr="007B4467" w:rsidRDefault="00296376" w:rsidP="000D631A">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94F3D38"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FEC8D05"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0EAE66F" w14:textId="77777777" w:rsidR="00296376" w:rsidRPr="007B4467" w:rsidRDefault="00296376" w:rsidP="000D631A">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E9726A3"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20DC8"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04C7B84E"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0E1AC5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FBD1114" w14:textId="3EE70E2E" w:rsidR="00296376" w:rsidRPr="007B4467" w:rsidRDefault="00296376" w:rsidP="000D631A">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344F039" w14:textId="77777777" w:rsidR="00296376" w:rsidRPr="007B4467" w:rsidRDefault="00296376" w:rsidP="000D631A">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6C0B13E"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5C7F01"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80F6EC" w14:textId="77777777" w:rsidR="00296376" w:rsidRPr="007B4467" w:rsidRDefault="00296376" w:rsidP="000D631A">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3A8D7FFF"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741F5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EE263C8"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43E2FFA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4074671" w14:textId="1A5513CD" w:rsidR="00296376" w:rsidRPr="007B4467" w:rsidRDefault="00296376" w:rsidP="000D631A">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6261D0B" w14:textId="77777777" w:rsidR="00296376" w:rsidRPr="007B4467" w:rsidRDefault="00296376" w:rsidP="000D631A">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F34E71E" w14:textId="77777777" w:rsidR="00296376" w:rsidRPr="007B4467" w:rsidRDefault="00296376" w:rsidP="000D631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93459C"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BE2581A" w14:textId="77777777" w:rsidR="00296376" w:rsidRPr="007B4467" w:rsidRDefault="00296376" w:rsidP="000D631A">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555A9C89"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340B5D"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7A4AF39"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EE4816" w:rsidRPr="007B4467" w14:paraId="1EFAD665"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4A1F4511" w14:textId="77777777" w:rsidR="00EE4816" w:rsidRPr="007B4467" w:rsidRDefault="00EE4816" w:rsidP="00EE4816">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CA97824" w14:textId="77777777" w:rsidR="00EE4816" w:rsidRPr="007B4467" w:rsidRDefault="00EE4816" w:rsidP="00EE4816">
            <w:pPr>
              <w:pStyle w:val="TAL"/>
              <w:rPr>
                <w:szCs w:val="18"/>
              </w:rPr>
            </w:pPr>
            <w:r w:rsidRPr="007B4467">
              <w:rPr>
                <w:szCs w:val="18"/>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7C72C42F" w14:textId="77777777" w:rsidR="00EE4816" w:rsidRPr="007B4467" w:rsidRDefault="00EE4816" w:rsidP="00EE4816">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DD2760" w14:textId="77777777" w:rsidR="00EE4816" w:rsidRPr="007B4467" w:rsidRDefault="00EE4816" w:rsidP="00EE4816">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43C61B9" w14:textId="77777777" w:rsidR="00EE4816" w:rsidRPr="007B4467" w:rsidRDefault="00EE4816" w:rsidP="00EE4816">
            <w:pPr>
              <w:pStyle w:val="TAL"/>
            </w:pPr>
            <w:r w:rsidRPr="007B4467">
              <w:t>pc_gp13_en_dc</w:t>
            </w:r>
          </w:p>
        </w:tc>
        <w:tc>
          <w:tcPr>
            <w:tcW w:w="714" w:type="dxa"/>
            <w:tcBorders>
              <w:top w:val="single" w:sz="4" w:space="0" w:color="auto"/>
              <w:left w:val="single" w:sz="4" w:space="0" w:color="auto"/>
              <w:bottom w:val="single" w:sz="4" w:space="0" w:color="auto"/>
              <w:right w:val="single" w:sz="4" w:space="0" w:color="auto"/>
            </w:tcBorders>
          </w:tcPr>
          <w:p w14:paraId="6B7DB37F" w14:textId="77777777" w:rsidR="00EE4816" w:rsidRPr="007B4467" w:rsidRDefault="00EE4816" w:rsidP="00EE4816">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5BFF4E" w14:textId="77777777" w:rsidR="00EE4816" w:rsidRPr="007B4467"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745E2A06" w14:textId="77777777" w:rsidR="00EE4816" w:rsidRPr="007B4467" w:rsidRDefault="00EE4816" w:rsidP="00EE4816">
            <w:pPr>
              <w:pStyle w:val="TAL"/>
              <w:rPr>
                <w:rFonts w:eastAsia="MS PGothic" w:cs="Arial"/>
                <w:szCs w:val="18"/>
              </w:rPr>
            </w:pPr>
          </w:p>
        </w:tc>
      </w:tr>
      <w:tr w:rsidR="00EE4816" w:rsidRPr="007B4467" w14:paraId="7EFB3D2B"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3925DECC" w14:textId="77777777" w:rsidR="00EE4816" w:rsidRPr="007B4467" w:rsidRDefault="00EE4816" w:rsidP="00EE4816">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7CE11CF6" w14:textId="77777777" w:rsidR="00EE4816" w:rsidRPr="007B4467" w:rsidRDefault="00EE4816" w:rsidP="00EE4816">
            <w:pPr>
              <w:pStyle w:val="TAL"/>
              <w:rPr>
                <w:szCs w:val="18"/>
              </w:rPr>
            </w:pPr>
            <w:r w:rsidRPr="007B4467">
              <w:rPr>
                <w:szCs w:val="18"/>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6320F5F0" w14:textId="77777777" w:rsidR="00EE4816" w:rsidRPr="007B4467" w:rsidRDefault="00EE4816" w:rsidP="00EE4816">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87D9AC" w14:textId="77777777" w:rsidR="00EE4816" w:rsidRPr="007B4467" w:rsidRDefault="00EE4816" w:rsidP="00EE4816">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B65B06" w14:textId="77777777" w:rsidR="00EE4816" w:rsidRPr="007B4467" w:rsidRDefault="00EE4816" w:rsidP="00EE4816">
            <w:pPr>
              <w:pStyle w:val="TAL"/>
            </w:pPr>
            <w:r w:rsidRPr="007B4467">
              <w:t>pc_gp14_en_dc</w:t>
            </w:r>
          </w:p>
        </w:tc>
        <w:tc>
          <w:tcPr>
            <w:tcW w:w="714" w:type="dxa"/>
            <w:tcBorders>
              <w:top w:val="single" w:sz="4" w:space="0" w:color="auto"/>
              <w:left w:val="single" w:sz="4" w:space="0" w:color="auto"/>
              <w:bottom w:val="single" w:sz="4" w:space="0" w:color="auto"/>
              <w:right w:val="single" w:sz="4" w:space="0" w:color="auto"/>
            </w:tcBorders>
          </w:tcPr>
          <w:p w14:paraId="5ECED038" w14:textId="77777777" w:rsidR="00EE4816" w:rsidRPr="007B4467" w:rsidRDefault="00EE4816" w:rsidP="00EE4816">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16D96C" w14:textId="77777777" w:rsidR="00EE4816" w:rsidRPr="007B4467"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6A9FDF58" w14:textId="77777777" w:rsidR="00EE4816" w:rsidRPr="007B4467" w:rsidRDefault="00EE4816" w:rsidP="00EE4816">
            <w:pPr>
              <w:pStyle w:val="TAL"/>
              <w:rPr>
                <w:rFonts w:eastAsia="MS PGothic" w:cs="Arial"/>
                <w:szCs w:val="18"/>
              </w:rPr>
            </w:pPr>
          </w:p>
        </w:tc>
      </w:tr>
      <w:tr w:rsidR="00041171" w:rsidRPr="007B4467" w14:paraId="3B4F6679"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E390971" w14:textId="0DD3A8DE" w:rsidR="00041171" w:rsidRPr="007B4467" w:rsidRDefault="00041171" w:rsidP="00973659">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7D2C1E72" w14:textId="77777777" w:rsidR="00041171" w:rsidRPr="007B4467" w:rsidRDefault="00041171" w:rsidP="00973659">
            <w:pPr>
              <w:pStyle w:val="TAL"/>
              <w:rPr>
                <w:szCs w:val="18"/>
              </w:rPr>
            </w:pPr>
            <w:r w:rsidRPr="007B4467">
              <w:rPr>
                <w:szCs w:val="18"/>
              </w:rPr>
              <w:t>Support reduced TLTM_processing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2098F8EC"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9232CE"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EB3BDBD" w14:textId="77777777" w:rsidR="00041171" w:rsidRPr="007B4467" w:rsidRDefault="00041171" w:rsidP="00973659">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082B847"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E4539B"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5F685D03" w14:textId="77777777" w:rsidR="00041171" w:rsidRPr="007B4467" w:rsidRDefault="00041171" w:rsidP="00973659">
            <w:pPr>
              <w:pStyle w:val="TAL"/>
              <w:rPr>
                <w:rFonts w:eastAsia="MS PGothic" w:cs="Arial"/>
                <w:szCs w:val="18"/>
              </w:rPr>
            </w:pPr>
          </w:p>
        </w:tc>
      </w:tr>
      <w:tr w:rsidR="00041171" w:rsidRPr="007B4467" w14:paraId="69941454"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605E229" w14:textId="1DC12681" w:rsidR="00041171" w:rsidRPr="007B4467" w:rsidRDefault="00041171" w:rsidP="00973659">
            <w:pPr>
              <w:pStyle w:val="TAC"/>
              <w:rPr>
                <w:lang w:eastAsia="zh-CN"/>
              </w:rPr>
            </w:pPr>
            <w:r w:rsidRPr="007B4467">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6AC218E2" w14:textId="77777777" w:rsidR="00041171" w:rsidRPr="007B4467" w:rsidRDefault="00041171" w:rsidP="00973659">
            <w:pPr>
              <w:pStyle w:val="TAL"/>
              <w:rPr>
                <w:szCs w:val="18"/>
              </w:rPr>
            </w:pPr>
            <w:r w:rsidRPr="007B4467">
              <w:rPr>
                <w:szCs w:val="18"/>
              </w:rPr>
              <w:t>Support reduced TLTM_processing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34175B6"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4D9843"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D737AD" w14:textId="77777777" w:rsidR="00041171" w:rsidRPr="007B4467" w:rsidRDefault="00041171" w:rsidP="00973659">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037FD313"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1309B"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494286B2" w14:textId="77777777" w:rsidR="00041171" w:rsidRPr="007B4467" w:rsidRDefault="00041171" w:rsidP="00973659">
            <w:pPr>
              <w:pStyle w:val="TAL"/>
              <w:rPr>
                <w:rFonts w:eastAsia="MS PGothic" w:cs="Arial"/>
                <w:szCs w:val="18"/>
              </w:rPr>
            </w:pPr>
          </w:p>
        </w:tc>
      </w:tr>
      <w:tr w:rsidR="00041171" w:rsidRPr="007B4467" w14:paraId="475BDD51"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72526CFD" w14:textId="7ED080FF" w:rsidR="00041171" w:rsidRPr="007B4467" w:rsidRDefault="00041171" w:rsidP="00973659">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5F2C273C" w14:textId="77777777" w:rsidR="00041171" w:rsidRPr="007B4467" w:rsidRDefault="00041171" w:rsidP="00973659">
            <w:pPr>
              <w:pStyle w:val="TAL"/>
              <w:rPr>
                <w:szCs w:val="18"/>
              </w:rPr>
            </w:pPr>
            <w:r w:rsidRPr="007B4467">
              <w:rPr>
                <w:szCs w:val="18"/>
              </w:rPr>
              <w:t>Support reduced TLTM_processing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3BEA166B"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6AD6BF"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BD28FE" w14:textId="77777777" w:rsidR="00041171" w:rsidRPr="007B4467" w:rsidRDefault="00041171" w:rsidP="00973659">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ADA5651"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E242F"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062F1936" w14:textId="77777777" w:rsidR="00041171" w:rsidRPr="007B4467" w:rsidRDefault="00041171" w:rsidP="00973659">
            <w:pPr>
              <w:pStyle w:val="TAL"/>
              <w:rPr>
                <w:rFonts w:eastAsia="MS PGothic" w:cs="Arial"/>
                <w:szCs w:val="18"/>
              </w:rPr>
            </w:pPr>
          </w:p>
        </w:tc>
      </w:tr>
      <w:tr w:rsidR="00041171" w:rsidRPr="007B4467" w14:paraId="073C1C1A"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FA2C538" w14:textId="36405ACD" w:rsidR="00041171" w:rsidRPr="007B4467" w:rsidRDefault="00041171" w:rsidP="00973659">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3274C358" w14:textId="77777777" w:rsidR="00041171" w:rsidRPr="007B4467" w:rsidRDefault="00041171" w:rsidP="00973659">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4476E42E"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1C910E"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2F57F7C" w14:textId="77777777" w:rsidR="00041171" w:rsidRPr="007B4467" w:rsidRDefault="00041171" w:rsidP="00973659">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F2870C5"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7AFC4C"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222DF270" w14:textId="45921FBB" w:rsidR="00041171" w:rsidRPr="007B4467" w:rsidRDefault="006106B6" w:rsidP="00973659">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6106B6" w:rsidRPr="007B4467" w14:paraId="1D3FE6C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188C3057" w14:textId="506D7C15" w:rsidR="006106B6" w:rsidRPr="007B4467" w:rsidRDefault="006106B6" w:rsidP="00E04F03">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55273F96" w14:textId="77777777" w:rsidR="006106B6" w:rsidRPr="007B4467" w:rsidRDefault="006106B6" w:rsidP="00E04F03">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5DBF505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7A9E5C"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E19E717" w14:textId="77777777" w:rsidR="006106B6" w:rsidRPr="007B4467" w:rsidRDefault="006106B6" w:rsidP="00E04F03">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72C35BFB"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ACAB7D"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A3BA544"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6106B6" w:rsidRPr="007B4467" w14:paraId="111B6FDD"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378598FE" w14:textId="63E8D1A3" w:rsidR="006106B6" w:rsidRPr="007B4467" w:rsidRDefault="006106B6" w:rsidP="00E04F03">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1B4B184D" w14:textId="77777777" w:rsidR="006106B6" w:rsidRPr="007B4467" w:rsidRDefault="006106B6" w:rsidP="00E04F03">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2AEFF526"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9C8EF7"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B25839A" w14:textId="77777777" w:rsidR="006106B6" w:rsidRPr="007B4467" w:rsidRDefault="006106B6" w:rsidP="00E04F03">
            <w:pPr>
              <w:pStyle w:val="TAL"/>
            </w:pPr>
            <w:bookmarkStart w:id="1039" w:name="_Hlk173783716"/>
            <w:r w:rsidRPr="007B4467">
              <w:t>pc_ltm_MCG_NRDC_Release_r18</w:t>
            </w:r>
            <w:bookmarkEnd w:id="1039"/>
          </w:p>
        </w:tc>
        <w:tc>
          <w:tcPr>
            <w:tcW w:w="714" w:type="dxa"/>
            <w:tcBorders>
              <w:top w:val="single" w:sz="4" w:space="0" w:color="auto"/>
              <w:left w:val="single" w:sz="4" w:space="0" w:color="auto"/>
              <w:bottom w:val="single" w:sz="4" w:space="0" w:color="auto"/>
              <w:right w:val="single" w:sz="4" w:space="0" w:color="auto"/>
            </w:tcBorders>
          </w:tcPr>
          <w:p w14:paraId="49369E09"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59991C"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B5398D8"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6106B6" w:rsidRPr="007B4467" w14:paraId="21B14866"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649F1925" w14:textId="256C6677" w:rsidR="006106B6" w:rsidRPr="007B4467" w:rsidRDefault="006106B6" w:rsidP="00E04F03">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694928F" w14:textId="77777777" w:rsidR="006106B6" w:rsidRPr="007B4467" w:rsidRDefault="006106B6" w:rsidP="00E04F03">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CC743ED"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85BBFC"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8960B5" w14:textId="77777777" w:rsidR="006106B6" w:rsidRPr="007B4467" w:rsidRDefault="006106B6" w:rsidP="00E04F03">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0D4FAF09"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FAB759"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158AB52" w14:textId="77777777" w:rsidR="006106B6" w:rsidRPr="007B4467" w:rsidRDefault="006106B6" w:rsidP="00E04F03">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FC19D2" w:rsidRPr="007B4467" w14:paraId="7C668A5B"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7913A463" w14:textId="2FE46EF9" w:rsidR="00FC19D2" w:rsidRPr="007B4467" w:rsidRDefault="00FC19D2" w:rsidP="00FC19D2">
            <w:pPr>
              <w:pStyle w:val="TAC"/>
              <w:rPr>
                <w:lang w:eastAsia="zh-CN"/>
              </w:rPr>
            </w:pPr>
            <w:r w:rsidRPr="007B4467">
              <w:rPr>
                <w:lang w:eastAsia="zh-CN"/>
              </w:rPr>
              <w:t>100A</w:t>
            </w:r>
          </w:p>
        </w:tc>
        <w:tc>
          <w:tcPr>
            <w:tcW w:w="3565" w:type="dxa"/>
            <w:tcBorders>
              <w:top w:val="single" w:sz="6" w:space="0" w:color="auto"/>
              <w:left w:val="single" w:sz="4" w:space="0" w:color="auto"/>
              <w:bottom w:val="single" w:sz="6" w:space="0" w:color="auto"/>
              <w:right w:val="single" w:sz="6" w:space="0" w:color="auto"/>
            </w:tcBorders>
          </w:tcPr>
          <w:p w14:paraId="01966D78" w14:textId="69822072" w:rsidR="00FC19D2" w:rsidRPr="007B4467" w:rsidRDefault="00FC19D2" w:rsidP="00FC19D2">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02F23FAE" w14:textId="40239506" w:rsidR="00FC19D2" w:rsidRPr="007B4467" w:rsidRDefault="00FC19D2" w:rsidP="00FC19D2">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81BAB3" w14:textId="3018D854" w:rsidR="00FC19D2" w:rsidRPr="007B4467" w:rsidRDefault="00FC19D2" w:rsidP="00FC19D2">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5E424C0" w14:textId="442FDD7D" w:rsidR="00FC19D2" w:rsidRPr="007B4467" w:rsidRDefault="00FC19D2" w:rsidP="00FC19D2">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7C62C262" w14:textId="7B50EF7B" w:rsidR="00FC19D2" w:rsidRPr="007B4467" w:rsidRDefault="00FC19D2" w:rsidP="00FC19D2">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C83005" w14:textId="77777777" w:rsidR="00FC19D2" w:rsidRPr="007B4467" w:rsidRDefault="00FC19D2" w:rsidP="00FC19D2">
            <w:pPr>
              <w:pStyle w:val="TAL"/>
            </w:pPr>
          </w:p>
        </w:tc>
        <w:tc>
          <w:tcPr>
            <w:tcW w:w="1427" w:type="dxa"/>
            <w:tcBorders>
              <w:top w:val="single" w:sz="4" w:space="0" w:color="auto"/>
              <w:left w:val="single" w:sz="4" w:space="0" w:color="auto"/>
              <w:bottom w:val="single" w:sz="4" w:space="0" w:color="auto"/>
              <w:right w:val="single" w:sz="4" w:space="0" w:color="auto"/>
            </w:tcBorders>
          </w:tcPr>
          <w:p w14:paraId="61E72AEC" w14:textId="6B00312D" w:rsidR="00FC19D2" w:rsidRPr="007B4467" w:rsidRDefault="00FC19D2" w:rsidP="00FC19D2">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6106B6" w:rsidRPr="007B4467" w14:paraId="5905D5D7"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29334234" w14:textId="12B68960" w:rsidR="006106B6" w:rsidRPr="007B4467" w:rsidRDefault="006106B6" w:rsidP="00E04F03">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2E7F93DE" w14:textId="77777777" w:rsidR="006106B6" w:rsidRPr="007B4467" w:rsidRDefault="006106B6" w:rsidP="00E04F03">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F58705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DB428E"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C94FFDA" w14:textId="77777777" w:rsidR="006106B6" w:rsidRPr="007B4467" w:rsidRDefault="006106B6" w:rsidP="00E04F03">
            <w:pPr>
              <w:pStyle w:val="TAL"/>
            </w:pPr>
            <w:r w:rsidRPr="007B4467">
              <w:t>pc_</w:t>
            </w:r>
            <w:bookmarkStart w:id="1040" w:name="_Hlk159096014"/>
            <w:r w:rsidRPr="007B4467">
              <w:t>ltm_RACH_LessCG_r18</w:t>
            </w:r>
            <w:bookmarkEnd w:id="1040"/>
          </w:p>
        </w:tc>
        <w:tc>
          <w:tcPr>
            <w:tcW w:w="714" w:type="dxa"/>
            <w:tcBorders>
              <w:top w:val="single" w:sz="4" w:space="0" w:color="auto"/>
              <w:left w:val="single" w:sz="4" w:space="0" w:color="auto"/>
              <w:bottom w:val="single" w:sz="4" w:space="0" w:color="auto"/>
              <w:right w:val="single" w:sz="4" w:space="0" w:color="auto"/>
            </w:tcBorders>
          </w:tcPr>
          <w:p w14:paraId="6B2825DC"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4156B0"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BA7A230"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6106B6" w:rsidRPr="007B4467" w14:paraId="698FE668"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4FE9811B" w14:textId="1E583636" w:rsidR="006106B6" w:rsidRPr="007B4467" w:rsidRDefault="006106B6" w:rsidP="00E04F03">
            <w:pPr>
              <w:pStyle w:val="TAC"/>
              <w:rPr>
                <w:lang w:eastAsia="zh-CN"/>
              </w:rPr>
            </w:pPr>
            <w:r w:rsidRPr="007B4467">
              <w:rPr>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4C0AC725" w14:textId="77777777" w:rsidR="006106B6" w:rsidRPr="007B4467" w:rsidRDefault="006106B6" w:rsidP="00E04F03">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486A437"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56C0A6"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7298502" w14:textId="77777777" w:rsidR="006106B6" w:rsidRPr="007B4467" w:rsidRDefault="006106B6" w:rsidP="00E04F03">
            <w:pPr>
              <w:pStyle w:val="TAL"/>
            </w:pPr>
            <w:r w:rsidRPr="007B4467">
              <w:t>pc_</w:t>
            </w:r>
            <w:bookmarkStart w:id="1041" w:name="_Hlk159096000"/>
            <w:r w:rsidRPr="007B4467">
              <w:t>ltm_RACH_LessDG_r18</w:t>
            </w:r>
            <w:bookmarkEnd w:id="1041"/>
          </w:p>
        </w:tc>
        <w:tc>
          <w:tcPr>
            <w:tcW w:w="714" w:type="dxa"/>
            <w:tcBorders>
              <w:top w:val="single" w:sz="4" w:space="0" w:color="auto"/>
              <w:left w:val="single" w:sz="4" w:space="0" w:color="auto"/>
              <w:bottom w:val="single" w:sz="4" w:space="0" w:color="auto"/>
              <w:right w:val="single" w:sz="4" w:space="0" w:color="auto"/>
            </w:tcBorders>
          </w:tcPr>
          <w:p w14:paraId="4EE07C5C"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0FBF13"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821F3BA"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6106B6" w:rsidRPr="007B4467" w14:paraId="5301B6F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50871AB1" w14:textId="49C90026" w:rsidR="006106B6" w:rsidRPr="007B4467" w:rsidRDefault="006106B6" w:rsidP="00E04F03">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6A17DC41" w14:textId="77777777" w:rsidR="006106B6" w:rsidRPr="007B4467" w:rsidRDefault="006106B6" w:rsidP="00E04F03">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30698F4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AAF661"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BAC1AE" w14:textId="77777777" w:rsidR="006106B6" w:rsidRPr="007B4467" w:rsidRDefault="006106B6" w:rsidP="00E04F03">
            <w:pPr>
              <w:pStyle w:val="TAL"/>
            </w:pPr>
            <w:r w:rsidRPr="007B4467">
              <w:t>pc_</w:t>
            </w:r>
            <w:bookmarkStart w:id="1042" w:name="_Hlk157949475"/>
            <w:r w:rsidRPr="007B4467">
              <w:t>ltm_Recovery_r18</w:t>
            </w:r>
            <w:bookmarkEnd w:id="1042"/>
          </w:p>
        </w:tc>
        <w:tc>
          <w:tcPr>
            <w:tcW w:w="714" w:type="dxa"/>
            <w:tcBorders>
              <w:top w:val="single" w:sz="4" w:space="0" w:color="auto"/>
              <w:left w:val="single" w:sz="4" w:space="0" w:color="auto"/>
              <w:bottom w:val="single" w:sz="4" w:space="0" w:color="auto"/>
              <w:right w:val="single" w:sz="4" w:space="0" w:color="auto"/>
            </w:tcBorders>
          </w:tcPr>
          <w:p w14:paraId="08A4ECE8"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2138B4"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789229D"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6106B6" w:rsidRPr="007B4467" w14:paraId="03E60B55"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03D57BC7" w14:textId="55E9A922" w:rsidR="006106B6" w:rsidRPr="007B4467" w:rsidRDefault="006106B6" w:rsidP="00E04F03">
            <w:pPr>
              <w:pStyle w:val="TAC"/>
              <w:rPr>
                <w:lang w:eastAsia="zh-CN"/>
              </w:rPr>
            </w:pPr>
            <w:r w:rsidRPr="007B4467">
              <w:rPr>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2FFA2470" w14:textId="77777777" w:rsidR="006106B6" w:rsidRPr="007B4467" w:rsidRDefault="006106B6" w:rsidP="00E04F03">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A54976F"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424063"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AACDF3F" w14:textId="77777777" w:rsidR="006106B6" w:rsidRPr="007B4467" w:rsidRDefault="006106B6" w:rsidP="00E04F03">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44FD4017"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081C8"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CCF9DD0"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856309" w:rsidRPr="007B4467" w14:paraId="1303EF10"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686C196" w14:textId="44E4E59E" w:rsidR="00EA3A20" w:rsidRPr="007B4467" w:rsidRDefault="00EA3A20" w:rsidP="00E04F03">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1ABD6FE9" w14:textId="77777777" w:rsidR="00EA3A20" w:rsidRPr="007B4467" w:rsidRDefault="00EA3A20" w:rsidP="00E04F03">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07AFE01"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6F6DB1" w14:textId="77777777" w:rsidR="00EA3A20" w:rsidRPr="007B4467" w:rsidRDefault="00EA3A20" w:rsidP="00E04F0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2CFE690" w14:textId="77777777" w:rsidR="00EA3A20" w:rsidRPr="007B4467" w:rsidRDefault="00EA3A20" w:rsidP="00EA3A20">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7CCCCBD2"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B42942"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59F9E05" w14:textId="77777777" w:rsidR="00EA3A20" w:rsidRPr="007B4467" w:rsidRDefault="00EA3A20" w:rsidP="00E04F03">
            <w:pPr>
              <w:pStyle w:val="TAL"/>
              <w:rPr>
                <w:rFonts w:eastAsia="MS PGothic" w:cs="Arial"/>
                <w:szCs w:val="18"/>
              </w:rPr>
            </w:pPr>
          </w:p>
        </w:tc>
      </w:tr>
      <w:tr w:rsidR="00856309" w:rsidRPr="007B4467" w14:paraId="080EC8F2"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48B436F8" w14:textId="5CB5848C" w:rsidR="00EA3A20" w:rsidRPr="007B4467" w:rsidRDefault="00EA3A20" w:rsidP="00E04F03">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44ADA4B5" w14:textId="77777777" w:rsidR="00EA3A20" w:rsidRPr="007B4467" w:rsidRDefault="00EA3A20" w:rsidP="00E04F03">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54947AB6"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34727B"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A18B4C4" w14:textId="77777777" w:rsidR="00EA3A20" w:rsidRPr="007B4467" w:rsidRDefault="00EA3A20" w:rsidP="00EA3A20">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20DBCC79"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400ECE"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384CE4D"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856309" w:rsidRPr="007B4467" w14:paraId="06DA2A4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2637A40" w14:textId="2E50EBE4" w:rsidR="00EA3A20" w:rsidRPr="007B4467" w:rsidRDefault="00EA3A20" w:rsidP="00E04F03">
            <w:pPr>
              <w:pStyle w:val="TAC"/>
              <w:rPr>
                <w:lang w:eastAsia="zh-CN"/>
              </w:rPr>
            </w:pPr>
            <w:r w:rsidRPr="007B4467">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1D55DBF8" w14:textId="77777777" w:rsidR="00EA3A20" w:rsidRPr="007B4467" w:rsidRDefault="00EA3A20" w:rsidP="00E04F03">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01E47018"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AD08A2"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0310660" w14:textId="77777777" w:rsidR="00EA3A20" w:rsidRPr="007B4467" w:rsidRDefault="00EA3A20" w:rsidP="00EA3A20">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43CE3AFC"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B9B288"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402F534"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856309" w:rsidRPr="007B4467" w14:paraId="68C1E369"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4F1290C" w14:textId="51D82EC8" w:rsidR="00EA3A20" w:rsidRPr="007B4467" w:rsidRDefault="00EA3A20" w:rsidP="00E04F03">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2C0A906" w14:textId="77777777" w:rsidR="00EA3A20" w:rsidRPr="007B4467" w:rsidRDefault="00EA3A20" w:rsidP="00E04F03">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042101BB"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4C1F6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05D7C4C" w14:textId="77777777" w:rsidR="00EA3A20" w:rsidRPr="007B4467" w:rsidRDefault="00EA3A20" w:rsidP="00EA3A20">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7D764D31"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7C5773"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33399FD"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856309" w:rsidRPr="007B4467" w14:paraId="4464C4A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79FF3F4" w14:textId="23CC0972" w:rsidR="00EA3A20" w:rsidRPr="007B4467" w:rsidRDefault="00EA3A20" w:rsidP="00E04F03">
            <w:pPr>
              <w:pStyle w:val="TAC"/>
              <w:rPr>
                <w:lang w:eastAsia="zh-CN"/>
              </w:rPr>
            </w:pPr>
            <w:r w:rsidRPr="007B4467">
              <w:rPr>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1E5E8174" w14:textId="77777777" w:rsidR="00EA3A20" w:rsidRPr="007B4467" w:rsidRDefault="00EA3A20" w:rsidP="00E04F03">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2A990041"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AB918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2FAF908" w14:textId="77777777" w:rsidR="00EA3A20" w:rsidRPr="007B4467" w:rsidRDefault="00EA3A20" w:rsidP="00EA3A20">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61306D96"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E910DA"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D382A41"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856309" w:rsidRPr="007B4467" w14:paraId="3188358C"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57FC660" w14:textId="525B50B9" w:rsidR="00EA3A20" w:rsidRPr="007B4467" w:rsidRDefault="00EA3A20" w:rsidP="00E04F03">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11EA0900" w14:textId="77777777" w:rsidR="00EA3A20" w:rsidRPr="007B4467" w:rsidRDefault="00EA3A20" w:rsidP="00E04F03">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5A67FA59"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FC0EC2"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F0DEF" w14:textId="77777777" w:rsidR="00EA3A20" w:rsidRPr="007B4467" w:rsidRDefault="00EA3A20" w:rsidP="00EA3A20">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2B563B0E"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244887"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8FF1E9C"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856309" w:rsidRPr="007B4467" w14:paraId="14C90E9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75AD187D" w14:textId="3AF80D78" w:rsidR="00EA3A20" w:rsidRPr="007B4467" w:rsidRDefault="00EA3A20" w:rsidP="00E04F03">
            <w:pPr>
              <w:pStyle w:val="TAC"/>
              <w:rPr>
                <w:lang w:eastAsia="zh-CN"/>
              </w:rPr>
            </w:pPr>
            <w:r w:rsidRPr="007B4467">
              <w:rPr>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0C916A1A" w14:textId="77777777" w:rsidR="00EA3A20" w:rsidRPr="007B4467" w:rsidRDefault="00EA3A20" w:rsidP="00E04F03">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41A01022"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97B40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AE25BEA" w14:textId="77777777" w:rsidR="00EA3A20" w:rsidRPr="007B4467" w:rsidRDefault="00EA3A20" w:rsidP="00EA3A20">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18ED0504"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E6183C"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13C8EF6"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856309" w:rsidRPr="007B4467" w14:paraId="242B2E1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D8FF1D7" w14:textId="23A578C8" w:rsidR="00EA3A20" w:rsidRPr="007B4467" w:rsidRDefault="00EA3A20" w:rsidP="00E04F03">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063D8FF6" w14:textId="77777777" w:rsidR="00EA3A20" w:rsidRPr="007B4467" w:rsidRDefault="00EA3A20" w:rsidP="00E04F03">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2C89575"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1A48BF"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65BDC6" w14:textId="77777777" w:rsidR="00EA3A20" w:rsidRPr="007B4467" w:rsidRDefault="00EA3A20" w:rsidP="00EA3A20">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5D2E4578"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2C060D"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AF10B6B" w14:textId="77777777" w:rsidR="00EA3A20" w:rsidRPr="007B4467" w:rsidRDefault="00EA3A20" w:rsidP="00E04F03">
            <w:pPr>
              <w:pStyle w:val="TAL"/>
              <w:rPr>
                <w:rFonts w:eastAsia="MS PGothic" w:cs="Arial"/>
                <w:szCs w:val="18"/>
              </w:rPr>
            </w:pPr>
          </w:p>
        </w:tc>
      </w:tr>
      <w:tr w:rsidR="00856309" w:rsidRPr="007B4467" w14:paraId="66B220FA"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5358A956" w14:textId="5D36D870" w:rsidR="00EA3A20" w:rsidRPr="007B4467" w:rsidRDefault="00EA3A20" w:rsidP="00E04F03">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0B651E30" w14:textId="77777777" w:rsidR="00EA3A20" w:rsidRPr="007B4467" w:rsidRDefault="00EA3A20" w:rsidP="00E04F03">
            <w:pPr>
              <w:pStyle w:val="TAL"/>
              <w:rPr>
                <w:szCs w:val="18"/>
              </w:rPr>
            </w:pPr>
            <w:r w:rsidRPr="007B4467">
              <w:rPr>
                <w:szCs w:val="18"/>
              </w:rPr>
              <w:t>Support inter-RAT EUTRAN measurements outside active DL BWP for nogap-noncsg</w:t>
            </w:r>
          </w:p>
        </w:tc>
        <w:tc>
          <w:tcPr>
            <w:tcW w:w="1196" w:type="dxa"/>
            <w:tcBorders>
              <w:top w:val="single" w:sz="6" w:space="0" w:color="auto"/>
              <w:left w:val="single" w:sz="6" w:space="0" w:color="auto"/>
              <w:bottom w:val="single" w:sz="6" w:space="0" w:color="auto"/>
              <w:right w:val="single" w:sz="4" w:space="0" w:color="auto"/>
            </w:tcBorders>
          </w:tcPr>
          <w:p w14:paraId="4143D807"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C34E0C"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960377" w14:textId="77777777" w:rsidR="00EA3A20" w:rsidRPr="007B4467" w:rsidRDefault="00EA3A20" w:rsidP="00EA3A20">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0B0FD5A8"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845762"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5194422"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7D0AC9" w:rsidRPr="007B4467" w14:paraId="2EF0FC17" w14:textId="77777777" w:rsidTr="007D0AC9">
        <w:trPr>
          <w:cantSplit/>
          <w:jc w:val="center"/>
        </w:trPr>
        <w:tc>
          <w:tcPr>
            <w:tcW w:w="534" w:type="dxa"/>
            <w:tcBorders>
              <w:top w:val="single" w:sz="4" w:space="0" w:color="auto"/>
              <w:left w:val="single" w:sz="4" w:space="0" w:color="auto"/>
              <w:bottom w:val="single" w:sz="4" w:space="0" w:color="auto"/>
              <w:right w:val="single" w:sz="4" w:space="0" w:color="auto"/>
            </w:tcBorders>
          </w:tcPr>
          <w:p w14:paraId="01A378DF" w14:textId="50BE50AB" w:rsidR="007D0AC9" w:rsidRPr="007B4467" w:rsidRDefault="007D0AC9" w:rsidP="007D0AC9">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760C698" w14:textId="77777777" w:rsidR="007D0AC9" w:rsidRPr="007B4467" w:rsidRDefault="007D0AC9" w:rsidP="007D0AC9">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AFAF47" w14:textId="77777777" w:rsidR="007D0AC9" w:rsidRPr="007B4467" w:rsidRDefault="007D0AC9" w:rsidP="007D0AC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E41820" w14:textId="77777777" w:rsidR="007D0AC9" w:rsidRPr="007B4467" w:rsidRDefault="007D0AC9" w:rsidP="007D0AC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57E5B97" w14:textId="77777777" w:rsidR="007D0AC9" w:rsidRPr="007B4467" w:rsidRDefault="007D0AC9" w:rsidP="007D0AC9">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1B8C9323" w14:textId="77777777" w:rsidR="007D0AC9" w:rsidRPr="007B4467" w:rsidRDefault="007D0AC9" w:rsidP="007D0AC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F5730A" w14:textId="77777777" w:rsidR="007D0AC9" w:rsidRPr="007B4467" w:rsidRDefault="007D0AC9" w:rsidP="007D0AC9">
            <w:pPr>
              <w:pStyle w:val="TAL"/>
            </w:pPr>
          </w:p>
        </w:tc>
        <w:tc>
          <w:tcPr>
            <w:tcW w:w="1427" w:type="dxa"/>
            <w:tcBorders>
              <w:top w:val="single" w:sz="4" w:space="0" w:color="auto"/>
              <w:left w:val="single" w:sz="4" w:space="0" w:color="auto"/>
              <w:bottom w:val="single" w:sz="4" w:space="0" w:color="auto"/>
              <w:right w:val="single" w:sz="4" w:space="0" w:color="auto"/>
            </w:tcBorders>
          </w:tcPr>
          <w:p w14:paraId="354B31DB" w14:textId="77777777" w:rsidR="007D0AC9" w:rsidRPr="007B4467" w:rsidRDefault="007D0AC9" w:rsidP="007D0AC9">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0C3361" w:rsidRPr="007B4467" w14:paraId="0295B00F"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3D1DE861" w14:textId="5D23BC9B" w:rsidR="000C3361" w:rsidRPr="007B4467" w:rsidRDefault="000C3361" w:rsidP="009C11B8">
            <w:pPr>
              <w:pStyle w:val="TAC"/>
              <w:rPr>
                <w:lang w:eastAsia="zh-CN"/>
              </w:rPr>
            </w:pPr>
            <w:r w:rsidRPr="007B4467">
              <w:rPr>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3F68B6B1" w14:textId="77777777" w:rsidR="000C3361" w:rsidRPr="007B4467" w:rsidRDefault="000C3361" w:rsidP="009C11B8">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F357BE5" w14:textId="77777777" w:rsidR="000C3361" w:rsidRPr="007B4467" w:rsidRDefault="000C3361" w:rsidP="009C11B8">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31DEC0A2"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990C26B" w14:textId="77777777" w:rsidR="000C3361" w:rsidRPr="007B4467" w:rsidRDefault="000C3361" w:rsidP="009C11B8">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17F6C38"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678905"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3F005524"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0C3361" w:rsidRPr="007B4467" w14:paraId="121FFE7F"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456A5EAA" w14:textId="39424433" w:rsidR="000C3361" w:rsidRPr="007B4467" w:rsidRDefault="000C3361" w:rsidP="009C11B8">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1CBE8B22" w14:textId="77777777" w:rsidR="000C3361" w:rsidRPr="007B4467" w:rsidRDefault="000C3361" w:rsidP="009C11B8">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54EC55FE" w14:textId="77777777" w:rsidR="000C3361" w:rsidRPr="007B4467" w:rsidRDefault="000C3361" w:rsidP="009C11B8">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09ABC56C"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1730A" w14:textId="77777777" w:rsidR="000C3361" w:rsidRPr="007B4467" w:rsidRDefault="000C3361" w:rsidP="009C11B8">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2166FFF5"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760BC3"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56ADDC54"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0C3361" w:rsidRPr="007B4467" w14:paraId="46FFBC7A"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4A896257" w14:textId="34DB33F0" w:rsidR="000C3361" w:rsidRPr="007B4467" w:rsidRDefault="000C3361" w:rsidP="009C11B8">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138E73A2" w14:textId="77777777" w:rsidR="000C3361" w:rsidRPr="007B4467" w:rsidRDefault="000C3361" w:rsidP="009C11B8">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AF6C107" w14:textId="77777777" w:rsidR="000C3361" w:rsidRPr="007B4467" w:rsidRDefault="000C3361" w:rsidP="009C11B8">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475805B4"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DFB444" w14:textId="77777777" w:rsidR="000C3361" w:rsidRPr="007B4467" w:rsidRDefault="000C3361" w:rsidP="009C11B8">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1F13616F"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8D92CD"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63459425"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7C0F40" w:rsidRPr="007B4467" w14:paraId="5C7AD868" w14:textId="77777777" w:rsidTr="007C0F40">
        <w:trPr>
          <w:cantSplit/>
          <w:jc w:val="center"/>
        </w:trPr>
        <w:tc>
          <w:tcPr>
            <w:tcW w:w="534" w:type="dxa"/>
            <w:tcBorders>
              <w:top w:val="single" w:sz="4" w:space="0" w:color="auto"/>
              <w:left w:val="single" w:sz="4" w:space="0" w:color="auto"/>
              <w:bottom w:val="single" w:sz="4" w:space="0" w:color="auto"/>
              <w:right w:val="single" w:sz="4" w:space="0" w:color="auto"/>
            </w:tcBorders>
          </w:tcPr>
          <w:p w14:paraId="2E81612F" w14:textId="1806A707" w:rsidR="007C0F40" w:rsidRPr="007B4467" w:rsidRDefault="007C0F40" w:rsidP="009C11B8">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347A0FEE" w14:textId="77777777" w:rsidR="007C0F40" w:rsidRPr="007B4467" w:rsidRDefault="007C0F40" w:rsidP="009C11B8">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49C1FEB8" w14:textId="77777777" w:rsidR="007C0F40" w:rsidRPr="007B4467" w:rsidRDefault="007C0F40" w:rsidP="009C11B8">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255A9D8" w14:textId="77777777" w:rsidR="007C0F40" w:rsidRPr="007B4467" w:rsidRDefault="007C0F40"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618482" w14:textId="77777777" w:rsidR="007C0F40" w:rsidRPr="007B4467" w:rsidRDefault="007C0F40" w:rsidP="009C11B8">
            <w:pPr>
              <w:pStyle w:val="TAL"/>
            </w:pPr>
            <w:r w:rsidRPr="007B4467">
              <w:t>pc_meas_ntn_quasi_earth_fixed_cell</w:t>
            </w:r>
          </w:p>
        </w:tc>
        <w:tc>
          <w:tcPr>
            <w:tcW w:w="714" w:type="dxa"/>
            <w:tcBorders>
              <w:top w:val="single" w:sz="4" w:space="0" w:color="auto"/>
              <w:left w:val="single" w:sz="4" w:space="0" w:color="auto"/>
              <w:bottom w:val="single" w:sz="4" w:space="0" w:color="auto"/>
              <w:right w:val="single" w:sz="4" w:space="0" w:color="auto"/>
            </w:tcBorders>
          </w:tcPr>
          <w:p w14:paraId="07253C2F" w14:textId="77777777" w:rsidR="007C0F40" w:rsidRPr="007B4467" w:rsidRDefault="007C0F40"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827918" w14:textId="77777777" w:rsidR="007C0F40" w:rsidRPr="007B4467" w:rsidRDefault="007C0F40"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3A6C5307" w14:textId="77777777" w:rsidR="007C0F40" w:rsidRPr="007B4467" w:rsidRDefault="007C0F40" w:rsidP="009C11B8">
            <w:pPr>
              <w:pStyle w:val="TAL"/>
              <w:rPr>
                <w:rFonts w:eastAsia="MS PGothic" w:cs="Arial"/>
                <w:szCs w:val="18"/>
              </w:rPr>
            </w:pPr>
            <w:r w:rsidRPr="007B4467">
              <w:rPr>
                <w:rFonts w:eastAsia="MS PGothic" w:cs="Arial"/>
                <w:szCs w:val="18"/>
              </w:rPr>
              <w:t>If a UE supports this feature, then it supports r18 NTN Enhanced</w:t>
            </w:r>
          </w:p>
        </w:tc>
      </w:tr>
      <w:tr w:rsidR="007C0F40" w:rsidRPr="007B4467" w14:paraId="10A3E1DD" w14:textId="77777777" w:rsidTr="007C0F40">
        <w:trPr>
          <w:cantSplit/>
          <w:jc w:val="center"/>
        </w:trPr>
        <w:tc>
          <w:tcPr>
            <w:tcW w:w="534" w:type="dxa"/>
            <w:tcBorders>
              <w:top w:val="single" w:sz="4" w:space="0" w:color="auto"/>
              <w:left w:val="single" w:sz="4" w:space="0" w:color="auto"/>
              <w:bottom w:val="single" w:sz="4" w:space="0" w:color="auto"/>
              <w:right w:val="single" w:sz="4" w:space="0" w:color="auto"/>
            </w:tcBorders>
          </w:tcPr>
          <w:p w14:paraId="44BA191C" w14:textId="45541580" w:rsidR="007C0F40" w:rsidRPr="007B4467" w:rsidRDefault="007C0F40" w:rsidP="009C11B8">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326221D6" w14:textId="77777777" w:rsidR="007C0F40" w:rsidRPr="007B4467" w:rsidRDefault="007C0F40" w:rsidP="009C11B8">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9B8E056" w14:textId="77777777" w:rsidR="007C0F40" w:rsidRPr="007B4467" w:rsidRDefault="007C0F40" w:rsidP="009C11B8">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4833C07" w14:textId="77777777" w:rsidR="007C0F40" w:rsidRPr="007B4467" w:rsidRDefault="007C0F40"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A2AAE3" w14:textId="77777777" w:rsidR="007C0F40" w:rsidRPr="007B4467" w:rsidRDefault="007C0F40" w:rsidP="009C11B8">
            <w:pPr>
              <w:pStyle w:val="TAL"/>
            </w:pPr>
            <w:r w:rsidRPr="007B4467">
              <w:t>pc_meas_ntn_earth_moving_cell</w:t>
            </w:r>
          </w:p>
        </w:tc>
        <w:tc>
          <w:tcPr>
            <w:tcW w:w="714" w:type="dxa"/>
            <w:tcBorders>
              <w:top w:val="single" w:sz="4" w:space="0" w:color="auto"/>
              <w:left w:val="single" w:sz="4" w:space="0" w:color="auto"/>
              <w:bottom w:val="single" w:sz="4" w:space="0" w:color="auto"/>
              <w:right w:val="single" w:sz="4" w:space="0" w:color="auto"/>
            </w:tcBorders>
          </w:tcPr>
          <w:p w14:paraId="7082B834" w14:textId="77777777" w:rsidR="007C0F40" w:rsidRPr="007B4467" w:rsidRDefault="007C0F40"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E198E7" w14:textId="77777777" w:rsidR="007C0F40" w:rsidRPr="007B4467" w:rsidRDefault="007C0F40"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26B3B30E" w14:textId="77777777" w:rsidR="007C0F40" w:rsidRPr="007B4467" w:rsidRDefault="007C0F40" w:rsidP="009C11B8">
            <w:pPr>
              <w:pStyle w:val="TAL"/>
              <w:rPr>
                <w:rFonts w:eastAsia="MS PGothic" w:cs="Arial"/>
                <w:szCs w:val="18"/>
              </w:rPr>
            </w:pPr>
            <w:r w:rsidRPr="007B4467">
              <w:rPr>
                <w:rFonts w:eastAsia="MS PGothic" w:cs="Arial"/>
                <w:szCs w:val="18"/>
              </w:rPr>
              <w:t>If a UE supports this feature, then it supports r18 NTN Enhanced</w:t>
            </w:r>
          </w:p>
        </w:tc>
      </w:tr>
    </w:tbl>
    <w:p w14:paraId="715E6A0C" w14:textId="77777777" w:rsidR="00096CB4" w:rsidRPr="007B4467" w:rsidRDefault="00096CB4" w:rsidP="000C7438">
      <w:pPr>
        <w:rPr>
          <w:lang w:eastAsia="ko-KR"/>
        </w:rPr>
      </w:pPr>
    </w:p>
    <w:p w14:paraId="4E1752C2" w14:textId="77777777" w:rsidR="00096CB4" w:rsidRPr="007B4467" w:rsidRDefault="00096CB4" w:rsidP="00096CB4">
      <w:pPr>
        <w:pStyle w:val="Heading3"/>
      </w:pPr>
      <w:bookmarkStart w:id="1043" w:name="_Toc27410937"/>
      <w:bookmarkStart w:id="1044" w:name="_Toc36039450"/>
      <w:bookmarkStart w:id="1045" w:name="_Toc43838810"/>
      <w:bookmarkStart w:id="1046" w:name="_Toc51772967"/>
      <w:bookmarkStart w:id="1047" w:name="_Toc58245174"/>
      <w:bookmarkStart w:id="1048" w:name="_Toc68089627"/>
      <w:bookmarkStart w:id="1049" w:name="_Toc69067748"/>
      <w:bookmarkStart w:id="1050" w:name="_Toc75383296"/>
      <w:bookmarkStart w:id="1051" w:name="_Toc83706944"/>
      <w:bookmarkStart w:id="1052" w:name="_Toc90491649"/>
      <w:bookmarkStart w:id="1053" w:name="_Toc100147747"/>
      <w:bookmarkStart w:id="1054" w:name="_Toc106741019"/>
      <w:bookmarkStart w:id="1055" w:name="_Toc114916375"/>
      <w:bookmarkStart w:id="1056" w:name="_Toc194512979"/>
      <w:r w:rsidRPr="007B4467">
        <w:t>A.4.3.7</w:t>
      </w:r>
      <w:r w:rsidRPr="007B4467">
        <w:tab/>
        <w:t>General Capabilities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6FCEB4D0" w14:textId="77777777" w:rsidR="00096CB4" w:rsidRPr="007B4467" w:rsidRDefault="00096CB4" w:rsidP="00096CB4">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7B4467"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7B4467" w:rsidRDefault="007F4004" w:rsidP="001F6043">
            <w:pPr>
              <w:pStyle w:val="TAH"/>
              <w:rPr>
                <w:lang w:eastAsia="en-US"/>
              </w:rPr>
            </w:pPr>
            <w:r w:rsidRPr="007B4467">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7B4467" w:rsidRDefault="007F4004" w:rsidP="001F604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7B4467" w:rsidRDefault="007F4004" w:rsidP="001F604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7B4467" w:rsidRDefault="007F4004" w:rsidP="001F604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7B4467" w:rsidRDefault="007F4004" w:rsidP="001F604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7B4467" w:rsidRDefault="007F4004" w:rsidP="001F604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7B4467" w:rsidRDefault="007F4004" w:rsidP="001F6043">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7B4467" w:rsidRDefault="007F4004" w:rsidP="001F6043">
            <w:pPr>
              <w:pStyle w:val="TAH"/>
              <w:rPr>
                <w:lang w:eastAsia="en-US"/>
              </w:rPr>
            </w:pPr>
            <w:r w:rsidRPr="007B4467">
              <w:rPr>
                <w:lang w:eastAsia="en-US"/>
              </w:rPr>
              <w:t>Comments</w:t>
            </w:r>
          </w:p>
        </w:tc>
      </w:tr>
      <w:tr w:rsidR="007F4004" w:rsidRPr="007B4467"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7B4467" w:rsidRDefault="007F4004" w:rsidP="001F604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7B4467" w:rsidRDefault="007F4004" w:rsidP="001F604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7B4467" w:rsidRDefault="007F4004" w:rsidP="001F604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7B4467" w:rsidRDefault="007F4004" w:rsidP="001F604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7B4467" w:rsidRDefault="007F4004" w:rsidP="001F6043">
            <w:pPr>
              <w:pStyle w:val="TAL"/>
              <w:rPr>
                <w:lang w:eastAsia="en-US"/>
              </w:rPr>
            </w:pPr>
            <w:r w:rsidRPr="007B4467">
              <w:rPr>
                <w:rFonts w:eastAsia="MS Mincho"/>
                <w:lang w:eastAsia="en-US"/>
              </w:rPr>
              <w:t>pc_</w:t>
            </w:r>
            <w:r w:rsidRPr="007B4467">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7B4467" w:rsidRDefault="007F4004" w:rsidP="001F6043">
            <w:pPr>
              <w:pStyle w:val="TAL"/>
              <w:rPr>
                <w:lang w:eastAsia="en-US"/>
              </w:rPr>
            </w:pPr>
          </w:p>
        </w:tc>
      </w:tr>
      <w:tr w:rsidR="007F4004" w:rsidRPr="007B4467"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7B4467" w:rsidRDefault="007F4004" w:rsidP="001F604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7B4467" w:rsidRDefault="007F4004" w:rsidP="001F6043">
            <w:pPr>
              <w:pStyle w:val="TAL"/>
              <w:rPr>
                <w:lang w:eastAsia="en-US"/>
              </w:rPr>
            </w:pPr>
            <w:r w:rsidRPr="007B4467">
              <w:rPr>
                <w:rFonts w:eastAsia="MS Mincho"/>
                <w:lang w:eastAsia="en-US"/>
              </w:rPr>
              <w:t>pc_</w:t>
            </w:r>
            <w:r w:rsidRPr="007B4467">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7B4467" w:rsidRDefault="007F4004" w:rsidP="001F6043">
            <w:pPr>
              <w:pStyle w:val="TAL"/>
              <w:rPr>
                <w:lang w:eastAsia="en-US"/>
              </w:rPr>
            </w:pPr>
          </w:p>
        </w:tc>
      </w:tr>
      <w:tr w:rsidR="007F4004" w:rsidRPr="007B4467"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7B4467" w:rsidRDefault="007F4004" w:rsidP="001F6043">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7B4467" w:rsidRDefault="007F4004" w:rsidP="00096CB4">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7B4467" w:rsidRDefault="007F4004" w:rsidP="001F6043">
            <w:pPr>
              <w:pStyle w:val="TAL"/>
              <w:rPr>
                <w:lang w:eastAsia="en-US"/>
              </w:rPr>
            </w:pPr>
          </w:p>
        </w:tc>
      </w:tr>
      <w:tr w:rsidR="007F4004" w:rsidRPr="007B4467"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7B4467" w:rsidRDefault="007F4004" w:rsidP="001F6043">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7B4467" w:rsidRDefault="007F4004" w:rsidP="001F6043">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7B4467" w:rsidRDefault="007F4004" w:rsidP="00096CB4">
            <w:pPr>
              <w:pStyle w:val="TAL"/>
            </w:pPr>
            <w:r w:rsidRPr="007B4467">
              <w:t>pc_as_ReflectiveQoS</w:t>
            </w:r>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7B4467" w:rsidRDefault="007F4004" w:rsidP="001F6043">
            <w:pPr>
              <w:pStyle w:val="TAL"/>
              <w:rPr>
                <w:lang w:eastAsia="en-US"/>
              </w:rPr>
            </w:pPr>
          </w:p>
        </w:tc>
      </w:tr>
      <w:tr w:rsidR="002839F8" w:rsidRPr="007B4467"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7B4467" w:rsidRDefault="002839F8" w:rsidP="002839F8">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7B4467" w:rsidRDefault="002839F8" w:rsidP="002839F8">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7B4467" w:rsidRDefault="002839F8" w:rsidP="002839F8">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7B4467" w:rsidRDefault="002839F8" w:rsidP="002839F8">
            <w:pPr>
              <w:pStyle w:val="TAL"/>
            </w:pPr>
            <w:r w:rsidRPr="007B4467">
              <w:t>pc_nas_ReflectiveQoS</w:t>
            </w:r>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7B4467" w:rsidRDefault="002839F8" w:rsidP="002839F8">
            <w:pPr>
              <w:pStyle w:val="TAL"/>
            </w:pPr>
          </w:p>
        </w:tc>
      </w:tr>
      <w:tr w:rsidR="002839F8" w:rsidRPr="007B4467"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7B4467" w:rsidRDefault="002839F8" w:rsidP="002839F8">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7B4467" w:rsidRDefault="002839F8" w:rsidP="002839F8">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7B4467" w:rsidRDefault="002839F8" w:rsidP="002839F8">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7B4467" w:rsidRDefault="002839F8" w:rsidP="002839F8">
            <w:pPr>
              <w:pStyle w:val="TAL"/>
            </w:pPr>
            <w:r w:rsidRPr="007B4467">
              <w:t>pc_sms_over_NAS</w:t>
            </w:r>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7B4467" w:rsidRDefault="002839F8" w:rsidP="002839F8">
            <w:pPr>
              <w:pStyle w:val="TAL"/>
            </w:pPr>
          </w:p>
        </w:tc>
      </w:tr>
      <w:tr w:rsidR="002839F8" w:rsidRPr="007B4467"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7B4467" w:rsidRDefault="002839F8" w:rsidP="002839F8">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7B4467" w:rsidRDefault="002839F8" w:rsidP="002839F8">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7B4467" w:rsidRDefault="002839F8" w:rsidP="002839F8">
            <w:pPr>
              <w:pStyle w:val="TAL"/>
            </w:pPr>
            <w:r w:rsidRPr="007B4467">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7B4467" w:rsidRDefault="002839F8" w:rsidP="002839F8">
            <w:pPr>
              <w:pStyle w:val="TAL"/>
            </w:pPr>
          </w:p>
        </w:tc>
      </w:tr>
      <w:tr w:rsidR="002839F8" w:rsidRPr="007B4467"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7B4467" w:rsidRDefault="002839F8" w:rsidP="002839F8">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7B4467" w:rsidRDefault="002839F8" w:rsidP="002839F8">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7B4467" w:rsidRDefault="002839F8" w:rsidP="002839F8">
            <w:pPr>
              <w:pStyle w:val="TAL"/>
            </w:pPr>
            <w:r w:rsidRPr="007B4467">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7B4467" w:rsidRDefault="002839F8" w:rsidP="002839F8">
            <w:pPr>
              <w:pStyle w:val="TAL"/>
            </w:pPr>
          </w:p>
        </w:tc>
      </w:tr>
      <w:tr w:rsidR="002839F8" w:rsidRPr="007B4467"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7B4467" w:rsidRDefault="002839F8" w:rsidP="002839F8">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7B4467" w:rsidRDefault="002839F8" w:rsidP="002839F8">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7B4467" w:rsidRDefault="002839F8" w:rsidP="002839F8">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7B4467" w:rsidRDefault="002839F8" w:rsidP="002839F8">
            <w:pPr>
              <w:pStyle w:val="TAL"/>
              <w:rPr>
                <w:lang w:eastAsia="zh-CN"/>
              </w:rPr>
            </w:pPr>
            <w:r w:rsidRPr="007B4467">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7B4467" w:rsidRDefault="002839F8" w:rsidP="002839F8">
            <w:pPr>
              <w:pStyle w:val="TAL"/>
            </w:pPr>
            <w:r w:rsidRPr="007B4467">
              <w:t>pc_ExpectedNoOfPDUSessionsAtRegistration +1</w:t>
            </w:r>
          </w:p>
        </w:tc>
      </w:tr>
      <w:tr w:rsidR="00D97121" w:rsidRPr="007B4467"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7B4467" w:rsidRDefault="00D97121" w:rsidP="00417D3C">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7B4467" w:rsidRDefault="00D97121" w:rsidP="00417D3C">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7B4467" w:rsidRDefault="00D97121" w:rsidP="00417D3C">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7B4467" w:rsidRDefault="00D97121" w:rsidP="00417D3C">
            <w:pPr>
              <w:pStyle w:val="TAL"/>
            </w:pPr>
            <w:r w:rsidRPr="007B4467">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7B4467" w:rsidRDefault="00D97121" w:rsidP="00417D3C">
            <w:pPr>
              <w:pStyle w:val="TAL"/>
            </w:pPr>
          </w:p>
        </w:tc>
      </w:tr>
      <w:tr w:rsidR="00D97121" w:rsidRPr="007B4467"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7B4467" w:rsidRDefault="00D97121" w:rsidP="00417D3C">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7B4467" w:rsidRDefault="00D97121" w:rsidP="00417D3C">
            <w:pPr>
              <w:pStyle w:val="TAL"/>
            </w:pPr>
            <w:r w:rsidRPr="007B4467">
              <w:t>Support of emergency services fallback</w:t>
            </w:r>
            <w:r w:rsidR="00CC5CAB" w:rsidRPr="007B4467">
              <w:t xml:space="preserve"> in </w:t>
            </w:r>
            <w:r w:rsidR="00CC5CAB"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7B4467" w:rsidRDefault="00D97121" w:rsidP="00417D3C">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7B4467" w:rsidRDefault="00D97121" w:rsidP="00417D3C">
            <w:pPr>
              <w:pStyle w:val="TAL"/>
            </w:pPr>
            <w:r w:rsidRPr="007B4467">
              <w:t>pc_</w:t>
            </w:r>
            <w:r w:rsidR="00CC5CAB" w:rsidRPr="007B4467">
              <w:t>NR_5GC_</w:t>
            </w:r>
            <w:r w:rsidRPr="007B4467">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7B4467" w:rsidRDefault="00D97121" w:rsidP="00417D3C">
            <w:pPr>
              <w:pStyle w:val="TAL"/>
            </w:pPr>
          </w:p>
        </w:tc>
      </w:tr>
      <w:tr w:rsidR="00C06A6E" w:rsidRPr="007B4467"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7B4467" w:rsidRDefault="00C06A6E" w:rsidP="00531C95">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7B4467" w:rsidRDefault="00C06A6E" w:rsidP="00531C95">
            <w:pPr>
              <w:pStyle w:val="TAL"/>
            </w:pPr>
            <w:r w:rsidRPr="007B4467">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7B4467" w:rsidRDefault="00C06A6E" w:rsidP="00531C95">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7B4467" w:rsidRDefault="00C06A6E" w:rsidP="00531C95">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7B4467" w:rsidRDefault="00C06A6E" w:rsidP="00531C95">
            <w:pPr>
              <w:pStyle w:val="TAL"/>
            </w:pPr>
            <w:r w:rsidRPr="007B4467">
              <w:t>pc_EPS_fallback</w:t>
            </w:r>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7B4467" w:rsidRDefault="00C06A6E" w:rsidP="00531C95">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7B4467"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7B4467" w:rsidRDefault="00C06A6E" w:rsidP="00531C95">
            <w:pPr>
              <w:pStyle w:val="TAL"/>
            </w:pPr>
          </w:p>
        </w:tc>
      </w:tr>
      <w:tr w:rsidR="001D17E4" w:rsidRPr="007B4467"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7B4467" w:rsidRDefault="001D17E4">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7B4467" w:rsidRDefault="001D17E4">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7B4467" w:rsidRDefault="001D17E4">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7B4467" w:rsidRDefault="001D17E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7B4467" w:rsidRDefault="001D17E4">
            <w:pPr>
              <w:pStyle w:val="TAL"/>
            </w:pPr>
            <w:r w:rsidRPr="007B4467">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7B4467" w:rsidRDefault="001D17E4">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7B4467"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7B4467" w:rsidRDefault="001D17E4">
            <w:pPr>
              <w:pStyle w:val="TAL"/>
            </w:pPr>
          </w:p>
        </w:tc>
      </w:tr>
      <w:tr w:rsidR="0019592A" w:rsidRPr="007B4467"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7B4467" w:rsidRDefault="0019592A" w:rsidP="0019592A">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7B4467" w:rsidRDefault="0019592A" w:rsidP="0019592A">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7B4467" w:rsidRDefault="0019592A" w:rsidP="0019592A">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7B4467" w:rsidRDefault="0019592A" w:rsidP="0019592A">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7B4467" w:rsidRDefault="0019592A" w:rsidP="0019592A">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7B4467" w:rsidRDefault="0019592A" w:rsidP="0019592A">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7B4467"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7B4467" w:rsidRDefault="0019592A" w:rsidP="0019592A">
            <w:pPr>
              <w:pStyle w:val="TAL"/>
            </w:pPr>
          </w:p>
        </w:tc>
      </w:tr>
      <w:tr w:rsidR="00CC5CAB" w:rsidRPr="007B4467"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7B4467" w:rsidRDefault="00CC5CAB" w:rsidP="00FA72F8">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7B4467" w:rsidRDefault="00CC5CAB" w:rsidP="00FA72F8">
            <w:pPr>
              <w:pStyle w:val="TAL"/>
            </w:pPr>
            <w:r w:rsidRPr="007B4467">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7B4467" w:rsidRDefault="00CC5CAB" w:rsidP="00FA72F8">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7B4467" w:rsidRDefault="00CC5CAB" w:rsidP="00FA72F8">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7B4467" w:rsidRDefault="00CC5CAB" w:rsidP="00FA72F8">
            <w:pPr>
              <w:pStyle w:val="TAL"/>
            </w:pPr>
            <w:r w:rsidRPr="007B4467">
              <w:t>pc_voiceFallbackIndication</w:t>
            </w:r>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7B4467" w:rsidRDefault="00CC5CAB" w:rsidP="00FA72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7B4467"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7B4467" w:rsidRDefault="00CC5CAB" w:rsidP="00FA72F8">
            <w:pPr>
              <w:pStyle w:val="TAL"/>
            </w:pPr>
          </w:p>
        </w:tc>
      </w:tr>
      <w:tr w:rsidR="008C3D6B" w:rsidRPr="007B4467"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7B4467" w:rsidRDefault="008C3D6B" w:rsidP="008C3D6B">
            <w:pPr>
              <w:pStyle w:val="TAC"/>
              <w:rPr>
                <w:lang w:eastAsia="zh-CN"/>
              </w:rPr>
            </w:pPr>
            <w:r w:rsidRPr="007B4467">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7B4467" w:rsidRDefault="008C3D6B" w:rsidP="008C3D6B">
            <w:pPr>
              <w:pStyle w:val="TAL"/>
            </w:pPr>
            <w:r w:rsidRPr="007B4467">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7B4467" w:rsidRDefault="008C3D6B" w:rsidP="008C3D6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7B4467" w:rsidRDefault="008C3D6B" w:rsidP="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7B4467" w:rsidRDefault="008C3D6B" w:rsidP="008C3D6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7B4467" w:rsidRDefault="008C3D6B" w:rsidP="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7B4467"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7B4467" w:rsidRDefault="008C3D6B" w:rsidP="008C3D6B">
            <w:pPr>
              <w:pStyle w:val="TAL"/>
            </w:pPr>
            <w:r w:rsidRPr="007B4467">
              <w:t>specifically for TSC (time sensitive communication) services</w:t>
            </w:r>
          </w:p>
        </w:tc>
      </w:tr>
      <w:tr w:rsidR="008C3D6B" w:rsidRPr="007B4467"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7B4467" w:rsidRDefault="008C3D6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7B4467" w:rsidRDefault="008C3D6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7B4467" w:rsidRDefault="008C3D6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7B4467" w:rsidRDefault="008C3D6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7B4467" w:rsidRDefault="008C3D6B">
            <w:pPr>
              <w:pStyle w:val="TAL"/>
            </w:pPr>
          </w:p>
        </w:tc>
      </w:tr>
      <w:tr w:rsidR="008C3D6B" w:rsidRPr="007B4467"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7B4467" w:rsidRDefault="008C3D6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77777777" w:rsidR="008C3D6B" w:rsidRPr="007B4467" w:rsidRDefault="008C3D6B">
            <w:pPr>
              <w:pStyle w:val="TAL"/>
            </w:pPr>
            <w:r w:rsidRPr="007B4467">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7777777" w:rsidR="008C3D6B" w:rsidRPr="007B4467" w:rsidRDefault="008C3D6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7B4467" w:rsidRDefault="008C3D6B">
            <w:pPr>
              <w:pStyle w:val="TAL"/>
            </w:pPr>
            <w:r w:rsidRPr="007B4467">
              <w:t>pc_NR_UL_Segmentation</w:t>
            </w:r>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7B4467" w:rsidRDefault="008C3D6B">
            <w:pPr>
              <w:pStyle w:val="TAL"/>
            </w:pPr>
            <w:r w:rsidRPr="007B4467">
              <w:t>UE supports segmenation of UECapabilityInformation message, IF size &gt; maximum supported size of a PDCP SDU</w:t>
            </w:r>
          </w:p>
        </w:tc>
      </w:tr>
      <w:tr w:rsidR="00630099" w:rsidRPr="007B4467"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7B4467" w:rsidRDefault="00630099" w:rsidP="000F1A13">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7B4467" w:rsidRDefault="00630099" w:rsidP="000F1A13">
            <w:pPr>
              <w:pStyle w:val="TAL"/>
            </w:pPr>
            <w:r w:rsidRPr="007B4467">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7B4467" w:rsidRDefault="00630099" w:rsidP="000F1A13">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7B4467" w:rsidRDefault="00630099" w:rsidP="000F1A13">
            <w:pPr>
              <w:pStyle w:val="TAL"/>
            </w:pPr>
            <w:r w:rsidRPr="007B4467">
              <w:t>pc_inactiveState</w:t>
            </w:r>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7B4467" w:rsidRDefault="00630099" w:rsidP="000F1A13">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7B4467" w:rsidRDefault="00630099" w:rsidP="000F1A13">
            <w:pPr>
              <w:pStyle w:val="TAL"/>
            </w:pPr>
          </w:p>
        </w:tc>
      </w:tr>
      <w:tr w:rsidR="00630099" w:rsidRPr="007B4467"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7B4467" w:rsidRDefault="00630099" w:rsidP="000F1A13">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7B4467" w:rsidRDefault="00630099" w:rsidP="000F1A13">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7B4467" w:rsidRDefault="00630099" w:rsidP="000F1A13">
            <w:pPr>
              <w:pStyle w:val="TAL"/>
            </w:pPr>
            <w:r w:rsidRPr="007B4467">
              <w:t>23.122</w:t>
            </w:r>
          </w:p>
          <w:p w14:paraId="28F54CA0" w14:textId="77777777" w:rsidR="00630099" w:rsidRPr="007B4467" w:rsidRDefault="00630099" w:rsidP="000F1A13">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7B4467" w:rsidRDefault="00630099" w:rsidP="000F1A13">
            <w:pPr>
              <w:pStyle w:val="TAL"/>
            </w:pPr>
            <w:r w:rsidRPr="007B4467">
              <w:t>pc_SOR_ACKNotReqLocalRel</w:t>
            </w:r>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7B4467" w:rsidRDefault="00630099" w:rsidP="000F1A13">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7B4467" w:rsidRDefault="00630099" w:rsidP="000F1A13">
            <w:pPr>
              <w:pStyle w:val="TAL"/>
            </w:pPr>
          </w:p>
        </w:tc>
      </w:tr>
      <w:tr w:rsidR="00B1496E" w:rsidRPr="007B4467"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7B4467" w:rsidRDefault="00B1496E" w:rsidP="00261B49">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7B4467" w:rsidRDefault="00B1496E" w:rsidP="00261B49">
            <w:pPr>
              <w:pStyle w:val="TAL"/>
            </w:pPr>
            <w:r w:rsidRPr="007B4467">
              <w:t>Support of</w:t>
            </w:r>
            <w:r w:rsidR="002574F1" w:rsidRPr="007B4467">
              <w:t xml:space="preserve"> </w:t>
            </w:r>
            <w:r w:rsidRPr="007B4467">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7B4467" w:rsidRDefault="00B1496E" w:rsidP="00261B49">
            <w:pPr>
              <w:pStyle w:val="TAL"/>
            </w:pPr>
            <w:r w:rsidRPr="007B4467">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7B4467" w:rsidRDefault="00B1496E" w:rsidP="00261B49">
            <w:pPr>
              <w:pStyle w:val="TAL"/>
            </w:pPr>
          </w:p>
        </w:tc>
      </w:tr>
      <w:tr w:rsidR="00B1496E" w:rsidRPr="007B4467"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7B4467" w:rsidRDefault="00B1496E" w:rsidP="00261B49">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7B4467" w:rsidRDefault="00B1496E" w:rsidP="00261B49">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7B4467" w:rsidRDefault="00B1496E" w:rsidP="00261B49">
            <w:pPr>
              <w:pStyle w:val="TAL"/>
            </w:pPr>
            <w:r w:rsidRPr="007B4467">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7B4467" w:rsidRDefault="00B1496E" w:rsidP="00261B49">
            <w:pPr>
              <w:pStyle w:val="TAL"/>
            </w:pPr>
          </w:p>
        </w:tc>
      </w:tr>
      <w:tr w:rsidR="00BC6E5E" w:rsidRPr="007B4467"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7B4467" w:rsidRDefault="00BC6E5E" w:rsidP="00261B49">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7B4467" w:rsidRDefault="00BC6E5E" w:rsidP="00261B49">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7B4467" w:rsidRDefault="00BC6E5E" w:rsidP="00261B49">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7B4467" w:rsidRDefault="00BC6E5E" w:rsidP="00261B49">
            <w:pPr>
              <w:pStyle w:val="TAL"/>
            </w:pPr>
            <w:r w:rsidRPr="007B4467">
              <w:t>pc_CAG</w:t>
            </w:r>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7B4467" w:rsidRDefault="00BC6E5E" w:rsidP="00261B49">
            <w:pPr>
              <w:pStyle w:val="TAL"/>
            </w:pPr>
          </w:p>
        </w:tc>
      </w:tr>
      <w:tr w:rsidR="00BC6E5E" w:rsidRPr="007B4467"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7B4467" w:rsidRDefault="00BC6E5E" w:rsidP="00261B49">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7B4467" w:rsidRDefault="00BC6E5E" w:rsidP="00261B49">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7B4467" w:rsidRDefault="00BC6E5E" w:rsidP="00261B49">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7B4467" w:rsidRDefault="00BC6E5E" w:rsidP="00261B49">
            <w:pPr>
              <w:pStyle w:val="TAL"/>
            </w:pPr>
            <w:r w:rsidRPr="007B4467">
              <w:t>pc_SNPN</w:t>
            </w:r>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7B4467" w:rsidRDefault="00BC6E5E" w:rsidP="00261B49">
            <w:pPr>
              <w:pStyle w:val="TAL"/>
            </w:pPr>
          </w:p>
        </w:tc>
      </w:tr>
      <w:tr w:rsidR="00837ECB" w:rsidRPr="007B4467"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7B4467" w:rsidRDefault="00837ECB" w:rsidP="00837EC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7B4467" w:rsidRDefault="00837ECB" w:rsidP="00837EC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7B4467" w:rsidRDefault="00837ECB" w:rsidP="00837EC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7B4467" w:rsidRDefault="00837ECB" w:rsidP="00837ECB">
            <w:pPr>
              <w:pStyle w:val="TAL"/>
            </w:pPr>
            <w:r w:rsidRPr="007B4467">
              <w:rPr>
                <w:lang w:eastAsia="en-US"/>
              </w:rPr>
              <w:t>pc_Set_UE_Cap_Info_NR</w:t>
            </w:r>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7B4467" w:rsidRDefault="00837ECB" w:rsidP="00837ECB">
            <w:pPr>
              <w:pStyle w:val="TAL"/>
            </w:pPr>
            <w:r w:rsidRPr="007B4467">
              <w:t>This test function is mandatory for UEs supporting UL RRC segmentation and whose maximum UECapabilityInformation message size is less than the allowed maximum supported size of a PDCP SDU.</w:t>
            </w:r>
          </w:p>
        </w:tc>
      </w:tr>
      <w:tr w:rsidR="00837ECB" w:rsidRPr="007B4467"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7B4467" w:rsidRDefault="00837ECB" w:rsidP="00837ECB">
            <w:pPr>
              <w:pStyle w:val="TAC"/>
              <w:rPr>
                <w:lang w:eastAsia="zh-CN"/>
              </w:rPr>
            </w:pPr>
            <w:r w:rsidRPr="007B4467">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7B4467" w:rsidRDefault="00837ECB" w:rsidP="00837EC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7B4467" w:rsidRDefault="00837ECB" w:rsidP="00837EC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7B4467" w:rsidRDefault="00837ECB" w:rsidP="00837ECB">
            <w:pPr>
              <w:pStyle w:val="TAL"/>
            </w:pPr>
          </w:p>
        </w:tc>
      </w:tr>
      <w:tr w:rsidR="00837ECB" w:rsidRPr="007B4467"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7B4467" w:rsidDel="00B74634" w:rsidRDefault="00837ECB" w:rsidP="00837EC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7B4467" w:rsidRDefault="00837ECB" w:rsidP="00837EC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7B4467" w:rsidRDefault="00837ECB" w:rsidP="00837EC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7B4467" w:rsidRDefault="00837ECB" w:rsidP="00837EC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7B4467" w:rsidRDefault="00837ECB" w:rsidP="00837ECB">
            <w:pPr>
              <w:pStyle w:val="TAL"/>
              <w:rPr>
                <w:highlight w:val="green"/>
                <w:lang w:eastAsia="zh-CN"/>
              </w:rPr>
            </w:pPr>
          </w:p>
        </w:tc>
      </w:tr>
      <w:tr w:rsidR="00837ECB" w:rsidRPr="007B4467"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7B4467" w:rsidRDefault="00837ECB" w:rsidP="00837EC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7B4467" w:rsidRDefault="00837ECB" w:rsidP="00837ECB">
            <w:pPr>
              <w:pStyle w:val="TAL"/>
              <w:rPr>
                <w:lang w:eastAsia="zh-CN"/>
              </w:rPr>
            </w:pPr>
            <w:r w:rsidRPr="007B4467">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7B4467" w:rsidRDefault="00837ECB" w:rsidP="00837EC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7B4467" w:rsidRDefault="00837ECB" w:rsidP="00837ECB">
            <w:pPr>
              <w:pStyle w:val="TAL"/>
              <w:rPr>
                <w:lang w:eastAsia="zh-CN"/>
              </w:rPr>
            </w:pPr>
            <w:r w:rsidRPr="007B4467">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7B4467" w:rsidRDefault="00837ECB" w:rsidP="00837ECB">
            <w:pPr>
              <w:pStyle w:val="TAL"/>
              <w:rPr>
                <w:highlight w:val="green"/>
                <w:lang w:eastAsia="zh-CN"/>
              </w:rPr>
            </w:pPr>
          </w:p>
        </w:tc>
      </w:tr>
      <w:tr w:rsidR="00837ECB" w:rsidRPr="007B4467"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7B4467" w:rsidRDefault="00837ECB" w:rsidP="00837EC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7B4467" w:rsidRDefault="00837ECB" w:rsidP="00837EC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7B4467" w:rsidRDefault="00837ECB" w:rsidP="00837EC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7B4467" w:rsidRDefault="00837ECB" w:rsidP="00837ECB">
            <w:pPr>
              <w:pStyle w:val="TAL"/>
              <w:rPr>
                <w:highlight w:val="green"/>
                <w:lang w:eastAsia="zh-CN"/>
              </w:rPr>
            </w:pPr>
          </w:p>
        </w:tc>
      </w:tr>
      <w:tr w:rsidR="00837ECB" w:rsidRPr="007B4467"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7B4467" w:rsidRDefault="00837ECB" w:rsidP="00837EC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7B4467" w:rsidRDefault="00837ECB" w:rsidP="00837EC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7B4467" w:rsidRDefault="00837ECB" w:rsidP="00837EC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7B4467" w:rsidRDefault="00837ECB" w:rsidP="00837EC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7B4467" w:rsidRDefault="00837ECB" w:rsidP="00837ECB">
            <w:pPr>
              <w:pStyle w:val="TAL"/>
              <w:rPr>
                <w:lang w:eastAsia="zh-CN"/>
              </w:rPr>
            </w:pPr>
            <w:r w:rsidRPr="007B4467">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7B4467" w:rsidRDefault="00837ECB" w:rsidP="00837ECB">
            <w:pPr>
              <w:pStyle w:val="TAL"/>
              <w:rPr>
                <w:highlight w:val="green"/>
                <w:lang w:eastAsia="zh-CN"/>
              </w:rPr>
            </w:pPr>
          </w:p>
        </w:tc>
      </w:tr>
      <w:tr w:rsidR="00837ECB" w:rsidRPr="007B4467"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7B4467" w:rsidRDefault="00837ECB" w:rsidP="00837EC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7B4467" w:rsidRDefault="00837ECB" w:rsidP="00837EC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7B4467" w:rsidRDefault="00837ECB" w:rsidP="00837EC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7B4467" w:rsidRDefault="00837ECB" w:rsidP="00837ECB">
            <w:pPr>
              <w:pStyle w:val="TAL"/>
              <w:rPr>
                <w:lang w:eastAsia="zh-CN"/>
              </w:rPr>
            </w:pPr>
            <w:r w:rsidRPr="007B4467">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7B4467" w:rsidRDefault="00837ECB" w:rsidP="00837ECB">
            <w:pPr>
              <w:pStyle w:val="TAL"/>
              <w:rPr>
                <w:highlight w:val="green"/>
                <w:lang w:eastAsia="zh-CN"/>
              </w:rPr>
            </w:pPr>
          </w:p>
        </w:tc>
      </w:tr>
      <w:tr w:rsidR="00837ECB" w:rsidRPr="007B4467"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7B4467" w:rsidRDefault="00837ECB" w:rsidP="00837EC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7B4467" w:rsidRDefault="00837ECB" w:rsidP="00837EC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7B4467" w:rsidRDefault="00837ECB" w:rsidP="00837EC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7B4467" w:rsidRDefault="00837ECB" w:rsidP="00837EC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7B4467" w:rsidRDefault="00837ECB" w:rsidP="00837ECB">
            <w:pPr>
              <w:pStyle w:val="TAL"/>
              <w:rPr>
                <w:lang w:eastAsia="zh-CN"/>
              </w:rPr>
            </w:pPr>
            <w:r w:rsidRPr="007B4467">
              <w:rPr>
                <w:lang w:eastAsia="zh-CN"/>
              </w:rPr>
              <w:t>pc_</w:t>
            </w:r>
            <w:r w:rsidRPr="007B4467">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7B4467" w:rsidRDefault="00837ECB" w:rsidP="00837ECB">
            <w:pPr>
              <w:pStyle w:val="TAL"/>
              <w:rPr>
                <w:highlight w:val="green"/>
                <w:lang w:eastAsia="zh-CN"/>
              </w:rPr>
            </w:pPr>
            <w:r w:rsidRPr="007B4467">
              <w:t>A UE supporting IMS voice over NR shall support: - IMS emergency call over NR, and - IMS voice over E-UTRA/EPC if it supports E-UTRA/EPC.</w:t>
            </w:r>
          </w:p>
        </w:tc>
      </w:tr>
      <w:tr w:rsidR="00837ECB" w:rsidRPr="007B4467"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7B4467" w:rsidRDefault="00837ECB" w:rsidP="00837EC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7B4467" w:rsidRDefault="00837ECB" w:rsidP="00837EC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7B4467" w:rsidRDefault="00837ECB" w:rsidP="00837EC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7B4467" w:rsidRDefault="00837ECB" w:rsidP="00837ECB">
            <w:pPr>
              <w:pStyle w:val="TAL"/>
            </w:pPr>
            <w:r w:rsidRPr="007B4467">
              <w:rPr>
                <w:lang w:eastAsia="zh-CN"/>
              </w:rPr>
              <w:t>UE support V2X communication over NR-Uu and/or NR-PC5.</w:t>
            </w:r>
          </w:p>
        </w:tc>
      </w:tr>
      <w:tr w:rsidR="00837ECB" w:rsidRPr="007B4467"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7B4467" w:rsidRDefault="00837ECB" w:rsidP="00837EC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7B4467" w:rsidRDefault="00837ECB" w:rsidP="00837EC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7B4467" w:rsidRDefault="00837ECB" w:rsidP="00837EC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7B4467" w:rsidRDefault="00837ECB" w:rsidP="00837ECB">
            <w:pPr>
              <w:pStyle w:val="TAL"/>
            </w:pPr>
          </w:p>
        </w:tc>
      </w:tr>
      <w:tr w:rsidR="00837ECB" w:rsidRPr="007B4467"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7B4467" w:rsidRDefault="00837ECB" w:rsidP="00837EC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7B4467" w:rsidRDefault="00837ECB" w:rsidP="00837EC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7B4467" w:rsidRDefault="00837ECB" w:rsidP="00837EC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7B4467" w:rsidRDefault="00837ECB" w:rsidP="00837EC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7B4467" w:rsidRDefault="00837ECB" w:rsidP="00837ECB">
            <w:pPr>
              <w:pStyle w:val="TAL"/>
            </w:pPr>
            <w:r w:rsidRPr="007B4467">
              <w:t>UE support of Manufacturer assigned radio capability ID</w:t>
            </w:r>
          </w:p>
        </w:tc>
      </w:tr>
      <w:tr w:rsidR="00837ECB" w:rsidRPr="007B4467"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7B4467" w:rsidRDefault="00837ECB" w:rsidP="00837EC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13D19ADE" w:rsidR="00837ECB" w:rsidRPr="007B4467" w:rsidRDefault="00587906" w:rsidP="00837EC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09AEE28B" w14:textId="6B2EF5BC" w:rsidR="00837ECB" w:rsidRPr="007B4467" w:rsidRDefault="00837ECB" w:rsidP="00837ECB">
            <w:pPr>
              <w:pStyle w:val="TAL"/>
            </w:pPr>
          </w:p>
        </w:tc>
        <w:tc>
          <w:tcPr>
            <w:tcW w:w="859" w:type="dxa"/>
            <w:tcBorders>
              <w:top w:val="single" w:sz="4" w:space="0" w:color="auto"/>
              <w:left w:val="single" w:sz="4" w:space="0" w:color="auto"/>
              <w:bottom w:val="single" w:sz="4" w:space="0" w:color="auto"/>
              <w:right w:val="single" w:sz="4" w:space="0" w:color="auto"/>
            </w:tcBorders>
          </w:tcPr>
          <w:p w14:paraId="1535AF63" w14:textId="03962B41"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479635A3" w14:textId="33061D21" w:rsidR="00837ECB" w:rsidRPr="007B4467" w:rsidRDefault="00837ECB" w:rsidP="00837EC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894793C" w14:textId="0C983D87"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477D22E8" w:rsidR="00837ECB" w:rsidRPr="007B4467" w:rsidRDefault="00837ECB" w:rsidP="00837ECB">
            <w:pPr>
              <w:pStyle w:val="TAL"/>
            </w:pPr>
          </w:p>
        </w:tc>
      </w:tr>
      <w:tr w:rsidR="00837ECB" w:rsidRPr="007B4467"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7B4467" w:rsidRDefault="00837ECB" w:rsidP="00837EC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7B4467" w:rsidRDefault="00837ECB" w:rsidP="00837EC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7B4467" w:rsidRDefault="00837ECB" w:rsidP="00837EC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7B4467" w:rsidRDefault="00837ECB" w:rsidP="00837EC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7B4467" w:rsidRDefault="00837ECB" w:rsidP="00837EC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7B4467" w:rsidRDefault="00837ECB" w:rsidP="00837ECB">
            <w:pPr>
              <w:pStyle w:val="TAL"/>
            </w:pPr>
          </w:p>
        </w:tc>
      </w:tr>
      <w:tr w:rsidR="00452594" w:rsidRPr="007B4467"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7B4467" w:rsidRDefault="00452594" w:rsidP="00452594">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6C002AC1" w:rsidR="00452594" w:rsidRPr="007B4467" w:rsidRDefault="00452594" w:rsidP="00452594">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7B4467" w:rsidRDefault="00452594" w:rsidP="00452594">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7B4467" w:rsidRDefault="00452594" w:rsidP="00452594">
            <w:pPr>
              <w:pStyle w:val="TAL"/>
            </w:pPr>
          </w:p>
        </w:tc>
      </w:tr>
      <w:tr w:rsidR="00452594" w:rsidRPr="007B4467"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7B4467" w:rsidRDefault="00452594" w:rsidP="00452594">
            <w:pPr>
              <w:pStyle w:val="TAC"/>
              <w:rPr>
                <w:lang w:eastAsia="zh-CN"/>
              </w:rPr>
            </w:pPr>
            <w:r w:rsidRPr="007B4467">
              <w:rPr>
                <w:lang w:eastAsia="zh-CN"/>
              </w:rPr>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7B4467" w:rsidRDefault="00452594" w:rsidP="00452594">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7B4467" w:rsidRDefault="00452594" w:rsidP="00452594">
            <w:pPr>
              <w:pStyle w:val="TAL"/>
              <w:rPr>
                <w:lang w:eastAsia="zh-CN"/>
              </w:rPr>
            </w:pPr>
            <w:r w:rsidRPr="007B4467">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7B4467" w:rsidRDefault="00452594" w:rsidP="00452594">
            <w:pPr>
              <w:pStyle w:val="TAL"/>
            </w:pPr>
            <w:r w:rsidRPr="007B4467">
              <w:t>The SS initiates the DL Dedicated Message Segment transfer procedure IF the encoded RRCReconfiguration or RRCResume message PDU size &gt; maximum PDCP SDU size.</w:t>
            </w:r>
          </w:p>
        </w:tc>
      </w:tr>
      <w:tr w:rsidR="00452594" w:rsidRPr="007B4467"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7B4467" w:rsidRDefault="00452594" w:rsidP="00452594">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7B4467" w:rsidRDefault="00452594" w:rsidP="00452594">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7B4467" w:rsidRDefault="00452594" w:rsidP="00452594">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7B4467" w:rsidRDefault="00452594" w:rsidP="00452594">
            <w:pPr>
              <w:pStyle w:val="TAL"/>
              <w:rPr>
                <w:lang w:eastAsia="zh-CN"/>
              </w:rPr>
            </w:pPr>
            <w:r w:rsidRPr="007B4467">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7B4467" w:rsidRDefault="00452594" w:rsidP="00452594">
            <w:pPr>
              <w:pStyle w:val="TAL"/>
            </w:pPr>
          </w:p>
        </w:tc>
      </w:tr>
      <w:tr w:rsidR="00452594" w:rsidRPr="007B4467"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7B4467" w:rsidRDefault="00452594" w:rsidP="00452594">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7B4467" w:rsidRDefault="00452594" w:rsidP="00452594">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7B4467" w:rsidRDefault="00452594" w:rsidP="00452594">
            <w:pPr>
              <w:pStyle w:val="TAL"/>
              <w:rPr>
                <w:lang w:eastAsia="zh-CN"/>
              </w:rPr>
            </w:pPr>
            <w:r w:rsidRPr="007B4467">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7B4467" w:rsidRDefault="00452594" w:rsidP="00452594">
            <w:pPr>
              <w:pStyle w:val="TAL"/>
            </w:pPr>
            <w:r w:rsidRPr="007B4467">
              <w:t>UE supports polarization signalling in NR NTN</w:t>
            </w:r>
          </w:p>
        </w:tc>
      </w:tr>
      <w:tr w:rsidR="00452594" w:rsidRPr="007B4467"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7B4467" w:rsidRDefault="00452594" w:rsidP="00452594">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7B4467" w:rsidRDefault="00452594" w:rsidP="00452594">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7B4467" w:rsidRDefault="00452594" w:rsidP="00452594">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7B4467" w:rsidRDefault="00452594" w:rsidP="00452594">
            <w:pPr>
              <w:pStyle w:val="TAL"/>
            </w:pPr>
          </w:p>
        </w:tc>
      </w:tr>
      <w:tr w:rsidR="00452594" w:rsidRPr="007B4467"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7B4467" w:rsidRDefault="00452594" w:rsidP="00452594">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7B4467" w:rsidRDefault="00452594" w:rsidP="00452594">
            <w:pPr>
              <w:pStyle w:val="TAL"/>
              <w:rPr>
                <w:lang w:eastAsia="zh-CN"/>
              </w:rPr>
            </w:pPr>
            <w:r w:rsidRPr="007B4467">
              <w:t>Support of Rel-17 extended DRX cycle up to 10485.76 seconds</w:t>
            </w:r>
            <w:r w:rsidR="00906E37" w:rsidRPr="007B4467">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7B4467" w:rsidRDefault="00452594" w:rsidP="00452594">
            <w:pPr>
              <w:pStyle w:val="TAL"/>
            </w:pPr>
            <w:r w:rsidRPr="007B4467">
              <w:rPr>
                <w:rFonts w:eastAsia="MS Mincho"/>
              </w:rPr>
              <w:t>38.306, 5.8</w:t>
            </w:r>
          </w:p>
          <w:p w14:paraId="118B82DB" w14:textId="770D6C8B" w:rsidR="00452594" w:rsidRPr="007B4467" w:rsidRDefault="00452594" w:rsidP="00452594">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7B4467" w:rsidRDefault="00452594" w:rsidP="00452594">
            <w:pPr>
              <w:pStyle w:val="TAL"/>
              <w:rPr>
                <w:lang w:eastAsia="zh-CN"/>
              </w:rPr>
            </w:pPr>
            <w:r w:rsidRPr="007B4467">
              <w:t>pc_NR_eDRX</w:t>
            </w:r>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7B4467" w:rsidRDefault="00452594" w:rsidP="00452594">
            <w:pPr>
              <w:pStyle w:val="TAL"/>
            </w:pPr>
          </w:p>
        </w:tc>
      </w:tr>
      <w:tr w:rsidR="00452594" w:rsidRPr="007B4467"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7B4467" w:rsidRDefault="00452594" w:rsidP="00452594">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7B4467" w:rsidRDefault="00452594" w:rsidP="00452594">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7B4467" w:rsidRDefault="00452594" w:rsidP="00452594">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7B4467" w:rsidRDefault="00452594" w:rsidP="00452594">
            <w:pPr>
              <w:pStyle w:val="TAL"/>
            </w:pPr>
          </w:p>
        </w:tc>
      </w:tr>
      <w:tr w:rsidR="00452594" w:rsidRPr="007B4467"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7B4467" w:rsidRDefault="00452594" w:rsidP="00452594">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7B4467" w:rsidRDefault="00452594" w:rsidP="00452594">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7B4467" w:rsidRDefault="00452594" w:rsidP="00452594">
            <w:pPr>
              <w:pStyle w:val="TAL"/>
              <w:rPr>
                <w:lang w:eastAsia="zh-CN"/>
              </w:rPr>
            </w:pPr>
            <w:r w:rsidRPr="007B4467">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7B4467" w:rsidRDefault="00452594" w:rsidP="00452594">
            <w:pPr>
              <w:pStyle w:val="TAL"/>
            </w:pPr>
          </w:p>
        </w:tc>
      </w:tr>
      <w:tr w:rsidR="00452594" w:rsidRPr="007B4467"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7B4467" w:rsidRDefault="00452594" w:rsidP="00452594">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7B4467" w:rsidRDefault="00452594" w:rsidP="00452594">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7B4467" w:rsidRDefault="00452594" w:rsidP="00452594">
            <w:pPr>
              <w:pStyle w:val="TAL"/>
              <w:rPr>
                <w:lang w:eastAsia="zh-CN"/>
              </w:rPr>
            </w:pPr>
            <w:r w:rsidRPr="007B4467">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7B4467" w:rsidRDefault="00452594" w:rsidP="00452594">
            <w:pPr>
              <w:pStyle w:val="TAL"/>
            </w:pPr>
          </w:p>
        </w:tc>
      </w:tr>
      <w:tr w:rsidR="00452594" w:rsidRPr="007B4467"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7B4467" w:rsidRDefault="00452594" w:rsidP="00452594">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7B4467" w:rsidRDefault="00452594" w:rsidP="00452594">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7B4467" w:rsidRDefault="00452594" w:rsidP="00452594">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7B4467" w:rsidRDefault="00452594" w:rsidP="00452594">
            <w:pPr>
              <w:pStyle w:val="TAL"/>
            </w:pPr>
            <w:r w:rsidRPr="007B4467">
              <w:t>US supporting this shall also support MPS (Access ID 1)</w:t>
            </w:r>
          </w:p>
        </w:tc>
      </w:tr>
      <w:tr w:rsidR="00452594" w:rsidRPr="007B4467"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7B4467" w:rsidRDefault="00452594" w:rsidP="00452594">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7B4467" w:rsidRDefault="00452594" w:rsidP="00452594">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7B4467" w:rsidRDefault="00452594" w:rsidP="00452594">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7B4467" w:rsidRDefault="00452594" w:rsidP="00452594">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7B4467" w:rsidRDefault="00452594" w:rsidP="00452594">
            <w:pPr>
              <w:pStyle w:val="TAL"/>
            </w:pPr>
          </w:p>
        </w:tc>
      </w:tr>
      <w:tr w:rsidR="00452594" w:rsidRPr="007B4467"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7B4467" w:rsidRDefault="00452594" w:rsidP="00452594">
            <w:pPr>
              <w:pStyle w:val="TAC"/>
              <w:rPr>
                <w:lang w:eastAsia="zh-CN"/>
              </w:rPr>
            </w:pPr>
            <w:r w:rsidRPr="007B4467">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7B4467" w:rsidRDefault="00452594" w:rsidP="00452594">
            <w:pPr>
              <w:pStyle w:val="TAL"/>
              <w:rPr>
                <w:lang w:eastAsia="zh-CN"/>
              </w:rPr>
            </w:pPr>
            <w:r w:rsidRPr="007B4467">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7B4467" w:rsidRDefault="00452594" w:rsidP="00452594">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7B4467" w:rsidRDefault="00452594" w:rsidP="00452594">
            <w:pPr>
              <w:pStyle w:val="TAL"/>
            </w:pPr>
            <w:r w:rsidRPr="007B4467">
              <w:t>A UE supporting this feature shall also support rtt-BasedPDC-CSI-RS-ForTracking-r17 and/or rtt-BasedPDC-PRS-r17.</w:t>
            </w:r>
          </w:p>
        </w:tc>
      </w:tr>
      <w:tr w:rsidR="00452594" w:rsidRPr="007B4467"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7B4467" w:rsidRDefault="00452594" w:rsidP="00452594">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7B4467" w:rsidRDefault="00452594" w:rsidP="00452594">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7B4467" w:rsidRDefault="00452594" w:rsidP="00452594">
            <w:pPr>
              <w:pStyle w:val="TAL"/>
              <w:rPr>
                <w:rFonts w:eastAsia="SimSun"/>
                <w:lang w:eastAsia="zh-CN"/>
              </w:rPr>
            </w:pPr>
            <w:r w:rsidRPr="007B4467">
              <w:rPr>
                <w:rFonts w:eastAsia="SimSun"/>
                <w:lang w:eastAsia="zh-CN"/>
              </w:rPr>
              <w:t>24.301, 5.5.1</w:t>
            </w:r>
          </w:p>
          <w:p w14:paraId="4328A311" w14:textId="3B61D7E4" w:rsidR="00452594" w:rsidRPr="007B4467" w:rsidRDefault="00452594" w:rsidP="00452594">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7B4467" w:rsidRDefault="00452594" w:rsidP="00452594">
            <w:pPr>
              <w:pStyle w:val="TAL"/>
              <w:rPr>
                <w:lang w:eastAsia="zh-CN"/>
              </w:rPr>
            </w:pPr>
            <w:r w:rsidRPr="007B4467">
              <w:t>pc_EPS_UPIP</w:t>
            </w:r>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7B4467" w:rsidRDefault="00452594" w:rsidP="00452594">
            <w:pPr>
              <w:pStyle w:val="TAL"/>
            </w:pPr>
            <w:r w:rsidRPr="007B4467">
              <w:t>A UE supporting this feature shall also support EN-DC</w:t>
            </w:r>
          </w:p>
        </w:tc>
      </w:tr>
      <w:tr w:rsidR="00452594" w:rsidRPr="007B4467"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7B4467" w:rsidRDefault="00452594" w:rsidP="00452594">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7B4467" w:rsidRDefault="00452594" w:rsidP="00452594">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7B4467" w:rsidRDefault="00452594" w:rsidP="00452594">
            <w:pPr>
              <w:pStyle w:val="TAL"/>
            </w:pPr>
            <w:r w:rsidRPr="007B4467">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7B4467" w:rsidRDefault="00452594" w:rsidP="00452594">
            <w:pPr>
              <w:pStyle w:val="TAL"/>
              <w:rPr>
                <w:lang w:eastAsia="zh-CN"/>
              </w:rPr>
            </w:pPr>
            <w:r w:rsidRPr="007B4467">
              <w:t>pc_UAS</w:t>
            </w:r>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7B4467" w:rsidRDefault="00452594" w:rsidP="00452594">
            <w:pPr>
              <w:pStyle w:val="TAL"/>
            </w:pPr>
            <w:r w:rsidRPr="007B4467">
              <w:t xml:space="preserve">A UE supporting UAS services </w:t>
            </w:r>
          </w:p>
        </w:tc>
      </w:tr>
      <w:tr w:rsidR="00452594" w:rsidRPr="007B4467"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7B4467" w:rsidRDefault="00452594" w:rsidP="00452594">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7B4467" w:rsidRDefault="00452594" w:rsidP="00452594">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7B4467" w:rsidRDefault="00452594" w:rsidP="00452594">
            <w:pPr>
              <w:pStyle w:val="TAL"/>
              <w:rPr>
                <w:rFonts w:eastAsia="SimSun"/>
                <w:lang w:eastAsia="zh-CN"/>
              </w:rPr>
            </w:pPr>
            <w:r w:rsidRPr="007B4467">
              <w:rPr>
                <w:rFonts w:eastAsia="SimSun"/>
                <w:lang w:eastAsia="zh-CN"/>
              </w:rPr>
              <w:t>23.501</w:t>
            </w:r>
          </w:p>
          <w:p w14:paraId="571F55A7" w14:textId="77777777" w:rsidR="00452594" w:rsidRPr="007B4467" w:rsidRDefault="00452594" w:rsidP="00452594">
            <w:pPr>
              <w:pStyle w:val="TAL"/>
              <w:rPr>
                <w:rFonts w:eastAsia="SimSun"/>
                <w:lang w:eastAsia="zh-CN"/>
              </w:rPr>
            </w:pPr>
            <w:r w:rsidRPr="007B4467">
              <w:rPr>
                <w:rFonts w:eastAsia="SimSun"/>
                <w:lang w:eastAsia="zh-CN"/>
              </w:rPr>
              <w:t>3.2,</w:t>
            </w:r>
          </w:p>
          <w:p w14:paraId="149EED9B" w14:textId="6825D4E9" w:rsidR="00452594" w:rsidRPr="007B4467" w:rsidRDefault="00452594" w:rsidP="00452594">
            <w:pPr>
              <w:pStyle w:val="TAL"/>
            </w:pPr>
            <w:r w:rsidRPr="007B4467">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7B4467" w:rsidRDefault="00452594" w:rsidP="00452594">
            <w:pPr>
              <w:pStyle w:val="TAL"/>
              <w:rPr>
                <w:lang w:eastAsia="zh-CN"/>
              </w:rPr>
            </w:pPr>
            <w:r w:rsidRPr="007B4467">
              <w:t>pc_accessing_SNPN_usingCH</w:t>
            </w:r>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7B4467" w:rsidRDefault="00452594" w:rsidP="00452594">
            <w:pPr>
              <w:pStyle w:val="TAL"/>
            </w:pPr>
            <w:r w:rsidRPr="007B4467">
              <w:t>UE supports access using credentials assigned by a Credentials Holder separate from the SNPN</w:t>
            </w:r>
          </w:p>
        </w:tc>
      </w:tr>
      <w:tr w:rsidR="00452594" w:rsidRPr="007B4467"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7B4467" w:rsidRDefault="00452594" w:rsidP="00452594">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7B4467" w:rsidRDefault="00452594" w:rsidP="00452594">
            <w:pPr>
              <w:pStyle w:val="TAL"/>
              <w:rPr>
                <w:lang w:eastAsia="zh-CN"/>
              </w:rPr>
            </w:pPr>
            <w:r w:rsidRPr="007B4467">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7B4467" w:rsidRDefault="00452594" w:rsidP="00452594">
            <w:pPr>
              <w:pStyle w:val="TAL"/>
            </w:pPr>
            <w:r w:rsidRPr="007B4467">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7B4467" w:rsidRDefault="00452594" w:rsidP="00452594">
            <w:pPr>
              <w:pStyle w:val="TAL"/>
              <w:rPr>
                <w:lang w:eastAsia="zh-CN"/>
              </w:rPr>
            </w:pPr>
            <w:r w:rsidRPr="007B4467">
              <w:t>pc_onboarding_SNPN</w:t>
            </w:r>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7B4467" w:rsidRDefault="00452594" w:rsidP="00452594">
            <w:pPr>
              <w:pStyle w:val="TAL"/>
            </w:pPr>
          </w:p>
        </w:tc>
      </w:tr>
      <w:tr w:rsidR="00452594" w:rsidRPr="007B4467"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7B4467" w:rsidRDefault="00452594" w:rsidP="00452594">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7B4467" w:rsidRDefault="00452594" w:rsidP="00452594">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7B4467" w:rsidRDefault="00452594" w:rsidP="00452594">
            <w:pPr>
              <w:pStyle w:val="TAL"/>
            </w:pPr>
            <w:r w:rsidRPr="007B4467">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7B4467" w:rsidRDefault="00452594" w:rsidP="00452594">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7B4467" w:rsidRDefault="00452594" w:rsidP="00452594">
            <w:pPr>
              <w:pStyle w:val="TAL"/>
            </w:pPr>
          </w:p>
        </w:tc>
      </w:tr>
      <w:tr w:rsidR="00452594" w:rsidRPr="007B4467"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7B4467" w:rsidRDefault="00452594" w:rsidP="00452594">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7B4467" w:rsidRDefault="00452594" w:rsidP="00452594">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7B4467" w:rsidRDefault="00452594" w:rsidP="00452594">
            <w:pPr>
              <w:pStyle w:val="TAL"/>
            </w:pPr>
            <w:r w:rsidRPr="007B4467">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7B4467" w:rsidRDefault="00452594" w:rsidP="00452594">
            <w:pPr>
              <w:pStyle w:val="TAL"/>
              <w:rPr>
                <w:lang w:eastAsia="zh-CN"/>
              </w:rPr>
            </w:pPr>
            <w:r w:rsidRPr="007B446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7B4467" w:rsidRDefault="00452594" w:rsidP="00452594">
            <w:pPr>
              <w:pStyle w:val="TAL"/>
            </w:pPr>
          </w:p>
        </w:tc>
      </w:tr>
      <w:tr w:rsidR="00452594" w:rsidRPr="007B4467"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7B4467" w:rsidRDefault="00452594" w:rsidP="00452594">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7B4467" w:rsidRDefault="00452594" w:rsidP="00452594">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7B4467" w:rsidRDefault="00452594" w:rsidP="00452594">
            <w:pPr>
              <w:pStyle w:val="TAL"/>
            </w:pPr>
            <w:r w:rsidRPr="007B4467">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7B4467" w:rsidRDefault="00452594" w:rsidP="00452594">
            <w:pPr>
              <w:pStyle w:val="TAL"/>
              <w:rPr>
                <w:lang w:eastAsia="zh-CN"/>
              </w:rPr>
            </w:pPr>
            <w:r w:rsidRPr="007B4467">
              <w:t>pc_SNPN_EmergencyService</w:t>
            </w:r>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7B4467" w:rsidRDefault="00452594" w:rsidP="00452594">
            <w:pPr>
              <w:pStyle w:val="TAL"/>
            </w:pPr>
          </w:p>
        </w:tc>
      </w:tr>
      <w:tr w:rsidR="00452594" w:rsidRPr="007B4467"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7B4467" w:rsidRDefault="00452594" w:rsidP="00452594">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7B4467" w:rsidRDefault="00452594" w:rsidP="00452594">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7B4467" w:rsidRDefault="00452594" w:rsidP="00452594">
            <w:pPr>
              <w:pStyle w:val="TAL"/>
            </w:pPr>
            <w:r w:rsidRPr="007B4467">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7B4467" w:rsidRDefault="00452594" w:rsidP="00452594">
            <w:pPr>
              <w:pStyle w:val="TAL"/>
              <w:rPr>
                <w:lang w:eastAsia="zh-CN"/>
              </w:rPr>
            </w:pPr>
            <w:r w:rsidRPr="007B4467">
              <w:t>pc_SNPN_PLMN</w:t>
            </w:r>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7B4467" w:rsidRDefault="00452594" w:rsidP="00452594">
            <w:pPr>
              <w:pStyle w:val="TAL"/>
            </w:pPr>
          </w:p>
        </w:tc>
      </w:tr>
      <w:tr w:rsidR="00452594" w:rsidRPr="007B4467"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7B4467" w:rsidRDefault="00452594" w:rsidP="00452594">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7B4467" w:rsidRDefault="00452594" w:rsidP="00452594">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7B4467" w:rsidRDefault="00452594" w:rsidP="00452594">
            <w:pPr>
              <w:pStyle w:val="TAL"/>
            </w:pPr>
            <w:r w:rsidRPr="007B4467">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7B4467" w:rsidRDefault="00452594" w:rsidP="00452594">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7B4467" w:rsidRDefault="00452594" w:rsidP="00452594">
            <w:pPr>
              <w:pStyle w:val="TAL"/>
            </w:pPr>
          </w:p>
        </w:tc>
      </w:tr>
      <w:tr w:rsidR="00452594" w:rsidRPr="007B4467"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7B4467" w:rsidRDefault="00452594" w:rsidP="00452594">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7B4467" w:rsidRDefault="00452594" w:rsidP="00452594">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7B4467" w:rsidRDefault="00452594" w:rsidP="00452594">
            <w:pPr>
              <w:pStyle w:val="TAL"/>
            </w:pPr>
            <w:r w:rsidRPr="007B4467">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7B4467" w:rsidRDefault="00452594" w:rsidP="00452594">
            <w:pPr>
              <w:pStyle w:val="TAL"/>
              <w:rPr>
                <w:lang w:eastAsia="zh-CN"/>
              </w:rPr>
            </w:pPr>
            <w:r w:rsidRPr="007B4467">
              <w:t>pc_MICO_Mode</w:t>
            </w:r>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7B4467" w:rsidRDefault="00452594" w:rsidP="00452594">
            <w:pPr>
              <w:pStyle w:val="TAL"/>
            </w:pPr>
            <w:r w:rsidRPr="007B4467">
              <w:t xml:space="preserve">A UE supporting MICO mode </w:t>
            </w:r>
          </w:p>
        </w:tc>
      </w:tr>
      <w:tr w:rsidR="00A768AA" w:rsidRPr="007B4467"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7B4467" w:rsidRDefault="00A768AA" w:rsidP="000D631A">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7B4467" w:rsidRDefault="00A768AA" w:rsidP="000D631A">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7B4467" w:rsidRDefault="00A768AA" w:rsidP="000D631A">
            <w:pPr>
              <w:pStyle w:val="TAL"/>
              <w:rPr>
                <w:rFonts w:eastAsia="SimSun"/>
                <w:lang w:eastAsia="zh-CN"/>
              </w:rPr>
            </w:pPr>
            <w:r w:rsidRPr="007B4467">
              <w:rPr>
                <w:rFonts w:eastAsia="SimSun"/>
                <w:lang w:eastAsia="zh-CN"/>
              </w:rPr>
              <w:t>24.501</w:t>
            </w:r>
            <w:r w:rsidR="00656D42" w:rsidRPr="007B4467">
              <w:rPr>
                <w:rFonts w:eastAsia="SimSun"/>
                <w:lang w:eastAsia="zh-CN"/>
              </w:rPr>
              <w:t xml:space="preserve">, </w:t>
            </w:r>
            <w:r w:rsidRPr="007B4467">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7B4467" w:rsidRDefault="00A768AA"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7B4467" w:rsidRDefault="00A768AA" w:rsidP="000D631A">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7B4467" w:rsidRDefault="00A768AA"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7B4467"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7B4467" w:rsidRDefault="00A768AA" w:rsidP="000D631A">
            <w:pPr>
              <w:pStyle w:val="TAL"/>
            </w:pPr>
          </w:p>
        </w:tc>
      </w:tr>
      <w:tr w:rsidR="00656D42" w:rsidRPr="007B4467"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7B4467" w:rsidRDefault="00656D42" w:rsidP="00656D42">
            <w:pPr>
              <w:pStyle w:val="TAC"/>
              <w:rPr>
                <w:lang w:eastAsia="zh-CN"/>
              </w:rPr>
            </w:pPr>
            <w:r w:rsidRPr="007B4467">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7B4467" w:rsidRDefault="00656D42" w:rsidP="00656D42">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7B4467" w:rsidRDefault="00656D42" w:rsidP="00656D42">
            <w:pPr>
              <w:pStyle w:val="TAL"/>
              <w:rPr>
                <w:rFonts w:eastAsia="SimSun"/>
                <w:lang w:eastAsia="zh-CN"/>
              </w:rPr>
            </w:pPr>
            <w:r w:rsidRPr="007B4467">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7B4467" w:rsidRDefault="00656D42" w:rsidP="00656D42">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7B4467" w:rsidRDefault="00656D42" w:rsidP="00656D42">
            <w:pPr>
              <w:pStyle w:val="TAL"/>
            </w:pPr>
            <w:r w:rsidRPr="007B4467">
              <w:rPr>
                <w:lang w:eastAsia="zh-CN"/>
              </w:rPr>
              <w:t>pc_PEIPS</w:t>
            </w:r>
            <w:r w:rsidRPr="007B4467">
              <w:t>_assistance_information</w:t>
            </w:r>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7B4467" w:rsidRDefault="00656D42" w:rsidP="00656D42">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7B4467"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7B4467" w:rsidRDefault="00656D42" w:rsidP="00656D42">
            <w:pPr>
              <w:pStyle w:val="TAL"/>
            </w:pPr>
            <w:r w:rsidRPr="007B4467">
              <w:t xml:space="preserve">A UE supporting this feature shall also support </w:t>
            </w:r>
            <w:r w:rsidRPr="007B4467">
              <w:rPr>
                <w:lang w:eastAsia="zh-CN"/>
              </w:rPr>
              <w:t>pc_pei_SubgroupingSupportBandList_r17</w:t>
            </w:r>
          </w:p>
        </w:tc>
      </w:tr>
      <w:tr w:rsidR="00AE1E69" w:rsidRPr="007B4467"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7B4467" w:rsidRDefault="00AE1E69" w:rsidP="000D631A">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7B4467" w:rsidRDefault="00AE1E69" w:rsidP="000D631A">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7B4467" w:rsidRDefault="00AE1E69" w:rsidP="000D631A">
            <w:pPr>
              <w:pStyle w:val="TAL"/>
              <w:rPr>
                <w:rFonts w:eastAsia="SimSun"/>
                <w:lang w:eastAsia="zh-CN"/>
              </w:rPr>
            </w:pPr>
            <w:r w:rsidRPr="007B4467">
              <w:rPr>
                <w:rFonts w:eastAsia="SimSun"/>
                <w:lang w:eastAsia="zh-CN"/>
              </w:rPr>
              <w:t>24.501</w:t>
            </w:r>
          </w:p>
          <w:p w14:paraId="508239E0" w14:textId="77777777" w:rsidR="00AE1E69" w:rsidRPr="007B4467" w:rsidRDefault="00AE1E69" w:rsidP="000D631A">
            <w:pPr>
              <w:pStyle w:val="TAL"/>
              <w:rPr>
                <w:rFonts w:eastAsia="SimSun"/>
                <w:lang w:eastAsia="zh-CN"/>
              </w:rPr>
            </w:pPr>
            <w:r w:rsidRPr="007B4467">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7B4467" w:rsidRDefault="00AE1E69" w:rsidP="000D631A">
            <w:pPr>
              <w:pStyle w:val="TAL"/>
              <w:rPr>
                <w:lang w:eastAsia="zh-CN"/>
              </w:rPr>
            </w:pPr>
            <w:r w:rsidRPr="007B4467">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7B4467" w:rsidRDefault="00AE1E69" w:rsidP="000D631A">
            <w:pPr>
              <w:pStyle w:val="TAL"/>
            </w:pPr>
          </w:p>
        </w:tc>
      </w:tr>
      <w:tr w:rsidR="00AE1E69" w:rsidRPr="007B4467"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7B4467" w:rsidRDefault="00AE1E69" w:rsidP="000D631A">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7B4467" w:rsidRDefault="00AE1E69" w:rsidP="000D631A">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7B4467" w:rsidRDefault="00AE1E69" w:rsidP="000D631A">
            <w:pPr>
              <w:pStyle w:val="TAL"/>
              <w:rPr>
                <w:rFonts w:eastAsia="SimSun"/>
                <w:lang w:eastAsia="zh-CN"/>
              </w:rPr>
            </w:pPr>
            <w:r w:rsidRPr="007B4467">
              <w:rPr>
                <w:rFonts w:eastAsia="SimSun"/>
                <w:lang w:eastAsia="zh-CN"/>
              </w:rPr>
              <w:t>24.501</w:t>
            </w:r>
          </w:p>
          <w:p w14:paraId="12498254" w14:textId="77777777" w:rsidR="00AE1E69" w:rsidRPr="007B4467" w:rsidRDefault="00AE1E69" w:rsidP="000D631A">
            <w:pPr>
              <w:pStyle w:val="TAL"/>
              <w:rPr>
                <w:rFonts w:eastAsia="SimSun"/>
                <w:lang w:eastAsia="zh-CN"/>
              </w:rPr>
            </w:pPr>
            <w:r w:rsidRPr="007B4467">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7B4467" w:rsidRDefault="00AE1E69" w:rsidP="000D631A">
            <w:pPr>
              <w:pStyle w:val="TAL"/>
              <w:rPr>
                <w:lang w:eastAsia="zh-CN"/>
              </w:rPr>
            </w:pPr>
            <w:r w:rsidRPr="007B4467">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7B4467" w:rsidRDefault="00AE1E69" w:rsidP="000D631A">
            <w:pPr>
              <w:pStyle w:val="TAL"/>
            </w:pPr>
          </w:p>
        </w:tc>
      </w:tr>
      <w:tr w:rsidR="00724957" w:rsidRPr="007B4467"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7B4467" w:rsidRDefault="00724957" w:rsidP="000D631A">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B4467" w:rsidRDefault="00724957" w:rsidP="000D631A">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B4467" w:rsidRDefault="00724957" w:rsidP="000D631A">
            <w:pPr>
              <w:pStyle w:val="TAL"/>
              <w:rPr>
                <w:rFonts w:eastAsia="SimSun"/>
                <w:lang w:eastAsia="zh-CN"/>
              </w:rPr>
            </w:pPr>
            <w:r w:rsidRPr="007B446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7B4467" w:rsidRDefault="00724957"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7B4467" w:rsidRDefault="00724957" w:rsidP="000D631A">
            <w:pPr>
              <w:pStyle w:val="TAL"/>
              <w:rPr>
                <w:lang w:eastAsia="zh-CN"/>
              </w:rPr>
            </w:pPr>
            <w:r w:rsidRPr="007B4467">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7B4467" w:rsidRDefault="00724957" w:rsidP="000D631A">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B446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7B4467" w:rsidRDefault="00724957" w:rsidP="000D631A">
            <w:pPr>
              <w:pStyle w:val="TAL"/>
            </w:pPr>
            <w:r w:rsidRPr="007B4467">
              <w:t>A UE supporting extended rejected NSSAI</w:t>
            </w:r>
          </w:p>
        </w:tc>
      </w:tr>
      <w:tr w:rsidR="006B6585" w:rsidRPr="007B4467"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7B4467" w:rsidRDefault="006B6585" w:rsidP="000D631A">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7B4467" w:rsidRDefault="006B6585" w:rsidP="000D631A">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7B4467" w:rsidRDefault="006B6585" w:rsidP="000D631A">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7B4467" w:rsidRDefault="006B6585" w:rsidP="000D631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7B4467" w:rsidRDefault="006B6585" w:rsidP="000D631A">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7B4467" w:rsidRDefault="006B6585"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7B4467"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7B4467" w:rsidRDefault="006B6585" w:rsidP="000D631A">
            <w:pPr>
              <w:pStyle w:val="TAL"/>
            </w:pPr>
            <w:r w:rsidRPr="007B4467">
              <w:t>UE supports ATG</w:t>
            </w:r>
          </w:p>
        </w:tc>
      </w:tr>
      <w:tr w:rsidR="002E1642" w:rsidRPr="007B4467"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7B4467" w:rsidRDefault="002E1642" w:rsidP="007B6927">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7B4467" w:rsidRDefault="002E1642" w:rsidP="007B6927">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7B4467" w:rsidRDefault="002E1642" w:rsidP="007B6927">
            <w:pPr>
              <w:pStyle w:val="TAL"/>
              <w:rPr>
                <w:rFonts w:eastAsia="SimSun"/>
                <w:lang w:eastAsia="zh-CN"/>
              </w:rPr>
            </w:pPr>
            <w:r w:rsidRPr="007B4467">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7B4467" w:rsidRDefault="002E1642" w:rsidP="007B6927">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7B4467" w:rsidRDefault="002E1642" w:rsidP="007B6927">
            <w:pPr>
              <w:pStyle w:val="TAL"/>
              <w:rPr>
                <w:lang w:eastAsia="zh-CN"/>
              </w:rPr>
            </w:pPr>
            <w:r w:rsidRPr="007B4467">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7B4467" w:rsidRDefault="002E1642"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7B4467"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7B4467" w:rsidRDefault="002E1642" w:rsidP="007B6927">
            <w:pPr>
              <w:pStyle w:val="TAL"/>
            </w:pPr>
            <w:r w:rsidRPr="007B4467">
              <w:t>This PICS shall be true for UE that always disable E-UTRA capability when attach attempt counter or tracking area updating attempt counter is equal to 5.</w:t>
            </w:r>
          </w:p>
        </w:tc>
      </w:tr>
      <w:tr w:rsidR="000F77CE" w:rsidRPr="007B4467"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7B4467" w:rsidRDefault="000F77CE" w:rsidP="007B6927">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7B4467" w:rsidRDefault="000F77CE" w:rsidP="007B6927">
            <w:pPr>
              <w:pStyle w:val="TAL"/>
            </w:pPr>
            <w:r w:rsidRPr="007B4467">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7B4467" w:rsidRDefault="000F77CE" w:rsidP="007B6927">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7B4467" w:rsidRDefault="000F77CE" w:rsidP="007B6927">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7B4467" w:rsidRDefault="000F77CE" w:rsidP="007B6927">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7B4467" w:rsidRDefault="000F77CE"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7B4467"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7B4467" w:rsidRDefault="000F77CE" w:rsidP="007B6927">
            <w:pPr>
              <w:pStyle w:val="TAL"/>
            </w:pPr>
          </w:p>
        </w:tc>
      </w:tr>
      <w:tr w:rsidR="006C5929" w:rsidRPr="007B4467"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7B4467" w:rsidRDefault="00906E37" w:rsidP="00973659">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7B4467" w:rsidRDefault="00906E37" w:rsidP="00973659">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7B4467" w:rsidRDefault="00906E37" w:rsidP="00973659">
            <w:pPr>
              <w:pStyle w:val="TAL"/>
              <w:rPr>
                <w:rFonts w:eastAsia="SimSun"/>
                <w:lang w:eastAsia="zh-CN"/>
              </w:rPr>
            </w:pPr>
            <w:r w:rsidRPr="007B4467">
              <w:rPr>
                <w:rFonts w:eastAsia="SimSun"/>
                <w:lang w:eastAsia="zh-CN"/>
              </w:rPr>
              <w:t>38.306</w:t>
            </w:r>
          </w:p>
          <w:p w14:paraId="37D5362B" w14:textId="77777777" w:rsidR="00906E37" w:rsidRPr="007B4467" w:rsidRDefault="00906E37"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7B4467" w:rsidRDefault="00906E37" w:rsidP="00973659">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7B4467" w:rsidRDefault="00906E37" w:rsidP="00973659">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7B4467" w:rsidRDefault="00906E37"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7B4467"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7B4467" w:rsidRDefault="00906E37" w:rsidP="00973659">
            <w:pPr>
              <w:pStyle w:val="TAL"/>
            </w:pPr>
            <w:r w:rsidRPr="007B4467">
              <w:t>The UE may indicate support of this capability only if it supports extended DRX in RRC_IDLE.</w:t>
            </w:r>
          </w:p>
        </w:tc>
      </w:tr>
      <w:tr w:rsidR="00DB7D6E" w:rsidRPr="007B4467"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7B4467" w:rsidRDefault="00D378D2" w:rsidP="00973659">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7B4467" w:rsidRDefault="00D378D2" w:rsidP="00973659">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7B4467" w:rsidRDefault="00D378D2" w:rsidP="00973659">
            <w:pPr>
              <w:pStyle w:val="TAL"/>
              <w:rPr>
                <w:rFonts w:eastAsia="SimSun"/>
                <w:lang w:eastAsia="zh-CN"/>
              </w:rPr>
            </w:pPr>
            <w:r w:rsidRPr="007B4467">
              <w:rPr>
                <w:rFonts w:eastAsia="SimSun"/>
                <w:lang w:eastAsia="zh-CN"/>
              </w:rPr>
              <w:t>38.306</w:t>
            </w:r>
          </w:p>
          <w:p w14:paraId="411AE936" w14:textId="77777777" w:rsidR="00D378D2" w:rsidRPr="007B4467" w:rsidRDefault="00D378D2"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7B4467" w:rsidRDefault="00D378D2" w:rsidP="00973659">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7B4467" w:rsidRDefault="00D378D2" w:rsidP="00973659">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7B4467" w:rsidRDefault="00D378D2"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7B4467"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7B4467" w:rsidRDefault="00D378D2" w:rsidP="00973659">
            <w:pPr>
              <w:pStyle w:val="TAL"/>
            </w:pPr>
            <w:r w:rsidRPr="007B4467">
              <w:t>The UE may indicate support of this capability only if it supports extended DRX in RRC_IDLE.</w:t>
            </w:r>
          </w:p>
        </w:tc>
      </w:tr>
      <w:tr w:rsidR="00453936" w:rsidRPr="007B4467" w14:paraId="1CCBC526" w14:textId="77777777" w:rsidTr="00453936">
        <w:trPr>
          <w:cantSplit/>
          <w:jc w:val="center"/>
        </w:trPr>
        <w:tc>
          <w:tcPr>
            <w:tcW w:w="488" w:type="dxa"/>
            <w:tcBorders>
              <w:top w:val="single" w:sz="4" w:space="0" w:color="auto"/>
              <w:left w:val="single" w:sz="4" w:space="0" w:color="auto"/>
              <w:bottom w:val="single" w:sz="4" w:space="0" w:color="auto"/>
              <w:right w:val="single" w:sz="4" w:space="0" w:color="auto"/>
            </w:tcBorders>
          </w:tcPr>
          <w:p w14:paraId="38924946" w14:textId="0F1BC73A" w:rsidR="00453936" w:rsidRPr="007B4467" w:rsidRDefault="00453936" w:rsidP="00E04F03">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5F11E110" w14:textId="77777777" w:rsidR="00453936" w:rsidRPr="007B4467" w:rsidRDefault="00453936" w:rsidP="00E04F03">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F40C76" w14:textId="77777777" w:rsidR="00453936" w:rsidRPr="007B4467" w:rsidRDefault="00453936" w:rsidP="00E04F03">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C8EE90D" w14:textId="77777777" w:rsidR="00453936" w:rsidRPr="007B4467" w:rsidRDefault="00453936"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18F7DED" w14:textId="77777777" w:rsidR="00453936" w:rsidRPr="007B4467" w:rsidRDefault="00453936" w:rsidP="00E04F03">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8DEBDA5" w14:textId="77777777" w:rsidR="00453936" w:rsidRPr="007B4467" w:rsidRDefault="00453936"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1E46E5" w14:textId="77777777" w:rsidR="00453936" w:rsidRPr="007B4467" w:rsidRDefault="00453936"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2A4DF" w14:textId="77777777" w:rsidR="00453936" w:rsidRPr="007B4467" w:rsidRDefault="00453936" w:rsidP="00E04F03">
            <w:pPr>
              <w:pStyle w:val="TAL"/>
            </w:pPr>
            <w:r w:rsidRPr="007B4467">
              <w:t>A UE supporting this PICS shall also support pc_inDeviceCoexInd_r16</w:t>
            </w:r>
          </w:p>
        </w:tc>
      </w:tr>
      <w:tr w:rsidR="006B52F4" w:rsidRPr="007B4467" w14:paraId="77AFF111"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7126607F" w14:textId="10A81C3E" w:rsidR="006B52F4" w:rsidRPr="007B4467" w:rsidRDefault="006B52F4" w:rsidP="00E04F03">
            <w:pPr>
              <w:pStyle w:val="TAC"/>
              <w:rPr>
                <w:lang w:eastAsia="zh-CN"/>
              </w:rPr>
            </w:pPr>
            <w:r w:rsidRPr="007B4467">
              <w:rPr>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6850E62A" w14:textId="77777777" w:rsidR="006B52F4" w:rsidRPr="007B4467" w:rsidRDefault="006B52F4" w:rsidP="00E04F03">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029AC72F" w14:textId="77777777" w:rsidR="006B52F4" w:rsidRPr="007B4467" w:rsidRDefault="006B52F4" w:rsidP="00E04F03">
            <w:pPr>
              <w:pStyle w:val="TAL"/>
              <w:rPr>
                <w:rFonts w:eastAsia="SimSun"/>
                <w:lang w:eastAsia="zh-CN"/>
              </w:rPr>
            </w:pPr>
            <w:r w:rsidRPr="007B4467">
              <w:rPr>
                <w:rFonts w:eastAsia="SimSun"/>
                <w:lang w:eastAsia="zh-CN"/>
              </w:rPr>
              <w:t>38.306</w:t>
            </w:r>
          </w:p>
          <w:p w14:paraId="06D7F51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5E27B3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C9D506C" w14:textId="77777777" w:rsidR="006B52F4" w:rsidRPr="007B4467" w:rsidRDefault="006B52F4" w:rsidP="00E04F03">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A232852"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CEB55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10C05A"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03208DE"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3C0181B" w14:textId="738311C0" w:rsidR="006B52F4" w:rsidRPr="007B4467" w:rsidRDefault="006B52F4" w:rsidP="00E04F03">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6B699242" w14:textId="77777777" w:rsidR="006B52F4" w:rsidRPr="007B4467" w:rsidRDefault="006B52F4" w:rsidP="00E04F03">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4C1CCEA2" w14:textId="77777777" w:rsidR="006B52F4" w:rsidRPr="007B4467" w:rsidRDefault="006B52F4" w:rsidP="00E04F03">
            <w:pPr>
              <w:pStyle w:val="TAL"/>
              <w:rPr>
                <w:rFonts w:eastAsia="SimSun"/>
                <w:lang w:eastAsia="zh-CN"/>
              </w:rPr>
            </w:pPr>
            <w:r w:rsidRPr="007B4467">
              <w:rPr>
                <w:rFonts w:eastAsia="SimSun"/>
                <w:lang w:eastAsia="zh-CN"/>
              </w:rPr>
              <w:t>38.306</w:t>
            </w:r>
          </w:p>
          <w:p w14:paraId="083002FC"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4EF20C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4C8C0EA" w14:textId="77777777" w:rsidR="006B52F4" w:rsidRPr="007B4467" w:rsidRDefault="006B52F4" w:rsidP="00E04F03">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49DB650"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67E4B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BE2F87"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4EDFA49"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1A8AD051" w14:textId="617DADB5" w:rsidR="006B52F4" w:rsidRPr="007B4467" w:rsidRDefault="006B52F4" w:rsidP="00E04F03">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A667896" w14:textId="77777777" w:rsidR="006B52F4" w:rsidRPr="007B4467" w:rsidRDefault="006B52F4" w:rsidP="00E04F03">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82CED70" w14:textId="77777777" w:rsidR="006B52F4" w:rsidRPr="007B4467" w:rsidRDefault="006B52F4" w:rsidP="00E04F03">
            <w:pPr>
              <w:pStyle w:val="TAL"/>
              <w:rPr>
                <w:rFonts w:eastAsia="SimSun"/>
                <w:lang w:eastAsia="zh-CN"/>
              </w:rPr>
            </w:pPr>
            <w:r w:rsidRPr="007B4467">
              <w:rPr>
                <w:rFonts w:eastAsia="SimSun"/>
                <w:lang w:eastAsia="zh-CN"/>
              </w:rPr>
              <w:t>38.306</w:t>
            </w:r>
          </w:p>
          <w:p w14:paraId="5E9DB0A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28F2E77"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9F67ABA" w14:textId="77777777" w:rsidR="006B52F4" w:rsidRPr="007B4467" w:rsidRDefault="006B52F4" w:rsidP="00E04F03">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6FCEEFD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3BC6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FCFB4" w14:textId="77777777" w:rsidR="006B52F4" w:rsidRPr="007B4467" w:rsidRDefault="006B52F4" w:rsidP="00E04F03">
            <w:pPr>
              <w:pStyle w:val="TAL"/>
            </w:pPr>
            <w:r w:rsidRPr="007B4467">
              <w:t>A UE supporting this feature shall also indicate the support of nonTerrestrialNetwork-r17.</w:t>
            </w:r>
          </w:p>
          <w:p w14:paraId="5BFFF1D9" w14:textId="77777777" w:rsidR="006B52F4" w:rsidRPr="007B4467" w:rsidRDefault="006B52F4" w:rsidP="00E04F03">
            <w:pPr>
              <w:pStyle w:val="TAL"/>
            </w:pPr>
            <w:r w:rsidRPr="007B4467">
              <w:t>When UE supports this feature and does not support softSatelliteSwitchResyncNTN-r18, this UE is able to perform hard satellite switch with re-sync in a network supporting soft satellite switch with re-sync</w:t>
            </w:r>
          </w:p>
        </w:tc>
      </w:tr>
      <w:tr w:rsidR="006B52F4" w:rsidRPr="007B4467" w14:paraId="772A0494"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8A77DF0" w14:textId="7D79A60C" w:rsidR="006B52F4" w:rsidRPr="007B4467" w:rsidRDefault="006B52F4" w:rsidP="00E04F03">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C973B9A" w14:textId="77777777" w:rsidR="006B52F4" w:rsidRPr="007B4467" w:rsidRDefault="006B52F4" w:rsidP="00E04F03">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0D64D80" w14:textId="77777777" w:rsidR="006B52F4" w:rsidRPr="007B4467" w:rsidRDefault="006B52F4" w:rsidP="00E04F03">
            <w:pPr>
              <w:pStyle w:val="TAL"/>
              <w:rPr>
                <w:rFonts w:eastAsia="SimSun"/>
                <w:lang w:eastAsia="zh-CN"/>
              </w:rPr>
            </w:pPr>
            <w:r w:rsidRPr="007B4467">
              <w:rPr>
                <w:rFonts w:eastAsia="SimSun"/>
                <w:lang w:eastAsia="zh-CN"/>
              </w:rPr>
              <w:t>38.306</w:t>
            </w:r>
          </w:p>
          <w:p w14:paraId="5867F713"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7E69FF"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7B52A2A" w14:textId="77777777" w:rsidR="006B52F4" w:rsidRPr="007B4467" w:rsidRDefault="006B52F4" w:rsidP="00E04F03">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C1F4E8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14262D"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09485D" w14:textId="77777777" w:rsidR="006B52F4" w:rsidRPr="007B4467" w:rsidRDefault="006B52F4" w:rsidP="00E04F03">
            <w:pPr>
              <w:pStyle w:val="TAL"/>
            </w:pPr>
            <w:r w:rsidRPr="007B4467">
              <w:t>A UE supporting this feature shall also indicate support of hardSatelliteSwitchResyncNTN-r18.</w:t>
            </w:r>
          </w:p>
        </w:tc>
      </w:tr>
      <w:tr w:rsidR="006B52F4" w:rsidRPr="007B4467" w14:paraId="3A5101AF"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21FE9814" w14:textId="1EFA8F4C" w:rsidR="006B52F4" w:rsidRPr="007B4467" w:rsidRDefault="006B52F4" w:rsidP="00E04F03">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1D09E9" w14:textId="77777777" w:rsidR="006B52F4" w:rsidRPr="007B4467" w:rsidRDefault="006B52F4" w:rsidP="00E04F03">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81216E5" w14:textId="77777777" w:rsidR="006B52F4" w:rsidRPr="007B4467" w:rsidRDefault="006B52F4" w:rsidP="00E04F03">
            <w:pPr>
              <w:pStyle w:val="TAL"/>
              <w:rPr>
                <w:rFonts w:eastAsia="SimSun"/>
                <w:lang w:eastAsia="zh-CN"/>
              </w:rPr>
            </w:pPr>
            <w:r w:rsidRPr="007B4467">
              <w:rPr>
                <w:rFonts w:eastAsia="SimSun"/>
                <w:lang w:eastAsia="zh-CN"/>
              </w:rPr>
              <w:t>38.306</w:t>
            </w:r>
          </w:p>
          <w:p w14:paraId="49053492"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7BE95A9"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5805F52" w14:textId="77777777" w:rsidR="006B52F4" w:rsidRPr="007B4467" w:rsidRDefault="006B52F4" w:rsidP="00E04F03">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78D587FB"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E950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391114" w14:textId="77777777" w:rsidR="006B52F4" w:rsidRPr="007B4467" w:rsidRDefault="006B52F4" w:rsidP="00E04F03">
            <w:pPr>
              <w:pStyle w:val="TAL"/>
            </w:pPr>
            <w:r w:rsidRPr="007B4467">
              <w:t>A UE supporting this feature shall also indicate the support of nonTerrestrialNetwork-r17.</w:t>
            </w:r>
          </w:p>
        </w:tc>
      </w:tr>
      <w:tr w:rsidR="007C2CFA" w:rsidRPr="007B4467" w14:paraId="46530104" w14:textId="77777777" w:rsidTr="007C2CFA">
        <w:trPr>
          <w:cantSplit/>
          <w:jc w:val="center"/>
        </w:trPr>
        <w:tc>
          <w:tcPr>
            <w:tcW w:w="488" w:type="dxa"/>
            <w:tcBorders>
              <w:top w:val="single" w:sz="4" w:space="0" w:color="auto"/>
              <w:left w:val="single" w:sz="4" w:space="0" w:color="auto"/>
              <w:bottom w:val="single" w:sz="4" w:space="0" w:color="auto"/>
              <w:right w:val="single" w:sz="4" w:space="0" w:color="auto"/>
            </w:tcBorders>
          </w:tcPr>
          <w:p w14:paraId="4F1F8801" w14:textId="1FB6AD24" w:rsidR="007C2CFA" w:rsidRPr="007B4467" w:rsidRDefault="007C2CFA" w:rsidP="009C11B8">
            <w:pPr>
              <w:pStyle w:val="TAC"/>
              <w:rPr>
                <w:lang w:eastAsia="zh-CN"/>
              </w:rPr>
            </w:pPr>
            <w:r w:rsidRPr="007B4467">
              <w:rPr>
                <w:lang w:eastAsia="zh-CN"/>
              </w:rPr>
              <w:t>76</w:t>
            </w:r>
          </w:p>
        </w:tc>
        <w:tc>
          <w:tcPr>
            <w:tcW w:w="3578" w:type="dxa"/>
            <w:tcBorders>
              <w:top w:val="single" w:sz="6" w:space="0" w:color="auto"/>
              <w:left w:val="single" w:sz="4" w:space="0" w:color="auto"/>
              <w:bottom w:val="single" w:sz="6" w:space="0" w:color="auto"/>
              <w:right w:val="single" w:sz="6" w:space="0" w:color="auto"/>
            </w:tcBorders>
          </w:tcPr>
          <w:p w14:paraId="07B15DCB" w14:textId="77777777" w:rsidR="007C2CFA" w:rsidRPr="007B4467" w:rsidRDefault="007C2CFA" w:rsidP="009C11B8">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A67D68A" w14:textId="77777777" w:rsidR="007C2CFA" w:rsidRPr="007B4467" w:rsidRDefault="007C2CFA" w:rsidP="009C11B8">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9E42E6" w14:textId="77777777" w:rsidR="007C2CFA" w:rsidRPr="007B4467" w:rsidRDefault="007C2CFA"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E79586F" w14:textId="77777777" w:rsidR="007C2CFA" w:rsidRPr="007B4467" w:rsidRDefault="007C2CFA" w:rsidP="009C11B8">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0425CDD" w14:textId="77777777" w:rsidR="007C2CFA" w:rsidRPr="007B4467" w:rsidRDefault="007C2CFA"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F14926" w14:textId="77777777" w:rsidR="007C2CFA" w:rsidRPr="007B4467" w:rsidRDefault="007C2CFA"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901FDB" w14:textId="77777777" w:rsidR="007C2CFA" w:rsidRPr="007B4467" w:rsidRDefault="007C2CFA" w:rsidP="009C11B8">
            <w:pPr>
              <w:pStyle w:val="TAL"/>
            </w:pPr>
            <w:r w:rsidRPr="007B4467">
              <w:t>A UE supporting this feature shall also support pc_inDeviceCoexIndFDM_r18</w:t>
            </w:r>
          </w:p>
        </w:tc>
      </w:tr>
      <w:tr w:rsidR="001F4FE9" w:rsidRPr="007B4467" w14:paraId="75D73EAC" w14:textId="77777777" w:rsidTr="00E5257C">
        <w:trPr>
          <w:cantSplit/>
          <w:jc w:val="center"/>
        </w:trPr>
        <w:tc>
          <w:tcPr>
            <w:tcW w:w="488" w:type="dxa"/>
            <w:tcBorders>
              <w:top w:val="single" w:sz="4" w:space="0" w:color="auto"/>
              <w:left w:val="single" w:sz="4" w:space="0" w:color="auto"/>
              <w:bottom w:val="single" w:sz="4" w:space="0" w:color="auto"/>
              <w:right w:val="single" w:sz="4" w:space="0" w:color="auto"/>
            </w:tcBorders>
          </w:tcPr>
          <w:p w14:paraId="1FA2DD91" w14:textId="1AE5AD45" w:rsidR="00E5257C" w:rsidRPr="007B4467" w:rsidRDefault="00E5257C" w:rsidP="009C11B8">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461ACEC1" w14:textId="77777777" w:rsidR="00E5257C" w:rsidRPr="007B4467" w:rsidRDefault="00E5257C" w:rsidP="009C11B8">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D7A9C1B" w14:textId="77777777" w:rsidR="00E5257C" w:rsidRPr="007B4467" w:rsidRDefault="00E5257C" w:rsidP="009C11B8">
            <w:pPr>
              <w:pStyle w:val="TAL"/>
              <w:rPr>
                <w:rFonts w:eastAsia="SimSun"/>
                <w:lang w:eastAsia="zh-CN"/>
              </w:rPr>
            </w:pPr>
            <w:r w:rsidRPr="007B4467">
              <w:rPr>
                <w:rFonts w:eastAsia="SimSun"/>
                <w:lang w:eastAsia="zh-CN"/>
              </w:rPr>
              <w:t>38.306</w:t>
            </w:r>
          </w:p>
          <w:p w14:paraId="33C3710E" w14:textId="77777777" w:rsidR="00E5257C" w:rsidRPr="007B4467" w:rsidRDefault="00E5257C" w:rsidP="009C11B8">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BD4F73B" w14:textId="77777777" w:rsidR="00E5257C" w:rsidRPr="007B4467" w:rsidRDefault="00E5257C"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41D87C5" w14:textId="77777777" w:rsidR="00E5257C" w:rsidRPr="007B4467" w:rsidRDefault="00E5257C" w:rsidP="009C11B8">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BEE7BCA" w14:textId="77777777" w:rsidR="00E5257C" w:rsidRPr="007B4467" w:rsidRDefault="00E5257C"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0FCB73" w14:textId="77777777" w:rsidR="00E5257C" w:rsidRPr="007B4467" w:rsidRDefault="00E5257C"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CD729" w14:textId="77777777" w:rsidR="00E5257C" w:rsidRPr="007B4467" w:rsidRDefault="00E5257C" w:rsidP="009C11B8">
            <w:pPr>
              <w:pStyle w:val="TAL"/>
            </w:pPr>
          </w:p>
        </w:tc>
      </w:tr>
      <w:tr w:rsidR="00327679" w:rsidRPr="007B4467" w14:paraId="6AA155F5" w14:textId="77777777" w:rsidTr="00327679">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515151C2" w14:textId="1BC5FF40" w:rsidR="00327679" w:rsidRPr="007B4467" w:rsidRDefault="00327679" w:rsidP="009C11B8">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37BA5246" w14:textId="77777777" w:rsidR="00327679" w:rsidRPr="007B4467" w:rsidRDefault="00327679" w:rsidP="009C11B8">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1F31642" w14:textId="77777777" w:rsidR="00327679" w:rsidRPr="007B4467" w:rsidRDefault="00327679" w:rsidP="009C11B8">
            <w:pPr>
              <w:pStyle w:val="TAL"/>
              <w:rPr>
                <w:rFonts w:eastAsia="SimSun"/>
                <w:lang w:eastAsia="zh-CN"/>
              </w:rPr>
            </w:pPr>
            <w:r w:rsidRPr="007B4467">
              <w:rPr>
                <w:rFonts w:eastAsia="SimSun"/>
                <w:lang w:eastAsia="zh-CN"/>
              </w:rPr>
              <w:t>38.306</w:t>
            </w:r>
          </w:p>
          <w:p w14:paraId="65A998BF" w14:textId="77777777" w:rsidR="00327679" w:rsidRPr="007B4467" w:rsidRDefault="00327679" w:rsidP="009C11B8">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655CF20" w14:textId="77777777" w:rsidR="00327679" w:rsidRPr="007B4467" w:rsidRDefault="00327679"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4F7D326" w14:textId="77777777" w:rsidR="00327679" w:rsidRPr="007B4467" w:rsidRDefault="00327679" w:rsidP="009C11B8">
            <w:pPr>
              <w:pStyle w:val="TAL"/>
              <w:rPr>
                <w:lang w:eastAsia="zh-CN"/>
              </w:rPr>
            </w:pPr>
            <w:r w:rsidRPr="007B4467">
              <w:rPr>
                <w:lang w:eastAsia="zh-CN"/>
              </w:rPr>
              <w:t>pc_equivalentSNPN</w:t>
            </w:r>
          </w:p>
        </w:tc>
        <w:tc>
          <w:tcPr>
            <w:tcW w:w="573" w:type="dxa"/>
            <w:tcBorders>
              <w:top w:val="single" w:sz="4" w:space="0" w:color="auto"/>
              <w:left w:val="single" w:sz="4" w:space="0" w:color="auto"/>
              <w:bottom w:val="single" w:sz="4" w:space="0" w:color="auto"/>
              <w:right w:val="single" w:sz="4" w:space="0" w:color="auto"/>
            </w:tcBorders>
          </w:tcPr>
          <w:p w14:paraId="026C0817" w14:textId="77777777" w:rsidR="00327679" w:rsidRPr="007B4467" w:rsidRDefault="00327679"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7EFF13" w14:textId="77777777" w:rsidR="00327679" w:rsidRPr="007B4467" w:rsidRDefault="00327679"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0C2F87" w14:textId="77777777" w:rsidR="00327679" w:rsidRPr="007B4467" w:rsidRDefault="00327679" w:rsidP="009C11B8">
            <w:pPr>
              <w:pStyle w:val="TAL"/>
            </w:pPr>
          </w:p>
        </w:tc>
      </w:tr>
    </w:tbl>
    <w:p w14:paraId="7C76AFED" w14:textId="77777777" w:rsidR="00096CB4" w:rsidRPr="007B4467" w:rsidRDefault="00096CB4" w:rsidP="000C7438">
      <w:pPr>
        <w:rPr>
          <w:lang w:eastAsia="ko-KR"/>
        </w:rPr>
      </w:pPr>
    </w:p>
    <w:p w14:paraId="70482130" w14:textId="77777777" w:rsidR="00D97121" w:rsidRPr="007B4467" w:rsidRDefault="00D97121" w:rsidP="00D97121">
      <w:pPr>
        <w:pStyle w:val="Heading3"/>
      </w:pPr>
      <w:bookmarkStart w:id="1057" w:name="_Toc27410938"/>
      <w:bookmarkStart w:id="1058" w:name="_Toc36039451"/>
      <w:bookmarkStart w:id="1059" w:name="_Toc43838811"/>
      <w:bookmarkStart w:id="1060" w:name="_Toc51772968"/>
      <w:bookmarkStart w:id="1061" w:name="_Toc58245175"/>
      <w:bookmarkStart w:id="1062" w:name="_Toc68089628"/>
      <w:bookmarkStart w:id="1063" w:name="_Toc69067749"/>
      <w:bookmarkStart w:id="1064" w:name="_Toc75383297"/>
      <w:bookmarkStart w:id="1065" w:name="_Toc83706945"/>
      <w:bookmarkStart w:id="1066" w:name="_Toc90491650"/>
      <w:bookmarkStart w:id="1067" w:name="_Toc100147748"/>
      <w:bookmarkStart w:id="1068" w:name="_Toc106741020"/>
      <w:bookmarkStart w:id="1069" w:name="_Toc114916376"/>
      <w:bookmarkStart w:id="1070" w:name="_Toc194512980"/>
      <w:r w:rsidRPr="007B4467">
        <w:t>A.4.3.8</w:t>
      </w:r>
      <w:r w:rsidRPr="007B4467">
        <w:tab/>
        <w:t>Mobility Capabilities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A2E25A7" w14:textId="77777777" w:rsidR="00D97121" w:rsidRPr="007B4467" w:rsidRDefault="00D97121" w:rsidP="00D97121">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97121" w:rsidRPr="007B4467" w14:paraId="6D99B2FB" w14:textId="77777777" w:rsidTr="00D36351">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77672AD7" w14:textId="77777777" w:rsidR="00D97121" w:rsidRPr="007B4467" w:rsidRDefault="00D97121" w:rsidP="00417D3C">
            <w:pPr>
              <w:pStyle w:val="TAH"/>
              <w:rPr>
                <w:lang w:eastAsia="en-US"/>
              </w:rPr>
            </w:pPr>
            <w:r w:rsidRPr="007B4467">
              <w:rPr>
                <w:lang w:eastAsia="en-US"/>
              </w:rPr>
              <w:t>Item</w:t>
            </w:r>
          </w:p>
        </w:tc>
        <w:tc>
          <w:tcPr>
            <w:tcW w:w="3565" w:type="dxa"/>
            <w:tcBorders>
              <w:top w:val="single" w:sz="6" w:space="0" w:color="auto"/>
              <w:left w:val="single" w:sz="6" w:space="0" w:color="auto"/>
              <w:bottom w:val="single" w:sz="6" w:space="0" w:color="auto"/>
              <w:right w:val="single" w:sz="6" w:space="0" w:color="auto"/>
            </w:tcBorders>
            <w:hideMark/>
          </w:tcPr>
          <w:p w14:paraId="4BE37CA1" w14:textId="77777777" w:rsidR="00D97121" w:rsidRPr="007B4467" w:rsidRDefault="00D97121" w:rsidP="00417D3C">
            <w:pPr>
              <w:pStyle w:val="TAH"/>
              <w:rPr>
                <w:lang w:eastAsia="en-US"/>
              </w:rPr>
            </w:pPr>
            <w:r w:rsidRPr="007B4467">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1311682" w14:textId="77777777" w:rsidR="00D97121" w:rsidRPr="007B4467" w:rsidRDefault="00D97121" w:rsidP="00417D3C">
            <w:pPr>
              <w:pStyle w:val="TAH"/>
              <w:rPr>
                <w:lang w:eastAsia="en-US"/>
              </w:rPr>
            </w:pPr>
            <w:r w:rsidRPr="007B4467">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03397A42" w14:textId="77777777" w:rsidR="00D97121" w:rsidRPr="007B4467" w:rsidRDefault="00D97121" w:rsidP="00417D3C">
            <w:pPr>
              <w:pStyle w:val="TAH"/>
              <w:rPr>
                <w:lang w:eastAsia="en-US"/>
              </w:rPr>
            </w:pPr>
            <w:r w:rsidRPr="007B4467">
              <w:rPr>
                <w:lang w:eastAsia="en-US"/>
              </w:rPr>
              <w:t>Release</w:t>
            </w:r>
          </w:p>
        </w:tc>
        <w:tc>
          <w:tcPr>
            <w:tcW w:w="1712" w:type="dxa"/>
            <w:tcBorders>
              <w:top w:val="single" w:sz="4" w:space="0" w:color="auto"/>
              <w:left w:val="single" w:sz="4" w:space="0" w:color="auto"/>
              <w:bottom w:val="single" w:sz="4" w:space="0" w:color="auto"/>
              <w:right w:val="single" w:sz="4" w:space="0" w:color="auto"/>
            </w:tcBorders>
            <w:hideMark/>
          </w:tcPr>
          <w:p w14:paraId="4F13E15C" w14:textId="77777777" w:rsidR="00D97121" w:rsidRPr="007B4467" w:rsidRDefault="00D97121" w:rsidP="00417D3C">
            <w:pPr>
              <w:pStyle w:val="TAH"/>
              <w:rPr>
                <w:lang w:eastAsia="en-US"/>
              </w:rPr>
            </w:pPr>
            <w:r w:rsidRPr="007B4467">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48B966C8" w14:textId="77777777" w:rsidR="00D97121" w:rsidRPr="007B4467" w:rsidRDefault="00D97121" w:rsidP="00417D3C">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0BA8E7C4" w14:textId="77777777" w:rsidR="00D97121" w:rsidRPr="007B4467" w:rsidRDefault="00D97121" w:rsidP="00417D3C">
            <w:pPr>
              <w:pStyle w:val="TAH"/>
              <w:rPr>
                <w:lang w:eastAsia="en-US"/>
              </w:rPr>
            </w:pPr>
            <w:r w:rsidRPr="007B4467">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9D00D43" w14:textId="77777777" w:rsidR="00D97121" w:rsidRPr="007B4467" w:rsidRDefault="00D97121" w:rsidP="00417D3C">
            <w:pPr>
              <w:pStyle w:val="TAH"/>
              <w:rPr>
                <w:lang w:eastAsia="en-US"/>
              </w:rPr>
            </w:pPr>
            <w:r w:rsidRPr="007B4467">
              <w:rPr>
                <w:lang w:eastAsia="en-US"/>
              </w:rPr>
              <w:t>Comments</w:t>
            </w:r>
          </w:p>
        </w:tc>
      </w:tr>
      <w:tr w:rsidR="00D97121" w:rsidRPr="007B4467" w14:paraId="4F0CF0BD" w14:textId="77777777" w:rsidTr="00D36351">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3C7439C0" w14:textId="77777777" w:rsidR="00D97121" w:rsidRPr="007B4467" w:rsidRDefault="00D97121" w:rsidP="00417D3C">
            <w:pPr>
              <w:pStyle w:val="TAC"/>
              <w:rPr>
                <w:lang w:eastAsia="en-US"/>
              </w:rPr>
            </w:pPr>
            <w:r w:rsidRPr="007B4467">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1D84A40" w14:textId="77777777" w:rsidR="00D97121" w:rsidRPr="007B4467" w:rsidRDefault="00D97121" w:rsidP="00417D3C">
            <w:pPr>
              <w:pStyle w:val="TAL"/>
              <w:rPr>
                <w:lang w:eastAsia="en-US"/>
              </w:rPr>
            </w:pPr>
            <w:r w:rsidRPr="007B4467">
              <w:rPr>
                <w:lang w:eastAsia="en-US"/>
              </w:rPr>
              <w:t xml:space="preserve">Support inter-RAT </w:t>
            </w:r>
            <w:r w:rsidRPr="007B4467">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71A5485F" w14:textId="77777777" w:rsidR="00D97121" w:rsidRPr="007B4467" w:rsidRDefault="00D97121" w:rsidP="00417D3C">
            <w:pPr>
              <w:pStyle w:val="TAL"/>
              <w:rPr>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CD65D85" w14:textId="77777777" w:rsidR="00D97121" w:rsidRPr="007B4467" w:rsidRDefault="00D97121" w:rsidP="00417D3C">
            <w:pPr>
              <w:pStyle w:val="TAL"/>
              <w:rPr>
                <w:lang w:eastAsia="en-US"/>
              </w:rPr>
            </w:pPr>
            <w:r w:rsidRPr="007B4467">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6CE9EA4" w14:textId="77777777" w:rsidR="00D97121" w:rsidRPr="007B4467" w:rsidRDefault="00D97121" w:rsidP="00417D3C">
            <w:pPr>
              <w:pStyle w:val="TAL"/>
              <w:rPr>
                <w:lang w:eastAsia="en-US"/>
              </w:rPr>
            </w:pPr>
            <w:r w:rsidRPr="007B4467">
              <w:rPr>
                <w:rFonts w:eastAsia="MS Mincho"/>
                <w:lang w:eastAsia="en-US"/>
              </w:rPr>
              <w:t>pc_</w:t>
            </w:r>
            <w:r w:rsidRPr="007B4467">
              <w:rPr>
                <w:lang w:eastAsia="en-US"/>
              </w:rPr>
              <w:t>interRAT_EUTRA_Handover</w:t>
            </w:r>
          </w:p>
        </w:tc>
        <w:tc>
          <w:tcPr>
            <w:tcW w:w="713" w:type="dxa"/>
            <w:tcBorders>
              <w:top w:val="single" w:sz="4" w:space="0" w:color="auto"/>
              <w:left w:val="single" w:sz="4" w:space="0" w:color="auto"/>
              <w:bottom w:val="single" w:sz="4" w:space="0" w:color="auto"/>
              <w:right w:val="single" w:sz="4" w:space="0" w:color="auto"/>
            </w:tcBorders>
          </w:tcPr>
          <w:p w14:paraId="6FA8E5FF"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D8C618C" w14:textId="77777777" w:rsidR="00D97121" w:rsidRPr="007B4467"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86FFB7" w14:textId="77777777" w:rsidR="00D97121" w:rsidRPr="007B4467" w:rsidRDefault="00D97121" w:rsidP="00417D3C">
            <w:pPr>
              <w:pStyle w:val="TAL"/>
              <w:rPr>
                <w:lang w:eastAsia="en-US"/>
              </w:rPr>
            </w:pPr>
          </w:p>
        </w:tc>
      </w:tr>
      <w:tr w:rsidR="00D97121" w:rsidRPr="007B4467" w14:paraId="078DBEE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7C53A8" w14:textId="77777777" w:rsidR="00D97121" w:rsidRPr="007B4467" w:rsidRDefault="00D97121" w:rsidP="00417D3C">
            <w:pPr>
              <w:pStyle w:val="TAC"/>
              <w:rPr>
                <w:lang w:eastAsia="en-US"/>
              </w:rPr>
            </w:pPr>
            <w:r w:rsidRPr="007B4467">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2A23B6F" w14:textId="77777777" w:rsidR="00D97121" w:rsidRPr="007B4467" w:rsidRDefault="00D97121" w:rsidP="00417D3C">
            <w:pPr>
              <w:pStyle w:val="TAL"/>
              <w:rPr>
                <w:lang w:eastAsia="en-US"/>
              </w:rPr>
            </w:pPr>
            <w:r w:rsidRPr="007B4467">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4CEDE46"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F32122C"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6EF00DA7" w14:textId="77777777" w:rsidR="00D97121" w:rsidRPr="007B4467" w:rsidRDefault="00D97121" w:rsidP="00417D3C">
            <w:pPr>
              <w:pStyle w:val="TAL"/>
              <w:rPr>
                <w:lang w:eastAsia="en-US"/>
              </w:rPr>
            </w:pPr>
            <w:r w:rsidRPr="007B4467">
              <w:rPr>
                <w:rFonts w:eastAsia="MS Mincho"/>
                <w:lang w:eastAsia="en-US"/>
              </w:rPr>
              <w:t>pc_handoverInterF</w:t>
            </w:r>
          </w:p>
        </w:tc>
        <w:tc>
          <w:tcPr>
            <w:tcW w:w="713" w:type="dxa"/>
            <w:tcBorders>
              <w:top w:val="single" w:sz="4" w:space="0" w:color="auto"/>
              <w:left w:val="single" w:sz="4" w:space="0" w:color="auto"/>
              <w:bottom w:val="single" w:sz="4" w:space="0" w:color="auto"/>
              <w:right w:val="single" w:sz="4" w:space="0" w:color="auto"/>
            </w:tcBorders>
          </w:tcPr>
          <w:p w14:paraId="0A48C0A0"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24125E78" w14:textId="77777777" w:rsidR="00D97121" w:rsidRPr="007B4467"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BED8BD" w14:textId="77777777" w:rsidR="00D97121" w:rsidRPr="007B4467" w:rsidRDefault="00D97121" w:rsidP="00417D3C">
            <w:pPr>
              <w:pStyle w:val="TAL"/>
              <w:rPr>
                <w:lang w:eastAsia="en-US"/>
              </w:rPr>
            </w:pPr>
          </w:p>
        </w:tc>
      </w:tr>
      <w:tr w:rsidR="00D97121" w:rsidRPr="007B4467" w14:paraId="500C9430"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E066B9" w14:textId="77777777" w:rsidR="00D97121" w:rsidRPr="007B4467" w:rsidRDefault="00D97121" w:rsidP="00417D3C">
            <w:pPr>
              <w:pStyle w:val="TAC"/>
              <w:rPr>
                <w:lang w:eastAsia="en-US"/>
              </w:rPr>
            </w:pPr>
            <w:r w:rsidRPr="007B4467">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32D1AEC2" w14:textId="77777777" w:rsidR="00D97121" w:rsidRPr="007B4467" w:rsidRDefault="00D97121" w:rsidP="00417D3C">
            <w:pPr>
              <w:pStyle w:val="TAL"/>
              <w:rPr>
                <w:lang w:eastAsia="en-US"/>
              </w:rPr>
            </w:pPr>
            <w:r w:rsidRPr="007B4467">
              <w:rPr>
                <w:lang w:eastAsia="en-US"/>
              </w:rPr>
              <w:t xml:space="preserve">Support </w:t>
            </w:r>
            <w:r w:rsidRPr="007B4467">
              <w:rPr>
                <w:rFonts w:cs="Arial"/>
                <w:bCs/>
                <w:iCs/>
                <w:szCs w:val="18"/>
                <w:lang w:eastAsia="en-US"/>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12A235E"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89B8D4A"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hideMark/>
          </w:tcPr>
          <w:p w14:paraId="428815F1" w14:textId="77777777" w:rsidR="00D97121" w:rsidRPr="007B4467" w:rsidRDefault="00D97121" w:rsidP="00417D3C">
            <w:pPr>
              <w:pStyle w:val="TAL"/>
              <w:rPr>
                <w:rFonts w:eastAsia="MS Mincho"/>
                <w:lang w:eastAsia="en-US"/>
              </w:rPr>
            </w:pPr>
            <w:r w:rsidRPr="007B4467">
              <w:rPr>
                <w:rFonts w:eastAsia="MS Mincho"/>
                <w:lang w:eastAsia="en-US"/>
              </w:rPr>
              <w:t>pc_</w:t>
            </w:r>
            <w:r w:rsidRPr="007B4467">
              <w:rPr>
                <w:lang w:eastAsia="en-US"/>
              </w:rPr>
              <w:t>FR1toFR2_Handover</w:t>
            </w:r>
          </w:p>
        </w:tc>
        <w:tc>
          <w:tcPr>
            <w:tcW w:w="713" w:type="dxa"/>
            <w:tcBorders>
              <w:top w:val="single" w:sz="4" w:space="0" w:color="auto"/>
              <w:left w:val="single" w:sz="4" w:space="0" w:color="auto"/>
              <w:bottom w:val="single" w:sz="4" w:space="0" w:color="auto"/>
              <w:right w:val="single" w:sz="4" w:space="0" w:color="auto"/>
            </w:tcBorders>
          </w:tcPr>
          <w:p w14:paraId="79BE9205"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1EF4B0FF" w14:textId="77777777" w:rsidR="00D97121" w:rsidRPr="007B4467"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C36DEC2" w14:textId="77777777" w:rsidR="00D97121" w:rsidRPr="007B4467" w:rsidRDefault="00D97121" w:rsidP="00417D3C">
            <w:pPr>
              <w:pStyle w:val="TAL"/>
              <w:rPr>
                <w:lang w:eastAsia="en-US"/>
              </w:rPr>
            </w:pPr>
          </w:p>
        </w:tc>
      </w:tr>
      <w:tr w:rsidR="00D97121" w:rsidRPr="007B4467" w14:paraId="19DAF06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D9DDBDE" w14:textId="77777777" w:rsidR="00D97121" w:rsidRPr="007B4467" w:rsidRDefault="00D97121" w:rsidP="00417D3C">
            <w:pPr>
              <w:pStyle w:val="TAC"/>
              <w:rPr>
                <w:lang w:eastAsia="en-US"/>
              </w:rPr>
            </w:pPr>
            <w:r w:rsidRPr="007B4467">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7C0892BC" w14:textId="77777777" w:rsidR="00D97121" w:rsidRPr="007B4467" w:rsidRDefault="00D97121" w:rsidP="00417D3C">
            <w:pPr>
              <w:pStyle w:val="TAL"/>
              <w:rPr>
                <w:lang w:eastAsia="en-US"/>
              </w:rPr>
            </w:pPr>
            <w:r w:rsidRPr="007B4467">
              <w:rPr>
                <w:lang w:eastAsia="en-US"/>
              </w:rPr>
              <w:t xml:space="preserve">Support </w:t>
            </w:r>
            <w:r w:rsidRPr="007B4467">
              <w:rPr>
                <w:rFonts w:eastAsia="MS PGothic" w:cs="Arial"/>
                <w:szCs w:val="18"/>
                <w:lang w:eastAsia="en-US"/>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FF23440"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9CB6221"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4A804E99" w14:textId="77777777" w:rsidR="00D97121" w:rsidRPr="007B4467" w:rsidRDefault="00D97121" w:rsidP="00417D3C">
            <w:pPr>
              <w:pStyle w:val="TAL"/>
              <w:rPr>
                <w:bCs/>
                <w:i/>
                <w:iCs/>
                <w:lang w:eastAsia="en-US"/>
              </w:rPr>
            </w:pPr>
            <w:r w:rsidRPr="007B4467">
              <w:rPr>
                <w:rFonts w:eastAsia="MS Mincho"/>
                <w:lang w:eastAsia="en-US"/>
              </w:rPr>
              <w:t>pc_</w:t>
            </w:r>
            <w:r w:rsidRPr="007B4467">
              <w:rPr>
                <w:bCs/>
                <w:iCs/>
                <w:lang w:eastAsia="en-US"/>
              </w:rPr>
              <w:t>FDDtoTDD_Handover</w:t>
            </w:r>
          </w:p>
        </w:tc>
        <w:tc>
          <w:tcPr>
            <w:tcW w:w="713" w:type="dxa"/>
            <w:tcBorders>
              <w:top w:val="single" w:sz="4" w:space="0" w:color="auto"/>
              <w:left w:val="single" w:sz="4" w:space="0" w:color="auto"/>
              <w:bottom w:val="single" w:sz="4" w:space="0" w:color="auto"/>
              <w:right w:val="single" w:sz="4" w:space="0" w:color="auto"/>
            </w:tcBorders>
          </w:tcPr>
          <w:p w14:paraId="37542FC8"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B9CA39" w14:textId="77777777" w:rsidR="00D97121" w:rsidRPr="007B4467"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98FB9E1" w14:textId="77777777" w:rsidR="00D97121" w:rsidRPr="007B4467" w:rsidRDefault="00D97121" w:rsidP="00417D3C">
            <w:pPr>
              <w:pStyle w:val="TAL"/>
              <w:rPr>
                <w:lang w:eastAsia="en-US"/>
              </w:rPr>
            </w:pPr>
          </w:p>
        </w:tc>
      </w:tr>
      <w:tr w:rsidR="00D97121" w:rsidRPr="007B4467" w14:paraId="6DEB70C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F44E558" w14:textId="77777777" w:rsidR="00D97121" w:rsidRPr="007B4467" w:rsidRDefault="00D97121" w:rsidP="00417D3C">
            <w:pPr>
              <w:pStyle w:val="TAC"/>
              <w:rPr>
                <w:rFonts w:eastAsia="SimSun"/>
                <w:lang w:eastAsia="zh-CN"/>
              </w:rPr>
            </w:pPr>
            <w:r w:rsidRPr="007B4467">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111F69F1" w14:textId="77777777" w:rsidR="00D97121" w:rsidRPr="007B4467" w:rsidRDefault="00D97121" w:rsidP="00417D3C">
            <w:pPr>
              <w:pStyle w:val="TAL"/>
              <w:rPr>
                <w:lang w:eastAsia="en-US"/>
              </w:rPr>
            </w:pPr>
            <w:r w:rsidRPr="007B4467">
              <w:rPr>
                <w:lang w:eastAsia="en-US"/>
              </w:rPr>
              <w:t>Support inter-RAT Handover to E-UTRA</w:t>
            </w:r>
            <w:r w:rsidRPr="007B4467">
              <w:rPr>
                <w:rFonts w:cs="Arial"/>
                <w:bCs/>
                <w:iCs/>
                <w:szCs w:val="18"/>
                <w:lang w:eastAsia="en-US"/>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D2FF786"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437B9A1"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58D92955" w14:textId="77777777" w:rsidR="00D97121" w:rsidRPr="007B4467" w:rsidRDefault="00D97121" w:rsidP="00417D3C">
            <w:pPr>
              <w:pStyle w:val="TAL"/>
              <w:rPr>
                <w:rFonts w:eastAsia="MS Mincho"/>
                <w:lang w:eastAsia="en-US"/>
              </w:rPr>
            </w:pPr>
            <w:r w:rsidRPr="007B4467">
              <w:rPr>
                <w:rFonts w:eastAsia="MS Mincho"/>
                <w:lang w:eastAsia="en-US"/>
              </w:rPr>
              <w:t>pc_</w:t>
            </w:r>
            <w:r w:rsidRPr="007B4467">
              <w:rPr>
                <w:lang w:eastAsia="en-US"/>
              </w:rPr>
              <w:t>interRAT_eLTE_Handover</w:t>
            </w:r>
          </w:p>
        </w:tc>
        <w:tc>
          <w:tcPr>
            <w:tcW w:w="713" w:type="dxa"/>
            <w:tcBorders>
              <w:top w:val="single" w:sz="4" w:space="0" w:color="auto"/>
              <w:left w:val="single" w:sz="4" w:space="0" w:color="auto"/>
              <w:bottom w:val="single" w:sz="4" w:space="0" w:color="auto"/>
              <w:right w:val="single" w:sz="4" w:space="0" w:color="auto"/>
            </w:tcBorders>
          </w:tcPr>
          <w:p w14:paraId="1E138589" w14:textId="77777777" w:rsidR="00D97121" w:rsidRPr="007B4467" w:rsidRDefault="00D97121" w:rsidP="00417D3C">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DF6A292" w14:textId="77777777" w:rsidR="00D97121" w:rsidRPr="007B4467"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9C7B805" w14:textId="77777777" w:rsidR="00D97121" w:rsidRPr="007B4467" w:rsidRDefault="00D97121" w:rsidP="00417D3C">
            <w:pPr>
              <w:pStyle w:val="TAL"/>
              <w:rPr>
                <w:lang w:eastAsia="en-US"/>
              </w:rPr>
            </w:pPr>
          </w:p>
        </w:tc>
      </w:tr>
      <w:tr w:rsidR="008C3D6B" w:rsidRPr="007B4467" w14:paraId="160C506A"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518D40" w14:textId="77777777" w:rsidR="008C3D6B" w:rsidRPr="007B4467" w:rsidRDefault="008C3D6B">
            <w:pPr>
              <w:pStyle w:val="TAC"/>
              <w:rPr>
                <w:rFonts w:eastAsia="SimSun"/>
                <w:lang w:eastAsia="zh-CN"/>
              </w:rPr>
            </w:pPr>
            <w:r w:rsidRPr="007B4467">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FA4DB3E" w14:textId="77777777" w:rsidR="008C3D6B" w:rsidRPr="007B4467" w:rsidRDefault="008C3D6B">
            <w:pPr>
              <w:pStyle w:val="TAL"/>
              <w:rPr>
                <w:lang w:eastAsia="en-US"/>
              </w:rPr>
            </w:pPr>
            <w:r w:rsidRPr="007B4467">
              <w:rPr>
                <w:lang w:eastAsia="en-US"/>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27BB143" w14:textId="77777777" w:rsidR="008C3D6B" w:rsidRPr="007B4467" w:rsidRDefault="008C3D6B">
            <w:pPr>
              <w:pStyle w:val="TAL"/>
              <w:rPr>
                <w:rFonts w:eastAsia="MS Mincho"/>
                <w:lang w:eastAsia="en-US"/>
              </w:rPr>
            </w:pPr>
            <w:r w:rsidRPr="007B4467">
              <w:rPr>
                <w:rFonts w:eastAsia="MS Mincho"/>
                <w:lang w:eastAsia="en-US"/>
              </w:rPr>
              <w:t>36.306, 4.3.34.9</w:t>
            </w:r>
          </w:p>
        </w:tc>
        <w:tc>
          <w:tcPr>
            <w:tcW w:w="784" w:type="dxa"/>
            <w:tcBorders>
              <w:top w:val="single" w:sz="4" w:space="0" w:color="auto"/>
              <w:left w:val="single" w:sz="4" w:space="0" w:color="auto"/>
              <w:bottom w:val="single" w:sz="4" w:space="0" w:color="auto"/>
              <w:right w:val="single" w:sz="4" w:space="0" w:color="auto"/>
            </w:tcBorders>
          </w:tcPr>
          <w:p w14:paraId="6E4C4C13" w14:textId="77777777" w:rsidR="008C3D6B" w:rsidRPr="007B4467" w:rsidRDefault="008C3D6B">
            <w:pPr>
              <w:pStyle w:val="TAL"/>
              <w:rPr>
                <w:rFonts w:eastAsia="MS Mincho"/>
                <w:lang w:eastAsia="en-US"/>
              </w:rPr>
            </w:pPr>
            <w:r w:rsidRPr="007B4467">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00F74F6" w14:textId="77777777" w:rsidR="008C3D6B" w:rsidRPr="007B4467" w:rsidRDefault="008C3D6B">
            <w:pPr>
              <w:pStyle w:val="TAL"/>
              <w:rPr>
                <w:rFonts w:eastAsia="MS Mincho"/>
                <w:lang w:eastAsia="en-US"/>
              </w:rPr>
            </w:pPr>
            <w:r w:rsidRPr="007B4467">
              <w:rPr>
                <w:rFonts w:eastAsia="MS Mincho"/>
                <w:lang w:eastAsia="en-US"/>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6C069ED0"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5077A2A" w14:textId="77777777" w:rsidR="008C3D6B" w:rsidRPr="007B4467"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AE67467" w14:textId="77777777" w:rsidR="008C3D6B" w:rsidRPr="007B4467" w:rsidRDefault="008C3D6B">
            <w:pPr>
              <w:pStyle w:val="TAL"/>
              <w:rPr>
                <w:lang w:eastAsia="en-US"/>
              </w:rPr>
            </w:pPr>
          </w:p>
        </w:tc>
      </w:tr>
      <w:tr w:rsidR="008C3D6B" w:rsidRPr="007B4467" w14:paraId="3AD65AD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175A070" w14:textId="77777777" w:rsidR="008C3D6B" w:rsidRPr="007B4467" w:rsidRDefault="008C3D6B">
            <w:pPr>
              <w:pStyle w:val="TAC"/>
              <w:rPr>
                <w:rFonts w:eastAsia="SimSun"/>
                <w:lang w:eastAsia="zh-CN"/>
              </w:rPr>
            </w:pPr>
            <w:r w:rsidRPr="007B4467">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898CFCA" w14:textId="77777777" w:rsidR="008C3D6B" w:rsidRPr="007B4467" w:rsidRDefault="008C3D6B">
            <w:pPr>
              <w:pStyle w:val="TAL"/>
              <w:rPr>
                <w:lang w:eastAsia="en-US"/>
              </w:rPr>
            </w:pPr>
            <w:r w:rsidRPr="007B4467">
              <w:rPr>
                <w:lang w:eastAsia="en-US"/>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9684FD3" w14:textId="77777777" w:rsidR="008C3D6B" w:rsidRPr="007B4467" w:rsidRDefault="008C3D6B">
            <w:pPr>
              <w:pStyle w:val="TAL"/>
              <w:rPr>
                <w:rFonts w:eastAsia="MS Mincho"/>
                <w:lang w:eastAsia="en-US"/>
              </w:rPr>
            </w:pPr>
            <w:r w:rsidRPr="007B4467">
              <w:rPr>
                <w:rFonts w:eastAsia="MS Mincho"/>
                <w:lang w:eastAsia="en-US"/>
              </w:rPr>
              <w:t>36.306, 4.3.34.8</w:t>
            </w:r>
          </w:p>
        </w:tc>
        <w:tc>
          <w:tcPr>
            <w:tcW w:w="784" w:type="dxa"/>
            <w:tcBorders>
              <w:top w:val="single" w:sz="4" w:space="0" w:color="auto"/>
              <w:left w:val="single" w:sz="4" w:space="0" w:color="auto"/>
              <w:bottom w:val="single" w:sz="4" w:space="0" w:color="auto"/>
              <w:right w:val="single" w:sz="4" w:space="0" w:color="auto"/>
            </w:tcBorders>
          </w:tcPr>
          <w:p w14:paraId="21CB2A85" w14:textId="77777777" w:rsidR="008C3D6B" w:rsidRPr="007B4467" w:rsidRDefault="008C3D6B">
            <w:pPr>
              <w:pStyle w:val="TAL"/>
              <w:rPr>
                <w:rFonts w:eastAsia="MS Mincho"/>
                <w:lang w:eastAsia="en-US"/>
              </w:rPr>
            </w:pPr>
            <w:r w:rsidRPr="007B4467">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A2AF421" w14:textId="77777777" w:rsidR="008C3D6B" w:rsidRPr="007B4467" w:rsidRDefault="008C3D6B">
            <w:pPr>
              <w:pStyle w:val="TAL"/>
              <w:rPr>
                <w:rFonts w:eastAsia="MS Mincho"/>
                <w:lang w:eastAsia="en-US"/>
              </w:rPr>
            </w:pPr>
            <w:r w:rsidRPr="007B4467">
              <w:rPr>
                <w:rFonts w:eastAsia="MS Mincho"/>
                <w:lang w:eastAsia="en-US"/>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CE4583A"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F19726D" w14:textId="77777777" w:rsidR="008C3D6B" w:rsidRPr="007B4467"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E4792C5" w14:textId="77777777" w:rsidR="008C3D6B" w:rsidRPr="007B4467" w:rsidRDefault="008C3D6B">
            <w:pPr>
              <w:pStyle w:val="TAL"/>
              <w:rPr>
                <w:lang w:eastAsia="en-US"/>
              </w:rPr>
            </w:pPr>
          </w:p>
        </w:tc>
      </w:tr>
      <w:tr w:rsidR="008C3D6B" w:rsidRPr="007B4467" w14:paraId="475F87E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C68E58B" w14:textId="77777777" w:rsidR="008C3D6B" w:rsidRPr="007B4467" w:rsidRDefault="008C3D6B">
            <w:pPr>
              <w:pStyle w:val="TAC"/>
              <w:rPr>
                <w:rFonts w:eastAsia="SimSun"/>
                <w:lang w:eastAsia="zh-CN"/>
              </w:rPr>
            </w:pPr>
            <w:r w:rsidRPr="007B4467">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F3AD8BD" w14:textId="77777777" w:rsidR="008C3D6B" w:rsidRPr="007B4467" w:rsidRDefault="008C3D6B">
            <w:pPr>
              <w:pStyle w:val="TAL"/>
              <w:rPr>
                <w:lang w:eastAsia="en-US"/>
              </w:rPr>
            </w:pPr>
            <w:r w:rsidRPr="007B4467">
              <w:rPr>
                <w:lang w:eastAsia="en-US"/>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F99C34C" w14:textId="77777777" w:rsidR="008C3D6B" w:rsidRPr="007B4467" w:rsidRDefault="008C3D6B">
            <w:pPr>
              <w:pStyle w:val="TAL"/>
              <w:rPr>
                <w:rFonts w:eastAsia="MS Mincho"/>
                <w:lang w:eastAsia="en-US"/>
              </w:rPr>
            </w:pPr>
            <w:r w:rsidRPr="007B4467">
              <w:rPr>
                <w:rFonts w:eastAsia="MS Mincho"/>
                <w:lang w:eastAsia="en-US"/>
              </w:rPr>
              <w:t>36.306, 4.3.34.11</w:t>
            </w:r>
          </w:p>
        </w:tc>
        <w:tc>
          <w:tcPr>
            <w:tcW w:w="784" w:type="dxa"/>
            <w:tcBorders>
              <w:top w:val="single" w:sz="4" w:space="0" w:color="auto"/>
              <w:left w:val="single" w:sz="4" w:space="0" w:color="auto"/>
              <w:bottom w:val="single" w:sz="4" w:space="0" w:color="auto"/>
              <w:right w:val="single" w:sz="4" w:space="0" w:color="auto"/>
            </w:tcBorders>
          </w:tcPr>
          <w:p w14:paraId="08E5FF2C" w14:textId="77777777" w:rsidR="008C3D6B" w:rsidRPr="007B4467" w:rsidRDefault="008C3D6B">
            <w:pPr>
              <w:pStyle w:val="TAL"/>
              <w:rPr>
                <w:rFonts w:eastAsia="MS Mincho"/>
                <w:lang w:eastAsia="en-US"/>
              </w:rPr>
            </w:pPr>
            <w:r w:rsidRPr="007B4467">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A7AF62D" w14:textId="77777777" w:rsidR="008C3D6B" w:rsidRPr="007B4467" w:rsidRDefault="008C3D6B">
            <w:pPr>
              <w:pStyle w:val="TAL"/>
              <w:rPr>
                <w:rFonts w:eastAsia="MS Mincho"/>
                <w:lang w:eastAsia="en-US"/>
              </w:rPr>
            </w:pPr>
            <w:r w:rsidRPr="007B4467">
              <w:rPr>
                <w:rFonts w:eastAsia="MS Mincho"/>
                <w:lang w:eastAsia="en-US"/>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5A430938"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8C58056" w14:textId="77777777" w:rsidR="008C3D6B" w:rsidRPr="007B4467"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BD938A9" w14:textId="77777777" w:rsidR="008C3D6B" w:rsidRPr="007B4467" w:rsidRDefault="008C3D6B">
            <w:pPr>
              <w:pStyle w:val="TAL"/>
              <w:rPr>
                <w:lang w:eastAsia="en-US"/>
              </w:rPr>
            </w:pPr>
          </w:p>
        </w:tc>
      </w:tr>
      <w:tr w:rsidR="008C3D6B" w:rsidRPr="007B4467" w14:paraId="52FB9B7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6EE9BD0" w14:textId="77777777" w:rsidR="008C3D6B" w:rsidRPr="007B4467" w:rsidRDefault="008C3D6B">
            <w:pPr>
              <w:pStyle w:val="TAC"/>
              <w:rPr>
                <w:rFonts w:eastAsia="SimSun"/>
                <w:lang w:eastAsia="zh-CN"/>
              </w:rPr>
            </w:pPr>
            <w:r w:rsidRPr="007B4467">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ADC590B" w14:textId="77777777" w:rsidR="008C3D6B" w:rsidRPr="007B4467" w:rsidRDefault="008C3D6B">
            <w:pPr>
              <w:pStyle w:val="TAL"/>
              <w:rPr>
                <w:lang w:eastAsia="en-US"/>
              </w:rPr>
            </w:pPr>
            <w:r w:rsidRPr="007B4467">
              <w:rPr>
                <w:lang w:eastAsia="en-US"/>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250FD12" w14:textId="77777777" w:rsidR="008C3D6B" w:rsidRPr="007B4467" w:rsidRDefault="008C3D6B">
            <w:pPr>
              <w:pStyle w:val="TAL"/>
              <w:rPr>
                <w:rFonts w:eastAsia="MS Mincho"/>
                <w:lang w:eastAsia="en-US"/>
              </w:rPr>
            </w:pPr>
            <w:r w:rsidRPr="007B4467">
              <w:rPr>
                <w:rFonts w:eastAsia="MS Mincho"/>
                <w:lang w:eastAsia="en-US"/>
              </w:rPr>
              <w:t>38.306, 4.2.7.5</w:t>
            </w:r>
          </w:p>
        </w:tc>
        <w:tc>
          <w:tcPr>
            <w:tcW w:w="784" w:type="dxa"/>
            <w:tcBorders>
              <w:top w:val="single" w:sz="4" w:space="0" w:color="auto"/>
              <w:left w:val="single" w:sz="4" w:space="0" w:color="auto"/>
              <w:bottom w:val="single" w:sz="4" w:space="0" w:color="auto"/>
              <w:right w:val="single" w:sz="4" w:space="0" w:color="auto"/>
            </w:tcBorders>
          </w:tcPr>
          <w:p w14:paraId="280981F8" w14:textId="77777777" w:rsidR="008C3D6B" w:rsidRPr="007B4467" w:rsidRDefault="008C3D6B">
            <w:pPr>
              <w:pStyle w:val="TAL"/>
              <w:rPr>
                <w:rFonts w:eastAsia="MS Mincho"/>
                <w:lang w:eastAsia="en-US"/>
              </w:rPr>
            </w:pPr>
            <w:r w:rsidRPr="007B4467">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0FCBC643" w14:textId="77777777" w:rsidR="008C3D6B" w:rsidRPr="007B4467" w:rsidRDefault="008C3D6B">
            <w:pPr>
              <w:pStyle w:val="TAL"/>
              <w:rPr>
                <w:rFonts w:eastAsia="MS Mincho"/>
                <w:lang w:eastAsia="en-US"/>
              </w:rPr>
            </w:pPr>
            <w:r w:rsidRPr="007B4467">
              <w:rPr>
                <w:rFonts w:eastAsia="MS Mincho"/>
                <w:lang w:eastAsia="en-US"/>
              </w:rPr>
              <w:t>pc_intraFreqDAPS_r16</w:t>
            </w:r>
          </w:p>
        </w:tc>
        <w:tc>
          <w:tcPr>
            <w:tcW w:w="713" w:type="dxa"/>
            <w:tcBorders>
              <w:top w:val="single" w:sz="4" w:space="0" w:color="auto"/>
              <w:left w:val="single" w:sz="4" w:space="0" w:color="auto"/>
              <w:bottom w:val="single" w:sz="4" w:space="0" w:color="auto"/>
              <w:right w:val="single" w:sz="4" w:space="0" w:color="auto"/>
            </w:tcBorders>
          </w:tcPr>
          <w:p w14:paraId="1781B08A" w14:textId="77777777" w:rsidR="008C3D6B" w:rsidRPr="007B4467" w:rsidRDefault="008C3D6B">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5E5A73" w14:textId="77777777" w:rsidR="008C3D6B" w:rsidRPr="007B4467"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C0D015" w14:textId="42769C33" w:rsidR="008C3D6B" w:rsidRPr="007B4467" w:rsidRDefault="00261B49">
            <w:pPr>
              <w:pStyle w:val="TAL"/>
              <w:rPr>
                <w:lang w:eastAsia="en-US"/>
              </w:rPr>
            </w:pPr>
            <w:r w:rsidRPr="007B4467">
              <w:t xml:space="preserve">It is mandated if the UE supports </w:t>
            </w:r>
            <w:r w:rsidRPr="007B4467">
              <w:rPr>
                <w:rFonts w:cs="Arial"/>
                <w:szCs w:val="18"/>
              </w:rPr>
              <w:t>asynchronous intra-frequency DAPS handover</w:t>
            </w:r>
          </w:p>
        </w:tc>
      </w:tr>
      <w:tr w:rsidR="002513DE" w:rsidRPr="007B4467" w14:paraId="0E0754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987ABA7" w14:textId="77777777" w:rsidR="002513DE" w:rsidRPr="007B4467" w:rsidRDefault="002513DE">
            <w:pPr>
              <w:pStyle w:val="TAC"/>
              <w:rPr>
                <w:rFonts w:eastAsia="SimSun"/>
                <w:lang w:eastAsia="zh-CN"/>
              </w:rPr>
            </w:pPr>
            <w:r w:rsidRPr="007B4467">
              <w:rPr>
                <w:rFonts w:eastAsia="SimSun"/>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04D0D879" w14:textId="77777777" w:rsidR="002513DE" w:rsidRPr="007B4467" w:rsidRDefault="002513DE">
            <w:pPr>
              <w:pStyle w:val="TAL"/>
              <w:rPr>
                <w:lang w:eastAsia="en-US"/>
              </w:rPr>
            </w:pPr>
            <w:r w:rsidRPr="007B4467">
              <w:rPr>
                <w:lang w:eastAsia="en-US"/>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B0D5347" w14:textId="77777777" w:rsidR="002513DE" w:rsidRPr="007B4467" w:rsidRDefault="002513DE">
            <w:pPr>
              <w:pStyle w:val="TAL"/>
              <w:rPr>
                <w:rFonts w:eastAsia="MS Mincho"/>
                <w:lang w:eastAsia="en-US"/>
              </w:rPr>
            </w:pPr>
            <w:r w:rsidRPr="007B4467">
              <w:rPr>
                <w:rFonts w:eastAsia="MS Mincho"/>
                <w:lang w:eastAsia="en-US"/>
              </w:rPr>
              <w:t>38.306, 4.2.10</w:t>
            </w:r>
          </w:p>
        </w:tc>
        <w:tc>
          <w:tcPr>
            <w:tcW w:w="784" w:type="dxa"/>
            <w:tcBorders>
              <w:top w:val="single" w:sz="4" w:space="0" w:color="auto"/>
              <w:left w:val="single" w:sz="4" w:space="0" w:color="auto"/>
              <w:bottom w:val="single" w:sz="4" w:space="0" w:color="auto"/>
              <w:right w:val="single" w:sz="4" w:space="0" w:color="auto"/>
            </w:tcBorders>
          </w:tcPr>
          <w:p w14:paraId="2940A2E9" w14:textId="77777777" w:rsidR="002513DE" w:rsidRPr="007B4467" w:rsidRDefault="002513DE">
            <w:pPr>
              <w:pStyle w:val="TAL"/>
              <w:rPr>
                <w:rFonts w:eastAsia="MS Mincho"/>
                <w:lang w:eastAsia="en-US"/>
              </w:rPr>
            </w:pPr>
            <w:r w:rsidRPr="007B4467">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2FB68F80" w14:textId="77777777" w:rsidR="002513DE" w:rsidRPr="007B4467" w:rsidRDefault="002513DE">
            <w:pPr>
              <w:pStyle w:val="TAL"/>
              <w:rPr>
                <w:rFonts w:eastAsia="MS Mincho"/>
                <w:lang w:eastAsia="en-US"/>
              </w:rPr>
            </w:pPr>
            <w:r w:rsidRPr="007B4467">
              <w:rPr>
                <w:rFonts w:eastAsia="MS Mincho"/>
                <w:lang w:eastAsia="en-US"/>
              </w:rPr>
              <w:t>pc_interRAT_NR_ToENDC</w:t>
            </w:r>
          </w:p>
        </w:tc>
        <w:tc>
          <w:tcPr>
            <w:tcW w:w="713" w:type="dxa"/>
            <w:tcBorders>
              <w:top w:val="single" w:sz="4" w:space="0" w:color="auto"/>
              <w:left w:val="single" w:sz="4" w:space="0" w:color="auto"/>
              <w:bottom w:val="single" w:sz="4" w:space="0" w:color="auto"/>
              <w:right w:val="single" w:sz="4" w:space="0" w:color="auto"/>
            </w:tcBorders>
          </w:tcPr>
          <w:p w14:paraId="09ABE696" w14:textId="77777777" w:rsidR="002513DE" w:rsidRPr="007B4467" w:rsidRDefault="002513DE">
            <w:pPr>
              <w:pStyle w:val="TAL"/>
              <w:rPr>
                <w:rFonts w:eastAsia="SimSun"/>
                <w:lang w:eastAsia="zh-CN"/>
              </w:rPr>
            </w:pPr>
            <w:r w:rsidRPr="007B4467">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2B9CE1A" w14:textId="77777777" w:rsidR="002513DE" w:rsidRPr="007B4467" w:rsidRDefault="002513DE">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248B78" w14:textId="77777777" w:rsidR="002513DE" w:rsidRPr="007B4467" w:rsidRDefault="002513DE">
            <w:pPr>
              <w:pStyle w:val="TAL"/>
              <w:rPr>
                <w:lang w:eastAsia="en-US"/>
              </w:rPr>
            </w:pPr>
            <w:r w:rsidRPr="007B4467">
              <w:rPr>
                <w:lang w:eastAsia="en-US"/>
              </w:rPr>
              <w:t>It is mandated if the UE supports EN-DC.</w:t>
            </w:r>
          </w:p>
        </w:tc>
      </w:tr>
      <w:tr w:rsidR="00980FAE" w:rsidRPr="007B4467" w14:paraId="610748F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E000200" w14:textId="170152B0" w:rsidR="00980FAE" w:rsidRPr="007B4467" w:rsidRDefault="00B9293D" w:rsidP="000F1A13">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315960AA" w14:textId="77777777" w:rsidR="00980FAE" w:rsidRPr="007B4467" w:rsidRDefault="00980FAE" w:rsidP="000F1A13">
            <w:pPr>
              <w:pStyle w:val="TAL"/>
            </w:pPr>
            <w:r w:rsidRPr="007B4467">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CDE291B"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1DBD85D" w14:textId="77777777" w:rsidR="00980FAE" w:rsidRPr="007B4467" w:rsidRDefault="00980FAE" w:rsidP="000F1A13">
            <w:pPr>
              <w:pStyle w:val="TAL"/>
              <w:rPr>
                <w:rFonts w:eastAsia="MS Mincho"/>
              </w:rPr>
            </w:pPr>
            <w:r w:rsidRPr="007B4467">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A081C4F" w14:textId="6B3981EB" w:rsidR="00980FAE" w:rsidRPr="007B4467" w:rsidRDefault="00980FAE" w:rsidP="000F1A13">
            <w:pPr>
              <w:pStyle w:val="TAL"/>
              <w:rPr>
                <w:rFonts w:eastAsia="MS Mincho"/>
              </w:rPr>
            </w:pPr>
            <w:r w:rsidRPr="007B4467">
              <w:rPr>
                <w:rFonts w:eastAsia="MS Mincho"/>
              </w:rPr>
              <w:t>pc_condHandover</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5432E934" w14:textId="77777777" w:rsidR="00980FAE" w:rsidRPr="007B4467" w:rsidRDefault="00980FAE" w:rsidP="000F1A1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94CF4" w14:textId="77777777" w:rsidR="00980FAE" w:rsidRPr="007B4467"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0B79F70C" w14:textId="77777777" w:rsidR="00980FAE" w:rsidRPr="007B4467" w:rsidRDefault="00980FAE" w:rsidP="000F1A13">
            <w:pPr>
              <w:pStyle w:val="TAL"/>
            </w:pPr>
          </w:p>
        </w:tc>
      </w:tr>
      <w:tr w:rsidR="00980FAE" w:rsidRPr="007B4467" w14:paraId="1A02E589"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F883CF8" w14:textId="1B05DEF1" w:rsidR="00980FAE" w:rsidRPr="007B4467" w:rsidRDefault="00B9293D" w:rsidP="000F1A13">
            <w:pPr>
              <w:pStyle w:val="TAC"/>
              <w:rPr>
                <w:lang w:eastAsia="zh-CN"/>
              </w:rPr>
            </w:pPr>
            <w:r w:rsidRPr="007B4467">
              <w:rPr>
                <w:lang w:eastAsia="zh-CN"/>
              </w:rPr>
              <w:t>1</w:t>
            </w:r>
            <w:r w:rsidR="00980FAE" w:rsidRPr="007B4467">
              <w:rPr>
                <w:lang w:eastAsia="zh-CN"/>
              </w:rPr>
              <w:t>2</w:t>
            </w:r>
          </w:p>
        </w:tc>
        <w:tc>
          <w:tcPr>
            <w:tcW w:w="3565" w:type="dxa"/>
            <w:tcBorders>
              <w:top w:val="single" w:sz="6" w:space="0" w:color="auto"/>
              <w:left w:val="single" w:sz="4" w:space="0" w:color="auto"/>
              <w:bottom w:val="single" w:sz="6" w:space="0" w:color="auto"/>
              <w:right w:val="single" w:sz="6" w:space="0" w:color="auto"/>
            </w:tcBorders>
          </w:tcPr>
          <w:p w14:paraId="5897EA3B" w14:textId="77777777" w:rsidR="00980FAE" w:rsidRPr="007B4467" w:rsidRDefault="00980FAE" w:rsidP="000F1A13">
            <w:pPr>
              <w:pStyle w:val="TAL"/>
            </w:pPr>
            <w:r w:rsidRPr="007B4467">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701C840"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7A6C31E3" w14:textId="77777777" w:rsidR="00980FAE" w:rsidRPr="007B4467" w:rsidRDefault="00980FAE" w:rsidP="000F1A13">
            <w:pPr>
              <w:pStyle w:val="TAL"/>
              <w:rPr>
                <w:rFonts w:eastAsia="MS Mincho"/>
              </w:rPr>
            </w:pPr>
            <w:r w:rsidRPr="007B4467">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3C2CE39" w14:textId="183A0032" w:rsidR="00980FAE" w:rsidRPr="007B4467" w:rsidRDefault="00980FAE" w:rsidP="000F1A13">
            <w:pPr>
              <w:pStyle w:val="TAL"/>
              <w:rPr>
                <w:rFonts w:eastAsia="MS Mincho"/>
              </w:rPr>
            </w:pPr>
            <w:r w:rsidRPr="007B4467">
              <w:rPr>
                <w:rFonts w:eastAsia="MS Mincho"/>
              </w:rPr>
              <w:t>pc_condHandoverFailure</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036E24D2" w14:textId="77777777" w:rsidR="00980FAE" w:rsidRPr="007B4467" w:rsidRDefault="00980FAE" w:rsidP="000F1A1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874409" w14:textId="77777777" w:rsidR="00980FAE" w:rsidRPr="007B4467"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6749EC80" w14:textId="77777777" w:rsidR="00980FAE" w:rsidRPr="007B4467" w:rsidRDefault="00980FAE" w:rsidP="000F1A13">
            <w:pPr>
              <w:pStyle w:val="TAL"/>
            </w:pPr>
          </w:p>
        </w:tc>
      </w:tr>
      <w:tr w:rsidR="00980FAE" w:rsidRPr="007B4467" w14:paraId="2363B1C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2C75FC" w14:textId="3B315CD4" w:rsidR="00980FAE" w:rsidRPr="007B4467" w:rsidRDefault="00B9293D" w:rsidP="000F1A13">
            <w:pPr>
              <w:pStyle w:val="TAC"/>
              <w:rPr>
                <w:lang w:eastAsia="zh-CN"/>
              </w:rPr>
            </w:pPr>
            <w:r w:rsidRPr="007B4467">
              <w:rPr>
                <w:lang w:eastAsia="zh-CN"/>
              </w:rPr>
              <w:t>1</w:t>
            </w:r>
            <w:r w:rsidR="00980FAE" w:rsidRPr="007B4467">
              <w:rPr>
                <w:lang w:eastAsia="zh-CN"/>
              </w:rPr>
              <w:t>3</w:t>
            </w:r>
          </w:p>
        </w:tc>
        <w:tc>
          <w:tcPr>
            <w:tcW w:w="3565" w:type="dxa"/>
            <w:tcBorders>
              <w:top w:val="single" w:sz="6" w:space="0" w:color="auto"/>
              <w:left w:val="single" w:sz="4" w:space="0" w:color="auto"/>
              <w:bottom w:val="single" w:sz="6" w:space="0" w:color="auto"/>
              <w:right w:val="single" w:sz="6" w:space="0" w:color="auto"/>
            </w:tcBorders>
          </w:tcPr>
          <w:p w14:paraId="50B72DBF" w14:textId="5053C9C0" w:rsidR="00980FAE" w:rsidRPr="007B4467" w:rsidRDefault="00980FAE" w:rsidP="000F1A13">
            <w:pPr>
              <w:pStyle w:val="TAL"/>
            </w:pPr>
            <w:r w:rsidRPr="007B4467">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E62D321"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04A4B31" w14:textId="77777777" w:rsidR="00980FAE" w:rsidRPr="007B4467" w:rsidRDefault="00980FAE" w:rsidP="000F1A13">
            <w:pPr>
              <w:pStyle w:val="TAL"/>
              <w:rPr>
                <w:rFonts w:eastAsia="MS Mincho"/>
              </w:rPr>
            </w:pPr>
            <w:r w:rsidRPr="007B4467">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D33651A" w14:textId="04264054" w:rsidR="00980FAE" w:rsidRPr="007B4467" w:rsidRDefault="00980FAE" w:rsidP="000F1A13">
            <w:pPr>
              <w:pStyle w:val="TAL"/>
              <w:rPr>
                <w:rFonts w:eastAsia="MS Mincho"/>
              </w:rPr>
            </w:pPr>
            <w:r w:rsidRPr="007B4467">
              <w:rPr>
                <w:rFonts w:eastAsia="MS Mincho"/>
              </w:rPr>
              <w:t>pc_condHandoverTwoTriggerEvents</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47BA692A" w14:textId="77777777" w:rsidR="00980FAE" w:rsidRPr="007B4467" w:rsidRDefault="00980FAE" w:rsidP="000F1A13">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5615E7A" w14:textId="77777777" w:rsidR="00980FAE" w:rsidRPr="007B4467"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13724F95" w14:textId="77777777" w:rsidR="00980FAE" w:rsidRPr="007B4467" w:rsidRDefault="00980FAE" w:rsidP="000F1A13">
            <w:pPr>
              <w:pStyle w:val="TAL"/>
            </w:pPr>
            <w:r w:rsidRPr="007B4467">
              <w:t>It is mandated if</w:t>
            </w:r>
            <w:r w:rsidRPr="007B4467">
              <w:rPr>
                <w:rFonts w:eastAsia="MS PGothic" w:cs="Arial"/>
                <w:szCs w:val="18"/>
              </w:rPr>
              <w:t xml:space="preserve"> the UE supports </w:t>
            </w:r>
            <w:r w:rsidRPr="007B4467">
              <w:rPr>
                <w:rFonts w:eastAsia="MS PGothic" w:cs="Arial"/>
                <w:i/>
                <w:iCs/>
                <w:szCs w:val="18"/>
              </w:rPr>
              <w:t>condHandover-r16</w:t>
            </w:r>
            <w:r w:rsidRPr="007B4467">
              <w:rPr>
                <w:rFonts w:eastAsia="MS PGothic" w:cs="Arial"/>
                <w:szCs w:val="18"/>
              </w:rPr>
              <w:t>.</w:t>
            </w:r>
          </w:p>
        </w:tc>
      </w:tr>
      <w:tr w:rsidR="00EC18D1" w:rsidRPr="007B4467" w14:paraId="345D24D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7B37D84" w14:textId="066A54CB" w:rsidR="00EC18D1" w:rsidRPr="007B4467" w:rsidRDefault="00EC18D1" w:rsidP="000F1A13">
            <w:pPr>
              <w:keepNext/>
              <w:keepLines/>
              <w:spacing w:after="0"/>
              <w:jc w:val="center"/>
              <w:rPr>
                <w:rFonts w:ascii="Arial" w:hAnsi="Arial"/>
                <w:sz w:val="18"/>
                <w:lang w:eastAsia="zh-CN"/>
              </w:rPr>
            </w:pPr>
            <w:r w:rsidRPr="007B4467">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0BE2E67E"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AB12E14"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A417D3D"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5D6E3F53"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69803126"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5EA66CD" w14:textId="77777777" w:rsidR="00EC18D1" w:rsidRPr="007B4467" w:rsidRDefault="00EC18D1" w:rsidP="000F1A1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C76CB2C" w14:textId="77777777" w:rsidR="00EC18D1" w:rsidRPr="007B4467" w:rsidRDefault="00EC18D1" w:rsidP="000F1A13">
            <w:pPr>
              <w:keepNext/>
              <w:keepLines/>
              <w:spacing w:after="0"/>
              <w:rPr>
                <w:rFonts w:ascii="Arial" w:eastAsia="DengXian" w:hAnsi="Arial"/>
                <w:sz w:val="18"/>
              </w:rPr>
            </w:pPr>
          </w:p>
        </w:tc>
      </w:tr>
      <w:tr w:rsidR="00EC58BC" w:rsidRPr="007B4467" w14:paraId="23E7CCB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FB9CC86" w14:textId="4129EB57" w:rsidR="00EC58BC" w:rsidRPr="007B4467" w:rsidRDefault="00EC58BC" w:rsidP="00EC58BC">
            <w:pPr>
              <w:keepNext/>
              <w:keepLines/>
              <w:spacing w:after="0"/>
              <w:jc w:val="center"/>
              <w:rPr>
                <w:rFonts w:ascii="Arial" w:hAnsi="Arial"/>
                <w:sz w:val="18"/>
                <w:lang w:eastAsia="zh-CN"/>
              </w:rPr>
            </w:pPr>
            <w:r w:rsidRPr="007B4467">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5E82471" w14:textId="4522E58C" w:rsidR="00EC58BC" w:rsidRPr="007B4467" w:rsidRDefault="00EC58BC" w:rsidP="00EC58BC">
            <w:pPr>
              <w:keepNext/>
              <w:keepLines/>
              <w:spacing w:after="0"/>
              <w:rPr>
                <w:rFonts w:ascii="Arial" w:eastAsia="DengXian" w:hAnsi="Arial"/>
                <w:sz w:val="18"/>
              </w:rPr>
            </w:pPr>
            <w:r w:rsidRPr="007B4467">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5CAF53D" w14:textId="66CD0971"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362F1E78" w14:textId="62F02F3B"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48B0BE5B" w14:textId="3350DBF3"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F837DF4" w14:textId="4012DA3C" w:rsidR="00EC58BC" w:rsidRPr="007B4467" w:rsidRDefault="00EC58BC" w:rsidP="00EC58BC">
            <w:pPr>
              <w:keepNext/>
              <w:keepLines/>
              <w:spacing w:after="0"/>
              <w:rPr>
                <w:rFonts w:ascii="Arial" w:eastAsia="DengXian" w:hAnsi="Arial"/>
                <w:sz w:val="18"/>
              </w:rPr>
            </w:pPr>
            <w:r w:rsidRPr="007B4467">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3CBC3" w14:textId="77777777" w:rsidR="00EC58BC" w:rsidRPr="007B4467" w:rsidRDefault="00EC58BC" w:rsidP="00EC58BC">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2CD4AE" w14:textId="7F312F93" w:rsidR="00EC58BC" w:rsidRPr="007B4467" w:rsidRDefault="00261B49" w:rsidP="00EC58BC">
            <w:pPr>
              <w:keepNext/>
              <w:keepLines/>
              <w:spacing w:after="0"/>
              <w:rPr>
                <w:rFonts w:ascii="Arial" w:eastAsia="DengXian" w:hAnsi="Arial"/>
                <w:sz w:val="18"/>
              </w:rPr>
            </w:pPr>
            <w:r w:rsidRPr="007B4467">
              <w:rPr>
                <w:rFonts w:ascii="Arial" w:eastAsia="DengXian" w:hAnsi="Arial"/>
                <w:sz w:val="18"/>
              </w:rPr>
              <w:t xml:space="preserve">It is mandated if the UE supports asynchronous inter-frequency DAPS handover or </w:t>
            </w:r>
            <w:r w:rsidRPr="007B4467">
              <w:rPr>
                <w:rFonts w:ascii="Arial" w:hAnsi="Arial" w:cs="Arial"/>
                <w:sz w:val="18"/>
              </w:rPr>
              <w:t>supports different SCSs in source PCell and inter-frequency target PCell in DAPS handover</w:t>
            </w:r>
          </w:p>
        </w:tc>
      </w:tr>
      <w:tr w:rsidR="00452594" w:rsidRPr="007B4467" w14:paraId="75175B8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8481731" w14:textId="7BC51043"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0AEAF55" w14:textId="520DE2A2"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889255F" w14:textId="79BC4A46"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06B9105" w14:textId="477A4F13"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39A728AF" w14:textId="3A385841"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CD0A06F" w14:textId="1E9E92FA"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A7A5FB"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9757FE" w14:textId="77777777" w:rsidR="00452594" w:rsidRPr="007B4467" w:rsidRDefault="00452594" w:rsidP="00452594">
            <w:pPr>
              <w:keepNext/>
              <w:keepLines/>
              <w:spacing w:after="0"/>
              <w:rPr>
                <w:rFonts w:ascii="Arial" w:eastAsia="DengXian" w:hAnsi="Arial"/>
                <w:sz w:val="18"/>
              </w:rPr>
            </w:pPr>
          </w:p>
        </w:tc>
      </w:tr>
      <w:tr w:rsidR="00452594" w:rsidRPr="007B4467" w14:paraId="56281E0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C1F22FC" w14:textId="447940B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718DE866" w14:textId="7AB543CF"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C197C80" w14:textId="16F76266"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8CA26A0" w14:textId="2B86A2D2"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E387FCB" w14:textId="67211BDE"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088B8D61" w14:textId="7C36FBB8"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B74D0"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7D40B4" w14:textId="77777777" w:rsidR="00452594" w:rsidRPr="007B4467" w:rsidRDefault="00452594" w:rsidP="00452594">
            <w:pPr>
              <w:keepNext/>
              <w:keepLines/>
              <w:spacing w:after="0"/>
              <w:rPr>
                <w:rFonts w:ascii="Arial" w:eastAsia="DengXian" w:hAnsi="Arial"/>
                <w:sz w:val="18"/>
              </w:rPr>
            </w:pPr>
          </w:p>
        </w:tc>
      </w:tr>
      <w:tr w:rsidR="00452594" w:rsidRPr="007B4467" w14:paraId="31E3AAB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C147D8E" w14:textId="6463CD82"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921A554" w14:textId="63CFE43E"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3AD03AD8" w14:textId="39740D91"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16E3434" w14:textId="343954D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5BD59085" w14:textId="375ED4C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2B163228" w14:textId="457D66CD"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EFB55"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4C9457" w14:textId="77777777" w:rsidR="00452594" w:rsidRPr="007B4467" w:rsidRDefault="00452594" w:rsidP="00452594">
            <w:pPr>
              <w:keepNext/>
              <w:keepLines/>
              <w:spacing w:after="0"/>
              <w:rPr>
                <w:rFonts w:ascii="Arial" w:eastAsia="DengXian" w:hAnsi="Arial"/>
                <w:sz w:val="18"/>
              </w:rPr>
            </w:pPr>
          </w:p>
        </w:tc>
      </w:tr>
      <w:tr w:rsidR="00452594" w:rsidRPr="007B4467" w14:paraId="7DBF020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61A0C66" w14:textId="76DD930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305A6292" w14:textId="2D5F25A0"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168459C0" w14:textId="3633451D"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E73E500" w14:textId="67EF492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F25316D" w14:textId="61D5E196"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0E60954" w14:textId="653C2CD4"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009031"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A875E0" w14:textId="77777777" w:rsidR="00452594" w:rsidRPr="007B4467" w:rsidRDefault="00452594" w:rsidP="00452594">
            <w:pPr>
              <w:keepNext/>
              <w:keepLines/>
              <w:spacing w:after="0"/>
              <w:rPr>
                <w:rFonts w:ascii="Arial" w:eastAsia="DengXian" w:hAnsi="Arial"/>
                <w:sz w:val="18"/>
              </w:rPr>
            </w:pPr>
          </w:p>
        </w:tc>
      </w:tr>
      <w:tr w:rsidR="00452594" w:rsidRPr="007B4467" w14:paraId="71DE179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BEB611" w14:textId="5090AC16"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665B8211" w14:textId="5926B77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w:t>
            </w:r>
            <w:r w:rsidRPr="007B4467">
              <w:rPr>
                <w:rFonts w:ascii="Arial" w:hAnsi="Arial" w:cs="Arial"/>
                <w:sz w:val="18"/>
                <w:shd w:val="clear" w:color="auto" w:fill="FFFFFF"/>
              </w:rPr>
              <w:t xml:space="preserve">pport </w:t>
            </w:r>
            <w:r w:rsidRPr="007B4467">
              <w:rPr>
                <w:rFonts w:ascii="Arial" w:hAnsi="Arial" w:cs="Arial"/>
                <w:sz w:val="18"/>
                <w:shd w:val="clear" w:color="auto" w:fill="FFFFFF"/>
                <w:lang w:eastAsia="zh-CN"/>
              </w:rPr>
              <w:t>h</w:t>
            </w:r>
            <w:r w:rsidRPr="007B4467">
              <w:rPr>
                <w:rFonts w:ascii="Arial" w:hAnsi="Arial" w:cs="Arial"/>
                <w:sz w:val="18"/>
                <w:shd w:val="clear" w:color="auto" w:fill="FFFFFF"/>
              </w:rPr>
              <w:t>andover from 5GS to EPC</w:t>
            </w:r>
            <w:r w:rsidRPr="007B4467">
              <w:rPr>
                <w:rFonts w:ascii="Arial" w:eastAsia="SimSun" w:hAnsi="Arial" w:cs="Arial"/>
                <w:sz w:val="18"/>
                <w:shd w:val="clear" w:color="auto" w:fill="FFFFFF"/>
                <w:lang w:eastAsia="zh-CN"/>
              </w:rPr>
              <w:t>/</w:t>
            </w:r>
            <w:r w:rsidRPr="007B4467">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5F99A27C" w14:textId="3D59F4AD"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24.302</w:t>
            </w:r>
            <w:r w:rsidRPr="007B4467">
              <w:rPr>
                <w:rFonts w:ascii="Arial" w:hAnsi="Arial" w:cs="Arial"/>
                <w:sz w:val="18"/>
                <w:lang w:eastAsia="zh-CN"/>
              </w:rPr>
              <w:t xml:space="preserve">, </w:t>
            </w:r>
            <w:r w:rsidRPr="007B4467">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23FB66DC" w14:textId="3F0C688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7EA5CA67" w14:textId="5A12575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w:t>
            </w:r>
            <w:r w:rsidRPr="007B4467">
              <w:rPr>
                <w:rFonts w:ascii="Arial" w:hAnsi="Arial" w:cs="Arial"/>
                <w:sz w:val="18"/>
                <w:shd w:val="clear" w:color="auto" w:fill="FFFFFF"/>
                <w:lang w:eastAsia="en-US"/>
              </w:rPr>
              <w:t>HO_from_</w:t>
            </w:r>
            <w:r w:rsidRPr="007B4467">
              <w:rPr>
                <w:rFonts w:ascii="Arial" w:hAnsi="Arial" w:cs="Arial"/>
                <w:sz w:val="18"/>
                <w:shd w:val="clear" w:color="auto" w:fill="FFFFFF"/>
              </w:rPr>
              <w:t>5GS</w:t>
            </w:r>
            <w:r w:rsidRPr="007B4467">
              <w:rPr>
                <w:rFonts w:ascii="Arial" w:hAnsi="Arial" w:cs="Arial"/>
                <w:sz w:val="18"/>
                <w:shd w:val="clear" w:color="auto" w:fill="FFFFFF"/>
                <w:lang w:eastAsia="en-US"/>
              </w:rPr>
              <w:t>_to_</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_</w:t>
            </w:r>
            <w:r w:rsidRPr="007B4467">
              <w:rPr>
                <w:rFonts w:ascii="Arial" w:hAnsi="Arial" w:cs="Arial"/>
                <w:sz w:val="18"/>
                <w:shd w:val="clear" w:color="auto" w:fill="FFFFFF"/>
              </w:rPr>
              <w:t>eP</w:t>
            </w:r>
            <w:r w:rsidRPr="007B4467">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952D25F" w14:textId="0CAE423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5D5137"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C01887E" w14:textId="77777777" w:rsidR="00452594" w:rsidRPr="007B4467" w:rsidRDefault="00452594" w:rsidP="00452594">
            <w:pPr>
              <w:keepNext/>
              <w:keepLines/>
              <w:spacing w:after="0"/>
              <w:rPr>
                <w:rFonts w:ascii="Arial" w:eastAsia="DengXian" w:hAnsi="Arial"/>
                <w:sz w:val="18"/>
              </w:rPr>
            </w:pPr>
          </w:p>
        </w:tc>
      </w:tr>
      <w:tr w:rsidR="00452594" w:rsidRPr="007B4467" w14:paraId="4F74812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03D2466" w14:textId="142FBB29"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74AA3DC9" w14:textId="062BD2B0"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 </w:t>
            </w:r>
            <w:r w:rsidRPr="007B4467">
              <w:rPr>
                <w:rFonts w:ascii="Arial" w:hAnsi="Arial" w:cs="Arial"/>
                <w:sz w:val="18"/>
                <w:lang w:eastAsia="zh-CN"/>
              </w:rPr>
              <w:t>h</w:t>
            </w:r>
            <w:r w:rsidRPr="007B4467">
              <w:rPr>
                <w:rFonts w:ascii="Arial" w:hAnsi="Arial" w:cs="Arial"/>
                <w:sz w:val="18"/>
              </w:rPr>
              <w:t>andover from</w:t>
            </w:r>
            <w:r w:rsidRPr="007B4467">
              <w:rPr>
                <w:rFonts w:ascii="Arial" w:hAnsi="Arial" w:cs="Arial"/>
                <w:sz w:val="18"/>
                <w:shd w:val="clear" w:color="auto" w:fill="FFFFFF"/>
                <w:lang w:eastAsia="zh-CN"/>
              </w:rPr>
              <w:t xml:space="preserve"> </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w:t>
            </w:r>
            <w:r w:rsidRPr="007B4467">
              <w:rPr>
                <w:rFonts w:ascii="Arial" w:hAnsi="Arial" w:cs="Arial"/>
                <w:sz w:val="18"/>
                <w:shd w:val="clear" w:color="auto" w:fill="FFFFFF"/>
              </w:rPr>
              <w:t>eP</w:t>
            </w:r>
            <w:r w:rsidRPr="007B4467">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4211350A" w14:textId="5A3E65A7"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w:t>
            </w:r>
            <w:r w:rsidRPr="007B4467">
              <w:rPr>
                <w:rFonts w:ascii="Arial" w:hAnsi="Arial" w:cs="Arial"/>
                <w:sz w:val="18"/>
                <w:lang w:eastAsia="zh-CN"/>
              </w:rPr>
              <w:t xml:space="preserve">, </w:t>
            </w:r>
            <w:r w:rsidRPr="007B4467">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292CA590" w14:textId="26CEAEF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30D8527D" w14:textId="621AA712"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w:t>
            </w:r>
            <w:r w:rsidRPr="007B4467">
              <w:rPr>
                <w:rFonts w:ascii="Arial" w:hAnsi="Arial" w:cs="Arial"/>
                <w:sz w:val="18"/>
                <w:shd w:val="clear" w:color="auto" w:fill="FFFFFF"/>
                <w:lang w:eastAsia="en-US"/>
              </w:rPr>
              <w:t>m_</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_</w:t>
            </w:r>
            <w:r w:rsidRPr="007B4467">
              <w:rPr>
                <w:rFonts w:ascii="Arial" w:hAnsi="Arial" w:cs="Arial"/>
                <w:sz w:val="18"/>
              </w:rPr>
              <w:t>ePDG</w:t>
            </w:r>
            <w:r w:rsidRPr="007B4467">
              <w:rPr>
                <w:rFonts w:ascii="Arial" w:hAnsi="Arial" w:cs="Arial"/>
                <w:sz w:val="18"/>
                <w:lang w:eastAsia="en-US"/>
              </w:rPr>
              <w:t>_to_</w:t>
            </w:r>
            <w:r w:rsidRPr="007B4467">
              <w:rPr>
                <w:rFonts w:ascii="Arial" w:hAnsi="Arial" w:cs="Arial"/>
                <w:sz w:val="18"/>
              </w:rPr>
              <w:t>5GS</w:t>
            </w:r>
          </w:p>
        </w:tc>
        <w:tc>
          <w:tcPr>
            <w:tcW w:w="713" w:type="dxa"/>
            <w:tcBorders>
              <w:top w:val="single" w:sz="4" w:space="0" w:color="auto"/>
              <w:left w:val="single" w:sz="4" w:space="0" w:color="auto"/>
              <w:bottom w:val="single" w:sz="4" w:space="0" w:color="auto"/>
              <w:right w:val="single" w:sz="4" w:space="0" w:color="auto"/>
            </w:tcBorders>
          </w:tcPr>
          <w:p w14:paraId="75E162B1" w14:textId="338854FA"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9425F9"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8819D18" w14:textId="77777777" w:rsidR="00452594" w:rsidRPr="007B4467" w:rsidRDefault="00452594" w:rsidP="00452594">
            <w:pPr>
              <w:keepNext/>
              <w:keepLines/>
              <w:spacing w:after="0"/>
              <w:rPr>
                <w:rFonts w:ascii="Arial" w:eastAsia="DengXian" w:hAnsi="Arial"/>
                <w:sz w:val="18"/>
              </w:rPr>
            </w:pPr>
          </w:p>
        </w:tc>
      </w:tr>
      <w:tr w:rsidR="00452594" w:rsidRPr="007B4467" w14:paraId="61253AE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38C84EC" w14:textId="1030C2D4"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00D428F5" w14:textId="39AF07D9"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33DC99" w14:textId="0ACCD897"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6EA2D01E" w14:textId="6F9DDAA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71701D6" w14:textId="15D9B1DA"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48AE6128" w14:textId="5B88BDCD"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D22374"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716DE" w14:textId="77777777" w:rsidR="00452594" w:rsidRPr="007B4467" w:rsidRDefault="00452594" w:rsidP="00452594">
            <w:pPr>
              <w:keepNext/>
              <w:keepLines/>
              <w:spacing w:after="0"/>
              <w:rPr>
                <w:rFonts w:ascii="Arial" w:eastAsia="DengXian" w:hAnsi="Arial"/>
                <w:sz w:val="18"/>
              </w:rPr>
            </w:pPr>
          </w:p>
        </w:tc>
      </w:tr>
      <w:tr w:rsidR="00452594" w:rsidRPr="007B4467" w14:paraId="0B618BB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C51C4A6" w14:textId="27E657D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17F20380" w14:textId="4AC56C76"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A7D0E42" w14:textId="12DEC708"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6A98BBC3" w14:textId="0786416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0068141E" w14:textId="44887299"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3D86212" w14:textId="41A1316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371599"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445444" w14:textId="77777777" w:rsidR="00452594" w:rsidRPr="007B4467" w:rsidRDefault="00452594" w:rsidP="00452594">
            <w:pPr>
              <w:keepNext/>
              <w:keepLines/>
              <w:spacing w:after="0"/>
              <w:rPr>
                <w:rFonts w:ascii="Arial" w:eastAsia="DengXian" w:hAnsi="Arial"/>
                <w:sz w:val="18"/>
              </w:rPr>
            </w:pPr>
          </w:p>
        </w:tc>
      </w:tr>
      <w:tr w:rsidR="00452594" w:rsidRPr="007B4467" w14:paraId="5111EC0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8390115" w14:textId="5FF1CDE8"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7DEB5F29" w14:textId="5A7516A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9AEB49C" w14:textId="58F392B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4E53A34E" w14:textId="13501BDF"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9ACD0FB" w14:textId="034A05FE"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75DA31BB" w14:textId="49D49BC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2B936"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9782436" w14:textId="77777777" w:rsidR="00452594" w:rsidRPr="007B4467" w:rsidRDefault="00452594" w:rsidP="00452594">
            <w:pPr>
              <w:keepNext/>
              <w:keepLines/>
              <w:spacing w:after="0"/>
              <w:rPr>
                <w:rFonts w:ascii="Arial" w:eastAsia="DengXian" w:hAnsi="Arial"/>
                <w:sz w:val="18"/>
              </w:rPr>
            </w:pPr>
          </w:p>
        </w:tc>
      </w:tr>
      <w:tr w:rsidR="00452594" w:rsidRPr="007B4467" w14:paraId="5BDFB1A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799B705" w14:textId="7C698F44"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1F0EFDCE" w14:textId="78AA1059"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1D2B8A26" w14:textId="2F420ED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2A5FA421" w14:textId="1440D063"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228550A" w14:textId="15871DDD"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0532C4F" w14:textId="7B916E17"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D7BE13"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39D8A" w14:textId="77777777" w:rsidR="00452594" w:rsidRPr="007B4467" w:rsidRDefault="00452594" w:rsidP="00452594">
            <w:pPr>
              <w:keepNext/>
              <w:keepLines/>
              <w:spacing w:after="0"/>
              <w:rPr>
                <w:rFonts w:ascii="Arial" w:eastAsia="DengXian" w:hAnsi="Arial"/>
                <w:sz w:val="18"/>
              </w:rPr>
            </w:pPr>
          </w:p>
        </w:tc>
      </w:tr>
      <w:tr w:rsidR="00452594" w:rsidRPr="007B4467" w14:paraId="52C322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FAEB9D2" w14:textId="15395B26"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5D1B6D93" w14:textId="546A7EC5"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00479AC4" w14:textId="148E2DBA"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608F611" w14:textId="2D7CEA19"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0D4D21B" w14:textId="2C2D9D6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8D1532" w14:textId="6CFBFD23"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7312A2"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39E80E1" w14:textId="1A2B1291" w:rsidR="00452594" w:rsidRPr="007B4467" w:rsidRDefault="00452594" w:rsidP="00452594">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7B4467" w14:paraId="42E94F02"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016FDC" w14:textId="0173F90E"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092D07EB" w14:textId="4C152DF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1F95704E" w14:textId="2B7D2530"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022113" w14:textId="7B085A41"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3BBAD58" w14:textId="0A7B7C2F"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1F5E1D6" w14:textId="3E57C142"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E5928E" w14:textId="77777777" w:rsidR="00452594" w:rsidRPr="007B4467"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23413D3" w14:textId="479DE4EE" w:rsidR="00452594" w:rsidRPr="007B4467" w:rsidRDefault="00452594" w:rsidP="00452594">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D36351" w:rsidRPr="007B4467" w14:paraId="2D87BE9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FBA5681" w14:textId="7B90E9DD" w:rsidR="00D36351" w:rsidRPr="007B4467" w:rsidRDefault="00D36351" w:rsidP="000D631A">
            <w:pPr>
              <w:keepNext/>
              <w:keepLines/>
              <w:spacing w:after="0"/>
              <w:jc w:val="center"/>
              <w:rPr>
                <w:rFonts w:ascii="Arial" w:hAnsi="Arial" w:cs="Arial"/>
                <w:sz w:val="18"/>
                <w:lang w:eastAsia="zh-CN"/>
              </w:rPr>
            </w:pPr>
            <w:bookmarkStart w:id="1071" w:name="_Toc68089629"/>
            <w:bookmarkStart w:id="1072" w:name="_Toc69067750"/>
            <w:bookmarkStart w:id="1073" w:name="_Toc75383298"/>
            <w:bookmarkStart w:id="1074" w:name="_Toc83706946"/>
            <w:bookmarkStart w:id="1075" w:name="_Toc90491651"/>
            <w:bookmarkStart w:id="1076" w:name="_Toc100147749"/>
            <w:bookmarkStart w:id="1077" w:name="_Toc106741021"/>
            <w:r w:rsidRPr="007B4467">
              <w:rPr>
                <w:rFonts w:ascii="Arial" w:hAnsi="Arial" w:cs="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6A95680F"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00C5E616"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189D47"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2568AFB"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D1E8A7C"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B3A5F1" w14:textId="77777777" w:rsidR="00D36351" w:rsidRPr="007B4467"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F1E1CC"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D36351" w:rsidRPr="007B4467" w14:paraId="0744577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3BD7103" w14:textId="064DD19A"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05A553B7"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2893BDE" w14:textId="7A7E7554"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55CA89D1"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615EC6B"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21BA861"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174D1C" w14:textId="77777777" w:rsidR="00D36351" w:rsidRPr="007B4467"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F5E3AC"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The UE supporting this feature shall also support 2 trigger events for same execution condition in MN initiated conditional PSCell change in EN-DC.</w:t>
            </w:r>
          </w:p>
        </w:tc>
      </w:tr>
      <w:tr w:rsidR="00D36351" w:rsidRPr="007B4467" w14:paraId="4639F8C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E88A1E3" w14:textId="403AEFF9"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4AB7426D"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37C3BF1" w14:textId="60681312"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00147F6C"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D68F0E2"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DEDCCBF"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D476CF" w14:textId="77777777" w:rsidR="00D36351" w:rsidRPr="007B4467"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DE983F"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The UE supporting this feature shall also support 2 trigger events for same execution condition in MN initiated conditional PSCell change in EN-DC.</w:t>
            </w:r>
          </w:p>
        </w:tc>
      </w:tr>
      <w:tr w:rsidR="00D36351" w:rsidRPr="007B4467" w14:paraId="016B352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8B0437C" w14:textId="3D8D76F1"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7D19C91B"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1450193" w14:textId="13B0879D"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2F5A4C7B"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634C9A0"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2227C8C8"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4E6956" w14:textId="77777777" w:rsidR="00D36351" w:rsidRPr="007B4467"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A2BE96D"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The UE supporting this feature shall also support 2 trigger events for same execution condition in MN initiated conditional PSCell change in EN-DC.</w:t>
            </w:r>
          </w:p>
        </w:tc>
      </w:tr>
      <w:tr w:rsidR="00121ACD" w:rsidRPr="007B4467" w14:paraId="3E062698"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49CD6984" w14:textId="23E18DC2"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855BE79"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Support of SN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3C7919C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CDE976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262EF0F"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3879E578"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651053" w14:textId="77777777" w:rsidR="00121ACD" w:rsidRPr="007B4467"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B3010ED"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121ACD" w:rsidRPr="007B4467" w14:paraId="4594FC46"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0D036E89" w14:textId="45CCB7EC"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57B4450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Support of SN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9C8ED6B"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C48ED79"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4CB1F5C"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7EF58C"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9ECFA2" w14:textId="77777777" w:rsidR="00121ACD" w:rsidRPr="007B4467"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B90302C"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121ACD" w:rsidRPr="007B4467" w14:paraId="037554D6"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7F9EDFAB" w14:textId="16CA5C66"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0CF7A5F3"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Support of SN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3A61473"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56B49F4"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0010F19"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3AD1CC8"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35F14F" w14:textId="77777777" w:rsidR="00121ACD" w:rsidRPr="007B4467"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7773693"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121ACD" w:rsidRPr="007B4467" w14:paraId="11B0A92B"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47444865" w14:textId="645C286B"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219A1C71"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Support of SN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041D50C"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896F77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2A05C5D"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03FDE0"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2F6D04" w14:textId="77777777" w:rsidR="00121ACD" w:rsidRPr="007B4467"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761FDA"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2202CB" w:rsidRPr="007B4467" w14:paraId="312F3480" w14:textId="77777777" w:rsidTr="002202CB">
        <w:trPr>
          <w:cantSplit/>
          <w:jc w:val="center"/>
        </w:trPr>
        <w:tc>
          <w:tcPr>
            <w:tcW w:w="485" w:type="dxa"/>
            <w:tcBorders>
              <w:top w:val="single" w:sz="4" w:space="0" w:color="auto"/>
              <w:left w:val="single" w:sz="4" w:space="0" w:color="auto"/>
              <w:bottom w:val="single" w:sz="4" w:space="0" w:color="auto"/>
              <w:right w:val="single" w:sz="4" w:space="0" w:color="auto"/>
            </w:tcBorders>
          </w:tcPr>
          <w:p w14:paraId="0D272739" w14:textId="482DF811" w:rsidR="002202CB" w:rsidRPr="007B4467" w:rsidRDefault="002202CB" w:rsidP="00B46EB2">
            <w:pPr>
              <w:keepNext/>
              <w:keepLines/>
              <w:spacing w:after="0"/>
              <w:jc w:val="center"/>
              <w:rPr>
                <w:rFonts w:ascii="Arial" w:hAnsi="Arial" w:cs="Arial"/>
                <w:sz w:val="18"/>
                <w:lang w:eastAsia="zh-CN"/>
              </w:rPr>
            </w:pPr>
            <w:r w:rsidRPr="007B4467">
              <w:rPr>
                <w:rFonts w:ascii="Arial"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18758C"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Supports Event A4 based conditional handover in NTN bands, i.e., CondEvent A4</w:t>
            </w:r>
          </w:p>
        </w:tc>
        <w:tc>
          <w:tcPr>
            <w:tcW w:w="1196" w:type="dxa"/>
            <w:tcBorders>
              <w:top w:val="single" w:sz="6" w:space="0" w:color="auto"/>
              <w:left w:val="single" w:sz="6" w:space="0" w:color="auto"/>
              <w:bottom w:val="single" w:sz="6" w:space="0" w:color="auto"/>
              <w:right w:val="single" w:sz="4" w:space="0" w:color="auto"/>
            </w:tcBorders>
          </w:tcPr>
          <w:p w14:paraId="6F625AC8"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B41A0EF"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FC7ACD8" w14:textId="77777777" w:rsidR="002202CB" w:rsidRPr="007B4467" w:rsidRDefault="002202CB" w:rsidP="00B46EB2">
            <w:pPr>
              <w:keepNext/>
              <w:keepLines/>
              <w:spacing w:after="0"/>
              <w:rPr>
                <w:rFonts w:ascii="Arial" w:hAnsi="Arial" w:cs="Arial"/>
                <w:sz w:val="18"/>
                <w:lang w:eastAsia="en-US"/>
              </w:rPr>
            </w:pPr>
            <w:r w:rsidRPr="007B4467">
              <w:rPr>
                <w:rFonts w:ascii="Arial" w:hAnsi="Arial" w:cs="Arial"/>
                <w:sz w:val="18"/>
                <w:lang w:eastAsia="en-US"/>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7A3EA0E6" w14:textId="77777777" w:rsidR="002202CB" w:rsidRPr="007B4467" w:rsidRDefault="002202CB" w:rsidP="00B46EB2">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AF8DDE" w14:textId="77777777" w:rsidR="002202CB" w:rsidRPr="007B4467" w:rsidRDefault="002202CB" w:rsidP="00B46EB2">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E2504C" w14:textId="77777777" w:rsidR="002202CB" w:rsidRPr="007B4467" w:rsidRDefault="002202CB" w:rsidP="00B46EB2">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BE1EA1" w:rsidRPr="007B4467" w14:paraId="11FF536D"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23FE64CD" w14:textId="393612D9"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716DD53A"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conditional handover with candidate SCG, where conditional NR PSCell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D99FA39"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72122C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D3F8CAD" w14:textId="77777777" w:rsidR="00BE1EA1" w:rsidRPr="007B4467" w:rsidRDefault="00BE1EA1" w:rsidP="00BE1EA1">
            <w:pPr>
              <w:rPr>
                <w:rFonts w:ascii="Arial" w:hAnsi="Arial" w:cs="Arial"/>
                <w:sz w:val="18"/>
                <w:lang w:eastAsia="en-US"/>
              </w:rPr>
            </w:pPr>
            <w:bookmarkStart w:id="1078" w:name="_Hlk160460287"/>
            <w:r w:rsidRPr="007B4467">
              <w:rPr>
                <w:rFonts w:ascii="Arial" w:hAnsi="Arial" w:cs="Arial"/>
                <w:sz w:val="18"/>
                <w:lang w:eastAsia="en-US"/>
              </w:rPr>
              <w:t>pc_condHandoverWithCandSCG_change_r18</w:t>
            </w:r>
            <w:bookmarkEnd w:id="1078"/>
          </w:p>
        </w:tc>
        <w:tc>
          <w:tcPr>
            <w:tcW w:w="713" w:type="dxa"/>
            <w:tcBorders>
              <w:top w:val="single" w:sz="4" w:space="0" w:color="auto"/>
              <w:left w:val="single" w:sz="4" w:space="0" w:color="auto"/>
              <w:bottom w:val="single" w:sz="4" w:space="0" w:color="auto"/>
              <w:right w:val="single" w:sz="4" w:space="0" w:color="auto"/>
            </w:tcBorders>
          </w:tcPr>
          <w:p w14:paraId="5A0489A9"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21F6CD"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061194"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UE indicating support of this feature shall also indicate the support of condHandover-r16 and support of at least one NR-DC band combination.</w:t>
            </w:r>
          </w:p>
        </w:tc>
      </w:tr>
      <w:tr w:rsidR="00BE1EA1" w:rsidRPr="007B4467" w14:paraId="1F9B6AD7"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03BBD304" w14:textId="7B0ED7FA"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579AF11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conditional handover with candidate NR PSCell addition</w:t>
            </w:r>
          </w:p>
        </w:tc>
        <w:tc>
          <w:tcPr>
            <w:tcW w:w="1196" w:type="dxa"/>
            <w:tcBorders>
              <w:top w:val="single" w:sz="6" w:space="0" w:color="auto"/>
              <w:left w:val="single" w:sz="6" w:space="0" w:color="auto"/>
              <w:bottom w:val="single" w:sz="6" w:space="0" w:color="auto"/>
              <w:right w:val="single" w:sz="4" w:space="0" w:color="auto"/>
            </w:tcBorders>
          </w:tcPr>
          <w:p w14:paraId="6E1F880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AB310E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529C079E"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6DD1DDA"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0BCA"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0404D2"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UE indicating support of this feature shall also indicate the support of condHandover-r16 and support of at least one NR-DC band combination.</w:t>
            </w:r>
          </w:p>
        </w:tc>
      </w:tr>
      <w:tr w:rsidR="00BE1EA1" w:rsidRPr="007B4467" w14:paraId="3F7A8373"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0EA923B2" w14:textId="3BA0DEDC"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09CB25F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conditional handover with candidate SCG, where conditional NR PSCell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517CB82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8B1327E"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0EAD775" w14:textId="77777777" w:rsidR="00BE1EA1" w:rsidRPr="007B4467" w:rsidRDefault="00BE1EA1" w:rsidP="00973659">
            <w:pPr>
              <w:keepNext/>
              <w:keepLines/>
              <w:spacing w:after="0"/>
              <w:rPr>
                <w:rFonts w:ascii="Arial" w:hAnsi="Arial" w:cs="Arial"/>
                <w:sz w:val="18"/>
                <w:lang w:eastAsia="en-US"/>
              </w:rPr>
            </w:pPr>
            <w:r w:rsidRPr="007B4467">
              <w:rPr>
                <w:rFonts w:ascii="Arial" w:hAnsi="Arial" w:cs="Arial"/>
                <w:sz w:val="18"/>
                <w:lang w:eastAsia="en-US"/>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4C584226"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EE90CE"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3634D0"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condHandoverWithCandSCG-change-r18 is set for both FDD and TDD.</w:t>
            </w:r>
          </w:p>
        </w:tc>
      </w:tr>
      <w:tr w:rsidR="00BE1EA1" w:rsidRPr="007B4467" w14:paraId="7692CACC"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19BDB74F" w14:textId="0EBBC682"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1E2E1669"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conditional handover with candidate SCG, where conditional NR PSCell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691E8346"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29EF90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7C58C1E"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309D224E"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39E826"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38BBD2B"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condHandoverWithCandSCG-change-r18 is set for both FR1 and FR2.</w:t>
            </w:r>
          </w:p>
        </w:tc>
      </w:tr>
      <w:tr w:rsidR="00BE1EA1" w:rsidRPr="007B4467" w14:paraId="34B9848A"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60757339" w14:textId="0EABC329"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4D248F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624718B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C8BA8D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74D89505"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33D9D003"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0DCBD8"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A52059F" w14:textId="77777777" w:rsidR="00BE1EA1" w:rsidRPr="007B4467" w:rsidRDefault="00BE1EA1" w:rsidP="00BE1EA1">
            <w:pPr>
              <w:rPr>
                <w:rFonts w:ascii="Arial" w:eastAsia="DengXian" w:hAnsi="Arial"/>
                <w:sz w:val="18"/>
              </w:rPr>
            </w:pPr>
            <w:r w:rsidRPr="007B4467">
              <w:rPr>
                <w:rFonts w:ascii="Arial" w:eastAsia="DengXian" w:hAnsi="Arial"/>
                <w:sz w:val="18"/>
              </w:rPr>
              <w:t>The parameter can only be set if sn-InitiatedCondPSCellChangeNRDC-r17, mn-InitiatedCondPSCellChangeNRDC-r17 and condPSCellAdditionNRDC-r17 are supported.</w:t>
            </w:r>
          </w:p>
        </w:tc>
      </w:tr>
      <w:tr w:rsidR="00BE1EA1" w:rsidRPr="007B4467" w14:paraId="7DAF28BE"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593F0E04" w14:textId="29149BCF"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3099ED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320AEAD"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D9D846"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B4ABC77"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w:t>
            </w:r>
            <w:bookmarkStart w:id="1079" w:name="_Hlk160432303"/>
            <w:r w:rsidRPr="007B4467">
              <w:rPr>
                <w:rFonts w:ascii="Arial" w:hAnsi="Arial" w:cs="Arial"/>
                <w:sz w:val="18"/>
                <w:lang w:eastAsia="en-US"/>
              </w:rPr>
              <w:t>mn_ConfiguredMN_TriggerSCPAC_afterSCG_release_r18</w:t>
            </w:r>
            <w:bookmarkEnd w:id="1079"/>
          </w:p>
        </w:tc>
        <w:tc>
          <w:tcPr>
            <w:tcW w:w="713" w:type="dxa"/>
            <w:tcBorders>
              <w:top w:val="single" w:sz="4" w:space="0" w:color="auto"/>
              <w:left w:val="single" w:sz="4" w:space="0" w:color="auto"/>
              <w:bottom w:val="single" w:sz="4" w:space="0" w:color="auto"/>
              <w:right w:val="single" w:sz="4" w:space="0" w:color="auto"/>
            </w:tcBorders>
          </w:tcPr>
          <w:p w14:paraId="1D2CF334"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7AE0CA"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50E897C"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A UE indicating support for this feature shall indicate support of mn-ConfiguredMN-TriggerSCPAC-r18.</w:t>
            </w:r>
          </w:p>
        </w:tc>
      </w:tr>
      <w:tr w:rsidR="00BE1EA1" w:rsidRPr="007B4467" w14:paraId="7D641906"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6E5930A5" w14:textId="16FD0B74"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6EAC2BA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E131C9A"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E3D1AB0"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9358424"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051B2762"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C286F5"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AC0533A" w14:textId="77777777" w:rsidR="00BE1EA1" w:rsidRPr="007B4467" w:rsidRDefault="00BE1EA1" w:rsidP="00973659">
            <w:pPr>
              <w:keepNext/>
              <w:keepLines/>
              <w:spacing w:after="0"/>
              <w:rPr>
                <w:rFonts w:ascii="Arial" w:eastAsia="DengXian" w:hAnsi="Arial"/>
                <w:sz w:val="18"/>
              </w:rPr>
            </w:pPr>
          </w:p>
        </w:tc>
      </w:tr>
      <w:tr w:rsidR="00BE1EA1" w:rsidRPr="007B4467" w14:paraId="6EF1A3E2"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1B26BE9A" w14:textId="01B2C5CF"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386AD6DD"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Subsequent CPAC as defined in TS 38.331 [9] for initial MN configured subsequent conditional PSCell change in NR-DC, which is configured by NR conditionalReconfiguration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75C1A99C"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194B0E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60531855"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6ED9583B"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1ACA18"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5C7BB88"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sn-InitiatedCondPSCellChangeNRDC-r17 is supported.</w:t>
            </w:r>
          </w:p>
        </w:tc>
      </w:tr>
      <w:tr w:rsidR="00BE1EA1" w:rsidRPr="007B4467" w14:paraId="6AEDFF38"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397ADCAC" w14:textId="6C21624D"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397076A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2A85633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A3B76A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643469F"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DF921D2"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9349E2"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2863FB6" w14:textId="77777777" w:rsidR="00BE1EA1" w:rsidRPr="007B4467" w:rsidRDefault="00BE1EA1" w:rsidP="00973659">
            <w:pPr>
              <w:keepNext/>
              <w:keepLines/>
              <w:spacing w:after="0"/>
              <w:rPr>
                <w:rFonts w:ascii="Arial" w:eastAsia="DengXian" w:hAnsi="Arial"/>
                <w:sz w:val="18"/>
              </w:rPr>
            </w:pPr>
          </w:p>
        </w:tc>
      </w:tr>
      <w:tr w:rsidR="00BE1EA1" w:rsidRPr="007B4467" w14:paraId="1A5E1165" w14:textId="77777777" w:rsidTr="00BE1EA1">
        <w:trPr>
          <w:cantSplit/>
          <w:jc w:val="center"/>
        </w:trPr>
        <w:tc>
          <w:tcPr>
            <w:tcW w:w="485" w:type="dxa"/>
            <w:tcBorders>
              <w:top w:val="single" w:sz="4" w:space="0" w:color="auto"/>
              <w:left w:val="single" w:sz="4" w:space="0" w:color="auto"/>
              <w:bottom w:val="single" w:sz="4" w:space="0" w:color="auto"/>
              <w:right w:val="single" w:sz="4" w:space="0" w:color="auto"/>
            </w:tcBorders>
          </w:tcPr>
          <w:p w14:paraId="5934A10D" w14:textId="6C574B43"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53134BD0"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Subsequent CPAC for SN configured subsequent conditional PSCell change (intra-SN) in NR-DC</w:t>
            </w:r>
          </w:p>
        </w:tc>
        <w:tc>
          <w:tcPr>
            <w:tcW w:w="1196" w:type="dxa"/>
            <w:tcBorders>
              <w:top w:val="single" w:sz="6" w:space="0" w:color="auto"/>
              <w:left w:val="single" w:sz="6" w:space="0" w:color="auto"/>
              <w:bottom w:val="single" w:sz="6" w:space="0" w:color="auto"/>
              <w:right w:val="single" w:sz="4" w:space="0" w:color="auto"/>
            </w:tcBorders>
          </w:tcPr>
          <w:p w14:paraId="26503E1C"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F6B7FF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0A188DEF"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B09B8A7"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FDCCA9" w14:textId="77777777" w:rsidR="00BE1EA1" w:rsidRPr="007B4467" w:rsidRDefault="00BE1EA1"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9A1621D"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condPSCellChange-r16 is supported.</w:t>
            </w:r>
          </w:p>
        </w:tc>
      </w:tr>
      <w:tr w:rsidR="000D2AE7" w:rsidRPr="007B4467" w14:paraId="3C5A2152" w14:textId="77777777" w:rsidTr="000D2AE7">
        <w:trPr>
          <w:cantSplit/>
          <w:jc w:val="center"/>
        </w:trPr>
        <w:tc>
          <w:tcPr>
            <w:tcW w:w="485" w:type="dxa"/>
            <w:tcBorders>
              <w:top w:val="single" w:sz="4" w:space="0" w:color="auto"/>
              <w:left w:val="single" w:sz="4" w:space="0" w:color="auto"/>
              <w:bottom w:val="single" w:sz="4" w:space="0" w:color="auto"/>
              <w:right w:val="single" w:sz="4" w:space="0" w:color="auto"/>
            </w:tcBorders>
          </w:tcPr>
          <w:p w14:paraId="6BDD842D" w14:textId="1D9AFB3E" w:rsidR="000D2AE7" w:rsidRPr="007B4467" w:rsidRDefault="000D2AE7" w:rsidP="00973659">
            <w:pPr>
              <w:keepNext/>
              <w:keepLines/>
              <w:spacing w:after="0"/>
              <w:jc w:val="center"/>
              <w:rPr>
                <w:rFonts w:ascii="Arial" w:hAnsi="Arial" w:cs="Arial"/>
                <w:sz w:val="18"/>
                <w:lang w:eastAsia="zh-CN"/>
              </w:rPr>
            </w:pPr>
            <w:r w:rsidRPr="007B4467">
              <w:rPr>
                <w:rFonts w:ascii="Arial"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2C24A5F7"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4FFB2B3"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07738D2"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8CBA82E" w14:textId="77777777" w:rsidR="000D2AE7" w:rsidRPr="007B4467" w:rsidRDefault="000D2AE7" w:rsidP="000D2AE7">
            <w:pPr>
              <w:rPr>
                <w:rFonts w:ascii="Arial" w:hAnsi="Arial" w:cs="Arial"/>
                <w:sz w:val="18"/>
                <w:lang w:eastAsia="en-US"/>
              </w:rPr>
            </w:pPr>
            <w:r w:rsidRPr="007B4467">
              <w:rPr>
                <w:rFonts w:ascii="Arial" w:hAnsi="Arial" w:cs="Arial"/>
                <w:sz w:val="18"/>
                <w:lang w:eastAsia="en-US"/>
              </w:rPr>
              <w:t>pc_interFreqDAPS_on_intraband_contiguous_BC</w:t>
            </w:r>
          </w:p>
        </w:tc>
        <w:tc>
          <w:tcPr>
            <w:tcW w:w="713" w:type="dxa"/>
            <w:tcBorders>
              <w:top w:val="single" w:sz="4" w:space="0" w:color="auto"/>
              <w:left w:val="single" w:sz="4" w:space="0" w:color="auto"/>
              <w:bottom w:val="single" w:sz="4" w:space="0" w:color="auto"/>
              <w:right w:val="single" w:sz="4" w:space="0" w:color="auto"/>
            </w:tcBorders>
          </w:tcPr>
          <w:p w14:paraId="67FFC905" w14:textId="77777777" w:rsidR="000D2AE7" w:rsidRPr="007B4467" w:rsidRDefault="000D2AE7"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CFBCA0" w14:textId="77777777" w:rsidR="000D2AE7" w:rsidRPr="007B4467" w:rsidRDefault="000D2AE7"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8430F8" w14:textId="77777777" w:rsidR="000D2AE7" w:rsidRPr="007B4467" w:rsidRDefault="000D2AE7" w:rsidP="00973659">
            <w:pPr>
              <w:keepNext/>
              <w:keepLines/>
              <w:spacing w:after="0"/>
              <w:rPr>
                <w:rFonts w:ascii="Arial" w:eastAsia="DengXian" w:hAnsi="Arial"/>
                <w:sz w:val="18"/>
              </w:rPr>
            </w:pPr>
            <w:r w:rsidRPr="007B4467">
              <w:rPr>
                <w:rFonts w:ascii="Arial" w:eastAsia="DengXian" w:hAnsi="Arial"/>
                <w:sz w:val="18"/>
              </w:rPr>
              <w:t>If UE supports interFreqDAPS on intraband contiguous BC, it is set to true.</w:t>
            </w:r>
          </w:p>
        </w:tc>
      </w:tr>
      <w:tr w:rsidR="000D2AE7" w:rsidRPr="007B4467" w14:paraId="17B0270E" w14:textId="77777777" w:rsidTr="000D2AE7">
        <w:trPr>
          <w:cantSplit/>
          <w:jc w:val="center"/>
        </w:trPr>
        <w:tc>
          <w:tcPr>
            <w:tcW w:w="485" w:type="dxa"/>
            <w:tcBorders>
              <w:top w:val="single" w:sz="4" w:space="0" w:color="auto"/>
              <w:left w:val="single" w:sz="4" w:space="0" w:color="auto"/>
              <w:bottom w:val="single" w:sz="4" w:space="0" w:color="auto"/>
              <w:right w:val="single" w:sz="4" w:space="0" w:color="auto"/>
            </w:tcBorders>
          </w:tcPr>
          <w:p w14:paraId="1BE3E611" w14:textId="5EE55C94" w:rsidR="000D2AE7" w:rsidRPr="007B4467" w:rsidRDefault="000D2AE7" w:rsidP="00973659">
            <w:pPr>
              <w:keepNext/>
              <w:keepLines/>
              <w:spacing w:after="0"/>
              <w:jc w:val="center"/>
              <w:rPr>
                <w:rFonts w:ascii="Arial" w:hAnsi="Arial" w:cs="Arial"/>
                <w:sz w:val="18"/>
                <w:lang w:eastAsia="zh-CN"/>
              </w:rPr>
            </w:pPr>
            <w:r w:rsidRPr="007B4467">
              <w:rPr>
                <w:rFonts w:ascii="Arial"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0FDD154"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74542B00"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C0294A3"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Rel-16</w:t>
            </w:r>
          </w:p>
        </w:tc>
        <w:tc>
          <w:tcPr>
            <w:tcW w:w="1712" w:type="dxa"/>
            <w:tcBorders>
              <w:top w:val="single" w:sz="4" w:space="0" w:color="auto"/>
              <w:left w:val="single" w:sz="4" w:space="0" w:color="auto"/>
              <w:bottom w:val="single" w:sz="4" w:space="0" w:color="auto"/>
              <w:right w:val="single" w:sz="4" w:space="0" w:color="auto"/>
            </w:tcBorders>
          </w:tcPr>
          <w:p w14:paraId="6A0D11F2" w14:textId="77777777" w:rsidR="000D2AE7" w:rsidRPr="007B4467" w:rsidRDefault="000D2AE7" w:rsidP="000D2AE7">
            <w:pPr>
              <w:rPr>
                <w:rFonts w:ascii="Arial" w:hAnsi="Arial" w:cs="Arial"/>
                <w:sz w:val="18"/>
                <w:lang w:eastAsia="en-US"/>
              </w:rPr>
            </w:pPr>
            <w:r w:rsidRPr="007B4467">
              <w:rPr>
                <w:rFonts w:ascii="Arial" w:hAnsi="Arial" w:cs="Arial"/>
                <w:sz w:val="18"/>
                <w:lang w:eastAsia="en-US"/>
              </w:rPr>
              <w:t>pc_interFreqDAPS_on_intraband_noncontiguous_BC</w:t>
            </w:r>
          </w:p>
        </w:tc>
        <w:tc>
          <w:tcPr>
            <w:tcW w:w="713" w:type="dxa"/>
            <w:tcBorders>
              <w:top w:val="single" w:sz="4" w:space="0" w:color="auto"/>
              <w:left w:val="single" w:sz="4" w:space="0" w:color="auto"/>
              <w:bottom w:val="single" w:sz="4" w:space="0" w:color="auto"/>
              <w:right w:val="single" w:sz="4" w:space="0" w:color="auto"/>
            </w:tcBorders>
          </w:tcPr>
          <w:p w14:paraId="12765DDD" w14:textId="77777777" w:rsidR="000D2AE7" w:rsidRPr="007B4467" w:rsidRDefault="000D2AE7"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FB9ECE" w14:textId="77777777" w:rsidR="000D2AE7" w:rsidRPr="007B4467" w:rsidRDefault="000D2AE7" w:rsidP="00973659">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083588" w14:textId="77777777" w:rsidR="000D2AE7" w:rsidRPr="007B4467" w:rsidRDefault="000D2AE7" w:rsidP="00973659">
            <w:pPr>
              <w:keepNext/>
              <w:keepLines/>
              <w:spacing w:after="0"/>
              <w:rPr>
                <w:rFonts w:ascii="Arial" w:eastAsia="DengXian" w:hAnsi="Arial"/>
                <w:sz w:val="18"/>
              </w:rPr>
            </w:pPr>
            <w:r w:rsidRPr="007B4467">
              <w:rPr>
                <w:rFonts w:ascii="Arial" w:eastAsia="DengXian" w:hAnsi="Arial"/>
                <w:sz w:val="18"/>
              </w:rPr>
              <w:t>If UE supports interFreqDAPS on intraband noncontiguous BC, it is set to true.</w:t>
            </w:r>
          </w:p>
        </w:tc>
      </w:tr>
      <w:tr w:rsidR="00457692" w:rsidRPr="007B4467" w14:paraId="77120CE2" w14:textId="77777777" w:rsidTr="00457692">
        <w:trPr>
          <w:cantSplit/>
          <w:jc w:val="center"/>
        </w:trPr>
        <w:tc>
          <w:tcPr>
            <w:tcW w:w="485" w:type="dxa"/>
            <w:tcBorders>
              <w:top w:val="single" w:sz="4" w:space="0" w:color="auto"/>
              <w:left w:val="single" w:sz="4" w:space="0" w:color="auto"/>
              <w:bottom w:val="single" w:sz="4" w:space="0" w:color="auto"/>
              <w:right w:val="single" w:sz="4" w:space="0" w:color="auto"/>
            </w:tcBorders>
          </w:tcPr>
          <w:p w14:paraId="45C4FF60" w14:textId="1D7FC15C" w:rsidR="00457692" w:rsidRPr="007B4467" w:rsidRDefault="00457692" w:rsidP="00E04F03">
            <w:pPr>
              <w:keepNext/>
              <w:keepLines/>
              <w:spacing w:after="0"/>
              <w:jc w:val="center"/>
              <w:rPr>
                <w:rFonts w:ascii="Arial" w:hAnsi="Arial" w:cs="Arial"/>
                <w:sz w:val="18"/>
                <w:lang w:eastAsia="zh-CN"/>
              </w:rPr>
            </w:pPr>
            <w:r w:rsidRPr="007B4467">
              <w:rPr>
                <w:rFonts w:ascii="Arial" w:hAnsi="Arial" w:cs="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78E0507" w14:textId="005B4033" w:rsidR="00457692" w:rsidRPr="007B4467" w:rsidRDefault="00457692" w:rsidP="00E04F03">
            <w:pPr>
              <w:keepNext/>
              <w:keepLines/>
              <w:spacing w:after="0"/>
              <w:rPr>
                <w:rFonts w:ascii="Arial" w:hAnsi="Arial" w:cs="Arial"/>
                <w:sz w:val="18"/>
              </w:rPr>
            </w:pPr>
            <w:r w:rsidRPr="007B4467">
              <w:rPr>
                <w:rFonts w:ascii="Arial" w:hAnsi="Arial" w:cs="Arial"/>
                <w:sz w:val="18"/>
              </w:rPr>
              <w:t>Supports location based conditional handover, i.e., CondEvent D2</w:t>
            </w:r>
          </w:p>
        </w:tc>
        <w:tc>
          <w:tcPr>
            <w:tcW w:w="1196" w:type="dxa"/>
            <w:tcBorders>
              <w:top w:val="single" w:sz="6" w:space="0" w:color="auto"/>
              <w:left w:val="single" w:sz="6" w:space="0" w:color="auto"/>
              <w:bottom w:val="single" w:sz="6" w:space="0" w:color="auto"/>
              <w:right w:val="single" w:sz="4" w:space="0" w:color="auto"/>
            </w:tcBorders>
          </w:tcPr>
          <w:p w14:paraId="1E63E5D7"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752C2A"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1F2C36E7" w14:textId="77777777" w:rsidR="00457692" w:rsidRPr="007B4467" w:rsidRDefault="00457692" w:rsidP="00E04F03">
            <w:pPr>
              <w:rPr>
                <w:rFonts w:ascii="Arial" w:hAnsi="Arial" w:cs="Arial"/>
                <w:sz w:val="18"/>
                <w:lang w:eastAsia="en-US"/>
              </w:rPr>
            </w:pPr>
            <w:r w:rsidRPr="007B4467">
              <w:rPr>
                <w:rFonts w:ascii="Arial" w:hAnsi="Arial" w:cs="Arial"/>
                <w:sz w:val="18"/>
                <w:lang w:eastAsia="en-US"/>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7E430844" w14:textId="77777777" w:rsidR="00457692" w:rsidRPr="007B4467" w:rsidRDefault="00457692" w:rsidP="00E04F03">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A11C6D" w14:textId="77777777" w:rsidR="00457692" w:rsidRPr="007B4467" w:rsidRDefault="00457692" w:rsidP="00E04F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BCC6805" w14:textId="77777777" w:rsidR="00457692" w:rsidRPr="007B4467" w:rsidRDefault="00457692" w:rsidP="00E04F03">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57692" w:rsidRPr="007B4467" w14:paraId="05934F3D" w14:textId="77777777" w:rsidTr="00457692">
        <w:trPr>
          <w:cantSplit/>
          <w:jc w:val="center"/>
        </w:trPr>
        <w:tc>
          <w:tcPr>
            <w:tcW w:w="485" w:type="dxa"/>
            <w:tcBorders>
              <w:top w:val="single" w:sz="4" w:space="0" w:color="auto"/>
              <w:left w:val="single" w:sz="4" w:space="0" w:color="auto"/>
              <w:bottom w:val="single" w:sz="4" w:space="0" w:color="auto"/>
              <w:right w:val="single" w:sz="4" w:space="0" w:color="auto"/>
            </w:tcBorders>
          </w:tcPr>
          <w:p w14:paraId="2F926564" w14:textId="3A41F169" w:rsidR="00457692" w:rsidRPr="007B4467" w:rsidRDefault="00457692" w:rsidP="00E04F03">
            <w:pPr>
              <w:keepNext/>
              <w:keepLines/>
              <w:spacing w:after="0"/>
              <w:jc w:val="center"/>
              <w:rPr>
                <w:rFonts w:ascii="Arial" w:hAnsi="Arial" w:cs="Arial"/>
                <w:sz w:val="18"/>
                <w:lang w:eastAsia="zh-CN"/>
              </w:rPr>
            </w:pPr>
            <w:r w:rsidRPr="007B4467">
              <w:rPr>
                <w:rFonts w:ascii="Arial" w:hAnsi="Arial" w:cs="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1E4870B1" w14:textId="49C79A93" w:rsidR="00457692" w:rsidRPr="007B4467" w:rsidRDefault="00457692" w:rsidP="00E04F03">
            <w:pPr>
              <w:keepNext/>
              <w:keepLines/>
              <w:spacing w:after="0"/>
              <w:rPr>
                <w:rFonts w:ascii="Arial" w:hAnsi="Arial" w:cs="Arial"/>
                <w:sz w:val="18"/>
              </w:rPr>
            </w:pPr>
            <w:r w:rsidRPr="007B4467">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5C17F517"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E225570"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26347A9D" w14:textId="77777777" w:rsidR="00457692" w:rsidRPr="007B4467" w:rsidRDefault="00457692" w:rsidP="00E04F03">
            <w:pPr>
              <w:rPr>
                <w:rFonts w:ascii="Arial" w:hAnsi="Arial" w:cs="Arial"/>
                <w:sz w:val="18"/>
                <w:lang w:eastAsia="en-US"/>
              </w:rPr>
            </w:pPr>
            <w:r w:rsidRPr="007B4467">
              <w:rPr>
                <w:rFonts w:ascii="Arial" w:hAnsi="Arial" w:cs="Arial"/>
                <w:sz w:val="18"/>
                <w:lang w:eastAsia="en-US"/>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650931B" w14:textId="5165CF1E" w:rsidR="00457692" w:rsidRPr="007B4467" w:rsidRDefault="00457692" w:rsidP="00E04F03">
            <w:pPr>
              <w:keepNext/>
              <w:keepLines/>
              <w:spacing w:after="0"/>
              <w:rPr>
                <w:rFonts w:ascii="Arial" w:hAnsi="Arial" w:cs="Arial"/>
                <w:sz w:val="18"/>
                <w:szCs w:val="18"/>
                <w:lang w:eastAsia="zh-CN"/>
              </w:rPr>
            </w:pPr>
            <w:r w:rsidRPr="007B4467">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1C2843E2" w14:textId="77777777" w:rsidR="00457692" w:rsidRPr="007B4467" w:rsidRDefault="00457692" w:rsidP="00E04F0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C0FD1B" w14:textId="77777777" w:rsidR="00457692" w:rsidRPr="007B4467" w:rsidRDefault="00457692" w:rsidP="00E04F03">
            <w:pPr>
              <w:keepNext/>
              <w:keepLines/>
              <w:spacing w:after="0"/>
              <w:rPr>
                <w:rFonts w:ascii="Arial" w:eastAsia="DengXian" w:hAnsi="Arial"/>
                <w:sz w:val="18"/>
              </w:rPr>
            </w:pPr>
            <w:r w:rsidRPr="007B4467">
              <w:rPr>
                <w:rFonts w:ascii="Arial" w:eastAsia="DengXian" w:hAnsi="Arial"/>
                <w:sz w:val="18"/>
              </w:rPr>
              <w:t>It is mandated if the UE supports locationBasedCondHandoverEMC-r18 in any NTN band.</w:t>
            </w:r>
          </w:p>
        </w:tc>
      </w:tr>
      <w:tr w:rsidR="00457692" w:rsidRPr="007B4467" w14:paraId="438F1491" w14:textId="77777777" w:rsidTr="00457692">
        <w:trPr>
          <w:cantSplit/>
          <w:jc w:val="center"/>
        </w:trPr>
        <w:tc>
          <w:tcPr>
            <w:tcW w:w="485" w:type="dxa"/>
            <w:tcBorders>
              <w:top w:val="single" w:sz="4" w:space="0" w:color="auto"/>
              <w:left w:val="single" w:sz="4" w:space="0" w:color="auto"/>
              <w:bottom w:val="single" w:sz="4" w:space="0" w:color="auto"/>
              <w:right w:val="single" w:sz="4" w:space="0" w:color="auto"/>
            </w:tcBorders>
          </w:tcPr>
          <w:p w14:paraId="51C9C31E" w14:textId="1867A6FB" w:rsidR="00457692" w:rsidRPr="007B4467" w:rsidRDefault="00457692" w:rsidP="00457692">
            <w:pPr>
              <w:keepNext/>
              <w:keepLines/>
              <w:spacing w:after="0"/>
              <w:jc w:val="center"/>
              <w:rPr>
                <w:rFonts w:ascii="Arial" w:hAnsi="Arial" w:cs="Arial"/>
                <w:sz w:val="18"/>
                <w:lang w:eastAsia="zh-CN"/>
              </w:rPr>
            </w:pPr>
            <w:r w:rsidRPr="007B4467">
              <w:rPr>
                <w:rFonts w:ascii="Arial" w:hAnsi="Arial" w:cs="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444F3E0C" w14:textId="77777777" w:rsidR="00457692" w:rsidRPr="007B4467" w:rsidRDefault="00457692" w:rsidP="00457692">
            <w:pPr>
              <w:keepNext/>
              <w:keepLines/>
              <w:spacing w:after="0"/>
              <w:rPr>
                <w:rFonts w:ascii="Arial" w:hAnsi="Arial" w:cs="Arial"/>
                <w:sz w:val="18"/>
              </w:rPr>
            </w:pPr>
            <w:r w:rsidRPr="007B4467">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03CB9264" w14:textId="05AA7AEE" w:rsidR="00457692" w:rsidRPr="007B4467" w:rsidRDefault="00457692" w:rsidP="00457692">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33BBA905" w14:textId="77777777" w:rsidR="00457692" w:rsidRPr="007B4467" w:rsidRDefault="00457692" w:rsidP="00457692">
            <w:pPr>
              <w:keepNext/>
              <w:keepLines/>
              <w:spacing w:after="0"/>
              <w:rPr>
                <w:rFonts w:ascii="Arial" w:hAnsi="Arial" w:cs="Arial"/>
                <w:sz w:val="18"/>
              </w:rPr>
            </w:pPr>
            <w:r w:rsidRPr="007B4467">
              <w:rPr>
                <w:rFonts w:ascii="Arial" w:hAnsi="Arial" w:cs="Arial"/>
                <w:sz w:val="18"/>
              </w:rPr>
              <w:t>Rel-18</w:t>
            </w:r>
          </w:p>
        </w:tc>
        <w:tc>
          <w:tcPr>
            <w:tcW w:w="1712" w:type="dxa"/>
            <w:tcBorders>
              <w:top w:val="single" w:sz="4" w:space="0" w:color="auto"/>
              <w:left w:val="single" w:sz="4" w:space="0" w:color="auto"/>
              <w:bottom w:val="single" w:sz="4" w:space="0" w:color="auto"/>
              <w:right w:val="single" w:sz="4" w:space="0" w:color="auto"/>
            </w:tcBorders>
          </w:tcPr>
          <w:p w14:paraId="357BDE1C" w14:textId="20CDE7A6" w:rsidR="00457692" w:rsidRPr="007B4467" w:rsidRDefault="00457692" w:rsidP="00E04F03">
            <w:pPr>
              <w:rPr>
                <w:rFonts w:ascii="Arial" w:hAnsi="Arial" w:cs="Arial"/>
                <w:sz w:val="18"/>
                <w:lang w:eastAsia="en-US"/>
              </w:rPr>
            </w:pPr>
            <w:r w:rsidRPr="007B4467">
              <w:rPr>
                <w:rFonts w:ascii="Arial" w:hAnsi="Arial" w:cs="Arial"/>
                <w:sz w:val="18"/>
                <w:lang w:eastAsia="en-US"/>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6C049F34" w14:textId="77777777" w:rsidR="00457692" w:rsidRPr="007B4467" w:rsidRDefault="00457692" w:rsidP="00457692">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C6F3A" w14:textId="77777777" w:rsidR="00457692" w:rsidRPr="007B4467" w:rsidRDefault="00457692" w:rsidP="00457692">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D23B5BF" w14:textId="77777777" w:rsidR="00457692" w:rsidRPr="007B4467" w:rsidRDefault="00457692" w:rsidP="00457692">
            <w:pPr>
              <w:keepNext/>
              <w:keepLines/>
              <w:spacing w:after="0"/>
              <w:rPr>
                <w:rFonts w:ascii="Arial" w:eastAsia="DengXian" w:hAnsi="Arial"/>
                <w:sz w:val="18"/>
              </w:rPr>
            </w:pPr>
            <w:r w:rsidRPr="007B4467">
              <w:rPr>
                <w:rFonts w:ascii="Arial" w:eastAsia="DengXian" w:hAnsi="Arial"/>
                <w:sz w:val="18"/>
              </w:rPr>
              <w:t>A UE supporting this feature shall also indicate the support of nonTerrestrialNetwork-r17.</w:t>
            </w:r>
          </w:p>
        </w:tc>
      </w:tr>
    </w:tbl>
    <w:p w14:paraId="7DDD2CCD" w14:textId="77777777" w:rsidR="009462BA" w:rsidRPr="007B4467" w:rsidRDefault="009462BA" w:rsidP="009462BA">
      <w:pPr>
        <w:rPr>
          <w:rFonts w:eastAsia="SimSun"/>
          <w:lang w:eastAsia="en-US"/>
        </w:rPr>
      </w:pPr>
    </w:p>
    <w:p w14:paraId="33A32377" w14:textId="0AB5DC9D" w:rsidR="00B77B74" w:rsidRPr="007B4467" w:rsidRDefault="00B77B74" w:rsidP="005D72E7">
      <w:pPr>
        <w:pStyle w:val="Heading3"/>
        <w:rPr>
          <w:rFonts w:eastAsia="SimSun"/>
          <w:lang w:eastAsia="en-US"/>
        </w:rPr>
      </w:pPr>
      <w:bookmarkStart w:id="1080" w:name="_Toc114916377"/>
      <w:bookmarkStart w:id="1081" w:name="_Toc194512981"/>
      <w:r w:rsidRPr="007B4467">
        <w:rPr>
          <w:rFonts w:eastAsia="SimSun"/>
          <w:lang w:eastAsia="en-US"/>
        </w:rPr>
        <w:t>A.4.3.9</w:t>
      </w:r>
      <w:r w:rsidRPr="007B4467">
        <w:rPr>
          <w:rFonts w:eastAsia="SimSun"/>
          <w:lang w:eastAsia="en-US"/>
        </w:rPr>
        <w:tab/>
        <w:t>Additional capabilities for UE declared capability</w:t>
      </w:r>
      <w:bookmarkEnd w:id="1071"/>
      <w:bookmarkEnd w:id="1072"/>
      <w:bookmarkEnd w:id="1073"/>
      <w:bookmarkEnd w:id="1074"/>
      <w:bookmarkEnd w:id="1075"/>
      <w:bookmarkEnd w:id="1076"/>
      <w:bookmarkEnd w:id="1077"/>
      <w:bookmarkEnd w:id="1080"/>
      <w:bookmarkEnd w:id="1081"/>
    </w:p>
    <w:p w14:paraId="149458F6" w14:textId="77777777" w:rsidR="00B77B74" w:rsidRPr="007B4467" w:rsidRDefault="00B77B74" w:rsidP="00DA21B3">
      <w:pPr>
        <w:pStyle w:val="TH"/>
        <w:rPr>
          <w:rFonts w:eastAsia="SimSun"/>
          <w:lang w:eastAsia="en-US"/>
        </w:rPr>
      </w:pPr>
      <w:r w:rsidRPr="007B4467">
        <w:rPr>
          <w:rFonts w:eastAsia="SimSun"/>
          <w:lang w:eastAsia="en-US"/>
        </w:rPr>
        <w:t>Table A.4.3.9-</w:t>
      </w:r>
      <w:r w:rsidRPr="007B4467">
        <w:rPr>
          <w:rFonts w:eastAsia="SimSun"/>
          <w:lang w:eastAsia="zh-CN"/>
        </w:rPr>
        <w:t>1</w:t>
      </w:r>
      <w:r w:rsidRPr="007B446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7B446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zh-CN"/>
              </w:rPr>
              <w:t>UE declared</w:t>
            </w:r>
            <w:r w:rsidRPr="007B446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Comments</w:t>
            </w:r>
          </w:p>
        </w:tc>
      </w:tr>
      <w:tr w:rsidR="00B77B74" w:rsidRPr="007B446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7B4467" w:rsidRDefault="00B77B74" w:rsidP="004A5E57">
            <w:pPr>
              <w:pStyle w:val="TAL"/>
              <w:rPr>
                <w:rFonts w:eastAsia="SimSun"/>
                <w:lang w:eastAsia="en-US"/>
              </w:rPr>
            </w:pPr>
            <w:r w:rsidRPr="007B4467">
              <w:rPr>
                <w:rFonts w:eastAsia="SimSun"/>
                <w:lang w:eastAsia="en-US"/>
              </w:rPr>
              <w:t xml:space="preserve">Enhanced Type </w:t>
            </w:r>
            <w:r w:rsidR="002513DE" w:rsidRPr="007B4467">
              <w:rPr>
                <w:rFonts w:eastAsia="SimSun"/>
                <w:lang w:eastAsia="en-US"/>
              </w:rPr>
              <w:t>1</w:t>
            </w:r>
            <w:r w:rsidRPr="007B446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38.</w:t>
            </w:r>
            <w:r w:rsidRPr="007B4467">
              <w:rPr>
                <w:rFonts w:ascii="Arial" w:eastAsia="SimSun" w:hAnsi="Arial"/>
                <w:sz w:val="18"/>
                <w:lang w:eastAsia="zh-CN"/>
              </w:rPr>
              <w:t>101-4</w:t>
            </w:r>
            <w:r w:rsidRPr="007B4467">
              <w:rPr>
                <w:rFonts w:ascii="Arial" w:eastAsia="SimSun" w:hAnsi="Arial"/>
                <w:sz w:val="18"/>
                <w:lang w:eastAsia="en-US"/>
              </w:rPr>
              <w:t>,</w:t>
            </w:r>
            <w:r w:rsidRPr="007B446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w:t>
            </w:r>
            <w:r w:rsidRPr="007B446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7B4467" w:rsidRDefault="00B77B74" w:rsidP="004A5E57">
            <w:pPr>
              <w:pStyle w:val="TAL"/>
              <w:rPr>
                <w:rFonts w:eastAsia="SimSun"/>
                <w:lang w:eastAsia="en-US"/>
              </w:rPr>
            </w:pPr>
            <w:r w:rsidRPr="007B4467">
              <w:rPr>
                <w:rFonts w:eastAsia="SimSun"/>
                <w:lang w:eastAsia="en-US"/>
              </w:rPr>
              <w:t>pc_nr_enh_type</w:t>
            </w:r>
            <w:r w:rsidR="002513DE" w:rsidRPr="007B4467">
              <w:rPr>
                <w:rFonts w:eastAsia="SimSun"/>
                <w:lang w:eastAsia="en-US"/>
              </w:rPr>
              <w:t>1</w:t>
            </w:r>
            <w:r w:rsidRPr="007B446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7B4467" w:rsidRDefault="00B77B74" w:rsidP="004A5E57">
            <w:pPr>
              <w:pStyle w:val="TAL"/>
              <w:rPr>
                <w:rFonts w:eastAsia="SimSun"/>
                <w:lang w:eastAsia="en-US"/>
              </w:rPr>
            </w:pPr>
            <w:r w:rsidRPr="007B4467">
              <w:rPr>
                <w:rFonts w:eastAsia="SimSun"/>
                <w:lang w:eastAsia="en-US"/>
              </w:rPr>
              <w:t xml:space="preserve">Support for Enhanced Type </w:t>
            </w:r>
            <w:r w:rsidR="002513DE" w:rsidRPr="007B4467">
              <w:rPr>
                <w:rFonts w:eastAsia="SimSun"/>
                <w:lang w:eastAsia="en-US"/>
              </w:rPr>
              <w:t>1</w:t>
            </w:r>
            <w:r w:rsidRPr="007B4467">
              <w:rPr>
                <w:rFonts w:eastAsia="SimSun"/>
                <w:lang w:eastAsia="en-US"/>
              </w:rPr>
              <w:t xml:space="preserve"> Receiver</w:t>
            </w:r>
            <w:r w:rsidR="002513DE" w:rsidRPr="007B4467">
              <w:rPr>
                <w:rFonts w:eastAsia="SimSun"/>
              </w:rPr>
              <w:t xml:space="preserve"> (</w:t>
            </w:r>
            <w:r w:rsidR="002513DE" w:rsidRPr="007B4467">
              <w:rPr>
                <w:rFonts w:eastAsia="SimSun"/>
                <w:lang w:eastAsia="zh-CN"/>
              </w:rPr>
              <w:t>SU-MIMO Interference Mitigation advanced receiver)</w:t>
            </w:r>
          </w:p>
        </w:tc>
      </w:tr>
      <w:tr w:rsidR="00984E84" w:rsidRPr="007B446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7B4467" w:rsidRDefault="00984E84" w:rsidP="00EF04FE">
            <w:pPr>
              <w:pStyle w:val="TAC"/>
              <w:rPr>
                <w:rFonts w:eastAsia="SimSun"/>
                <w:lang w:eastAsia="en-US"/>
              </w:rPr>
            </w:pPr>
            <w:r w:rsidRPr="007B446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7B4467" w:rsidRDefault="00984E84" w:rsidP="00EF04FE">
            <w:pPr>
              <w:pStyle w:val="TAL"/>
              <w:rPr>
                <w:rFonts w:eastAsia="PMingLiU"/>
                <w:lang w:eastAsia="en-US"/>
              </w:rPr>
            </w:pPr>
            <w:r w:rsidRPr="007B446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7B4467" w:rsidRDefault="00984E84" w:rsidP="00EF04FE">
            <w:pPr>
              <w:pStyle w:val="TAC"/>
              <w:rPr>
                <w:rFonts w:eastAsia="SimSun"/>
                <w:lang w:eastAsia="en-US"/>
              </w:rPr>
            </w:pPr>
            <w:r w:rsidRPr="007B446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7B4467" w:rsidRDefault="00984E84" w:rsidP="00EF04FE">
            <w:pPr>
              <w:pStyle w:val="TAC"/>
              <w:rPr>
                <w:rFonts w:eastAsia="SimSun"/>
                <w:lang w:eastAsia="en-US"/>
              </w:rPr>
            </w:pPr>
            <w:r w:rsidRPr="007B446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7B4467" w:rsidRDefault="00984E84" w:rsidP="00EF04FE">
            <w:pPr>
              <w:pStyle w:val="TAL"/>
              <w:rPr>
                <w:rFonts w:eastAsia="SimSun"/>
                <w:lang w:eastAsia="en-US"/>
              </w:rPr>
            </w:pPr>
            <w:r w:rsidRPr="007B446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7B4467" w:rsidRDefault="00984E84" w:rsidP="00EF04FE">
            <w:pPr>
              <w:pStyle w:val="TAL"/>
              <w:rPr>
                <w:rFonts w:eastAsia="SimSun"/>
                <w:lang w:eastAsia="en-US"/>
              </w:rPr>
            </w:pPr>
          </w:p>
        </w:tc>
      </w:tr>
      <w:tr w:rsidR="00277FE7" w:rsidRPr="007B4467"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7B4467" w:rsidRDefault="00277FE7" w:rsidP="00452594">
            <w:pPr>
              <w:pStyle w:val="TAC"/>
              <w:rPr>
                <w:rFonts w:eastAsia="SimSun"/>
                <w:lang w:eastAsia="en-US"/>
              </w:rPr>
            </w:pPr>
            <w:r w:rsidRPr="007B4467">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7B4467" w:rsidRDefault="00277FE7" w:rsidP="00452594">
            <w:pPr>
              <w:pStyle w:val="TAL"/>
              <w:rPr>
                <w:rFonts w:eastAsia="PMingLiU"/>
                <w:lang w:eastAsia="en-US"/>
              </w:rPr>
            </w:pPr>
            <w:r w:rsidRPr="007B4467">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7B4467" w:rsidRDefault="00277FE7" w:rsidP="00452594">
            <w:pPr>
              <w:pStyle w:val="TAC"/>
              <w:rPr>
                <w:rFonts w:eastAsia="SimSun"/>
                <w:lang w:eastAsia="en-US"/>
              </w:rPr>
            </w:pPr>
            <w:r w:rsidRPr="007B4467">
              <w:rPr>
                <w:rFonts w:eastAsia="SimSun"/>
                <w:lang w:eastAsia="en-US"/>
              </w:rPr>
              <w:t>38.101-4,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7B4467" w:rsidRDefault="00277FE7" w:rsidP="00452594">
            <w:pPr>
              <w:pStyle w:val="TAC"/>
              <w:rPr>
                <w:rFonts w:eastAsia="SimSun"/>
                <w:lang w:eastAsia="en-US"/>
              </w:rPr>
            </w:pPr>
            <w:r w:rsidRPr="007B446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7B4467" w:rsidRDefault="00277FE7" w:rsidP="00452594">
            <w:pPr>
              <w:pStyle w:val="TAL"/>
              <w:rPr>
                <w:rFonts w:eastAsia="PMingLiU"/>
                <w:lang w:eastAsia="en-US"/>
              </w:rPr>
            </w:pPr>
            <w:r w:rsidRPr="007B446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7B4467" w:rsidRDefault="00277FE7" w:rsidP="00452594">
            <w:pPr>
              <w:pStyle w:val="TAL"/>
              <w:rPr>
                <w:rFonts w:eastAsia="SimSun"/>
                <w:lang w:eastAsia="en-US"/>
              </w:rPr>
            </w:pPr>
            <w:r w:rsidRPr="007B4467">
              <w:rPr>
                <w:rFonts w:eastAsia="SimSun"/>
                <w:lang w:eastAsia="en-US"/>
              </w:rPr>
              <w:t>Support of MMSE-IRC processing for scenarios with inter-cell and intra-cell inter-user interference.</w:t>
            </w:r>
          </w:p>
        </w:tc>
      </w:tr>
      <w:tr w:rsidR="003B253E" w:rsidRPr="007B4467" w14:paraId="097B7273"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B0B836D" w14:textId="68B290C9" w:rsidR="00F5425D" w:rsidRPr="007B4467" w:rsidRDefault="00F5425D" w:rsidP="00973659">
            <w:pPr>
              <w:pStyle w:val="TAC"/>
              <w:rPr>
                <w:rFonts w:eastAsia="SimSun"/>
                <w:lang w:eastAsia="en-US"/>
              </w:rPr>
            </w:pPr>
            <w:r w:rsidRPr="007B4467">
              <w:rPr>
                <w:rFonts w:eastAsia="SimSun"/>
                <w:lang w:eastAsia="en-US"/>
              </w:rPr>
              <w:t>4</w:t>
            </w:r>
          </w:p>
        </w:tc>
        <w:tc>
          <w:tcPr>
            <w:tcW w:w="2813" w:type="dxa"/>
            <w:tcBorders>
              <w:top w:val="single" w:sz="4" w:space="0" w:color="auto"/>
              <w:left w:val="single" w:sz="4" w:space="0" w:color="auto"/>
              <w:bottom w:val="single" w:sz="4" w:space="0" w:color="auto"/>
              <w:right w:val="single" w:sz="4" w:space="0" w:color="auto"/>
            </w:tcBorders>
          </w:tcPr>
          <w:p w14:paraId="53BD91D6" w14:textId="77777777" w:rsidR="00F5425D" w:rsidRPr="007B4467" w:rsidRDefault="00F5425D" w:rsidP="00973659">
            <w:pPr>
              <w:pStyle w:val="TAL"/>
              <w:rPr>
                <w:rFonts w:eastAsia="PMingLiU"/>
                <w:lang w:eastAsia="en-US"/>
              </w:rPr>
            </w:pPr>
            <w:r w:rsidRPr="007B4467">
              <w:rPr>
                <w:rFonts w:eastAsia="PMingLiU"/>
                <w:lang w:eastAsia="en-US"/>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0A326" w14:textId="77777777" w:rsidR="00F5425D" w:rsidRPr="007B4467" w:rsidRDefault="00F5425D" w:rsidP="00973659">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09CFAB92" w14:textId="77777777" w:rsidR="00F5425D" w:rsidRPr="007B4467" w:rsidRDefault="00F5425D" w:rsidP="00973659">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7EF5AD71" w14:textId="77777777" w:rsidR="00F5425D" w:rsidRPr="007B4467" w:rsidRDefault="00F5425D" w:rsidP="00973659">
            <w:pPr>
              <w:pStyle w:val="TAL"/>
              <w:rPr>
                <w:rFonts w:eastAsia="PMingLiU"/>
                <w:lang w:eastAsia="en-US"/>
              </w:rPr>
            </w:pPr>
            <w:r w:rsidRPr="007B4467">
              <w:rPr>
                <w:rFonts w:eastAsia="PMingLiU"/>
                <w:lang w:eastAsia="en-US"/>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320BCB1A" w14:textId="77777777" w:rsidR="00F5425D" w:rsidRPr="007B4467" w:rsidRDefault="00F5425D" w:rsidP="00973659">
            <w:pPr>
              <w:pStyle w:val="TAL"/>
              <w:rPr>
                <w:rFonts w:eastAsia="SimSun"/>
                <w:lang w:eastAsia="en-US"/>
              </w:rPr>
            </w:pPr>
            <w:r w:rsidRPr="007B4467">
              <w:rPr>
                <w:rFonts w:eastAsia="SimSun"/>
                <w:lang w:eastAsia="en-US"/>
              </w:rPr>
              <w:t>Support of 8Rx receivers for SU-MIMO transmissions with support of up to 8 layers with joint 8Rx MIMO detector in FR1</w:t>
            </w:r>
          </w:p>
        </w:tc>
      </w:tr>
      <w:tr w:rsidR="003B253E" w:rsidRPr="007B4467" w14:paraId="2D23C070"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E25CA0" w14:textId="64363FDA" w:rsidR="00F5425D" w:rsidRPr="007B4467" w:rsidRDefault="00F5425D" w:rsidP="00973659">
            <w:pPr>
              <w:pStyle w:val="TAC"/>
              <w:rPr>
                <w:rFonts w:eastAsia="SimSun"/>
                <w:lang w:eastAsia="en-US"/>
              </w:rPr>
            </w:pPr>
            <w:r w:rsidRPr="007B4467">
              <w:rPr>
                <w:rFonts w:eastAsia="SimSun"/>
                <w:lang w:eastAsia="en-US"/>
              </w:rPr>
              <w:t>5</w:t>
            </w:r>
          </w:p>
        </w:tc>
        <w:tc>
          <w:tcPr>
            <w:tcW w:w="2813" w:type="dxa"/>
            <w:tcBorders>
              <w:top w:val="single" w:sz="4" w:space="0" w:color="auto"/>
              <w:left w:val="single" w:sz="4" w:space="0" w:color="auto"/>
              <w:bottom w:val="single" w:sz="4" w:space="0" w:color="auto"/>
              <w:right w:val="single" w:sz="4" w:space="0" w:color="auto"/>
            </w:tcBorders>
          </w:tcPr>
          <w:p w14:paraId="0A083E78" w14:textId="77777777" w:rsidR="00F5425D" w:rsidRPr="007B4467" w:rsidRDefault="00F5425D" w:rsidP="00973659">
            <w:pPr>
              <w:pStyle w:val="TAL"/>
              <w:rPr>
                <w:rFonts w:eastAsia="PMingLiU"/>
                <w:lang w:eastAsia="en-US"/>
              </w:rPr>
            </w:pPr>
            <w:r w:rsidRPr="007B4467">
              <w:rPr>
                <w:rFonts w:eastAsia="PMingLiU"/>
                <w:lang w:eastAsia="en-US"/>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9513AFC" w14:textId="77777777" w:rsidR="00F5425D" w:rsidRPr="007B4467" w:rsidRDefault="00F5425D" w:rsidP="00973659">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3C50DAFF" w14:textId="77777777" w:rsidR="00F5425D" w:rsidRPr="007B4467" w:rsidRDefault="00F5425D" w:rsidP="00973659">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04EE2F73" w14:textId="77777777" w:rsidR="00F5425D" w:rsidRPr="007B4467" w:rsidRDefault="00F5425D" w:rsidP="00973659">
            <w:pPr>
              <w:pStyle w:val="TAL"/>
              <w:rPr>
                <w:rFonts w:eastAsia="PMingLiU"/>
                <w:lang w:eastAsia="en-US"/>
              </w:rPr>
            </w:pPr>
            <w:r w:rsidRPr="007B4467">
              <w:rPr>
                <w:rFonts w:eastAsia="PMingLiU"/>
                <w:lang w:eastAsia="en-US"/>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409EF4D7" w14:textId="77777777" w:rsidR="00F5425D" w:rsidRPr="007B4467" w:rsidRDefault="00F5425D" w:rsidP="00973659">
            <w:pPr>
              <w:pStyle w:val="TAL"/>
              <w:rPr>
                <w:rFonts w:eastAsia="SimSun"/>
                <w:lang w:eastAsia="en-US"/>
              </w:rPr>
            </w:pPr>
            <w:r w:rsidRPr="007B4467">
              <w:rPr>
                <w:rFonts w:eastAsia="SimSun"/>
                <w:lang w:eastAsia="en-US"/>
              </w:rPr>
              <w:t>Support of 8Rx receivers for SU-MIMO transmissions with support of up to 4 layers with two joint 4Rx MIMO detectors in FR1</w:t>
            </w:r>
          </w:p>
        </w:tc>
      </w:tr>
      <w:tr w:rsidR="00AB3FFF" w:rsidRPr="007B4467" w14:paraId="27E2C4C6" w14:textId="77777777" w:rsidTr="00AB3FF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282795C" w14:textId="781BA104" w:rsidR="00AB3FFF" w:rsidRPr="007B4467" w:rsidRDefault="00AB3FFF" w:rsidP="00E04F03">
            <w:pPr>
              <w:pStyle w:val="TAC"/>
              <w:rPr>
                <w:rFonts w:eastAsia="SimSun"/>
                <w:lang w:eastAsia="en-US"/>
              </w:rPr>
            </w:pPr>
            <w:r w:rsidRPr="007B4467">
              <w:rPr>
                <w:rFonts w:eastAsia="SimSun"/>
                <w:lang w:eastAsia="en-US"/>
              </w:rPr>
              <w:t>6</w:t>
            </w:r>
          </w:p>
        </w:tc>
        <w:tc>
          <w:tcPr>
            <w:tcW w:w="2813" w:type="dxa"/>
            <w:tcBorders>
              <w:top w:val="single" w:sz="4" w:space="0" w:color="auto"/>
              <w:left w:val="single" w:sz="4" w:space="0" w:color="auto"/>
              <w:bottom w:val="single" w:sz="4" w:space="0" w:color="auto"/>
              <w:right w:val="single" w:sz="4" w:space="0" w:color="auto"/>
            </w:tcBorders>
          </w:tcPr>
          <w:p w14:paraId="3276707A" w14:textId="77777777" w:rsidR="00AB3FFF" w:rsidRPr="007B4467" w:rsidRDefault="00AB3FFF" w:rsidP="00E04F03">
            <w:pPr>
              <w:pStyle w:val="TAL"/>
              <w:rPr>
                <w:rFonts w:eastAsia="PMingLiU"/>
                <w:lang w:eastAsia="en-US"/>
              </w:rPr>
            </w:pPr>
            <w:r w:rsidRPr="007B4467">
              <w:rPr>
                <w:rFonts w:eastAsia="PMingLiU"/>
                <w:lang w:eastAsia="en-US"/>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04C5B8B0" w14:textId="77777777" w:rsidR="00AB3FFF" w:rsidRPr="007B4467" w:rsidRDefault="00AB3FFF" w:rsidP="00E04F03">
            <w:pPr>
              <w:pStyle w:val="TAC"/>
              <w:rPr>
                <w:rFonts w:eastAsia="SimSun"/>
                <w:lang w:eastAsia="en-US"/>
              </w:rPr>
            </w:pPr>
            <w:r w:rsidRPr="007B4467">
              <w:rPr>
                <w:rFonts w:eastAsia="SimSun"/>
                <w:lang w:eastAsia="en-US"/>
              </w:rPr>
              <w:t>38.101-4, 5.6</w:t>
            </w:r>
          </w:p>
          <w:p w14:paraId="304AEC8A" w14:textId="77777777" w:rsidR="00AB3FFF" w:rsidRPr="007B4467" w:rsidRDefault="00AB3FFF" w:rsidP="00E04F03">
            <w:pPr>
              <w:pStyle w:val="TAC"/>
              <w:rPr>
                <w:rFonts w:eastAsia="SimSun"/>
                <w:lang w:eastAsia="en-US"/>
              </w:rPr>
            </w:pPr>
            <w:r w:rsidRPr="007B4467">
              <w:rPr>
                <w:rFonts w:eastAsia="SimSun"/>
                <w:lang w:eastAsia="en-US"/>
              </w:rPr>
              <w:t>38.307, 5.4</w:t>
            </w:r>
          </w:p>
        </w:tc>
        <w:tc>
          <w:tcPr>
            <w:tcW w:w="1087" w:type="dxa"/>
            <w:tcBorders>
              <w:top w:val="single" w:sz="4" w:space="0" w:color="auto"/>
              <w:left w:val="single" w:sz="4" w:space="0" w:color="auto"/>
              <w:bottom w:val="single" w:sz="4" w:space="0" w:color="auto"/>
              <w:right w:val="single" w:sz="4" w:space="0" w:color="auto"/>
            </w:tcBorders>
          </w:tcPr>
          <w:p w14:paraId="4561313D" w14:textId="77777777" w:rsidR="00AB3FFF" w:rsidRPr="007B4467" w:rsidRDefault="00AB3FFF" w:rsidP="00E04F03">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3CAAD976" w14:textId="77777777" w:rsidR="00AB3FFF" w:rsidRPr="007B4467" w:rsidRDefault="00AB3FFF" w:rsidP="00E04F03">
            <w:pPr>
              <w:pStyle w:val="TAL"/>
              <w:rPr>
                <w:rFonts w:eastAsia="PMingLiU"/>
                <w:lang w:eastAsia="en-US"/>
              </w:rPr>
            </w:pPr>
            <w:r w:rsidRPr="007B4467">
              <w:rPr>
                <w:rFonts w:eastAsia="PMingLiU"/>
                <w:lang w:eastAsia="en-US"/>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016557B7" w14:textId="77777777" w:rsidR="00AB3FFF" w:rsidRPr="007B4467" w:rsidRDefault="00AB3FFF" w:rsidP="00E04F03">
            <w:pPr>
              <w:pStyle w:val="TAL"/>
              <w:rPr>
                <w:rFonts w:eastAsia="SimSun"/>
                <w:lang w:eastAsia="en-US"/>
              </w:rPr>
            </w:pPr>
            <w:r w:rsidRPr="007B4467">
              <w:rPr>
                <w:rFonts w:eastAsia="SimSun"/>
                <w:lang w:eastAsia="en-US"/>
              </w:rPr>
              <w:t>Support of PDSCH absolute physical layer throughput requirements with link adaptation (Optional for Rel-17 UEs)</w:t>
            </w:r>
          </w:p>
        </w:tc>
      </w:tr>
      <w:tr w:rsidR="00011D57" w:rsidRPr="007B4467" w14:paraId="005A3253" w14:textId="77777777" w:rsidTr="00011D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7773BC0" w14:textId="188125ED" w:rsidR="00011D57" w:rsidRPr="007B4467" w:rsidRDefault="00011D57" w:rsidP="009C11B8">
            <w:pPr>
              <w:pStyle w:val="TAC"/>
              <w:rPr>
                <w:rFonts w:eastAsia="SimSun"/>
                <w:lang w:eastAsia="en-US"/>
              </w:rPr>
            </w:pPr>
            <w:r w:rsidRPr="007B4467">
              <w:rPr>
                <w:rFonts w:eastAsia="SimSun"/>
                <w:lang w:eastAsia="en-US"/>
              </w:rPr>
              <w:t>7</w:t>
            </w:r>
          </w:p>
        </w:tc>
        <w:tc>
          <w:tcPr>
            <w:tcW w:w="2813" w:type="dxa"/>
            <w:tcBorders>
              <w:top w:val="single" w:sz="4" w:space="0" w:color="auto"/>
              <w:left w:val="single" w:sz="4" w:space="0" w:color="auto"/>
              <w:bottom w:val="single" w:sz="4" w:space="0" w:color="auto"/>
              <w:right w:val="single" w:sz="4" w:space="0" w:color="auto"/>
            </w:tcBorders>
          </w:tcPr>
          <w:p w14:paraId="743C09B7" w14:textId="77777777" w:rsidR="00011D57" w:rsidRPr="007B4467" w:rsidRDefault="00011D57" w:rsidP="009C11B8">
            <w:pPr>
              <w:pStyle w:val="TAL"/>
              <w:rPr>
                <w:rFonts w:eastAsia="PMingLiU"/>
                <w:lang w:eastAsia="en-US"/>
              </w:rPr>
            </w:pPr>
            <w:r w:rsidRPr="007B4467">
              <w:rPr>
                <w:rFonts w:eastAsia="PMingLiU"/>
                <w:lang w:eastAsia="en-US"/>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3E4DB0EF" w14:textId="77777777" w:rsidR="00011D57" w:rsidRPr="007B4467" w:rsidRDefault="00011D57" w:rsidP="009C11B8">
            <w:pPr>
              <w:pStyle w:val="TAC"/>
              <w:rPr>
                <w:rFonts w:eastAsia="SimSun"/>
                <w:lang w:eastAsia="en-US"/>
              </w:rPr>
            </w:pPr>
            <w:r w:rsidRPr="007B4467">
              <w:rPr>
                <w:rFonts w:eastAsia="SimSun"/>
                <w:lang w:eastAsia="en-US"/>
              </w:rPr>
              <w:t>38.101-4, 3</w:t>
            </w:r>
          </w:p>
          <w:p w14:paraId="4589999D" w14:textId="77777777" w:rsidR="00011D57" w:rsidRPr="007B4467" w:rsidRDefault="00011D57" w:rsidP="009C11B8">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4AD6FF3D" w14:textId="77777777" w:rsidR="00011D57" w:rsidRPr="007B4467" w:rsidRDefault="00011D57" w:rsidP="009C11B8">
            <w:pPr>
              <w:pStyle w:val="TAC"/>
              <w:rPr>
                <w:rFonts w:eastAsia="SimSun"/>
                <w:lang w:eastAsia="en-US"/>
              </w:rPr>
            </w:pPr>
            <w:r w:rsidRPr="007B4467">
              <w:rPr>
                <w:rFonts w:eastAsia="SimSun"/>
                <w:lang w:eastAsia="en-US"/>
              </w:rPr>
              <w:t>Rel-18</w:t>
            </w:r>
          </w:p>
        </w:tc>
        <w:tc>
          <w:tcPr>
            <w:tcW w:w="2113" w:type="dxa"/>
            <w:tcBorders>
              <w:top w:val="single" w:sz="4" w:space="0" w:color="auto"/>
              <w:left w:val="single" w:sz="4" w:space="0" w:color="auto"/>
              <w:bottom w:val="single" w:sz="4" w:space="0" w:color="auto"/>
              <w:right w:val="single" w:sz="4" w:space="0" w:color="auto"/>
            </w:tcBorders>
          </w:tcPr>
          <w:p w14:paraId="350AB3E2" w14:textId="77777777" w:rsidR="00011D57" w:rsidRPr="007B4467" w:rsidRDefault="00011D57" w:rsidP="009C11B8">
            <w:pPr>
              <w:pStyle w:val="TAL"/>
              <w:rPr>
                <w:rFonts w:eastAsia="PMingLiU"/>
                <w:lang w:eastAsia="en-US"/>
              </w:rPr>
            </w:pPr>
            <w:r w:rsidRPr="007B4467">
              <w:rPr>
                <w:rFonts w:eastAsia="PMingLiU"/>
                <w:lang w:eastAsia="en-US"/>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76A3AE14" w14:textId="77777777" w:rsidR="00011D57" w:rsidRPr="007B4467" w:rsidRDefault="00011D57" w:rsidP="009C11B8">
            <w:pPr>
              <w:pStyle w:val="TAL"/>
              <w:rPr>
                <w:rFonts w:eastAsia="SimSun"/>
                <w:lang w:eastAsia="en-US"/>
              </w:rPr>
            </w:pPr>
            <w:r w:rsidRPr="007B4467">
              <w:rPr>
                <w:rFonts w:eastAsia="SimSun"/>
                <w:lang w:eastAsia="en-US"/>
              </w:rPr>
              <w:t>Support of R-ML (reduced complexity ML) receivers with enhanced inter-user interference suppression for MU-MIMO for 2 layers across target and co-scheduled UEs with 2RX and 4RX in FR1.</w:t>
            </w:r>
          </w:p>
        </w:tc>
      </w:tr>
      <w:tr w:rsidR="00011D57" w:rsidRPr="007B4467" w14:paraId="7B1FCC6A" w14:textId="77777777" w:rsidTr="00011D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F4953C6" w14:textId="5E82B76D" w:rsidR="00011D57" w:rsidRPr="007B4467" w:rsidRDefault="00011D57" w:rsidP="009C11B8">
            <w:pPr>
              <w:pStyle w:val="TAC"/>
              <w:rPr>
                <w:rFonts w:eastAsia="SimSun"/>
                <w:lang w:eastAsia="en-US"/>
              </w:rPr>
            </w:pPr>
            <w:r w:rsidRPr="007B4467">
              <w:rPr>
                <w:rFonts w:eastAsia="SimSun"/>
                <w:lang w:eastAsia="en-US"/>
              </w:rPr>
              <w:t>8</w:t>
            </w:r>
          </w:p>
        </w:tc>
        <w:tc>
          <w:tcPr>
            <w:tcW w:w="2813" w:type="dxa"/>
            <w:tcBorders>
              <w:top w:val="single" w:sz="4" w:space="0" w:color="auto"/>
              <w:left w:val="single" w:sz="4" w:space="0" w:color="auto"/>
              <w:bottom w:val="single" w:sz="4" w:space="0" w:color="auto"/>
              <w:right w:val="single" w:sz="4" w:space="0" w:color="auto"/>
            </w:tcBorders>
          </w:tcPr>
          <w:p w14:paraId="5B1FA08E" w14:textId="77777777" w:rsidR="00011D57" w:rsidRPr="007B4467" w:rsidRDefault="00011D57" w:rsidP="009C11B8">
            <w:pPr>
              <w:pStyle w:val="TAL"/>
              <w:rPr>
                <w:rFonts w:eastAsia="PMingLiU"/>
                <w:lang w:eastAsia="en-US"/>
              </w:rPr>
            </w:pPr>
            <w:r w:rsidRPr="007B4467">
              <w:rPr>
                <w:rFonts w:eastAsia="PMingLiU"/>
                <w:lang w:eastAsia="en-US"/>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675F56B4" w14:textId="77777777" w:rsidR="00011D57" w:rsidRPr="007B4467" w:rsidRDefault="00011D57" w:rsidP="009C11B8">
            <w:pPr>
              <w:pStyle w:val="TAC"/>
              <w:rPr>
                <w:rFonts w:eastAsia="SimSun"/>
                <w:lang w:eastAsia="en-US"/>
              </w:rPr>
            </w:pPr>
            <w:r w:rsidRPr="007B4467">
              <w:rPr>
                <w:rFonts w:eastAsia="SimSun"/>
                <w:lang w:eastAsia="en-US"/>
              </w:rPr>
              <w:t>38.101-4, 3</w:t>
            </w:r>
          </w:p>
          <w:p w14:paraId="4F8E1F8A" w14:textId="77777777" w:rsidR="00011D57" w:rsidRPr="007B4467" w:rsidRDefault="00011D57" w:rsidP="009C11B8">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1A5CDD68" w14:textId="77777777" w:rsidR="00011D57" w:rsidRPr="007B4467" w:rsidRDefault="00011D57" w:rsidP="009C11B8">
            <w:pPr>
              <w:pStyle w:val="TAC"/>
              <w:rPr>
                <w:rFonts w:eastAsia="SimSun"/>
                <w:lang w:eastAsia="en-US"/>
              </w:rPr>
            </w:pPr>
            <w:r w:rsidRPr="007B4467">
              <w:rPr>
                <w:rFonts w:eastAsia="SimSun"/>
                <w:lang w:eastAsia="en-US"/>
              </w:rPr>
              <w:t>Rel-18</w:t>
            </w:r>
          </w:p>
        </w:tc>
        <w:tc>
          <w:tcPr>
            <w:tcW w:w="2113" w:type="dxa"/>
            <w:tcBorders>
              <w:top w:val="single" w:sz="4" w:space="0" w:color="auto"/>
              <w:left w:val="single" w:sz="4" w:space="0" w:color="auto"/>
              <w:bottom w:val="single" w:sz="4" w:space="0" w:color="auto"/>
              <w:right w:val="single" w:sz="4" w:space="0" w:color="auto"/>
            </w:tcBorders>
          </w:tcPr>
          <w:p w14:paraId="77A6A450" w14:textId="77777777" w:rsidR="00011D57" w:rsidRPr="007B4467" w:rsidRDefault="00011D57" w:rsidP="009C11B8">
            <w:pPr>
              <w:pStyle w:val="TAL"/>
              <w:rPr>
                <w:rFonts w:eastAsia="PMingLiU"/>
                <w:lang w:eastAsia="en-US"/>
              </w:rPr>
            </w:pPr>
            <w:r w:rsidRPr="007B4467">
              <w:rPr>
                <w:rFonts w:eastAsia="PMingLiU"/>
                <w:lang w:eastAsia="en-US"/>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4EFA807B" w14:textId="77777777" w:rsidR="00011D57" w:rsidRPr="007B4467" w:rsidRDefault="00011D57" w:rsidP="009C11B8">
            <w:pPr>
              <w:pStyle w:val="TAL"/>
              <w:rPr>
                <w:rFonts w:eastAsia="SimSun"/>
                <w:lang w:eastAsia="en-US"/>
              </w:rPr>
            </w:pPr>
            <w:r w:rsidRPr="007B4467">
              <w:rPr>
                <w:rFonts w:eastAsia="SimSun"/>
                <w:lang w:eastAsia="en-US"/>
              </w:rPr>
              <w:t>Support of R-ML receivers with enhanced inter-user interference suppression for MU-MIMO for 2 layers across target and co-scheduled UEs with 2RX and maxNumberMIMO-LayersPDSCH layers across target and co-scheduled UEs with 4RX in FR1.</w:t>
            </w:r>
          </w:p>
        </w:tc>
      </w:tr>
    </w:tbl>
    <w:p w14:paraId="1C37D046" w14:textId="77777777" w:rsidR="00B77B74" w:rsidRPr="007B4467" w:rsidRDefault="00B77B74" w:rsidP="00B77B74">
      <w:pPr>
        <w:overflowPunct/>
        <w:autoSpaceDE/>
        <w:autoSpaceDN/>
        <w:adjustRightInd/>
        <w:textAlignment w:val="auto"/>
        <w:rPr>
          <w:rFonts w:eastAsia="SimSun"/>
          <w:lang w:eastAsia="en-US"/>
        </w:rPr>
      </w:pPr>
    </w:p>
    <w:p w14:paraId="243DCD0C" w14:textId="2D9EF5F8" w:rsidR="00D97121" w:rsidRPr="007B4467" w:rsidRDefault="00D97121" w:rsidP="004A5E57">
      <w:pPr>
        <w:pStyle w:val="TH"/>
        <w:rPr>
          <w:rFonts w:eastAsia="SimSun"/>
          <w:lang w:eastAsia="en-US"/>
        </w:rPr>
      </w:pPr>
      <w:r w:rsidRPr="007B4467">
        <w:rPr>
          <w:rFonts w:eastAsia="SimSun"/>
          <w:lang w:eastAsia="en-US"/>
        </w:rPr>
        <w:t>Table A.4.3.9-</w:t>
      </w:r>
      <w:r w:rsidRPr="007B4467">
        <w:rPr>
          <w:rFonts w:eastAsia="SimSun"/>
          <w:lang w:eastAsia="zh-CN"/>
        </w:rPr>
        <w:t>2</w:t>
      </w:r>
      <w:r w:rsidRPr="007B4467">
        <w:rPr>
          <w:rFonts w:eastAsia="SimSun"/>
          <w:lang w:eastAsia="en-US"/>
        </w:rPr>
        <w:t xml:space="preserve">: UE declared multi-band peak EIRP relaxation factors for </w:t>
      </w:r>
      <w:r w:rsidR="002D6465" w:rsidRPr="007B4467">
        <w:rPr>
          <w:rFonts w:eastAsia="SimSun"/>
        </w:rPr>
        <w:t xml:space="preserve">Rel-15 </w:t>
      </w:r>
      <w:r w:rsidRPr="007B4467">
        <w:rPr>
          <w:rFonts w:eastAsia="SimSun"/>
          <w:lang w:eastAsia="en-US"/>
        </w:rPr>
        <w:t>FR2 power class 3</w:t>
      </w:r>
      <w:r w:rsidR="002D6465" w:rsidRPr="007B4467">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7B4467" w14:paraId="56E63039" w14:textId="77777777" w:rsidTr="00292858">
        <w:trPr>
          <w:cantSplit/>
          <w:jc w:val="center"/>
        </w:trPr>
        <w:tc>
          <w:tcPr>
            <w:tcW w:w="479" w:type="dxa"/>
            <w:tcBorders>
              <w:top w:val="single" w:sz="6" w:space="0" w:color="auto"/>
              <w:left w:val="single" w:sz="6" w:space="0" w:color="auto"/>
              <w:right w:val="single" w:sz="6" w:space="0" w:color="auto"/>
            </w:tcBorders>
          </w:tcPr>
          <w:p w14:paraId="2995DB01" w14:textId="77777777" w:rsidR="00D53215" w:rsidRPr="007B4467" w:rsidRDefault="00D53215" w:rsidP="00452594">
            <w:pPr>
              <w:pStyle w:val="TAH"/>
              <w:rPr>
                <w:rFonts w:eastAsia="SimSun"/>
              </w:rPr>
            </w:pPr>
            <w:r w:rsidRPr="007B4467">
              <w:rPr>
                <w:rFonts w:eastAsia="SimSun"/>
              </w:rPr>
              <w:t>Item</w:t>
            </w:r>
          </w:p>
        </w:tc>
        <w:tc>
          <w:tcPr>
            <w:tcW w:w="1926" w:type="dxa"/>
            <w:tcBorders>
              <w:top w:val="single" w:sz="6" w:space="0" w:color="auto"/>
              <w:left w:val="single" w:sz="6" w:space="0" w:color="auto"/>
              <w:right w:val="single" w:sz="6" w:space="0" w:color="auto"/>
            </w:tcBorders>
          </w:tcPr>
          <w:p w14:paraId="74FF84B6" w14:textId="77777777" w:rsidR="00D53215" w:rsidRPr="007B4467" w:rsidRDefault="00D53215" w:rsidP="00452594">
            <w:pPr>
              <w:pStyle w:val="TAH"/>
              <w:rPr>
                <w:rFonts w:eastAsia="SimSun"/>
              </w:rPr>
            </w:pPr>
            <w:r w:rsidRPr="007B4467">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099321AC" w14:textId="77777777" w:rsidR="00D53215" w:rsidRPr="007B4467" w:rsidRDefault="00D53215" w:rsidP="00452594">
            <w:pPr>
              <w:pStyle w:val="TAH"/>
              <w:rPr>
                <w:rFonts w:eastAsia="SimSun"/>
              </w:rPr>
            </w:pPr>
            <w:r w:rsidRPr="007B4467">
              <w:rPr>
                <w:rFonts w:eastAsia="SimSun"/>
              </w:rPr>
              <w:t>Ref.</w:t>
            </w:r>
          </w:p>
        </w:tc>
        <w:tc>
          <w:tcPr>
            <w:tcW w:w="844" w:type="dxa"/>
            <w:tcBorders>
              <w:top w:val="single" w:sz="4" w:space="0" w:color="auto"/>
              <w:left w:val="single" w:sz="4" w:space="0" w:color="auto"/>
              <w:right w:val="single" w:sz="4" w:space="0" w:color="auto"/>
            </w:tcBorders>
          </w:tcPr>
          <w:p w14:paraId="6C7F7828" w14:textId="77777777" w:rsidR="00D53215" w:rsidRPr="007B4467" w:rsidRDefault="00D53215" w:rsidP="00452594">
            <w:pPr>
              <w:pStyle w:val="TAH"/>
              <w:rPr>
                <w:rFonts w:eastAsia="SimSun"/>
              </w:rPr>
            </w:pPr>
            <w:r w:rsidRPr="007B4467">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71318AF8" w14:textId="77777777" w:rsidR="00D53215" w:rsidRPr="007B4467" w:rsidRDefault="00D53215" w:rsidP="00452594">
            <w:pPr>
              <w:pStyle w:val="TAH"/>
              <w:rPr>
                <w:rFonts w:eastAsia="SimSun"/>
              </w:rPr>
            </w:pPr>
            <w:r w:rsidRPr="007B4467">
              <w:rPr>
                <w:rFonts w:eastAsia="SimSun"/>
              </w:rPr>
              <w:t>peak EIRP relaxation factor per band, MB</w:t>
            </w:r>
            <w:r w:rsidRPr="007B4467">
              <w:rPr>
                <w:rFonts w:eastAsia="SimSun"/>
                <w:vertAlign w:val="subscript"/>
              </w:rPr>
              <w:t>p</w:t>
            </w:r>
            <w:r w:rsidRPr="007B4467">
              <w:rPr>
                <w:rFonts w:eastAsia="SimSun"/>
              </w:rPr>
              <w:t xml:space="preserve"> (dB)</w:t>
            </w:r>
          </w:p>
          <w:p w14:paraId="4F727ECD" w14:textId="77777777" w:rsidR="00292858" w:rsidRPr="007B4467" w:rsidRDefault="00D53215" w:rsidP="00292858">
            <w:pPr>
              <w:pStyle w:val="TAH"/>
              <w:rPr>
                <w:rFonts w:eastAsia="SimSun"/>
              </w:rPr>
            </w:pPr>
            <w:r w:rsidRPr="007B4467">
              <w:rPr>
                <w:rFonts w:eastAsia="SimSun"/>
              </w:rPr>
              <w:t>(Note 1)</w:t>
            </w:r>
          </w:p>
          <w:p w14:paraId="14AD306D" w14:textId="76776100" w:rsidR="00D53215" w:rsidRPr="007B4467" w:rsidDel="00B10366" w:rsidRDefault="00292858" w:rsidP="00292858">
            <w:pPr>
              <w:pStyle w:val="TAH"/>
              <w:rPr>
                <w:rFonts w:eastAsia="SimSun"/>
              </w:rPr>
            </w:pPr>
            <w:r w:rsidRPr="007B4467">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2D9E9117" w14:textId="3D794EBD" w:rsidR="00D53215" w:rsidRPr="007B4467" w:rsidRDefault="00D53215" w:rsidP="00452594">
            <w:pPr>
              <w:pStyle w:val="TAH"/>
              <w:rPr>
                <w:rFonts w:eastAsia="SimSun"/>
              </w:rPr>
            </w:pPr>
            <w:r w:rsidRPr="007B4467">
              <w:rPr>
                <w:rFonts w:eastAsia="SimSun"/>
              </w:rPr>
              <w:t>peak EIRP relaxation factor per band, MB</w:t>
            </w:r>
            <w:r w:rsidRPr="007B4467">
              <w:rPr>
                <w:rFonts w:eastAsia="SimSun"/>
                <w:vertAlign w:val="subscript"/>
              </w:rPr>
              <w:t>p</w:t>
            </w:r>
            <w:r w:rsidRPr="007B4467">
              <w:rPr>
                <w:rFonts w:eastAsia="SimSun"/>
              </w:rPr>
              <w:t xml:space="preserve"> (dB)</w:t>
            </w:r>
          </w:p>
          <w:p w14:paraId="35BC249F" w14:textId="77777777" w:rsidR="00292858" w:rsidRPr="007B4467" w:rsidRDefault="00D53215" w:rsidP="00292858">
            <w:pPr>
              <w:pStyle w:val="TAH"/>
              <w:rPr>
                <w:rFonts w:eastAsia="SimSun"/>
              </w:rPr>
            </w:pPr>
            <w:r w:rsidRPr="007B4467">
              <w:rPr>
                <w:rFonts w:eastAsia="SimSun"/>
              </w:rPr>
              <w:t>(Note 1)</w:t>
            </w:r>
          </w:p>
          <w:p w14:paraId="3730F78C" w14:textId="0DD5AEF2" w:rsidR="00D53215" w:rsidRPr="007B4467" w:rsidRDefault="00292858" w:rsidP="00292858">
            <w:pPr>
              <w:pStyle w:val="TAH"/>
              <w:rPr>
                <w:rFonts w:eastAsia="SimSun"/>
              </w:rPr>
            </w:pPr>
            <w:r w:rsidRPr="007B4467">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6C9587AE" w14:textId="77777777" w:rsidR="00D53215" w:rsidRPr="007B4467" w:rsidRDefault="00D53215" w:rsidP="00452594">
            <w:pPr>
              <w:pStyle w:val="TAH"/>
              <w:rPr>
                <w:rFonts w:eastAsia="SimSun"/>
              </w:rPr>
            </w:pPr>
            <w:r w:rsidRPr="007B4467">
              <w:rPr>
                <w:rFonts w:eastAsia="SimSun"/>
              </w:rPr>
              <w:t>peak EIRP relaxation factor per band, MB</w:t>
            </w:r>
            <w:r w:rsidRPr="007B4467">
              <w:rPr>
                <w:rFonts w:eastAsia="SimSun"/>
                <w:vertAlign w:val="subscript"/>
              </w:rPr>
              <w:t>p</w:t>
            </w:r>
            <w:r w:rsidRPr="007B4467">
              <w:rPr>
                <w:rFonts w:eastAsia="SimSun"/>
              </w:rPr>
              <w:t xml:space="preserve"> (dB)</w:t>
            </w:r>
          </w:p>
          <w:p w14:paraId="39FB0AC7" w14:textId="77777777" w:rsidR="00292858" w:rsidRPr="007B4467" w:rsidRDefault="00D53215" w:rsidP="00292858">
            <w:pPr>
              <w:pStyle w:val="TAH"/>
              <w:rPr>
                <w:rFonts w:eastAsia="SimSun"/>
              </w:rPr>
            </w:pPr>
            <w:r w:rsidRPr="007B4467">
              <w:rPr>
                <w:rFonts w:eastAsia="SimSun"/>
              </w:rPr>
              <w:t>(Note 1)</w:t>
            </w:r>
          </w:p>
          <w:p w14:paraId="3F83058A" w14:textId="6ED957B8" w:rsidR="00D53215" w:rsidRPr="007B4467" w:rsidRDefault="00292858" w:rsidP="00292858">
            <w:pPr>
              <w:pStyle w:val="TAH"/>
              <w:rPr>
                <w:rFonts w:eastAsia="SimSun"/>
              </w:rPr>
            </w:pPr>
            <w:r w:rsidRPr="007B4467">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20784531" w14:textId="77777777" w:rsidR="00D53215" w:rsidRPr="007B4467" w:rsidRDefault="00D53215" w:rsidP="00452594">
            <w:pPr>
              <w:pStyle w:val="TAH"/>
              <w:rPr>
                <w:rFonts w:eastAsia="SimSun"/>
              </w:rPr>
            </w:pPr>
            <w:r w:rsidRPr="007B4467">
              <w:rPr>
                <w:rFonts w:eastAsia="SimSun"/>
              </w:rPr>
              <w:t>peak EIRP relaxation factor per band, MB</w:t>
            </w:r>
            <w:r w:rsidRPr="007B4467">
              <w:rPr>
                <w:rFonts w:eastAsia="SimSun"/>
                <w:vertAlign w:val="subscript"/>
              </w:rPr>
              <w:t>p</w:t>
            </w:r>
            <w:r w:rsidRPr="007B4467">
              <w:rPr>
                <w:rFonts w:eastAsia="SimSun"/>
              </w:rPr>
              <w:t xml:space="preserve"> (dB)</w:t>
            </w:r>
          </w:p>
          <w:p w14:paraId="1D4B8523" w14:textId="77777777" w:rsidR="00292858" w:rsidRPr="007B4467" w:rsidRDefault="00D53215" w:rsidP="00292858">
            <w:pPr>
              <w:pStyle w:val="TAH"/>
              <w:rPr>
                <w:rFonts w:eastAsia="SimSun"/>
              </w:rPr>
            </w:pPr>
            <w:r w:rsidRPr="007B4467">
              <w:rPr>
                <w:rFonts w:eastAsia="SimSun"/>
              </w:rPr>
              <w:t>(Note 1)</w:t>
            </w:r>
          </w:p>
          <w:p w14:paraId="41033C45" w14:textId="753F5EFC" w:rsidR="00D53215" w:rsidRPr="007B4467" w:rsidRDefault="00292858" w:rsidP="00292858">
            <w:pPr>
              <w:pStyle w:val="TAH"/>
              <w:rPr>
                <w:rFonts w:eastAsia="SimSun"/>
              </w:rPr>
            </w:pPr>
            <w:r w:rsidRPr="007B4467">
              <w:rPr>
                <w:rFonts w:eastAsia="SimSun"/>
              </w:rPr>
              <w:t>n261</w:t>
            </w:r>
          </w:p>
        </w:tc>
        <w:tc>
          <w:tcPr>
            <w:tcW w:w="1749" w:type="dxa"/>
            <w:tcBorders>
              <w:top w:val="single" w:sz="4" w:space="0" w:color="auto"/>
              <w:left w:val="single" w:sz="4" w:space="0" w:color="auto"/>
              <w:right w:val="single" w:sz="4" w:space="0" w:color="auto"/>
            </w:tcBorders>
          </w:tcPr>
          <w:p w14:paraId="342C0A3E" w14:textId="77777777" w:rsidR="00D53215" w:rsidRPr="007B4467" w:rsidRDefault="00D53215" w:rsidP="00452594">
            <w:pPr>
              <w:pStyle w:val="TAH"/>
              <w:rPr>
                <w:rFonts w:eastAsia="SimSun"/>
              </w:rPr>
            </w:pPr>
            <w:r w:rsidRPr="007B4467">
              <w:rPr>
                <w:rFonts w:eastAsia="SimSun"/>
              </w:rPr>
              <w:t>Maximum sum of MB</w:t>
            </w:r>
            <w:r w:rsidRPr="007B4467">
              <w:rPr>
                <w:rFonts w:eastAsia="SimSun"/>
                <w:vertAlign w:val="subscript"/>
              </w:rPr>
              <w:t>p</w:t>
            </w:r>
            <w:r w:rsidRPr="007B4467">
              <w:rPr>
                <w:rFonts w:eastAsia="SimSun"/>
              </w:rPr>
              <w:t>, ∑MB</w:t>
            </w:r>
            <w:r w:rsidRPr="007B4467">
              <w:rPr>
                <w:rFonts w:eastAsia="SimSun"/>
                <w:vertAlign w:val="subscript"/>
              </w:rPr>
              <w:t>P</w:t>
            </w:r>
            <w:r w:rsidRPr="007B4467">
              <w:rPr>
                <w:rFonts w:eastAsia="SimSun"/>
              </w:rPr>
              <w:t xml:space="preserve"> (dB)</w:t>
            </w:r>
          </w:p>
          <w:p w14:paraId="1891CAF0" w14:textId="77777777" w:rsidR="00D53215" w:rsidRPr="007B4467" w:rsidRDefault="00D53215" w:rsidP="00452594">
            <w:pPr>
              <w:pStyle w:val="TAH"/>
              <w:rPr>
                <w:rFonts w:eastAsia="SimSun"/>
              </w:rPr>
            </w:pPr>
            <w:r w:rsidRPr="007B4467">
              <w:rPr>
                <w:rFonts w:eastAsia="SimSun"/>
              </w:rPr>
              <w:t>(Note 2)</w:t>
            </w:r>
          </w:p>
        </w:tc>
        <w:tc>
          <w:tcPr>
            <w:tcW w:w="1545" w:type="dxa"/>
            <w:tcBorders>
              <w:top w:val="single" w:sz="4" w:space="0" w:color="auto"/>
              <w:left w:val="single" w:sz="4" w:space="0" w:color="auto"/>
              <w:right w:val="single" w:sz="4" w:space="0" w:color="auto"/>
            </w:tcBorders>
          </w:tcPr>
          <w:p w14:paraId="2C230792" w14:textId="77777777" w:rsidR="00D53215" w:rsidRPr="007B4467" w:rsidRDefault="00D53215" w:rsidP="00452594">
            <w:pPr>
              <w:pStyle w:val="TAH"/>
              <w:rPr>
                <w:rFonts w:eastAsia="SimSun"/>
              </w:rPr>
            </w:pPr>
            <w:r w:rsidRPr="007B4467">
              <w:rPr>
                <w:rFonts w:eastAsia="SimSun"/>
              </w:rPr>
              <w:t>Comments</w:t>
            </w:r>
          </w:p>
        </w:tc>
      </w:tr>
      <w:tr w:rsidR="00D53215" w:rsidRPr="007B4467" w14:paraId="293219B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C9125A4" w14:textId="77777777" w:rsidR="00D53215" w:rsidRPr="007B4467" w:rsidRDefault="00D53215" w:rsidP="00452594">
            <w:pPr>
              <w:pStyle w:val="TAC"/>
              <w:rPr>
                <w:rFonts w:eastAsia="SimSun"/>
              </w:rPr>
            </w:pPr>
            <w:r w:rsidRPr="007B4467">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775DEC93" w14:textId="77777777" w:rsidR="00D53215" w:rsidRPr="007B4467" w:rsidRDefault="00D53215" w:rsidP="00452594">
            <w:pPr>
              <w:pStyle w:val="TAC"/>
              <w:rPr>
                <w:rFonts w:eastAsia="SimSun"/>
              </w:rPr>
            </w:pPr>
            <w:r w:rsidRPr="007B4467">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6949C819"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8E5B4C"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5141E2"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D1F2796"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F3E6541"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7B4467" w:rsidRDefault="00D53215" w:rsidP="00452594">
            <w:pPr>
              <w:pStyle w:val="TAC"/>
              <w:rPr>
                <w:rFonts w:eastAsia="SimSun"/>
              </w:rPr>
            </w:pPr>
            <w:r w:rsidRPr="007B4467">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739B55A9" w14:textId="77777777" w:rsidR="00D53215" w:rsidRPr="007B4467" w:rsidRDefault="00D53215" w:rsidP="00452594">
            <w:pPr>
              <w:pStyle w:val="TAC"/>
              <w:rPr>
                <w:rFonts w:eastAsia="SimSun"/>
              </w:rPr>
            </w:pPr>
          </w:p>
        </w:tc>
      </w:tr>
      <w:tr w:rsidR="00D53215" w:rsidRPr="007B4467" w14:paraId="6272A6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210B1B0" w14:textId="77777777" w:rsidR="00D53215" w:rsidRPr="007B4467" w:rsidRDefault="00D53215" w:rsidP="00452594">
            <w:pPr>
              <w:pStyle w:val="TAC"/>
              <w:rPr>
                <w:rFonts w:eastAsia="SimSun"/>
              </w:rPr>
            </w:pPr>
            <w:r w:rsidRPr="007B4467">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7B4467" w:rsidRDefault="00D53215" w:rsidP="00452594">
            <w:pPr>
              <w:pStyle w:val="TAC"/>
              <w:rPr>
                <w:rFonts w:eastAsia="SimSun"/>
              </w:rPr>
            </w:pPr>
            <w:r w:rsidRPr="007B4467">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435651CC"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18CE024"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7FA788"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385263E3"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BCED561"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82D0702" w14:textId="77777777" w:rsidR="00D53215" w:rsidRPr="007B4467" w:rsidRDefault="00D53215" w:rsidP="00452594">
            <w:pPr>
              <w:pStyle w:val="TAC"/>
              <w:rPr>
                <w:rFonts w:eastAsia="SimSun"/>
              </w:rPr>
            </w:pPr>
          </w:p>
        </w:tc>
      </w:tr>
      <w:tr w:rsidR="00D53215" w:rsidRPr="007B4467" w14:paraId="7F047A22"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363ACBF" w14:textId="77777777" w:rsidR="00D53215" w:rsidRPr="007B4467" w:rsidRDefault="00D53215" w:rsidP="00452594">
            <w:pPr>
              <w:pStyle w:val="TAC"/>
              <w:rPr>
                <w:rFonts w:eastAsia="SimSun"/>
              </w:rPr>
            </w:pPr>
            <w:r w:rsidRPr="007B4467">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01E6F920" w14:textId="77777777" w:rsidR="00D53215" w:rsidRPr="007B4467" w:rsidRDefault="00D53215" w:rsidP="00452594">
            <w:pPr>
              <w:pStyle w:val="TAC"/>
              <w:rPr>
                <w:rFonts w:eastAsia="SimSun"/>
              </w:rPr>
            </w:pPr>
            <w:r w:rsidRPr="007B4467">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14EFFD05"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5CA6BB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93B747"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6E62745"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67D5132"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0BDED7AB" w14:textId="77777777" w:rsidR="00D53215" w:rsidRPr="007B4467" w:rsidRDefault="00D53215" w:rsidP="00452594">
            <w:pPr>
              <w:pStyle w:val="TAC"/>
              <w:rPr>
                <w:rFonts w:eastAsia="SimSun"/>
              </w:rPr>
            </w:pPr>
          </w:p>
        </w:tc>
      </w:tr>
      <w:tr w:rsidR="00D53215" w:rsidRPr="007B4467" w14:paraId="221605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9CE6156" w14:textId="77777777" w:rsidR="00D53215" w:rsidRPr="007B4467" w:rsidRDefault="00D53215" w:rsidP="00452594">
            <w:pPr>
              <w:pStyle w:val="TAC"/>
              <w:rPr>
                <w:rFonts w:eastAsia="SimSun"/>
              </w:rPr>
            </w:pPr>
            <w:r w:rsidRPr="007B4467">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2D790B2B" w14:textId="77777777" w:rsidR="00D53215" w:rsidRPr="007B4467" w:rsidRDefault="00D53215" w:rsidP="00452594">
            <w:pPr>
              <w:pStyle w:val="TAC"/>
              <w:rPr>
                <w:rFonts w:eastAsia="SimSun"/>
              </w:rPr>
            </w:pPr>
            <w:r w:rsidRPr="007B4467">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17AE2BD1"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D3B770"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830F43E"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85C7D1E"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2F38A784"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492B6D89" w14:textId="77777777" w:rsidR="00D53215" w:rsidRPr="007B4467" w:rsidRDefault="00D53215" w:rsidP="00452594">
            <w:pPr>
              <w:pStyle w:val="TAC"/>
              <w:rPr>
                <w:rFonts w:eastAsia="SimSun"/>
              </w:rPr>
            </w:pPr>
          </w:p>
        </w:tc>
      </w:tr>
      <w:tr w:rsidR="00D53215" w:rsidRPr="007B4467" w14:paraId="4884908F"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1D711DA" w14:textId="77777777" w:rsidR="00D53215" w:rsidRPr="007B4467" w:rsidRDefault="00D53215" w:rsidP="00452594">
            <w:pPr>
              <w:pStyle w:val="TAC"/>
              <w:rPr>
                <w:rFonts w:eastAsia="SimSun"/>
              </w:rPr>
            </w:pPr>
            <w:r w:rsidRPr="007B4467">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72D4A3B8" w14:textId="77777777" w:rsidR="00D53215" w:rsidRPr="007B4467" w:rsidRDefault="00D53215" w:rsidP="00452594">
            <w:pPr>
              <w:pStyle w:val="TAC"/>
              <w:rPr>
                <w:rFonts w:eastAsia="SimSun"/>
              </w:rPr>
            </w:pPr>
            <w:r w:rsidRPr="007B4467">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6299CDA4"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72F9E6"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2E9C6EA"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921C87C"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01514DE"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7B4467" w:rsidRDefault="00D53215" w:rsidP="00452594">
            <w:pPr>
              <w:pStyle w:val="TAC"/>
              <w:rPr>
                <w:rFonts w:eastAsia="SimSun"/>
              </w:rPr>
            </w:pPr>
            <w:r w:rsidRPr="007B4467">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938F10E" w14:textId="77777777" w:rsidR="00D53215" w:rsidRPr="007B4467" w:rsidRDefault="00D53215" w:rsidP="00452594">
            <w:pPr>
              <w:pStyle w:val="TAC"/>
              <w:rPr>
                <w:rFonts w:eastAsia="SimSun"/>
              </w:rPr>
            </w:pPr>
            <w:r w:rsidRPr="007B4467">
              <w:rPr>
                <w:rFonts w:eastAsia="SimSun"/>
              </w:rPr>
              <w:t>No relaxation factor allowed</w:t>
            </w:r>
          </w:p>
        </w:tc>
      </w:tr>
      <w:tr w:rsidR="00D53215" w:rsidRPr="007B4467" w14:paraId="77A7BC7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20AA9C10" w14:textId="77777777" w:rsidR="00D53215" w:rsidRPr="007B4467" w:rsidRDefault="00D53215" w:rsidP="00452594">
            <w:pPr>
              <w:pStyle w:val="TAC"/>
              <w:rPr>
                <w:rFonts w:eastAsia="SimSun"/>
              </w:rPr>
            </w:pPr>
            <w:r w:rsidRPr="007B4467">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7B4467" w:rsidRDefault="00D53215" w:rsidP="00452594">
            <w:pPr>
              <w:pStyle w:val="TAC"/>
              <w:rPr>
                <w:rFonts w:eastAsia="SimSun"/>
              </w:rPr>
            </w:pPr>
            <w:r w:rsidRPr="007B4467">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2D39703F"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93DE1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BC74A5"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6D3B8AD"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360C3C7"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24377BF"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15594AF"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B35BD31" w14:textId="77777777" w:rsidR="00D53215" w:rsidRPr="007B4467" w:rsidRDefault="00D53215" w:rsidP="00452594">
            <w:pPr>
              <w:pStyle w:val="TAC"/>
              <w:rPr>
                <w:rFonts w:eastAsia="SimSun"/>
              </w:rPr>
            </w:pPr>
          </w:p>
        </w:tc>
      </w:tr>
      <w:tr w:rsidR="00D53215" w:rsidRPr="007B4467" w14:paraId="497431A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78F52B5D" w14:textId="77777777" w:rsidR="00D53215" w:rsidRPr="007B4467" w:rsidRDefault="00D53215" w:rsidP="00452594">
            <w:pPr>
              <w:pStyle w:val="TAC"/>
              <w:rPr>
                <w:rFonts w:eastAsia="SimSun"/>
              </w:rPr>
            </w:pPr>
            <w:r w:rsidRPr="007B4467">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08D99C6" w14:textId="77777777" w:rsidR="00D53215" w:rsidRPr="007B4467" w:rsidRDefault="00D53215" w:rsidP="00452594">
            <w:pPr>
              <w:pStyle w:val="TAC"/>
              <w:rPr>
                <w:rFonts w:eastAsia="SimSun"/>
              </w:rPr>
            </w:pPr>
            <w:r w:rsidRPr="007B4467">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03513F0A"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EEC0AB8"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641581"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94663A0"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5C68BBE7"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6DF41FC8" w14:textId="77777777" w:rsidR="00D53215" w:rsidRPr="007B4467" w:rsidRDefault="00D53215" w:rsidP="00452594">
            <w:pPr>
              <w:pStyle w:val="TAC"/>
              <w:rPr>
                <w:rFonts w:eastAsia="SimSun"/>
              </w:rPr>
            </w:pPr>
          </w:p>
        </w:tc>
      </w:tr>
      <w:tr w:rsidR="00D53215" w:rsidRPr="007B4467" w14:paraId="127413E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9A24A43" w14:textId="77777777" w:rsidR="00D53215" w:rsidRPr="007B4467" w:rsidRDefault="00D53215" w:rsidP="00452594">
            <w:pPr>
              <w:pStyle w:val="TAC"/>
              <w:rPr>
                <w:rFonts w:eastAsia="SimSun"/>
              </w:rPr>
            </w:pPr>
            <w:r w:rsidRPr="007B4467">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3207975A" w14:textId="77777777" w:rsidR="00D53215" w:rsidRPr="007B4467" w:rsidRDefault="00D53215" w:rsidP="00452594">
            <w:pPr>
              <w:pStyle w:val="TAC"/>
              <w:rPr>
                <w:rFonts w:eastAsia="SimSun"/>
              </w:rPr>
            </w:pPr>
            <w:r w:rsidRPr="007B4467">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68461536"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3A89753"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5C23BC5"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3B2DD12"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FD7A233"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7B4467" w:rsidRDefault="00D53215" w:rsidP="00452594">
            <w:pPr>
              <w:pStyle w:val="TAC"/>
              <w:rPr>
                <w:rFonts w:eastAsia="SimSun"/>
              </w:rPr>
            </w:pPr>
            <w:r w:rsidRPr="007B4467">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71562FC9" w14:textId="77777777" w:rsidR="00D53215" w:rsidRPr="007B4467" w:rsidRDefault="00D53215" w:rsidP="00452594">
            <w:pPr>
              <w:pStyle w:val="TAC"/>
              <w:rPr>
                <w:rFonts w:eastAsia="SimSun"/>
              </w:rPr>
            </w:pPr>
          </w:p>
        </w:tc>
      </w:tr>
      <w:tr w:rsidR="00D53215" w:rsidRPr="007B4467" w14:paraId="0C616CF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A2B5AE9" w14:textId="77777777" w:rsidR="00D53215" w:rsidRPr="007B4467" w:rsidRDefault="00D53215" w:rsidP="00452594">
            <w:pPr>
              <w:pStyle w:val="TAC"/>
              <w:rPr>
                <w:rFonts w:eastAsia="SimSun"/>
              </w:rPr>
            </w:pPr>
            <w:r w:rsidRPr="007B4467">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3C4B4AA7" w14:textId="77777777" w:rsidR="00D53215" w:rsidRPr="007B4467" w:rsidRDefault="00D53215" w:rsidP="00452594">
            <w:pPr>
              <w:pStyle w:val="TAC"/>
              <w:rPr>
                <w:rFonts w:eastAsia="SimSun"/>
              </w:rPr>
            </w:pPr>
            <w:r w:rsidRPr="007B4467">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2F7BB060"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2A2632"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7082567"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CD4D189"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B773FFF"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7B4467" w:rsidRDefault="00D53215" w:rsidP="00452594">
            <w:pPr>
              <w:pStyle w:val="TAC"/>
              <w:rPr>
                <w:rFonts w:eastAsia="SimSun"/>
              </w:rPr>
            </w:pPr>
            <w:r w:rsidRPr="007B4467">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0E4BC8C2" w14:textId="77777777" w:rsidR="00D53215" w:rsidRPr="007B4467" w:rsidRDefault="00D53215" w:rsidP="00452594">
            <w:pPr>
              <w:pStyle w:val="TAC"/>
              <w:rPr>
                <w:rFonts w:eastAsia="SimSun"/>
              </w:rPr>
            </w:pPr>
          </w:p>
        </w:tc>
      </w:tr>
      <w:tr w:rsidR="00D53215" w:rsidRPr="007B4467" w14:paraId="6244125C"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109E9CFF" w14:textId="77777777" w:rsidR="00D53215" w:rsidRPr="007B4467" w:rsidRDefault="00D53215" w:rsidP="00452594">
            <w:pPr>
              <w:pStyle w:val="TAC"/>
              <w:rPr>
                <w:rFonts w:eastAsia="SimSun"/>
              </w:rPr>
            </w:pPr>
            <w:r w:rsidRPr="007B4467">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2FF9A4E0" w14:textId="77777777" w:rsidR="00D53215" w:rsidRPr="007B4467" w:rsidRDefault="00D53215" w:rsidP="00452594">
            <w:pPr>
              <w:pStyle w:val="TAC"/>
              <w:rPr>
                <w:rFonts w:eastAsia="SimSun"/>
              </w:rPr>
            </w:pPr>
            <w:r w:rsidRPr="007B4467">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1736EEBC"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1714F1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2F48A1C"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D10B66C"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5331F81"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233C7AE9" w14:textId="77777777" w:rsidR="00D53215" w:rsidRPr="007B4467" w:rsidRDefault="00D53215" w:rsidP="00452594">
            <w:pPr>
              <w:pStyle w:val="TAC"/>
              <w:rPr>
                <w:rFonts w:eastAsia="SimSun"/>
              </w:rPr>
            </w:pPr>
          </w:p>
        </w:tc>
      </w:tr>
      <w:tr w:rsidR="00D53215" w:rsidRPr="007B4467" w14:paraId="5E9991BA"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8814BD4" w14:textId="77777777" w:rsidR="00D53215" w:rsidRPr="007B4467" w:rsidRDefault="00D53215" w:rsidP="00452594">
            <w:pPr>
              <w:pStyle w:val="TAC"/>
              <w:rPr>
                <w:rFonts w:eastAsia="SimSun"/>
              </w:rPr>
            </w:pPr>
            <w:r w:rsidRPr="007B4467">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347003F" w14:textId="77777777" w:rsidR="00D53215" w:rsidRPr="007B4467" w:rsidRDefault="00D53215" w:rsidP="00452594">
            <w:pPr>
              <w:pStyle w:val="TAC"/>
              <w:rPr>
                <w:rFonts w:eastAsia="SimSun"/>
              </w:rPr>
            </w:pPr>
            <w:r w:rsidRPr="007B4467">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5E150DF"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FE848A2"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7B4467" w:rsidRDefault="00D53215" w:rsidP="00452594">
            <w:pPr>
              <w:pStyle w:val="TAC"/>
              <w:rPr>
                <w:rFonts w:eastAsia="SimSun"/>
              </w:rPr>
            </w:pPr>
            <w:r w:rsidRPr="007B4467">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420EFBA" w14:textId="77777777" w:rsidR="00D53215" w:rsidRPr="007B4467" w:rsidRDefault="00D53215" w:rsidP="00452594">
            <w:pPr>
              <w:pStyle w:val="TAC"/>
              <w:rPr>
                <w:rFonts w:eastAsia="SimSun"/>
              </w:rPr>
            </w:pPr>
            <w:r w:rsidRPr="007B4467">
              <w:rPr>
                <w:rFonts w:eastAsia="SimSun"/>
              </w:rPr>
              <w:t>No relaxation factor allowed</w:t>
            </w:r>
          </w:p>
        </w:tc>
      </w:tr>
      <w:tr w:rsidR="00D53215" w:rsidRPr="007B4467"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7B4467" w:rsidRDefault="00D53215" w:rsidP="00452594">
            <w:pPr>
              <w:pStyle w:val="TAN"/>
              <w:rPr>
                <w:rFonts w:eastAsia="SimSun"/>
              </w:rPr>
            </w:pPr>
            <w:r w:rsidRPr="007B4467">
              <w:rPr>
                <w:rFonts w:eastAsia="SimSun"/>
              </w:rPr>
              <w:t>Note 1:</w:t>
            </w:r>
            <w:r w:rsidRPr="007B4467">
              <w:rPr>
                <w:rFonts w:eastAsia="SimSun"/>
              </w:rPr>
              <w:tab/>
              <w:t xml:space="preserve">UE vendor to fill in the needed relaxation factor per band that is </w:t>
            </w:r>
            <w:r w:rsidRPr="007B4467">
              <w:rPr>
                <w:rFonts w:eastAsia="SimSun" w:cs="Arial"/>
              </w:rPr>
              <w:t>≥</w:t>
            </w:r>
            <w:r w:rsidRPr="007B4467">
              <w:rPr>
                <w:rFonts w:eastAsia="SimSun"/>
              </w:rPr>
              <w:t xml:space="preserve">0 for Rel-15 UE supporting only Rel-15 FR2 bands. One row to be filled in, the one matching the supported FR2 bands of the UE as declared in Table A.4.3.1-3. </w:t>
            </w:r>
          </w:p>
          <w:p w14:paraId="7B016688" w14:textId="77777777" w:rsidR="00D53215" w:rsidRPr="007B4467" w:rsidRDefault="00D53215" w:rsidP="00452594">
            <w:pPr>
              <w:pStyle w:val="TAN"/>
              <w:rPr>
                <w:rFonts w:eastAsia="SimSun"/>
              </w:rPr>
            </w:pPr>
            <w:r w:rsidRPr="007B4467">
              <w:rPr>
                <w:rFonts w:eastAsia="SimSun"/>
              </w:rPr>
              <w:t>Note 2:</w:t>
            </w:r>
            <w:r w:rsidRPr="007B4467">
              <w:rPr>
                <w:rFonts w:eastAsia="SimSun"/>
              </w:rPr>
              <w:tab/>
              <w:t>Max allowed sum of MB</w:t>
            </w:r>
            <w:r w:rsidRPr="007B4467">
              <w:rPr>
                <w:rFonts w:eastAsia="SimSun"/>
                <w:vertAlign w:val="subscript"/>
              </w:rPr>
              <w:t>p</w:t>
            </w:r>
            <w:r w:rsidRPr="007B4467">
              <w:rPr>
                <w:rFonts w:eastAsia="SimSun"/>
              </w:rPr>
              <w:t xml:space="preserve"> over all supported FR2 bands as defined in TS 38.521-2 clause 6.2.1.1.3.3</w:t>
            </w:r>
          </w:p>
        </w:tc>
      </w:tr>
    </w:tbl>
    <w:p w14:paraId="1F11DC71" w14:textId="77777777" w:rsidR="00D53215" w:rsidRPr="007B4467" w:rsidRDefault="00D53215" w:rsidP="00D53215"/>
    <w:p w14:paraId="6C7817EF" w14:textId="50F42966" w:rsidR="003F0CF6" w:rsidRPr="007B4467" w:rsidRDefault="003F0CF6" w:rsidP="003F0CF6">
      <w:pPr>
        <w:keepNext/>
        <w:keepLines/>
        <w:spacing w:before="60"/>
        <w:jc w:val="center"/>
        <w:rPr>
          <w:rFonts w:ascii="Arial" w:eastAsia="SimSun" w:hAnsi="Arial"/>
          <w:b/>
          <w:lang w:eastAsia="en-US"/>
        </w:rPr>
      </w:pPr>
      <w:r w:rsidRPr="007B4467">
        <w:rPr>
          <w:rFonts w:ascii="Arial" w:eastAsia="SimSun" w:hAnsi="Arial"/>
          <w:b/>
          <w:lang w:eastAsia="en-US"/>
        </w:rPr>
        <w:t>Table A.4.3.9-</w:t>
      </w:r>
      <w:r w:rsidRPr="007B4467">
        <w:rPr>
          <w:rFonts w:ascii="Arial" w:eastAsia="SimSun" w:hAnsi="Arial"/>
          <w:b/>
          <w:lang w:eastAsia="zh-CN"/>
        </w:rPr>
        <w:t>3</w:t>
      </w:r>
      <w:r w:rsidRPr="007B4467">
        <w:rPr>
          <w:rFonts w:ascii="Arial" w:eastAsia="SimSun" w:hAnsi="Arial"/>
          <w:b/>
          <w:lang w:eastAsia="en-US"/>
        </w:rPr>
        <w:t xml:space="preserve">: UE declared multi-band peak EIRP Spherical coverage relaxation factors for </w:t>
      </w:r>
      <w:r w:rsidRPr="007B4467">
        <w:rPr>
          <w:rFonts w:ascii="Arial" w:eastAsia="SimSun" w:hAnsi="Arial"/>
          <w:b/>
        </w:rPr>
        <w:t xml:space="preserve">Rel-15 </w:t>
      </w:r>
      <w:r w:rsidRPr="007B4467">
        <w:rPr>
          <w:rFonts w:ascii="Arial" w:eastAsia="SimSun" w:hAnsi="Arial"/>
          <w:b/>
          <w:lang w:eastAsia="en-US"/>
        </w:rPr>
        <w:t>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3F0CF6" w:rsidRPr="007B4467" w14:paraId="0815F513" w14:textId="77777777" w:rsidTr="00F475A5">
        <w:trPr>
          <w:cantSplit/>
          <w:jc w:val="center"/>
        </w:trPr>
        <w:tc>
          <w:tcPr>
            <w:tcW w:w="450" w:type="dxa"/>
            <w:tcBorders>
              <w:top w:val="single" w:sz="6" w:space="0" w:color="auto"/>
              <w:left w:val="single" w:sz="6" w:space="0" w:color="auto"/>
              <w:right w:val="single" w:sz="6" w:space="0" w:color="auto"/>
            </w:tcBorders>
          </w:tcPr>
          <w:p w14:paraId="563B17A5"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Item</w:t>
            </w:r>
          </w:p>
        </w:tc>
        <w:tc>
          <w:tcPr>
            <w:tcW w:w="1980" w:type="dxa"/>
            <w:tcBorders>
              <w:top w:val="single" w:sz="6" w:space="0" w:color="auto"/>
              <w:left w:val="single" w:sz="6" w:space="0" w:color="auto"/>
              <w:right w:val="single" w:sz="6" w:space="0" w:color="auto"/>
            </w:tcBorders>
          </w:tcPr>
          <w:p w14:paraId="3406FD78"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0B36A6FC"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Ref.</w:t>
            </w:r>
          </w:p>
        </w:tc>
        <w:tc>
          <w:tcPr>
            <w:tcW w:w="900" w:type="dxa"/>
            <w:tcBorders>
              <w:top w:val="single" w:sz="4" w:space="0" w:color="auto"/>
              <w:left w:val="single" w:sz="4" w:space="0" w:color="auto"/>
              <w:right w:val="single" w:sz="4" w:space="0" w:color="auto"/>
            </w:tcBorders>
          </w:tcPr>
          <w:p w14:paraId="4AB0C27A"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7A218D3F"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74349C4D"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215D1DE7" w14:textId="77777777" w:rsidR="003F0CF6" w:rsidRPr="007B4467" w:rsidDel="00B10366" w:rsidRDefault="003F0CF6" w:rsidP="00F475A5">
            <w:pPr>
              <w:keepNext/>
              <w:keepLines/>
              <w:spacing w:after="0"/>
              <w:jc w:val="center"/>
              <w:rPr>
                <w:rFonts w:ascii="Arial" w:eastAsia="SimSun" w:hAnsi="Arial"/>
                <w:b/>
                <w:sz w:val="18"/>
              </w:rPr>
            </w:pPr>
            <w:r w:rsidRPr="007B4467">
              <w:rPr>
                <w:rFonts w:ascii="Arial" w:eastAsia="SimSun"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0C50D800"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147B2A81"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541A5AAC"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12156116"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593A5259"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2D75F381"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210B672B"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4D81A527"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01A99C6B"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n261</w:t>
            </w:r>
          </w:p>
        </w:tc>
        <w:tc>
          <w:tcPr>
            <w:tcW w:w="1800" w:type="dxa"/>
            <w:tcBorders>
              <w:top w:val="single" w:sz="4" w:space="0" w:color="auto"/>
              <w:left w:val="single" w:sz="4" w:space="0" w:color="auto"/>
              <w:right w:val="single" w:sz="4" w:space="0" w:color="auto"/>
            </w:tcBorders>
          </w:tcPr>
          <w:p w14:paraId="62E260C7"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Maximum sum of MB</w:t>
            </w:r>
            <w:r w:rsidRPr="007B4467">
              <w:rPr>
                <w:rFonts w:ascii="Arial" w:eastAsia="SimSun" w:hAnsi="Arial"/>
                <w:b/>
                <w:sz w:val="18"/>
                <w:vertAlign w:val="subscript"/>
              </w:rPr>
              <w:t>s</w:t>
            </w:r>
            <w:r w:rsidRPr="007B4467">
              <w:rPr>
                <w:rFonts w:ascii="Arial" w:eastAsia="SimSun" w:hAnsi="Arial"/>
                <w:b/>
                <w:sz w:val="18"/>
              </w:rPr>
              <w:t>, ∑MBs (dB)</w:t>
            </w:r>
          </w:p>
          <w:p w14:paraId="21A79D12"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2)</w:t>
            </w:r>
          </w:p>
        </w:tc>
        <w:tc>
          <w:tcPr>
            <w:tcW w:w="2250" w:type="dxa"/>
            <w:tcBorders>
              <w:top w:val="single" w:sz="4" w:space="0" w:color="auto"/>
              <w:left w:val="single" w:sz="4" w:space="0" w:color="auto"/>
              <w:right w:val="single" w:sz="4" w:space="0" w:color="auto"/>
            </w:tcBorders>
          </w:tcPr>
          <w:p w14:paraId="36417443"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Comments</w:t>
            </w:r>
          </w:p>
        </w:tc>
      </w:tr>
      <w:tr w:rsidR="003F0CF6" w:rsidRPr="007B4467" w14:paraId="71C2984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679F5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1B5974E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51E570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A24F72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72AAA73"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9CD5A"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0A7CB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041D2E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844F5E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489AB29A" w14:textId="77777777" w:rsidR="003F0CF6" w:rsidRPr="007B4467" w:rsidRDefault="003F0CF6" w:rsidP="00F475A5">
            <w:pPr>
              <w:keepNext/>
              <w:keepLines/>
              <w:spacing w:after="0"/>
              <w:jc w:val="center"/>
              <w:rPr>
                <w:rFonts w:ascii="Arial" w:eastAsia="SimSun" w:hAnsi="Arial"/>
                <w:sz w:val="18"/>
              </w:rPr>
            </w:pPr>
          </w:p>
        </w:tc>
      </w:tr>
      <w:tr w:rsidR="003F0CF6" w:rsidRPr="007B4467" w14:paraId="5650877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159EAC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191040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33534BD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D90664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7B04623"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7F7F7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64A2384"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54161A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84B662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F9AF25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66B8519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6A6ABEF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1C2D13E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0861364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6CCFF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D73D03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F0877E5"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2EC6DD3"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33E052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D5795C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41A0ED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640C0B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81F78A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7A658F1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252F441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1530A6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9C3F80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E0EE4C2"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C6AB38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4752B37"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E079E2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54BB283" w14:textId="77777777" w:rsidR="003F0CF6" w:rsidRPr="007B4467" w:rsidRDefault="003F0CF6" w:rsidP="00F475A5">
            <w:pPr>
              <w:keepNext/>
              <w:keepLines/>
              <w:spacing w:after="0"/>
              <w:jc w:val="center"/>
              <w:rPr>
                <w:rFonts w:ascii="Arial" w:eastAsia="SimSun" w:hAnsi="Arial"/>
                <w:sz w:val="18"/>
              </w:rPr>
            </w:pPr>
          </w:p>
        </w:tc>
      </w:tr>
      <w:tr w:rsidR="003F0CF6" w:rsidRPr="007B4467" w14:paraId="2684C09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D2ACAF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2DBA45B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5E12713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48D8FF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D7BEE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00C49B0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17B80CF"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A0939F3"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F00FFD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4630A0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No relaxation allowed for n260</w:t>
            </w:r>
          </w:p>
        </w:tc>
      </w:tr>
      <w:tr w:rsidR="003F0CF6" w:rsidRPr="007B4467" w14:paraId="0F7F6B78"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DCC84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9FC35D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4BA96D9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DE0B7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A6A3391"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tcPr>
          <w:p w14:paraId="2748EDA9"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33D237C6"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2B2766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3376291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1303A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23A6312B"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64A999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16F3C64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210B162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5E512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A5D1838"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76F343"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E5F1F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253690B"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F18A9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615F64AD" w14:textId="77777777" w:rsidR="003F0CF6" w:rsidRPr="007B4467" w:rsidRDefault="003F0CF6" w:rsidP="00F475A5">
            <w:pPr>
              <w:keepNext/>
              <w:keepLines/>
              <w:spacing w:after="0"/>
              <w:jc w:val="center"/>
              <w:rPr>
                <w:rFonts w:ascii="Arial" w:eastAsia="SimSun" w:hAnsi="Arial"/>
                <w:sz w:val="18"/>
              </w:rPr>
            </w:pPr>
          </w:p>
        </w:tc>
      </w:tr>
      <w:tr w:rsidR="003F0CF6" w:rsidRPr="007B4467" w14:paraId="3EF0E77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9B8FCD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08C7884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69C33DD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2294B1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53251E1"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7BD1C5"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2B69C6"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8574D2"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5DF765A"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8CC414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3924DF12"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AEC42D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14CD8CC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2C9D564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B03A1E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6813E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4CF9892"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B1D0037"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29E1C64"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6B3FD1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200861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423615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68E90A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36502BB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3CA9C52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FE23F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BB5B129"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5A5F38"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A039B57"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6B5B0F"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C910AF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35F831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1D4E7C86"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FEC55C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18A307D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170691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07C9B15"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1756348C"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2A900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8E3A2E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0FEE1DCA"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CF990F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4D3C4C7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No relaxation factor allowed</w:t>
            </w:r>
          </w:p>
        </w:tc>
      </w:tr>
      <w:tr w:rsidR="003F0CF6" w:rsidRPr="007B4467" w14:paraId="4BEF88C7" w14:textId="77777777" w:rsidTr="00F475A5">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70BEDDB" w14:textId="77777777" w:rsidR="003F0CF6" w:rsidRPr="007B4467" w:rsidRDefault="003F0CF6" w:rsidP="00F475A5">
            <w:pPr>
              <w:keepNext/>
              <w:keepLines/>
              <w:spacing w:after="0"/>
              <w:ind w:left="851" w:hanging="851"/>
              <w:rPr>
                <w:rFonts w:ascii="Arial" w:eastAsia="SimSun" w:hAnsi="Arial"/>
                <w:sz w:val="18"/>
              </w:rPr>
            </w:pPr>
            <w:r w:rsidRPr="007B4467">
              <w:rPr>
                <w:rFonts w:ascii="Arial" w:eastAsia="SimSun" w:hAnsi="Arial"/>
                <w:sz w:val="18"/>
              </w:rPr>
              <w:t>Note 1:</w:t>
            </w:r>
            <w:r w:rsidRPr="007B4467">
              <w:rPr>
                <w:rFonts w:ascii="Arial" w:eastAsia="SimSun" w:hAnsi="Arial"/>
                <w:sz w:val="18"/>
              </w:rPr>
              <w:tab/>
              <w:t>UE vendor to fill in the needed relaxation factor per band that is ≥0 for Rel-15 UE supporting only Rel-15 FR2 bands. One row to be filled in, the one matching the supported FR2 bands of the UE as declared in Table A.4.3.1-3</w:t>
            </w:r>
          </w:p>
          <w:p w14:paraId="4FB0C7D8" w14:textId="77777777" w:rsidR="003F0CF6" w:rsidRPr="007B4467" w:rsidRDefault="003F0CF6" w:rsidP="00F475A5">
            <w:pPr>
              <w:keepNext/>
              <w:keepLines/>
              <w:spacing w:after="0"/>
              <w:ind w:left="851" w:hanging="851"/>
              <w:rPr>
                <w:rFonts w:ascii="Arial" w:eastAsia="SimSun" w:hAnsi="Arial"/>
                <w:sz w:val="18"/>
              </w:rPr>
            </w:pPr>
            <w:r w:rsidRPr="007B4467">
              <w:rPr>
                <w:rFonts w:ascii="Arial" w:eastAsia="SimSun" w:hAnsi="Arial"/>
                <w:sz w:val="18"/>
              </w:rPr>
              <w:t>Note 2:</w:t>
            </w:r>
            <w:r w:rsidRPr="007B4467">
              <w:rPr>
                <w:rFonts w:ascii="Arial" w:eastAsia="SimSun" w:hAnsi="Arial"/>
                <w:sz w:val="18"/>
              </w:rPr>
              <w:tab/>
              <w:t>Max allowed sum of MBs over all supported FR2 bands as defined in TS 38.521-2 clause 6.2.1.1.3.3</w:t>
            </w:r>
          </w:p>
        </w:tc>
      </w:tr>
    </w:tbl>
    <w:p w14:paraId="15B5B213" w14:textId="77777777" w:rsidR="003F0CF6" w:rsidRPr="007B4467" w:rsidRDefault="003F0CF6" w:rsidP="00D53215">
      <w:pPr>
        <w:rPr>
          <w:rFonts w:eastAsia="SimSun"/>
          <w:lang w:eastAsia="en-US"/>
        </w:rPr>
      </w:pPr>
    </w:p>
    <w:p w14:paraId="7CE4900E" w14:textId="77777777" w:rsidR="00984E84" w:rsidRPr="007B4467" w:rsidRDefault="00984E84" w:rsidP="00EF04FE">
      <w:pPr>
        <w:pStyle w:val="TH"/>
        <w:rPr>
          <w:rFonts w:eastAsia="PMingLiU"/>
          <w:lang w:eastAsia="en-US"/>
        </w:rPr>
      </w:pPr>
      <w:r w:rsidRPr="007B4467">
        <w:rPr>
          <w:rFonts w:eastAsia="PMingLiU"/>
          <w:lang w:eastAsia="en-US"/>
        </w:rPr>
        <w:t>Table A.4.3.9-4</w:t>
      </w:r>
      <w:r w:rsidR="006E2774" w:rsidRPr="007B4467">
        <w:rPr>
          <w:rFonts w:eastAsia="PMingLiU"/>
        </w:rPr>
        <w:t>a</w:t>
      </w:r>
      <w:r w:rsidRPr="007B4467">
        <w:rPr>
          <w:rFonts w:eastAsia="PMingLiU"/>
          <w:lang w:eastAsia="en-US"/>
        </w:rPr>
        <w:t xml:space="preserve">: </w:t>
      </w:r>
      <w:r w:rsidR="006E2774" w:rsidRPr="007B4467">
        <w:rPr>
          <w:rFonts w:eastAsia="PMingLiU"/>
        </w:rPr>
        <w:t xml:space="preserve">FDD </w:t>
      </w:r>
      <w:r w:rsidRPr="007B446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7B4467" w14:paraId="138D495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7776B3C" w14:textId="77777777" w:rsidR="00196660" w:rsidRPr="007B4467" w:rsidRDefault="00196660" w:rsidP="001F77D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6B59CA44" w14:textId="77777777" w:rsidR="00196660" w:rsidRPr="007B4467" w:rsidRDefault="00196660" w:rsidP="001F77D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EB17B00" w14:textId="77777777" w:rsidR="00196660" w:rsidRPr="007B4467" w:rsidRDefault="00196660" w:rsidP="001F77D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29C8A936" w14:textId="77777777" w:rsidR="00196660" w:rsidRPr="007B4467" w:rsidRDefault="00196660" w:rsidP="001F77D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21039FD" w14:textId="77777777" w:rsidR="00196660" w:rsidRPr="007B4467" w:rsidRDefault="00196660" w:rsidP="001F77D3">
            <w:pPr>
              <w:pStyle w:val="TAH"/>
              <w:rPr>
                <w:rFonts w:eastAsia="PMingLiU"/>
              </w:rPr>
            </w:pPr>
            <w:r w:rsidRPr="007B4467">
              <w:rPr>
                <w:rFonts w:eastAsia="PMingLiU"/>
              </w:rPr>
              <w:t>Comments</w:t>
            </w:r>
          </w:p>
        </w:tc>
      </w:tr>
      <w:tr w:rsidR="00196660" w:rsidRPr="007B4467" w14:paraId="6C30B139" w14:textId="77777777" w:rsidTr="00255DE7">
        <w:trPr>
          <w:cantSplit/>
          <w:jc w:val="center"/>
        </w:trPr>
        <w:tc>
          <w:tcPr>
            <w:tcW w:w="484" w:type="dxa"/>
            <w:tcBorders>
              <w:top w:val="single" w:sz="6" w:space="0" w:color="auto"/>
              <w:left w:val="single" w:sz="6" w:space="0" w:color="auto"/>
              <w:right w:val="single" w:sz="6" w:space="0" w:color="auto"/>
            </w:tcBorders>
          </w:tcPr>
          <w:p w14:paraId="2E42A149" w14:textId="77777777" w:rsidR="00196660" w:rsidRPr="007B4467" w:rsidRDefault="00196660" w:rsidP="001F77D3">
            <w:pPr>
              <w:pStyle w:val="TAC"/>
              <w:rPr>
                <w:rFonts w:eastAsia="PMingLiU"/>
              </w:rPr>
            </w:pPr>
            <w:r w:rsidRPr="007B4467">
              <w:rPr>
                <w:rFonts w:eastAsia="PMingLiU"/>
              </w:rPr>
              <w:t>1</w:t>
            </w:r>
          </w:p>
        </w:tc>
        <w:tc>
          <w:tcPr>
            <w:tcW w:w="1695" w:type="dxa"/>
            <w:tcBorders>
              <w:top w:val="single" w:sz="6" w:space="0" w:color="auto"/>
              <w:left w:val="single" w:sz="6" w:space="0" w:color="auto"/>
              <w:right w:val="single" w:sz="6" w:space="0" w:color="auto"/>
            </w:tcBorders>
          </w:tcPr>
          <w:p w14:paraId="4D3246D5" w14:textId="77777777" w:rsidR="00196660" w:rsidRPr="007B4467" w:rsidRDefault="00196660" w:rsidP="001F77D3">
            <w:pPr>
              <w:pStyle w:val="TAC"/>
              <w:rPr>
                <w:rFonts w:eastAsia="PMingLiU"/>
              </w:rPr>
            </w:pPr>
            <w:r w:rsidRPr="007B4467">
              <w:rPr>
                <w:rFonts w:eastAsia="PMingLiU"/>
              </w:rPr>
              <w:t>FDD Band n1</w:t>
            </w:r>
          </w:p>
        </w:tc>
        <w:tc>
          <w:tcPr>
            <w:tcW w:w="1425" w:type="dxa"/>
            <w:tcBorders>
              <w:top w:val="single" w:sz="6" w:space="0" w:color="auto"/>
              <w:left w:val="single" w:sz="6" w:space="0" w:color="auto"/>
              <w:right w:val="single" w:sz="6" w:space="0" w:color="auto"/>
            </w:tcBorders>
          </w:tcPr>
          <w:p w14:paraId="1CD44700" w14:textId="415AC0D3"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6B49AE0"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29A64EFB" w14:textId="77777777" w:rsidR="00196660" w:rsidRPr="007B4467" w:rsidRDefault="00196660" w:rsidP="005D72E7">
            <w:pPr>
              <w:pStyle w:val="TAL"/>
              <w:rPr>
                <w:rFonts w:eastAsia="PMingLiU"/>
              </w:rPr>
            </w:pPr>
          </w:p>
        </w:tc>
      </w:tr>
      <w:tr w:rsidR="00196660" w:rsidRPr="007B4467" w14:paraId="56D84BE5" w14:textId="77777777" w:rsidTr="00255DE7">
        <w:trPr>
          <w:cantSplit/>
          <w:jc w:val="center"/>
        </w:trPr>
        <w:tc>
          <w:tcPr>
            <w:tcW w:w="484" w:type="dxa"/>
            <w:tcBorders>
              <w:top w:val="single" w:sz="6" w:space="0" w:color="auto"/>
              <w:left w:val="single" w:sz="6" w:space="0" w:color="auto"/>
              <w:right w:val="single" w:sz="6" w:space="0" w:color="auto"/>
            </w:tcBorders>
          </w:tcPr>
          <w:p w14:paraId="230BC0D5" w14:textId="77777777" w:rsidR="00196660" w:rsidRPr="007B4467" w:rsidRDefault="00196660" w:rsidP="001F77D3">
            <w:pPr>
              <w:pStyle w:val="TAC"/>
              <w:rPr>
                <w:rFonts w:eastAsia="PMingLiU"/>
              </w:rPr>
            </w:pPr>
            <w:r w:rsidRPr="007B4467">
              <w:rPr>
                <w:rFonts w:eastAsia="PMingLiU"/>
              </w:rPr>
              <w:t>2</w:t>
            </w:r>
          </w:p>
        </w:tc>
        <w:tc>
          <w:tcPr>
            <w:tcW w:w="1695" w:type="dxa"/>
            <w:tcBorders>
              <w:top w:val="single" w:sz="6" w:space="0" w:color="auto"/>
              <w:left w:val="single" w:sz="6" w:space="0" w:color="auto"/>
              <w:right w:val="single" w:sz="6" w:space="0" w:color="auto"/>
            </w:tcBorders>
          </w:tcPr>
          <w:p w14:paraId="14F17F3A" w14:textId="77777777" w:rsidR="00196660" w:rsidRPr="007B4467" w:rsidRDefault="00196660" w:rsidP="001F77D3">
            <w:pPr>
              <w:pStyle w:val="TAC"/>
              <w:rPr>
                <w:rFonts w:eastAsia="PMingLiU"/>
              </w:rPr>
            </w:pPr>
            <w:r w:rsidRPr="007B4467">
              <w:rPr>
                <w:rFonts w:eastAsia="PMingLiU"/>
              </w:rPr>
              <w:t>FDD Band n2</w:t>
            </w:r>
          </w:p>
        </w:tc>
        <w:tc>
          <w:tcPr>
            <w:tcW w:w="1425" w:type="dxa"/>
            <w:tcBorders>
              <w:top w:val="single" w:sz="6" w:space="0" w:color="auto"/>
              <w:left w:val="single" w:sz="6" w:space="0" w:color="auto"/>
              <w:right w:val="single" w:sz="6" w:space="0" w:color="auto"/>
            </w:tcBorders>
          </w:tcPr>
          <w:p w14:paraId="0FAA915D" w14:textId="7C35C4D4"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D976698"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54478579" w14:textId="77777777" w:rsidR="00196660" w:rsidRPr="007B4467" w:rsidRDefault="00196660" w:rsidP="005D72E7">
            <w:pPr>
              <w:pStyle w:val="TAL"/>
              <w:rPr>
                <w:rFonts w:eastAsia="PMingLiU"/>
              </w:rPr>
            </w:pPr>
          </w:p>
        </w:tc>
      </w:tr>
      <w:tr w:rsidR="00196660" w:rsidRPr="007B4467" w14:paraId="165B4651"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2E48155" w14:textId="77777777" w:rsidR="00196660" w:rsidRPr="007B4467" w:rsidRDefault="00196660" w:rsidP="001F77D3">
            <w:pPr>
              <w:pStyle w:val="TAC"/>
              <w:rPr>
                <w:rFonts w:eastAsia="PMingLiU"/>
              </w:rPr>
            </w:pPr>
            <w:r w:rsidRPr="007B4467">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53427E5B" w14:textId="77777777" w:rsidR="00196660" w:rsidRPr="007B4467" w:rsidRDefault="00196660" w:rsidP="001F77D3">
            <w:pPr>
              <w:pStyle w:val="TAC"/>
              <w:rPr>
                <w:rFonts w:eastAsia="PMingLiU"/>
              </w:rPr>
            </w:pPr>
            <w:r w:rsidRPr="007B4467">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38F65927" w14:textId="11B982AE"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C6FCD1"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5DDBAFD" w14:textId="77777777" w:rsidR="00196660" w:rsidRPr="007B4467" w:rsidRDefault="00196660" w:rsidP="005D72E7">
            <w:pPr>
              <w:pStyle w:val="TAL"/>
              <w:rPr>
                <w:rFonts w:eastAsia="PMingLiU"/>
              </w:rPr>
            </w:pPr>
          </w:p>
        </w:tc>
      </w:tr>
      <w:tr w:rsidR="007F38C0" w:rsidRPr="007B4467" w14:paraId="54D8A0E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90A1CAB" w14:textId="5486535A" w:rsidR="007F38C0" w:rsidRPr="007B4467" w:rsidRDefault="007F38C0" w:rsidP="007F38C0">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3FA91BB" w14:textId="77777777" w:rsidR="007F38C0" w:rsidRPr="007B4467"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EB582F5" w14:textId="77777777" w:rsidR="007F38C0" w:rsidRPr="007B4467"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46DCA8C" w14:textId="77777777" w:rsidR="007F38C0" w:rsidRPr="007B4467"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0012A9" w14:textId="77777777" w:rsidR="007F38C0" w:rsidRPr="007B4467" w:rsidRDefault="007F38C0" w:rsidP="007F38C0">
            <w:pPr>
              <w:pStyle w:val="TAL"/>
              <w:rPr>
                <w:rFonts w:eastAsia="PMingLiU"/>
              </w:rPr>
            </w:pPr>
          </w:p>
        </w:tc>
      </w:tr>
      <w:tr w:rsidR="007F38C0" w:rsidRPr="007B4467" w14:paraId="70E577DD" w14:textId="77777777" w:rsidTr="001F4FE9">
        <w:trPr>
          <w:cantSplit/>
          <w:jc w:val="center"/>
        </w:trPr>
        <w:tc>
          <w:tcPr>
            <w:tcW w:w="484" w:type="dxa"/>
            <w:tcBorders>
              <w:top w:val="single" w:sz="6" w:space="0" w:color="auto"/>
              <w:left w:val="single" w:sz="6" w:space="0" w:color="auto"/>
              <w:right w:val="single" w:sz="6" w:space="0" w:color="auto"/>
            </w:tcBorders>
          </w:tcPr>
          <w:p w14:paraId="4890FAEF" w14:textId="403881A8" w:rsidR="007F38C0" w:rsidRPr="007B4467" w:rsidRDefault="007F38C0" w:rsidP="007F38C0">
            <w:pPr>
              <w:pStyle w:val="TAC"/>
              <w:rPr>
                <w:rFonts w:eastAsia="PMingLiU"/>
              </w:rPr>
            </w:pPr>
            <w:r w:rsidRPr="007B4467">
              <w:rPr>
                <w:lang w:eastAsia="zh-CN"/>
              </w:rPr>
              <w:t>5</w:t>
            </w:r>
          </w:p>
        </w:tc>
        <w:tc>
          <w:tcPr>
            <w:tcW w:w="1695" w:type="dxa"/>
            <w:tcBorders>
              <w:top w:val="single" w:sz="6" w:space="0" w:color="auto"/>
              <w:left w:val="single" w:sz="6" w:space="0" w:color="auto"/>
              <w:right w:val="single" w:sz="6" w:space="0" w:color="auto"/>
            </w:tcBorders>
          </w:tcPr>
          <w:p w14:paraId="7CF789C6" w14:textId="52D2DB54" w:rsidR="007F38C0" w:rsidRPr="007B4467" w:rsidRDefault="007F38C0" w:rsidP="007F38C0">
            <w:pPr>
              <w:pStyle w:val="TAC"/>
              <w:rPr>
                <w:rFonts w:eastAsia="PMingLiU"/>
              </w:rPr>
            </w:pPr>
            <w:r w:rsidRPr="007B4467">
              <w:rPr>
                <w:rFonts w:eastAsia="PMingLiU"/>
              </w:rPr>
              <w:t>FDD Band n5</w:t>
            </w:r>
          </w:p>
        </w:tc>
        <w:tc>
          <w:tcPr>
            <w:tcW w:w="1425" w:type="dxa"/>
            <w:tcBorders>
              <w:top w:val="single" w:sz="6" w:space="0" w:color="auto"/>
              <w:left w:val="single" w:sz="6" w:space="0" w:color="auto"/>
              <w:right w:val="single" w:sz="6" w:space="0" w:color="auto"/>
            </w:tcBorders>
          </w:tcPr>
          <w:p w14:paraId="3F6D6C43" w14:textId="7E35026C" w:rsidR="007F38C0" w:rsidRPr="007B4467" w:rsidRDefault="007F38C0" w:rsidP="007F38C0">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3DF1F94" w14:textId="52AAF26D" w:rsidR="007F38C0" w:rsidRPr="007B4467" w:rsidRDefault="007F38C0" w:rsidP="007F38C0">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1CB576C" w14:textId="03232FEB" w:rsidR="007F38C0" w:rsidRPr="007B4467" w:rsidRDefault="007F38C0" w:rsidP="007F38C0">
            <w:pPr>
              <w:pStyle w:val="TAL"/>
              <w:rPr>
                <w:rFonts w:eastAsia="PMingLiU"/>
              </w:rPr>
            </w:pPr>
            <w:r w:rsidRPr="007B4467">
              <w:t>4 Rx operation is supported by handheld UE</w:t>
            </w:r>
          </w:p>
        </w:tc>
      </w:tr>
      <w:tr w:rsidR="001F4FE9" w:rsidRPr="007B4467" w14:paraId="7D0F0DE4" w14:textId="77777777" w:rsidTr="001F4FE9">
        <w:trPr>
          <w:cantSplit/>
          <w:jc w:val="center"/>
        </w:trPr>
        <w:tc>
          <w:tcPr>
            <w:tcW w:w="484" w:type="dxa"/>
            <w:tcBorders>
              <w:left w:val="single" w:sz="6" w:space="0" w:color="auto"/>
              <w:bottom w:val="single" w:sz="6" w:space="0" w:color="auto"/>
              <w:right w:val="single" w:sz="6" w:space="0" w:color="auto"/>
            </w:tcBorders>
          </w:tcPr>
          <w:p w14:paraId="3A2B5CBD" w14:textId="77777777" w:rsidR="001F4FE9" w:rsidRPr="007B4467" w:rsidRDefault="001F4FE9" w:rsidP="007F38C0">
            <w:pPr>
              <w:pStyle w:val="TAC"/>
              <w:rPr>
                <w:lang w:eastAsia="zh-CN"/>
              </w:rPr>
            </w:pPr>
          </w:p>
        </w:tc>
        <w:tc>
          <w:tcPr>
            <w:tcW w:w="1695" w:type="dxa"/>
            <w:tcBorders>
              <w:left w:val="single" w:sz="6" w:space="0" w:color="auto"/>
              <w:bottom w:val="single" w:sz="6" w:space="0" w:color="auto"/>
              <w:right w:val="single" w:sz="6" w:space="0" w:color="auto"/>
            </w:tcBorders>
          </w:tcPr>
          <w:p w14:paraId="2C9192F5" w14:textId="77777777" w:rsidR="001F4FE9" w:rsidRPr="007B4467" w:rsidRDefault="001F4FE9"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67BF81BD" w14:textId="77777777" w:rsidR="001F4FE9" w:rsidRPr="007B4467" w:rsidRDefault="001F4FE9" w:rsidP="007F38C0">
            <w:pPr>
              <w:pStyle w:val="TAC"/>
              <w:rPr>
                <w:rFonts w:eastAsia="PMingLiU"/>
              </w:rPr>
            </w:pPr>
          </w:p>
        </w:tc>
        <w:tc>
          <w:tcPr>
            <w:tcW w:w="811" w:type="dxa"/>
            <w:tcBorders>
              <w:left w:val="single" w:sz="6" w:space="0" w:color="auto"/>
              <w:bottom w:val="single" w:sz="6" w:space="0" w:color="auto"/>
              <w:right w:val="single" w:sz="6" w:space="0" w:color="auto"/>
            </w:tcBorders>
          </w:tcPr>
          <w:p w14:paraId="38E12D77" w14:textId="77777777" w:rsidR="001F4FE9" w:rsidRPr="007B4467" w:rsidRDefault="001F4FE9" w:rsidP="007F38C0">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319A0719" w14:textId="30323B12" w:rsidR="001F4FE9" w:rsidRPr="007B4467" w:rsidRDefault="001F4FE9" w:rsidP="007F38C0">
            <w:pPr>
              <w:pStyle w:val="TAL"/>
            </w:pPr>
            <w:r w:rsidRPr="007B4467">
              <w:t>4 Rx operation is supported by FWA form factor</w:t>
            </w:r>
          </w:p>
        </w:tc>
      </w:tr>
      <w:tr w:rsidR="00196660" w:rsidRPr="007B4467" w14:paraId="1277C82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6A55310" w14:textId="77777777" w:rsidR="00196660" w:rsidRPr="007B4467" w:rsidRDefault="00196660" w:rsidP="001F77D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F706B26" w14:textId="77777777" w:rsidR="00196660" w:rsidRPr="007B4467"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6CB5E95" w14:textId="77777777" w:rsidR="00196660" w:rsidRPr="007B4467"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2F8426F" w14:textId="77777777" w:rsidR="00196660" w:rsidRPr="007B4467"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198107" w14:textId="77777777" w:rsidR="00196660" w:rsidRPr="007B4467" w:rsidRDefault="00196660" w:rsidP="005D72E7">
            <w:pPr>
              <w:pStyle w:val="TAL"/>
              <w:rPr>
                <w:rFonts w:eastAsia="PMingLiU"/>
              </w:rPr>
            </w:pPr>
          </w:p>
        </w:tc>
      </w:tr>
      <w:tr w:rsidR="00196660" w:rsidRPr="007B4467" w14:paraId="2AD13F00"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8475000" w14:textId="77777777" w:rsidR="00196660" w:rsidRPr="007B4467" w:rsidRDefault="00196660" w:rsidP="001F77D3">
            <w:pPr>
              <w:pStyle w:val="TAC"/>
              <w:rPr>
                <w:rFonts w:eastAsia="PMingLiU"/>
                <w:lang w:eastAsia="ja-JP"/>
              </w:rPr>
            </w:pPr>
            <w:r w:rsidRPr="007B4467">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02D4C7D3" w14:textId="77777777" w:rsidR="00196660" w:rsidRPr="007B4467" w:rsidRDefault="00196660" w:rsidP="001F77D3">
            <w:pPr>
              <w:pStyle w:val="TAC"/>
              <w:rPr>
                <w:rFonts w:eastAsia="PMingLiU"/>
              </w:rPr>
            </w:pPr>
            <w:r w:rsidRPr="007B4467">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02A97E" w14:textId="59EB28E0"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2D1753"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1E49FBF" w14:textId="3A15D8F1" w:rsidR="00196660" w:rsidRPr="007B4467" w:rsidRDefault="00FD270C" w:rsidP="005D72E7">
            <w:pPr>
              <w:pStyle w:val="TAL"/>
              <w:rPr>
                <w:rFonts w:eastAsia="PMingLiU"/>
              </w:rPr>
            </w:pPr>
            <w:r w:rsidRPr="007B4467">
              <w:rPr>
                <w:rFonts w:eastAsia="PMingLiU"/>
              </w:rPr>
              <w:t>NOTE 2</w:t>
            </w:r>
          </w:p>
        </w:tc>
      </w:tr>
      <w:tr w:rsidR="00CC3B24" w:rsidRPr="007B4467" w14:paraId="220B00D7" w14:textId="77777777" w:rsidTr="00255DE7">
        <w:trPr>
          <w:cantSplit/>
          <w:jc w:val="center"/>
        </w:trPr>
        <w:tc>
          <w:tcPr>
            <w:tcW w:w="484" w:type="dxa"/>
            <w:tcBorders>
              <w:top w:val="single" w:sz="6" w:space="0" w:color="auto"/>
              <w:left w:val="single" w:sz="6" w:space="0" w:color="auto"/>
              <w:right w:val="single" w:sz="6" w:space="0" w:color="auto"/>
            </w:tcBorders>
          </w:tcPr>
          <w:p w14:paraId="0051B8F4" w14:textId="77777777" w:rsidR="00CC3B24" w:rsidRPr="007B4467" w:rsidRDefault="00CC3B24" w:rsidP="00452594">
            <w:pPr>
              <w:pStyle w:val="TAC"/>
              <w:rPr>
                <w:rFonts w:eastAsia="PMingLiU"/>
                <w:lang w:eastAsia="zh-CN"/>
              </w:rPr>
            </w:pPr>
            <w:r w:rsidRPr="007B4467">
              <w:rPr>
                <w:rFonts w:eastAsia="PMingLiU"/>
                <w:lang w:eastAsia="zh-CN"/>
              </w:rPr>
              <w:t>8</w:t>
            </w:r>
          </w:p>
        </w:tc>
        <w:tc>
          <w:tcPr>
            <w:tcW w:w="1695" w:type="dxa"/>
            <w:tcBorders>
              <w:top w:val="single" w:sz="6" w:space="0" w:color="auto"/>
              <w:left w:val="single" w:sz="6" w:space="0" w:color="auto"/>
              <w:right w:val="single" w:sz="6" w:space="0" w:color="auto"/>
            </w:tcBorders>
          </w:tcPr>
          <w:p w14:paraId="5A311380" w14:textId="77777777" w:rsidR="00CC3B24" w:rsidRPr="007B4467" w:rsidRDefault="00CC3B24" w:rsidP="00452594">
            <w:pPr>
              <w:pStyle w:val="TAC"/>
              <w:rPr>
                <w:rFonts w:eastAsia="PMingLiU"/>
              </w:rPr>
            </w:pPr>
            <w:r w:rsidRPr="007B4467">
              <w:rPr>
                <w:rFonts w:eastAsia="PMingLiU"/>
              </w:rPr>
              <w:t>FDD Band n8</w:t>
            </w:r>
          </w:p>
        </w:tc>
        <w:tc>
          <w:tcPr>
            <w:tcW w:w="1425" w:type="dxa"/>
            <w:tcBorders>
              <w:top w:val="single" w:sz="6" w:space="0" w:color="auto"/>
              <w:left w:val="single" w:sz="6" w:space="0" w:color="auto"/>
              <w:right w:val="single" w:sz="6" w:space="0" w:color="auto"/>
            </w:tcBorders>
          </w:tcPr>
          <w:p w14:paraId="27C5EB72" w14:textId="08304AAE" w:rsidR="00CC3B24" w:rsidRPr="007B4467" w:rsidRDefault="00CC3B24" w:rsidP="00452594">
            <w:pPr>
              <w:pStyle w:val="TAC"/>
              <w:rPr>
                <w:rFonts w:eastAsia="PMingLiU"/>
                <w:lang w:eastAsia="zh-CN"/>
              </w:rPr>
            </w:pPr>
            <w:r w:rsidRPr="007B4467">
              <w:rPr>
                <w:rFonts w:eastAsia="PMingLiU"/>
                <w:lang w:eastAsia="zh-CN"/>
              </w:rPr>
              <w:t>38.101-1</w:t>
            </w:r>
            <w:r w:rsidR="00285C14" w:rsidRPr="007B4467">
              <w:rPr>
                <w:rFonts w:eastAsia="PMingLiU"/>
                <w:lang w:eastAsia="zh-CN"/>
              </w:rPr>
              <w:t xml:space="preserve">, </w:t>
            </w:r>
            <w:r w:rsidRPr="007B4467">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6EE64363" w14:textId="77777777" w:rsidR="00CC3B24" w:rsidRPr="007B4467" w:rsidRDefault="00CC3B24" w:rsidP="00452594">
            <w:pPr>
              <w:pStyle w:val="TAC"/>
              <w:rPr>
                <w:rFonts w:eastAsia="PMingLiU"/>
                <w:lang w:eastAsia="zh-CN"/>
              </w:rPr>
            </w:pPr>
            <w:r w:rsidRPr="007B4467">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2B4180A" w14:textId="40FCDD79" w:rsidR="00CC3B24" w:rsidRPr="007B4467" w:rsidRDefault="00CC3B24" w:rsidP="00452594">
            <w:pPr>
              <w:pStyle w:val="TAL"/>
              <w:rPr>
                <w:rFonts w:eastAsia="PMingLiU"/>
              </w:rPr>
            </w:pPr>
            <w:r w:rsidRPr="007B4467">
              <w:t xml:space="preserve">4 Rx operation is </w:t>
            </w:r>
            <w:r w:rsidR="007F38C0" w:rsidRPr="007B4467">
              <w:t>supported by</w:t>
            </w:r>
            <w:r w:rsidRPr="007B4467">
              <w:t xml:space="preserve"> FWA form factor</w:t>
            </w:r>
          </w:p>
        </w:tc>
      </w:tr>
      <w:tr w:rsidR="007F38C0" w:rsidRPr="007B4467" w14:paraId="49E8315D" w14:textId="77777777" w:rsidTr="00255DE7">
        <w:trPr>
          <w:cantSplit/>
          <w:jc w:val="center"/>
        </w:trPr>
        <w:tc>
          <w:tcPr>
            <w:tcW w:w="484" w:type="dxa"/>
            <w:tcBorders>
              <w:left w:val="single" w:sz="6" w:space="0" w:color="auto"/>
              <w:bottom w:val="single" w:sz="6" w:space="0" w:color="auto"/>
              <w:right w:val="single" w:sz="6" w:space="0" w:color="auto"/>
            </w:tcBorders>
          </w:tcPr>
          <w:p w14:paraId="067020E3" w14:textId="77777777" w:rsidR="007F38C0" w:rsidRPr="007B4467" w:rsidRDefault="007F38C0" w:rsidP="007F38C0">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16AA4C8E" w14:textId="77777777" w:rsidR="007F38C0" w:rsidRPr="007B4467" w:rsidRDefault="007F38C0"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1E479DE2" w14:textId="77777777" w:rsidR="007F38C0" w:rsidRPr="007B4467" w:rsidRDefault="007F38C0" w:rsidP="007F38C0">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C80A6B7" w14:textId="60CD2B3E" w:rsidR="007F38C0" w:rsidRPr="007B4467" w:rsidRDefault="007F38C0" w:rsidP="007F38C0">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E889C7D" w14:textId="3A00D8F1" w:rsidR="007F38C0" w:rsidRPr="007B4467" w:rsidRDefault="007F38C0" w:rsidP="007F38C0">
            <w:pPr>
              <w:pStyle w:val="TAL"/>
            </w:pPr>
            <w:r w:rsidRPr="007B4467">
              <w:t>4 Rx operation is supported by handheld UE</w:t>
            </w:r>
          </w:p>
        </w:tc>
      </w:tr>
      <w:tr w:rsidR="00196660" w:rsidRPr="007B4467" w14:paraId="159C196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86AA9F5" w14:textId="77777777" w:rsidR="00196660" w:rsidRPr="007B4467" w:rsidRDefault="00196660" w:rsidP="001F77D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F06F65D" w14:textId="77777777" w:rsidR="00196660" w:rsidRPr="007B4467"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926503B" w14:textId="77777777" w:rsidR="00196660" w:rsidRPr="007B4467"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DE0F0C7" w14:textId="77777777" w:rsidR="00196660" w:rsidRPr="007B4467"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981DA2F" w14:textId="77777777" w:rsidR="00196660" w:rsidRPr="007B4467" w:rsidRDefault="00196660" w:rsidP="005D72E7">
            <w:pPr>
              <w:pStyle w:val="TAL"/>
              <w:rPr>
                <w:rFonts w:eastAsia="PMingLiU"/>
              </w:rPr>
            </w:pPr>
          </w:p>
        </w:tc>
      </w:tr>
      <w:tr w:rsidR="00255DE7" w:rsidRPr="007B4467" w14:paraId="30E8665C"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E350CFD" w14:textId="69EF7E4C" w:rsidR="00255DE7" w:rsidRPr="007B4467" w:rsidRDefault="00255DE7" w:rsidP="00255DE7">
            <w:pPr>
              <w:pStyle w:val="TAC"/>
              <w:rPr>
                <w:rFonts w:eastAsia="PMingLiU"/>
              </w:rPr>
            </w:pPr>
            <w:r w:rsidRPr="007B4467">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54404CEE" w14:textId="23CD17AE" w:rsidR="00255DE7" w:rsidRPr="007B4467" w:rsidRDefault="00255DE7" w:rsidP="00255DE7">
            <w:pPr>
              <w:pStyle w:val="TAC"/>
              <w:rPr>
                <w:rFonts w:eastAsia="PMingLiU"/>
              </w:rPr>
            </w:pPr>
            <w:r w:rsidRPr="007B4467">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41D42C97" w14:textId="0E124189" w:rsidR="00255DE7" w:rsidRPr="007B4467" w:rsidRDefault="00255DE7" w:rsidP="00255DE7">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BF6670" w14:textId="6D68D7A5" w:rsidR="00255DE7" w:rsidRPr="007B4467" w:rsidRDefault="00255DE7" w:rsidP="00255DE7">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0C99866" w14:textId="77777777" w:rsidR="00255DE7" w:rsidRPr="007B4467" w:rsidRDefault="00255DE7" w:rsidP="00255DE7">
            <w:pPr>
              <w:pStyle w:val="TAL"/>
              <w:rPr>
                <w:rFonts w:eastAsia="PMingLiU"/>
              </w:rPr>
            </w:pPr>
          </w:p>
        </w:tc>
      </w:tr>
      <w:tr w:rsidR="00255DE7" w:rsidRPr="007B4467" w14:paraId="6B4CF138"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992A458" w14:textId="6A25BB97" w:rsidR="00255DE7" w:rsidRPr="007B4467" w:rsidRDefault="00255DE7" w:rsidP="00255DE7">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9B7CED1" w14:textId="77777777" w:rsidR="00255DE7" w:rsidRPr="007B4467" w:rsidRDefault="00255DE7" w:rsidP="00255DE7">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B85CB5D" w14:textId="77777777" w:rsidR="00255DE7" w:rsidRPr="007B4467"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6D7ABC5" w14:textId="77777777" w:rsidR="00255DE7" w:rsidRPr="007B4467" w:rsidRDefault="00255DE7" w:rsidP="00255DE7">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AE55725" w14:textId="77777777" w:rsidR="00255DE7" w:rsidRPr="007B4467" w:rsidRDefault="00255DE7" w:rsidP="00255DE7">
            <w:pPr>
              <w:pStyle w:val="TAL"/>
              <w:rPr>
                <w:rFonts w:eastAsia="PMingLiU"/>
              </w:rPr>
            </w:pPr>
          </w:p>
        </w:tc>
      </w:tr>
      <w:tr w:rsidR="007F38C0" w:rsidRPr="007B4467" w14:paraId="09452D15"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AD88E70" w14:textId="2A8ACF94" w:rsidR="007F38C0" w:rsidRPr="007B4467" w:rsidRDefault="007F38C0" w:rsidP="007F38C0">
            <w:pPr>
              <w:pStyle w:val="TAC"/>
              <w:rPr>
                <w:rFonts w:eastAsia="PMingLiU"/>
              </w:rPr>
            </w:pPr>
            <w:r w:rsidRPr="007B4467">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0DD4AE2" w14:textId="2A4A3104" w:rsidR="007F38C0" w:rsidRPr="007B4467" w:rsidRDefault="007F38C0" w:rsidP="007F38C0">
            <w:pPr>
              <w:pStyle w:val="TAC"/>
              <w:rPr>
                <w:rFonts w:eastAsia="PMingLiU"/>
              </w:rPr>
            </w:pPr>
            <w:r w:rsidRPr="007B4467">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48EA507" w14:textId="3FADB593" w:rsidR="007F38C0" w:rsidRPr="007B4467" w:rsidRDefault="007F38C0" w:rsidP="007F38C0">
            <w:pPr>
              <w:pStyle w:val="TAC"/>
              <w:rPr>
                <w:rFonts w:eastAsia="PMingLiU"/>
              </w:rPr>
            </w:pPr>
            <w:r w:rsidRPr="007B4467">
              <w:rPr>
                <w:rFonts w:eastAsia="PMingLiU"/>
                <w:lang w:eastAsia="zh-CN"/>
              </w:rPr>
              <w:t>38.101-1</w:t>
            </w:r>
            <w:r w:rsidR="00285C14" w:rsidRPr="007B4467">
              <w:rPr>
                <w:rFonts w:eastAsia="PMingLiU"/>
                <w:lang w:eastAsia="zh-CN"/>
              </w:rPr>
              <w:t xml:space="preserve">, </w:t>
            </w:r>
            <w:r w:rsidRPr="007B4467">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1F5DF129" w14:textId="74D10D91" w:rsidR="007F38C0" w:rsidRPr="007B4467" w:rsidRDefault="007F38C0" w:rsidP="007F38C0">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1F96FDC" w14:textId="13025EC0" w:rsidR="007F38C0" w:rsidRPr="007B4467" w:rsidRDefault="007F38C0" w:rsidP="007F38C0">
            <w:pPr>
              <w:pStyle w:val="TAL"/>
              <w:rPr>
                <w:rFonts w:eastAsia="PMingLiU"/>
              </w:rPr>
            </w:pPr>
            <w:r w:rsidRPr="007B4467">
              <w:t>4 Rx operation is supported by handheld UE</w:t>
            </w:r>
          </w:p>
        </w:tc>
      </w:tr>
      <w:tr w:rsidR="007F38C0" w:rsidRPr="007B4467" w14:paraId="653913E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024ED938" w14:textId="5CF9B4F4" w:rsidR="007F38C0" w:rsidRPr="007B4467" w:rsidRDefault="007F38C0" w:rsidP="007F38C0">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5EFF0A5" w14:textId="77777777" w:rsidR="007F38C0" w:rsidRPr="007B4467"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0EF9F5F" w14:textId="77777777" w:rsidR="007F38C0" w:rsidRPr="007B4467"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3C1B730" w14:textId="77777777" w:rsidR="007F38C0" w:rsidRPr="007B4467"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9D5E57" w14:textId="77777777" w:rsidR="007F38C0" w:rsidRPr="007B4467" w:rsidRDefault="007F38C0" w:rsidP="007F38C0">
            <w:pPr>
              <w:pStyle w:val="TAL"/>
              <w:rPr>
                <w:rFonts w:eastAsia="PMingLiU"/>
              </w:rPr>
            </w:pPr>
          </w:p>
        </w:tc>
      </w:tr>
      <w:tr w:rsidR="004E54AB" w:rsidRPr="007B4467" w14:paraId="33A8D0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0C2B4B2" w14:textId="2506A41A" w:rsidR="004E54AB" w:rsidRPr="007B4467" w:rsidRDefault="004E54AB" w:rsidP="004E54AB">
            <w:pPr>
              <w:pStyle w:val="TAC"/>
              <w:rPr>
                <w:rFonts w:eastAsia="PMingLiU"/>
              </w:rPr>
            </w:pPr>
            <w:r w:rsidRPr="007B4467">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689ACE1A" w14:textId="0AD251A4" w:rsidR="004E54AB" w:rsidRPr="007B4467" w:rsidRDefault="004E54AB" w:rsidP="004E54AB">
            <w:pPr>
              <w:pStyle w:val="TAC"/>
              <w:rPr>
                <w:rFonts w:eastAsia="PMingLiU"/>
              </w:rPr>
            </w:pPr>
            <w:r w:rsidRPr="007B4467">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5E1B98D" w14:textId="4192AC09" w:rsidR="004E54AB" w:rsidRPr="007B4467" w:rsidRDefault="004E54AB" w:rsidP="004E54AB">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F98249A" w14:textId="32DEBC99" w:rsidR="004E54AB" w:rsidRPr="007B4467" w:rsidRDefault="004E54AB" w:rsidP="004E54AB">
            <w:pPr>
              <w:pStyle w:val="TAC"/>
              <w:rPr>
                <w:rFonts w:eastAsia="PMingLiU"/>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AC0DB45" w14:textId="77777777" w:rsidR="004E54AB" w:rsidRPr="007B4467" w:rsidRDefault="004E54AB" w:rsidP="004E54AB">
            <w:pPr>
              <w:pStyle w:val="TAL"/>
              <w:rPr>
                <w:rFonts w:eastAsia="PMingLiU"/>
              </w:rPr>
            </w:pPr>
          </w:p>
        </w:tc>
      </w:tr>
      <w:tr w:rsidR="00285C14" w:rsidRPr="007B4467" w14:paraId="4F456400" w14:textId="77777777" w:rsidTr="00255DE7">
        <w:trPr>
          <w:cantSplit/>
          <w:jc w:val="center"/>
        </w:trPr>
        <w:tc>
          <w:tcPr>
            <w:tcW w:w="484" w:type="dxa"/>
            <w:tcBorders>
              <w:top w:val="single" w:sz="6" w:space="0" w:color="auto"/>
              <w:left w:val="single" w:sz="6" w:space="0" w:color="auto"/>
              <w:right w:val="single" w:sz="6" w:space="0" w:color="auto"/>
            </w:tcBorders>
          </w:tcPr>
          <w:p w14:paraId="3DABB773" w14:textId="4E7F532C" w:rsidR="00285C14" w:rsidRPr="007B4467" w:rsidRDefault="00285C14" w:rsidP="00285C14">
            <w:pPr>
              <w:pStyle w:val="TAC"/>
              <w:rPr>
                <w:lang w:eastAsia="zh-CN"/>
              </w:rPr>
            </w:pPr>
            <w:r w:rsidRPr="007B4467">
              <w:rPr>
                <w:lang w:eastAsia="zh-CN"/>
              </w:rPr>
              <w:t>26</w:t>
            </w:r>
          </w:p>
        </w:tc>
        <w:tc>
          <w:tcPr>
            <w:tcW w:w="1695" w:type="dxa"/>
            <w:tcBorders>
              <w:top w:val="single" w:sz="6" w:space="0" w:color="auto"/>
              <w:left w:val="single" w:sz="6" w:space="0" w:color="auto"/>
              <w:right w:val="single" w:sz="6" w:space="0" w:color="auto"/>
            </w:tcBorders>
          </w:tcPr>
          <w:p w14:paraId="7FA997F5" w14:textId="05A69215" w:rsidR="00285C14" w:rsidRPr="007B4467" w:rsidRDefault="00285C14" w:rsidP="00285C14">
            <w:pPr>
              <w:pStyle w:val="TAC"/>
              <w:rPr>
                <w:rFonts w:eastAsia="PMingLiU"/>
              </w:rPr>
            </w:pPr>
            <w:r w:rsidRPr="007B4467">
              <w:rPr>
                <w:rFonts w:eastAsia="PMingLiU"/>
              </w:rPr>
              <w:t>FDD Band n26</w:t>
            </w:r>
          </w:p>
        </w:tc>
        <w:tc>
          <w:tcPr>
            <w:tcW w:w="1425" w:type="dxa"/>
            <w:tcBorders>
              <w:top w:val="single" w:sz="6" w:space="0" w:color="auto"/>
              <w:left w:val="single" w:sz="6" w:space="0" w:color="auto"/>
              <w:right w:val="single" w:sz="6" w:space="0" w:color="auto"/>
            </w:tcBorders>
          </w:tcPr>
          <w:p w14:paraId="28378266" w14:textId="623EF3F6" w:rsidR="00285C14" w:rsidRPr="007B4467" w:rsidRDefault="00285C14" w:rsidP="00285C14">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4924836" w14:textId="24221762" w:rsidR="00285C14" w:rsidRPr="007B4467" w:rsidRDefault="00285C14" w:rsidP="00285C14">
            <w:pPr>
              <w:pStyle w:val="TAC"/>
              <w:rPr>
                <w:rFonts w:eastAsia="PMingLiU"/>
                <w:lang w:eastAsia="zh-CN"/>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AE9328F" w14:textId="4AE7DD79" w:rsidR="00285C14" w:rsidRPr="007B4467" w:rsidRDefault="00285C14" w:rsidP="00285C14">
            <w:pPr>
              <w:pStyle w:val="TAL"/>
            </w:pPr>
            <w:r w:rsidRPr="007B4467">
              <w:t>4 Rx operation is supported by FWA form factor</w:t>
            </w:r>
          </w:p>
        </w:tc>
      </w:tr>
      <w:tr w:rsidR="00285C14" w:rsidRPr="007B4467" w14:paraId="0892930B" w14:textId="77777777" w:rsidTr="00255DE7">
        <w:trPr>
          <w:cantSplit/>
          <w:jc w:val="center"/>
        </w:trPr>
        <w:tc>
          <w:tcPr>
            <w:tcW w:w="484" w:type="dxa"/>
            <w:tcBorders>
              <w:left w:val="single" w:sz="6" w:space="0" w:color="auto"/>
              <w:bottom w:val="single" w:sz="6" w:space="0" w:color="auto"/>
              <w:right w:val="single" w:sz="6" w:space="0" w:color="auto"/>
            </w:tcBorders>
          </w:tcPr>
          <w:p w14:paraId="1DC81979" w14:textId="77777777" w:rsidR="00285C14" w:rsidRPr="007B4467" w:rsidRDefault="00285C14" w:rsidP="00285C14">
            <w:pPr>
              <w:pStyle w:val="TAC"/>
              <w:rPr>
                <w:lang w:eastAsia="zh-CN"/>
              </w:rPr>
            </w:pPr>
          </w:p>
        </w:tc>
        <w:tc>
          <w:tcPr>
            <w:tcW w:w="1695" w:type="dxa"/>
            <w:tcBorders>
              <w:left w:val="single" w:sz="6" w:space="0" w:color="auto"/>
              <w:bottom w:val="single" w:sz="6" w:space="0" w:color="auto"/>
              <w:right w:val="single" w:sz="6" w:space="0" w:color="auto"/>
            </w:tcBorders>
          </w:tcPr>
          <w:p w14:paraId="20860BDA"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51817C51" w14:textId="77777777" w:rsidR="00285C14" w:rsidRPr="007B4467" w:rsidRDefault="00285C14" w:rsidP="00285C14">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6F8B0C42" w14:textId="3C2840C0" w:rsidR="00285C14" w:rsidRPr="007B4467" w:rsidRDefault="00285C14" w:rsidP="00285C14">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4624234" w14:textId="6F48DEC3" w:rsidR="00285C14" w:rsidRPr="007B4467" w:rsidRDefault="00285C14" w:rsidP="00285C14">
            <w:pPr>
              <w:pStyle w:val="TAL"/>
            </w:pPr>
            <w:r w:rsidRPr="007B4467">
              <w:t>4 Rx operation is supported by handheld UE</w:t>
            </w:r>
          </w:p>
        </w:tc>
      </w:tr>
      <w:tr w:rsidR="00285C14" w:rsidRPr="007B4467" w14:paraId="36EC02B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C176037"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7D2F859"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8E240F"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0A0FFE"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14541F" w14:textId="77777777" w:rsidR="00285C14" w:rsidRPr="007B4467" w:rsidRDefault="00285C14" w:rsidP="00285C14">
            <w:pPr>
              <w:pStyle w:val="TAL"/>
              <w:rPr>
                <w:rFonts w:eastAsia="PMingLiU"/>
              </w:rPr>
            </w:pPr>
          </w:p>
        </w:tc>
      </w:tr>
      <w:tr w:rsidR="00285C14" w:rsidRPr="007B4467" w14:paraId="463773F5" w14:textId="77777777" w:rsidTr="00255DE7">
        <w:trPr>
          <w:cantSplit/>
          <w:jc w:val="center"/>
        </w:trPr>
        <w:tc>
          <w:tcPr>
            <w:tcW w:w="484" w:type="dxa"/>
            <w:tcBorders>
              <w:top w:val="single" w:sz="6" w:space="0" w:color="auto"/>
              <w:left w:val="single" w:sz="6" w:space="0" w:color="auto"/>
              <w:right w:val="single" w:sz="6" w:space="0" w:color="auto"/>
            </w:tcBorders>
          </w:tcPr>
          <w:p w14:paraId="2086BC6A" w14:textId="77777777" w:rsidR="00285C14" w:rsidRPr="007B4467" w:rsidRDefault="00285C14" w:rsidP="00285C14">
            <w:pPr>
              <w:pStyle w:val="TAC"/>
              <w:rPr>
                <w:rFonts w:eastAsia="PMingLiU"/>
              </w:rPr>
            </w:pPr>
            <w:r w:rsidRPr="007B4467">
              <w:rPr>
                <w:rFonts w:eastAsia="PMingLiU"/>
              </w:rPr>
              <w:t>28</w:t>
            </w:r>
          </w:p>
        </w:tc>
        <w:tc>
          <w:tcPr>
            <w:tcW w:w="1695" w:type="dxa"/>
            <w:tcBorders>
              <w:top w:val="single" w:sz="6" w:space="0" w:color="auto"/>
              <w:left w:val="single" w:sz="6" w:space="0" w:color="auto"/>
              <w:right w:val="single" w:sz="6" w:space="0" w:color="auto"/>
            </w:tcBorders>
          </w:tcPr>
          <w:p w14:paraId="6BF6F2FD" w14:textId="77777777" w:rsidR="00285C14" w:rsidRPr="007B4467" w:rsidRDefault="00285C14" w:rsidP="00285C14">
            <w:pPr>
              <w:pStyle w:val="TAC"/>
              <w:rPr>
                <w:rFonts w:eastAsia="PMingLiU"/>
              </w:rPr>
            </w:pPr>
            <w:r w:rsidRPr="007B4467">
              <w:rPr>
                <w:rFonts w:eastAsia="PMingLiU"/>
              </w:rPr>
              <w:t>FDD Band n28</w:t>
            </w:r>
          </w:p>
        </w:tc>
        <w:tc>
          <w:tcPr>
            <w:tcW w:w="1425" w:type="dxa"/>
            <w:tcBorders>
              <w:top w:val="single" w:sz="6" w:space="0" w:color="auto"/>
              <w:left w:val="single" w:sz="6" w:space="0" w:color="auto"/>
              <w:right w:val="single" w:sz="6" w:space="0" w:color="auto"/>
            </w:tcBorders>
          </w:tcPr>
          <w:p w14:paraId="7BD4D4DC" w14:textId="608F86C7"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F6ECFD"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1EE837F" w14:textId="3FC936B6" w:rsidR="00285C14" w:rsidRPr="007B4467" w:rsidRDefault="00285C14" w:rsidP="00285C14">
            <w:pPr>
              <w:pStyle w:val="TAL"/>
              <w:rPr>
                <w:rFonts w:eastAsia="PMingLiU"/>
              </w:rPr>
            </w:pPr>
            <w:r w:rsidRPr="007B4467">
              <w:t>4 Rx operation is supported by FWA form factor</w:t>
            </w:r>
          </w:p>
        </w:tc>
      </w:tr>
      <w:tr w:rsidR="00285C14" w:rsidRPr="007B4467" w14:paraId="53655C10" w14:textId="77777777" w:rsidTr="00255DE7">
        <w:trPr>
          <w:cantSplit/>
          <w:jc w:val="center"/>
        </w:trPr>
        <w:tc>
          <w:tcPr>
            <w:tcW w:w="484" w:type="dxa"/>
            <w:tcBorders>
              <w:left w:val="single" w:sz="6" w:space="0" w:color="auto"/>
              <w:bottom w:val="single" w:sz="6" w:space="0" w:color="auto"/>
              <w:right w:val="single" w:sz="6" w:space="0" w:color="auto"/>
            </w:tcBorders>
          </w:tcPr>
          <w:p w14:paraId="4E032588" w14:textId="77777777" w:rsidR="00285C14" w:rsidRPr="007B4467"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9C3B802"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14770A42"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D13E2C" w14:textId="7FAF9350" w:rsidR="00285C14" w:rsidRPr="007B4467" w:rsidRDefault="00285C14" w:rsidP="00285C14">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4B00AA" w14:textId="0DB3556F" w:rsidR="00285C14" w:rsidRPr="007B4467" w:rsidRDefault="00285C14" w:rsidP="00285C14">
            <w:pPr>
              <w:pStyle w:val="TAL"/>
            </w:pPr>
            <w:r w:rsidRPr="007B4467">
              <w:t>4 Rx operation is supported by handheld UE</w:t>
            </w:r>
          </w:p>
        </w:tc>
      </w:tr>
      <w:tr w:rsidR="00285C14" w:rsidRPr="007B4467" w14:paraId="74FCAE4F"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58684928"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CB647D"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CDAEAE6"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724B14"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CB709B8" w14:textId="77777777" w:rsidR="00285C14" w:rsidRPr="007B4467" w:rsidRDefault="00285C14" w:rsidP="00285C14">
            <w:pPr>
              <w:pStyle w:val="TAL"/>
              <w:rPr>
                <w:rFonts w:eastAsia="PMingLiU"/>
              </w:rPr>
            </w:pPr>
          </w:p>
        </w:tc>
      </w:tr>
      <w:tr w:rsidR="00285C14" w:rsidRPr="007B4467" w14:paraId="10C4A2C2"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CB7FE11" w14:textId="77777777" w:rsidR="00285C14" w:rsidRPr="007B4467" w:rsidRDefault="00285C14" w:rsidP="00285C14">
            <w:pPr>
              <w:pStyle w:val="TAC"/>
              <w:rPr>
                <w:rFonts w:eastAsia="PMingLiU"/>
              </w:rPr>
            </w:pPr>
            <w:r w:rsidRPr="007B4467">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599AA545" w14:textId="77777777" w:rsidR="00285C14" w:rsidRPr="007B4467" w:rsidRDefault="00285C14" w:rsidP="00285C14">
            <w:pPr>
              <w:pStyle w:val="TAC"/>
              <w:rPr>
                <w:rFonts w:eastAsia="PMingLiU"/>
              </w:rPr>
            </w:pPr>
            <w:r w:rsidRPr="007B4467">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CC332C4" w14:textId="7F2CC427"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7F55DC"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B0D856E" w14:textId="77777777" w:rsidR="00285C14" w:rsidRPr="007B4467" w:rsidRDefault="00285C14" w:rsidP="00285C14">
            <w:pPr>
              <w:pStyle w:val="TAL"/>
              <w:rPr>
                <w:rFonts w:eastAsia="PMingLiU"/>
              </w:rPr>
            </w:pPr>
          </w:p>
        </w:tc>
      </w:tr>
      <w:tr w:rsidR="00285C14" w:rsidRPr="007B4467" w14:paraId="24AE59E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2A49F20"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07986BC"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132BAA8"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22F8924"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ACCFD7" w14:textId="77777777" w:rsidR="00285C14" w:rsidRPr="007B4467" w:rsidRDefault="00285C14" w:rsidP="00285C14">
            <w:pPr>
              <w:pStyle w:val="TAL"/>
              <w:rPr>
                <w:rFonts w:eastAsia="PMingLiU"/>
              </w:rPr>
            </w:pPr>
          </w:p>
        </w:tc>
      </w:tr>
      <w:tr w:rsidR="00285C14" w:rsidRPr="007B4467" w14:paraId="73EACB6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FBCBC61" w14:textId="77777777" w:rsidR="00285C14" w:rsidRPr="007B4467" w:rsidRDefault="00285C14" w:rsidP="00285C14">
            <w:pPr>
              <w:pStyle w:val="TAC"/>
              <w:rPr>
                <w:rFonts w:eastAsia="PMingLiU"/>
              </w:rPr>
            </w:pPr>
            <w:r w:rsidRPr="007B4467">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1693A291" w14:textId="77777777" w:rsidR="00285C14" w:rsidRPr="007B4467" w:rsidRDefault="00285C14" w:rsidP="00285C14">
            <w:pPr>
              <w:pStyle w:val="TAC"/>
              <w:rPr>
                <w:rFonts w:eastAsia="PMingLiU"/>
              </w:rPr>
            </w:pPr>
            <w:r w:rsidRPr="007B4467">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8D05989" w14:textId="1D7B27CA"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C07B3D6" w14:textId="77777777" w:rsidR="00285C14" w:rsidRPr="007B4467" w:rsidRDefault="00285C14" w:rsidP="00285C14">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8AF521" w14:textId="77777777" w:rsidR="00285C14" w:rsidRPr="007B4467" w:rsidRDefault="00285C14" w:rsidP="00285C14">
            <w:pPr>
              <w:pStyle w:val="TAL"/>
              <w:rPr>
                <w:rFonts w:eastAsia="PMingLiU"/>
              </w:rPr>
            </w:pPr>
          </w:p>
        </w:tc>
      </w:tr>
      <w:tr w:rsidR="00285C14" w:rsidRPr="007B4467" w14:paraId="5EF4B1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18A1526"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95A077A"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DDC7C3"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04541CF"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FA5DFE" w14:textId="77777777" w:rsidR="00285C14" w:rsidRPr="007B4467" w:rsidRDefault="00285C14" w:rsidP="00285C14">
            <w:pPr>
              <w:pStyle w:val="TAL"/>
              <w:rPr>
                <w:rFonts w:eastAsia="PMingLiU"/>
              </w:rPr>
            </w:pPr>
          </w:p>
        </w:tc>
      </w:tr>
      <w:tr w:rsidR="00285C14" w:rsidRPr="007B4467" w14:paraId="7081E24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C3D7491" w14:textId="77777777" w:rsidR="00285C14" w:rsidRPr="007B4467" w:rsidRDefault="00285C14" w:rsidP="00285C14">
            <w:pPr>
              <w:pStyle w:val="TAC"/>
              <w:rPr>
                <w:rFonts w:eastAsia="PMingLiU"/>
              </w:rPr>
            </w:pPr>
            <w:r w:rsidRPr="007B4467">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0CADD67D" w14:textId="77777777" w:rsidR="00285C14" w:rsidRPr="007B4467" w:rsidRDefault="00285C14" w:rsidP="00285C14">
            <w:pPr>
              <w:pStyle w:val="TAC"/>
              <w:rPr>
                <w:rFonts w:eastAsia="PMingLiU"/>
              </w:rPr>
            </w:pPr>
            <w:r w:rsidRPr="007B4467">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040A3DF9" w14:textId="4CF8CA75"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F834A7" w14:textId="77777777" w:rsidR="00285C14" w:rsidRPr="007B4467" w:rsidRDefault="00285C14" w:rsidP="00285C14">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808B12D" w14:textId="77777777" w:rsidR="00285C14" w:rsidRPr="007B4467" w:rsidRDefault="00285C14" w:rsidP="00285C14">
            <w:pPr>
              <w:pStyle w:val="TAL"/>
              <w:rPr>
                <w:rFonts w:eastAsia="PMingLiU"/>
              </w:rPr>
            </w:pPr>
          </w:p>
        </w:tc>
      </w:tr>
      <w:tr w:rsidR="00285C14" w:rsidRPr="007B4467" w14:paraId="4B20FB47" w14:textId="77777777" w:rsidTr="00255DE7">
        <w:trPr>
          <w:cantSplit/>
          <w:jc w:val="center"/>
        </w:trPr>
        <w:tc>
          <w:tcPr>
            <w:tcW w:w="484" w:type="dxa"/>
            <w:tcBorders>
              <w:top w:val="single" w:sz="6" w:space="0" w:color="auto"/>
              <w:left w:val="single" w:sz="6" w:space="0" w:color="auto"/>
              <w:right w:val="single" w:sz="6" w:space="0" w:color="auto"/>
            </w:tcBorders>
          </w:tcPr>
          <w:p w14:paraId="41D21927" w14:textId="77777777" w:rsidR="00285C14" w:rsidRPr="007B4467" w:rsidRDefault="00285C14" w:rsidP="00285C14">
            <w:pPr>
              <w:pStyle w:val="TAC"/>
              <w:rPr>
                <w:rFonts w:eastAsia="PMingLiU"/>
              </w:rPr>
            </w:pPr>
            <w:r w:rsidRPr="007B4467">
              <w:rPr>
                <w:rFonts w:eastAsia="PMingLiU"/>
              </w:rPr>
              <w:t>71</w:t>
            </w:r>
          </w:p>
        </w:tc>
        <w:tc>
          <w:tcPr>
            <w:tcW w:w="1695" w:type="dxa"/>
            <w:tcBorders>
              <w:top w:val="single" w:sz="6" w:space="0" w:color="auto"/>
              <w:left w:val="single" w:sz="6" w:space="0" w:color="auto"/>
              <w:right w:val="single" w:sz="6" w:space="0" w:color="auto"/>
            </w:tcBorders>
          </w:tcPr>
          <w:p w14:paraId="341BCDE7" w14:textId="77777777" w:rsidR="00285C14" w:rsidRPr="007B4467" w:rsidRDefault="00285C14" w:rsidP="00285C14">
            <w:pPr>
              <w:pStyle w:val="TAC"/>
              <w:rPr>
                <w:rFonts w:eastAsia="PMingLiU"/>
              </w:rPr>
            </w:pPr>
            <w:r w:rsidRPr="007B4467">
              <w:rPr>
                <w:rFonts w:eastAsia="PMingLiU"/>
              </w:rPr>
              <w:t>FDD Band n71</w:t>
            </w:r>
          </w:p>
        </w:tc>
        <w:tc>
          <w:tcPr>
            <w:tcW w:w="1425" w:type="dxa"/>
            <w:tcBorders>
              <w:top w:val="single" w:sz="6" w:space="0" w:color="auto"/>
              <w:left w:val="single" w:sz="6" w:space="0" w:color="auto"/>
              <w:right w:val="single" w:sz="6" w:space="0" w:color="auto"/>
            </w:tcBorders>
          </w:tcPr>
          <w:p w14:paraId="29B6DD81" w14:textId="3A741A39"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75C5562"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C44814B" w14:textId="2544B019" w:rsidR="00285C14" w:rsidRPr="007B4467" w:rsidRDefault="00285C14" w:rsidP="00285C14">
            <w:pPr>
              <w:pStyle w:val="TAL"/>
              <w:rPr>
                <w:rFonts w:eastAsia="PMingLiU"/>
              </w:rPr>
            </w:pPr>
            <w:r w:rsidRPr="007B4467">
              <w:t>4 Rx operation is supported by FWA form factor</w:t>
            </w:r>
          </w:p>
        </w:tc>
      </w:tr>
      <w:tr w:rsidR="00285C14" w:rsidRPr="007B4467" w14:paraId="432FA700" w14:textId="77777777" w:rsidTr="00255DE7">
        <w:trPr>
          <w:cantSplit/>
          <w:jc w:val="center"/>
        </w:trPr>
        <w:tc>
          <w:tcPr>
            <w:tcW w:w="484" w:type="dxa"/>
            <w:tcBorders>
              <w:left w:val="single" w:sz="6" w:space="0" w:color="auto"/>
              <w:bottom w:val="single" w:sz="6" w:space="0" w:color="auto"/>
              <w:right w:val="single" w:sz="6" w:space="0" w:color="auto"/>
            </w:tcBorders>
          </w:tcPr>
          <w:p w14:paraId="1E70BE99" w14:textId="77777777" w:rsidR="00285C14" w:rsidRPr="007B4467"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64CAE2D"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26C2CFD6"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AC1644" w14:textId="366EC39D" w:rsidR="00285C14" w:rsidRPr="007B4467" w:rsidRDefault="00285C14" w:rsidP="00285C14">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6DEFA28" w14:textId="52532C2F" w:rsidR="00285C14" w:rsidRPr="007B4467" w:rsidRDefault="00285C14" w:rsidP="00285C14">
            <w:pPr>
              <w:pStyle w:val="TAL"/>
            </w:pPr>
            <w:r w:rsidRPr="007B4467">
              <w:t>4 Rx operation is supported by handheld UE</w:t>
            </w:r>
          </w:p>
        </w:tc>
      </w:tr>
      <w:tr w:rsidR="00255DE7" w:rsidRPr="007B4467" w14:paraId="40CA0D11" w14:textId="77777777" w:rsidTr="00255DE7">
        <w:trPr>
          <w:cantSplit/>
          <w:jc w:val="center"/>
        </w:trPr>
        <w:tc>
          <w:tcPr>
            <w:tcW w:w="484" w:type="dxa"/>
            <w:tcBorders>
              <w:left w:val="single" w:sz="6" w:space="0" w:color="auto"/>
              <w:bottom w:val="single" w:sz="6" w:space="0" w:color="auto"/>
              <w:right w:val="single" w:sz="6" w:space="0" w:color="auto"/>
            </w:tcBorders>
          </w:tcPr>
          <w:p w14:paraId="31330BCE" w14:textId="786AA828" w:rsidR="00255DE7" w:rsidRPr="007B4467" w:rsidRDefault="00255DE7" w:rsidP="00255DE7">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0E58986F" w14:textId="77777777" w:rsidR="00255DE7" w:rsidRPr="007B4467" w:rsidRDefault="00255DE7" w:rsidP="00255DE7">
            <w:pPr>
              <w:pStyle w:val="TAC"/>
              <w:rPr>
                <w:rFonts w:eastAsia="PMingLiU"/>
              </w:rPr>
            </w:pPr>
          </w:p>
        </w:tc>
        <w:tc>
          <w:tcPr>
            <w:tcW w:w="1425" w:type="dxa"/>
            <w:tcBorders>
              <w:left w:val="single" w:sz="6" w:space="0" w:color="auto"/>
              <w:bottom w:val="single" w:sz="6" w:space="0" w:color="auto"/>
              <w:right w:val="single" w:sz="6" w:space="0" w:color="auto"/>
            </w:tcBorders>
          </w:tcPr>
          <w:p w14:paraId="77DC8F72" w14:textId="77777777" w:rsidR="00255DE7" w:rsidRPr="007B4467"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378004C" w14:textId="77777777" w:rsidR="00255DE7" w:rsidRPr="007B4467" w:rsidRDefault="00255DE7" w:rsidP="00255DE7">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B0556E" w14:textId="77777777" w:rsidR="00255DE7" w:rsidRPr="007B4467" w:rsidRDefault="00255DE7" w:rsidP="00255DE7">
            <w:pPr>
              <w:pStyle w:val="TAL"/>
            </w:pPr>
          </w:p>
        </w:tc>
      </w:tr>
      <w:tr w:rsidR="00255DE7" w:rsidRPr="007B4467" w14:paraId="343AA137" w14:textId="77777777" w:rsidTr="00255DE7">
        <w:trPr>
          <w:cantSplit/>
          <w:jc w:val="center"/>
        </w:trPr>
        <w:tc>
          <w:tcPr>
            <w:tcW w:w="484" w:type="dxa"/>
            <w:tcBorders>
              <w:left w:val="single" w:sz="6" w:space="0" w:color="auto"/>
              <w:bottom w:val="single" w:sz="6" w:space="0" w:color="auto"/>
              <w:right w:val="single" w:sz="6" w:space="0" w:color="auto"/>
            </w:tcBorders>
          </w:tcPr>
          <w:p w14:paraId="65025781" w14:textId="2EC1F919" w:rsidR="00255DE7" w:rsidRPr="007B4467" w:rsidRDefault="00255DE7" w:rsidP="00255DE7">
            <w:pPr>
              <w:pStyle w:val="TAC"/>
              <w:rPr>
                <w:rFonts w:eastAsia="PMingLiU"/>
              </w:rPr>
            </w:pPr>
            <w:r w:rsidRPr="007B4467">
              <w:rPr>
                <w:rFonts w:eastAsia="PMingLiU"/>
              </w:rPr>
              <w:t>85</w:t>
            </w:r>
          </w:p>
        </w:tc>
        <w:tc>
          <w:tcPr>
            <w:tcW w:w="1695" w:type="dxa"/>
            <w:tcBorders>
              <w:left w:val="single" w:sz="6" w:space="0" w:color="auto"/>
              <w:bottom w:val="single" w:sz="6" w:space="0" w:color="auto"/>
              <w:right w:val="single" w:sz="6" w:space="0" w:color="auto"/>
            </w:tcBorders>
          </w:tcPr>
          <w:p w14:paraId="25E3E9B3" w14:textId="627E0394" w:rsidR="00255DE7" w:rsidRPr="007B4467" w:rsidRDefault="00255DE7" w:rsidP="00255DE7">
            <w:pPr>
              <w:pStyle w:val="TAC"/>
              <w:rPr>
                <w:rFonts w:eastAsia="PMingLiU"/>
              </w:rPr>
            </w:pPr>
            <w:r w:rsidRPr="007B4467">
              <w:rPr>
                <w:rFonts w:eastAsia="PMingLiU"/>
              </w:rPr>
              <w:t>FDD Band n85</w:t>
            </w:r>
          </w:p>
        </w:tc>
        <w:tc>
          <w:tcPr>
            <w:tcW w:w="1425" w:type="dxa"/>
            <w:tcBorders>
              <w:left w:val="single" w:sz="6" w:space="0" w:color="auto"/>
              <w:bottom w:val="single" w:sz="6" w:space="0" w:color="auto"/>
              <w:right w:val="single" w:sz="6" w:space="0" w:color="auto"/>
            </w:tcBorders>
          </w:tcPr>
          <w:p w14:paraId="338938D7" w14:textId="175C3A42" w:rsidR="00255DE7" w:rsidRPr="007B4467" w:rsidRDefault="00255DE7" w:rsidP="00255DE7">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2566E84" w14:textId="4833A242" w:rsidR="00255DE7" w:rsidRPr="007B4467" w:rsidRDefault="00255DE7" w:rsidP="00255DE7">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DA92B3" w14:textId="0240CA5D" w:rsidR="00255DE7" w:rsidRPr="007B4467" w:rsidRDefault="00006556" w:rsidP="00255DE7">
            <w:pPr>
              <w:pStyle w:val="TAL"/>
            </w:pPr>
            <w:r w:rsidRPr="007B4467">
              <w:t>4 Rx operation is supported by FWA form factor</w:t>
            </w:r>
          </w:p>
        </w:tc>
      </w:tr>
      <w:tr w:rsidR="0040202A" w:rsidRPr="007B4467" w14:paraId="56166FBC" w14:textId="77777777" w:rsidTr="00255DE7">
        <w:trPr>
          <w:cantSplit/>
          <w:jc w:val="center"/>
        </w:trPr>
        <w:tc>
          <w:tcPr>
            <w:tcW w:w="484" w:type="dxa"/>
            <w:tcBorders>
              <w:left w:val="single" w:sz="6" w:space="0" w:color="auto"/>
              <w:bottom w:val="single" w:sz="6" w:space="0" w:color="auto"/>
              <w:right w:val="single" w:sz="6" w:space="0" w:color="auto"/>
            </w:tcBorders>
          </w:tcPr>
          <w:p w14:paraId="72ABE8CD" w14:textId="7A87A2A5" w:rsidR="0040202A" w:rsidRPr="007B4467" w:rsidRDefault="0040202A" w:rsidP="0040202A">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480EF882" w14:textId="77777777" w:rsidR="0040202A" w:rsidRPr="007B4467" w:rsidRDefault="0040202A" w:rsidP="0040202A">
            <w:pPr>
              <w:pStyle w:val="TAC"/>
              <w:rPr>
                <w:rFonts w:eastAsia="PMingLiU"/>
              </w:rPr>
            </w:pPr>
          </w:p>
        </w:tc>
        <w:tc>
          <w:tcPr>
            <w:tcW w:w="1425" w:type="dxa"/>
            <w:tcBorders>
              <w:left w:val="single" w:sz="6" w:space="0" w:color="auto"/>
              <w:bottom w:val="single" w:sz="6" w:space="0" w:color="auto"/>
              <w:right w:val="single" w:sz="6" w:space="0" w:color="auto"/>
            </w:tcBorders>
          </w:tcPr>
          <w:p w14:paraId="01606CC5" w14:textId="77777777" w:rsidR="0040202A" w:rsidRPr="007B4467" w:rsidRDefault="0040202A" w:rsidP="0040202A">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B39775D" w14:textId="77777777" w:rsidR="0040202A" w:rsidRPr="007B4467" w:rsidRDefault="0040202A" w:rsidP="0040202A">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16A514AA" w14:textId="77777777" w:rsidR="0040202A" w:rsidRPr="007B4467" w:rsidRDefault="0040202A" w:rsidP="0040202A">
            <w:pPr>
              <w:pStyle w:val="TAL"/>
            </w:pPr>
          </w:p>
        </w:tc>
      </w:tr>
      <w:tr w:rsidR="0040202A" w:rsidRPr="007B4467" w14:paraId="27843F30" w14:textId="77777777" w:rsidTr="00255DE7">
        <w:trPr>
          <w:cantSplit/>
          <w:jc w:val="center"/>
        </w:trPr>
        <w:tc>
          <w:tcPr>
            <w:tcW w:w="484" w:type="dxa"/>
            <w:tcBorders>
              <w:left w:val="single" w:sz="6" w:space="0" w:color="auto"/>
              <w:bottom w:val="single" w:sz="6" w:space="0" w:color="auto"/>
              <w:right w:val="single" w:sz="6" w:space="0" w:color="auto"/>
            </w:tcBorders>
          </w:tcPr>
          <w:p w14:paraId="146E7D4F" w14:textId="40779D96" w:rsidR="0040202A" w:rsidRPr="007B4467" w:rsidRDefault="0040202A" w:rsidP="0040202A">
            <w:pPr>
              <w:pStyle w:val="TAC"/>
              <w:rPr>
                <w:rFonts w:eastAsia="PMingLiU"/>
              </w:rPr>
            </w:pPr>
            <w:r w:rsidRPr="007B4467">
              <w:rPr>
                <w:rFonts w:eastAsia="PMingLiU"/>
              </w:rPr>
              <w:t>105</w:t>
            </w:r>
          </w:p>
        </w:tc>
        <w:tc>
          <w:tcPr>
            <w:tcW w:w="1695" w:type="dxa"/>
            <w:tcBorders>
              <w:left w:val="single" w:sz="6" w:space="0" w:color="auto"/>
              <w:bottom w:val="single" w:sz="6" w:space="0" w:color="auto"/>
              <w:right w:val="single" w:sz="6" w:space="0" w:color="auto"/>
            </w:tcBorders>
          </w:tcPr>
          <w:p w14:paraId="6DC9F1C0" w14:textId="47E550E5" w:rsidR="0040202A" w:rsidRPr="007B4467" w:rsidRDefault="0040202A" w:rsidP="0040202A">
            <w:pPr>
              <w:pStyle w:val="TAC"/>
              <w:rPr>
                <w:rFonts w:eastAsia="PMingLiU"/>
              </w:rPr>
            </w:pPr>
            <w:r w:rsidRPr="007B4467">
              <w:rPr>
                <w:rFonts w:eastAsia="PMingLiU"/>
              </w:rPr>
              <w:t>FDD Band n105</w:t>
            </w:r>
          </w:p>
        </w:tc>
        <w:tc>
          <w:tcPr>
            <w:tcW w:w="1425" w:type="dxa"/>
            <w:tcBorders>
              <w:left w:val="single" w:sz="6" w:space="0" w:color="auto"/>
              <w:bottom w:val="single" w:sz="6" w:space="0" w:color="auto"/>
              <w:right w:val="single" w:sz="6" w:space="0" w:color="auto"/>
            </w:tcBorders>
          </w:tcPr>
          <w:p w14:paraId="774C3979" w14:textId="435D2D05" w:rsidR="0040202A" w:rsidRPr="007B4467" w:rsidRDefault="0040202A" w:rsidP="0040202A">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245D85C" w14:textId="6894EBC3" w:rsidR="0040202A" w:rsidRPr="007B4467" w:rsidRDefault="0040202A" w:rsidP="0040202A">
            <w:pPr>
              <w:pStyle w:val="TAC"/>
              <w:rPr>
                <w:rFonts w:eastAsia="PMingLiU"/>
                <w:lang w:eastAsia="zh-CN"/>
              </w:rPr>
            </w:pPr>
            <w:r w:rsidRPr="007B4467">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0C8A0F93" w14:textId="77777777" w:rsidR="0040202A" w:rsidRPr="007B4467" w:rsidRDefault="0040202A" w:rsidP="0040202A">
            <w:pPr>
              <w:pStyle w:val="TAL"/>
            </w:pPr>
          </w:p>
        </w:tc>
      </w:tr>
      <w:tr w:rsidR="00285C14" w:rsidRPr="007B4467" w14:paraId="3A739851" w14:textId="77777777" w:rsidTr="00255DE7">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4DC7657" w14:textId="77777777" w:rsidR="00285C14" w:rsidRPr="007B4467" w:rsidRDefault="00285C14" w:rsidP="00285C14">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a/2.</w:t>
            </w:r>
          </w:p>
          <w:p w14:paraId="28B4C844" w14:textId="77777777" w:rsidR="00285C14" w:rsidRPr="007B4467" w:rsidRDefault="00285C14" w:rsidP="00285C14">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4 Rx for this band is mandatory </w:t>
            </w:r>
            <w:r w:rsidRPr="007B4467">
              <w:t>for non-vehicular UEs i.e. if support has NOT been indicated to the capability specified in Table A.4.3.9-1/2.</w:t>
            </w:r>
          </w:p>
        </w:tc>
      </w:tr>
    </w:tbl>
    <w:p w14:paraId="4B54B540" w14:textId="77777777" w:rsidR="00196660" w:rsidRPr="007B4467" w:rsidRDefault="00196660" w:rsidP="00196660"/>
    <w:p w14:paraId="0BBA25A8" w14:textId="77777777" w:rsidR="006E2774" w:rsidRPr="007B4467" w:rsidRDefault="006E2774" w:rsidP="006E2774">
      <w:pPr>
        <w:pStyle w:val="TH"/>
        <w:rPr>
          <w:rFonts w:eastAsia="PMingLiU"/>
        </w:rPr>
      </w:pPr>
      <w:bookmarkStart w:id="1082" w:name="_Hlk47517246"/>
      <w:bookmarkStart w:id="1083" w:name="_Toc27410939"/>
      <w:bookmarkStart w:id="1084" w:name="_Toc36039452"/>
      <w:bookmarkStart w:id="1085" w:name="_Toc43838812"/>
      <w:r w:rsidRPr="007B446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7B4467" w14:paraId="277F530E"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F43437E" w14:textId="77777777" w:rsidR="006E2774" w:rsidRPr="007B4467" w:rsidRDefault="006E2774" w:rsidP="007A14A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52813215" w14:textId="77777777" w:rsidR="006E2774" w:rsidRPr="007B4467" w:rsidRDefault="006E2774" w:rsidP="007A14A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16B2C77" w14:textId="77777777" w:rsidR="006E2774" w:rsidRPr="007B4467" w:rsidRDefault="006E2774" w:rsidP="007A14A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4795AD18" w14:textId="77777777" w:rsidR="006E2774" w:rsidRPr="007B4467" w:rsidRDefault="006E2774" w:rsidP="007A14A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541E3FB8" w14:textId="77777777" w:rsidR="006E2774" w:rsidRPr="007B4467" w:rsidRDefault="006E2774" w:rsidP="007A14A3">
            <w:pPr>
              <w:pStyle w:val="TAH"/>
              <w:rPr>
                <w:rFonts w:eastAsia="PMingLiU"/>
              </w:rPr>
            </w:pPr>
            <w:r w:rsidRPr="007B4467">
              <w:rPr>
                <w:rFonts w:eastAsia="PMingLiU"/>
              </w:rPr>
              <w:t>Comments</w:t>
            </w:r>
          </w:p>
        </w:tc>
      </w:tr>
      <w:tr w:rsidR="006E2774" w:rsidRPr="007B4467" w14:paraId="7490C75C"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AA2186D" w14:textId="77777777" w:rsidR="006E2774" w:rsidRPr="007B4467" w:rsidRDefault="006E2774" w:rsidP="007A14A3">
            <w:pPr>
              <w:pStyle w:val="TAC"/>
              <w:rPr>
                <w:rFonts w:eastAsia="PMingLiU"/>
              </w:rPr>
            </w:pPr>
            <w:r w:rsidRPr="007B4467">
              <w:rPr>
                <w:rFonts w:eastAsia="PMingLiU"/>
              </w:rPr>
              <w:t>34</w:t>
            </w:r>
          </w:p>
        </w:tc>
        <w:tc>
          <w:tcPr>
            <w:tcW w:w="1695" w:type="dxa"/>
            <w:tcBorders>
              <w:top w:val="single" w:sz="6" w:space="0" w:color="auto"/>
              <w:left w:val="single" w:sz="6" w:space="0" w:color="auto"/>
              <w:bottom w:val="single" w:sz="6" w:space="0" w:color="auto"/>
              <w:right w:val="single" w:sz="6" w:space="0" w:color="auto"/>
            </w:tcBorders>
          </w:tcPr>
          <w:p w14:paraId="178FED5C" w14:textId="77777777" w:rsidR="006E2774" w:rsidRPr="007B4467" w:rsidRDefault="006E2774" w:rsidP="007A14A3">
            <w:pPr>
              <w:pStyle w:val="TAC"/>
              <w:rPr>
                <w:rFonts w:eastAsia="PMingLiU"/>
              </w:rPr>
            </w:pPr>
            <w:r w:rsidRPr="007B4467">
              <w:rPr>
                <w:rFonts w:eastAsia="PMingLiU"/>
              </w:rPr>
              <w:t>TDD Band n34</w:t>
            </w:r>
          </w:p>
        </w:tc>
        <w:tc>
          <w:tcPr>
            <w:tcW w:w="1425" w:type="dxa"/>
            <w:tcBorders>
              <w:top w:val="single" w:sz="6" w:space="0" w:color="auto"/>
              <w:left w:val="single" w:sz="6" w:space="0" w:color="auto"/>
              <w:bottom w:val="single" w:sz="6" w:space="0" w:color="auto"/>
              <w:right w:val="single" w:sz="6" w:space="0" w:color="auto"/>
            </w:tcBorders>
          </w:tcPr>
          <w:p w14:paraId="07919B25" w14:textId="2F5A446D"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7F9A12C"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A900CE" w14:textId="77777777" w:rsidR="006E2774" w:rsidRPr="007B4467" w:rsidRDefault="006E2774" w:rsidP="005D72E7">
            <w:pPr>
              <w:pStyle w:val="TAL"/>
              <w:rPr>
                <w:rFonts w:eastAsia="PMingLiU"/>
              </w:rPr>
            </w:pPr>
          </w:p>
        </w:tc>
      </w:tr>
      <w:tr w:rsidR="006E2774" w:rsidRPr="007B4467" w14:paraId="3E53BE5B"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13CFD2B"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BC9586D"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652268B"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9D46EA"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4B63D1F" w14:textId="77777777" w:rsidR="006E2774" w:rsidRPr="007B4467" w:rsidRDefault="006E2774" w:rsidP="005D72E7">
            <w:pPr>
              <w:pStyle w:val="TAL"/>
              <w:rPr>
                <w:rFonts w:eastAsia="PMingLiU"/>
              </w:rPr>
            </w:pPr>
          </w:p>
        </w:tc>
      </w:tr>
      <w:tr w:rsidR="006E2774" w:rsidRPr="007B4467" w14:paraId="132897AA"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DBA78B5" w14:textId="77777777" w:rsidR="006E2774" w:rsidRPr="007B4467" w:rsidRDefault="006E2774" w:rsidP="007A14A3">
            <w:pPr>
              <w:pStyle w:val="TAC"/>
              <w:rPr>
                <w:rFonts w:eastAsia="PMingLiU"/>
              </w:rPr>
            </w:pPr>
            <w:r w:rsidRPr="007B4467">
              <w:rPr>
                <w:rFonts w:eastAsia="PMingLiU"/>
              </w:rPr>
              <w:t>38</w:t>
            </w:r>
          </w:p>
        </w:tc>
        <w:tc>
          <w:tcPr>
            <w:tcW w:w="1695" w:type="dxa"/>
            <w:tcBorders>
              <w:top w:val="single" w:sz="6" w:space="0" w:color="auto"/>
              <w:left w:val="single" w:sz="6" w:space="0" w:color="auto"/>
              <w:bottom w:val="single" w:sz="6" w:space="0" w:color="auto"/>
              <w:right w:val="single" w:sz="6" w:space="0" w:color="auto"/>
            </w:tcBorders>
          </w:tcPr>
          <w:p w14:paraId="65B594D0" w14:textId="77777777" w:rsidR="006E2774" w:rsidRPr="007B4467" w:rsidRDefault="006E2774" w:rsidP="007A14A3">
            <w:pPr>
              <w:pStyle w:val="TAC"/>
              <w:rPr>
                <w:rFonts w:eastAsia="PMingLiU"/>
              </w:rPr>
            </w:pPr>
            <w:r w:rsidRPr="007B4467">
              <w:rPr>
                <w:rFonts w:eastAsia="PMingLiU"/>
              </w:rPr>
              <w:t>TDD Band n38</w:t>
            </w:r>
          </w:p>
        </w:tc>
        <w:tc>
          <w:tcPr>
            <w:tcW w:w="1425" w:type="dxa"/>
            <w:tcBorders>
              <w:top w:val="single" w:sz="6" w:space="0" w:color="auto"/>
              <w:left w:val="single" w:sz="6" w:space="0" w:color="auto"/>
              <w:bottom w:val="single" w:sz="6" w:space="0" w:color="auto"/>
              <w:right w:val="single" w:sz="6" w:space="0" w:color="auto"/>
            </w:tcBorders>
          </w:tcPr>
          <w:p w14:paraId="021AE055" w14:textId="715E90F7"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C1CDE84"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A914C4A" w14:textId="73307588" w:rsidR="006E2774" w:rsidRPr="007B4467" w:rsidRDefault="00FD270C" w:rsidP="005D72E7">
            <w:pPr>
              <w:pStyle w:val="TAL"/>
              <w:rPr>
                <w:rFonts w:eastAsia="PMingLiU"/>
              </w:rPr>
            </w:pPr>
            <w:r w:rsidRPr="007B4467">
              <w:rPr>
                <w:rFonts w:eastAsia="PMingLiU"/>
              </w:rPr>
              <w:t>NOTE 2</w:t>
            </w:r>
          </w:p>
        </w:tc>
      </w:tr>
      <w:tr w:rsidR="006E2774" w:rsidRPr="007B4467" w14:paraId="37148CBC"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174F1400" w14:textId="77777777" w:rsidR="006E2774" w:rsidRPr="007B4467" w:rsidRDefault="006E2774" w:rsidP="007A14A3">
            <w:pPr>
              <w:pStyle w:val="TAC"/>
              <w:rPr>
                <w:rFonts w:eastAsia="PMingLiU"/>
              </w:rPr>
            </w:pPr>
            <w:r w:rsidRPr="007B4467">
              <w:rPr>
                <w:rFonts w:eastAsia="PMingLiU"/>
              </w:rPr>
              <w:t>39</w:t>
            </w:r>
          </w:p>
        </w:tc>
        <w:tc>
          <w:tcPr>
            <w:tcW w:w="1695" w:type="dxa"/>
            <w:tcBorders>
              <w:top w:val="single" w:sz="6" w:space="0" w:color="auto"/>
              <w:left w:val="single" w:sz="6" w:space="0" w:color="auto"/>
              <w:bottom w:val="single" w:sz="6" w:space="0" w:color="auto"/>
              <w:right w:val="single" w:sz="6" w:space="0" w:color="auto"/>
            </w:tcBorders>
          </w:tcPr>
          <w:p w14:paraId="4FBF032A" w14:textId="77777777" w:rsidR="006E2774" w:rsidRPr="007B4467" w:rsidRDefault="006E2774" w:rsidP="007A14A3">
            <w:pPr>
              <w:pStyle w:val="TAC"/>
              <w:rPr>
                <w:rFonts w:eastAsia="PMingLiU"/>
              </w:rPr>
            </w:pPr>
            <w:r w:rsidRPr="007B4467">
              <w:rPr>
                <w:rFonts w:eastAsia="PMingLiU"/>
              </w:rPr>
              <w:t>TDD Band n39</w:t>
            </w:r>
          </w:p>
        </w:tc>
        <w:tc>
          <w:tcPr>
            <w:tcW w:w="1425" w:type="dxa"/>
            <w:tcBorders>
              <w:top w:val="single" w:sz="6" w:space="0" w:color="auto"/>
              <w:left w:val="single" w:sz="6" w:space="0" w:color="auto"/>
              <w:bottom w:val="single" w:sz="6" w:space="0" w:color="auto"/>
              <w:right w:val="single" w:sz="6" w:space="0" w:color="auto"/>
            </w:tcBorders>
          </w:tcPr>
          <w:p w14:paraId="6DE940D1" w14:textId="39D04F00"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868749C"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A4E40B0" w14:textId="77777777" w:rsidR="006E2774" w:rsidRPr="007B4467" w:rsidRDefault="006E2774" w:rsidP="005D72E7">
            <w:pPr>
              <w:pStyle w:val="TAL"/>
              <w:rPr>
                <w:rFonts w:eastAsia="PMingLiU"/>
              </w:rPr>
            </w:pPr>
          </w:p>
        </w:tc>
      </w:tr>
      <w:tr w:rsidR="006E2774" w:rsidRPr="007B4467" w14:paraId="19EFEDA6"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A67D83F"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CDFBB75"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E2757C9"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65FA398"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E13D570" w14:textId="77777777" w:rsidR="006E2774" w:rsidRPr="007B4467" w:rsidRDefault="006E2774" w:rsidP="005D72E7">
            <w:pPr>
              <w:pStyle w:val="TAL"/>
              <w:rPr>
                <w:rFonts w:eastAsia="PMingLiU"/>
              </w:rPr>
            </w:pPr>
          </w:p>
        </w:tc>
      </w:tr>
      <w:tr w:rsidR="006E2774" w:rsidRPr="007B4467" w14:paraId="3C98E35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47CC97B" w14:textId="77777777" w:rsidR="006E2774" w:rsidRPr="007B4467" w:rsidRDefault="006E2774" w:rsidP="007A14A3">
            <w:pPr>
              <w:pStyle w:val="TAC"/>
              <w:rPr>
                <w:rFonts w:eastAsia="PMingLiU"/>
              </w:rPr>
            </w:pPr>
            <w:r w:rsidRPr="007B4467">
              <w:rPr>
                <w:rFonts w:eastAsia="PMingLiU"/>
              </w:rPr>
              <w:t>40</w:t>
            </w:r>
          </w:p>
        </w:tc>
        <w:tc>
          <w:tcPr>
            <w:tcW w:w="1695" w:type="dxa"/>
            <w:tcBorders>
              <w:top w:val="single" w:sz="6" w:space="0" w:color="auto"/>
              <w:left w:val="single" w:sz="6" w:space="0" w:color="auto"/>
              <w:bottom w:val="single" w:sz="6" w:space="0" w:color="auto"/>
              <w:right w:val="single" w:sz="6" w:space="0" w:color="auto"/>
            </w:tcBorders>
          </w:tcPr>
          <w:p w14:paraId="624A34CB" w14:textId="77777777" w:rsidR="006E2774" w:rsidRPr="007B4467" w:rsidRDefault="006E2774" w:rsidP="007A14A3">
            <w:pPr>
              <w:pStyle w:val="TAC"/>
              <w:rPr>
                <w:rFonts w:eastAsia="PMingLiU"/>
              </w:rPr>
            </w:pPr>
            <w:r w:rsidRPr="007B4467">
              <w:rPr>
                <w:rFonts w:eastAsia="PMingLiU"/>
              </w:rPr>
              <w:t>TDD Band n40</w:t>
            </w:r>
          </w:p>
        </w:tc>
        <w:tc>
          <w:tcPr>
            <w:tcW w:w="1425" w:type="dxa"/>
            <w:tcBorders>
              <w:top w:val="single" w:sz="6" w:space="0" w:color="auto"/>
              <w:left w:val="single" w:sz="6" w:space="0" w:color="auto"/>
              <w:bottom w:val="single" w:sz="6" w:space="0" w:color="auto"/>
              <w:right w:val="single" w:sz="6" w:space="0" w:color="auto"/>
            </w:tcBorders>
          </w:tcPr>
          <w:p w14:paraId="53D84A07" w14:textId="53805358"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B9CD92B"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B440C4E" w14:textId="77777777" w:rsidR="006E2774" w:rsidRPr="007B4467" w:rsidRDefault="006E2774" w:rsidP="005D72E7">
            <w:pPr>
              <w:pStyle w:val="TAL"/>
              <w:rPr>
                <w:rFonts w:eastAsia="PMingLiU"/>
              </w:rPr>
            </w:pPr>
          </w:p>
        </w:tc>
      </w:tr>
      <w:tr w:rsidR="006E2774" w:rsidRPr="007B4467" w14:paraId="7E128CC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055E2EF" w14:textId="77777777" w:rsidR="006E2774" w:rsidRPr="007B4467" w:rsidRDefault="006E2774" w:rsidP="007A14A3">
            <w:pPr>
              <w:pStyle w:val="TAC"/>
              <w:rPr>
                <w:rFonts w:eastAsia="PMingLiU"/>
              </w:rPr>
            </w:pPr>
            <w:r w:rsidRPr="007B4467">
              <w:rPr>
                <w:rFonts w:eastAsia="PMingLiU"/>
              </w:rPr>
              <w:t>41</w:t>
            </w:r>
          </w:p>
        </w:tc>
        <w:tc>
          <w:tcPr>
            <w:tcW w:w="1695" w:type="dxa"/>
            <w:tcBorders>
              <w:top w:val="single" w:sz="6" w:space="0" w:color="auto"/>
              <w:left w:val="single" w:sz="6" w:space="0" w:color="auto"/>
              <w:bottom w:val="single" w:sz="6" w:space="0" w:color="auto"/>
              <w:right w:val="single" w:sz="6" w:space="0" w:color="auto"/>
            </w:tcBorders>
          </w:tcPr>
          <w:p w14:paraId="09EFC75D" w14:textId="77777777" w:rsidR="006E2774" w:rsidRPr="007B4467" w:rsidRDefault="006E2774" w:rsidP="007A14A3">
            <w:pPr>
              <w:pStyle w:val="TAC"/>
              <w:rPr>
                <w:rFonts w:eastAsia="PMingLiU"/>
              </w:rPr>
            </w:pPr>
            <w:r w:rsidRPr="007B4467">
              <w:rPr>
                <w:rFonts w:eastAsia="PMingLiU"/>
              </w:rPr>
              <w:t>TDD Band n41</w:t>
            </w:r>
          </w:p>
        </w:tc>
        <w:tc>
          <w:tcPr>
            <w:tcW w:w="1425" w:type="dxa"/>
            <w:tcBorders>
              <w:top w:val="single" w:sz="6" w:space="0" w:color="auto"/>
              <w:left w:val="single" w:sz="6" w:space="0" w:color="auto"/>
              <w:bottom w:val="single" w:sz="6" w:space="0" w:color="auto"/>
              <w:right w:val="single" w:sz="6" w:space="0" w:color="auto"/>
            </w:tcBorders>
          </w:tcPr>
          <w:p w14:paraId="4EBFFAC6" w14:textId="5EE788AC"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6045C6A"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05A2A38" w14:textId="6B42C16C" w:rsidR="006E2774" w:rsidRPr="007B4467" w:rsidRDefault="00FD270C" w:rsidP="005D72E7">
            <w:pPr>
              <w:pStyle w:val="TAL"/>
              <w:rPr>
                <w:rFonts w:eastAsia="PMingLiU"/>
              </w:rPr>
            </w:pPr>
            <w:r w:rsidRPr="007B4467">
              <w:rPr>
                <w:rFonts w:eastAsia="PMingLiU"/>
              </w:rPr>
              <w:t>NOTE 2</w:t>
            </w:r>
          </w:p>
        </w:tc>
      </w:tr>
      <w:tr w:rsidR="006E2774" w:rsidRPr="007B4467" w14:paraId="63128585"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8AF4705"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744628E"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585D653"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A7C07D8"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345AD34" w14:textId="77777777" w:rsidR="006E2774" w:rsidRPr="007B4467" w:rsidRDefault="006E2774" w:rsidP="005D72E7">
            <w:pPr>
              <w:pStyle w:val="TAL"/>
              <w:rPr>
                <w:rFonts w:eastAsia="PMingLiU"/>
              </w:rPr>
            </w:pPr>
          </w:p>
        </w:tc>
      </w:tr>
      <w:tr w:rsidR="006E2774" w:rsidRPr="007B4467" w14:paraId="35612F71"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8993328" w14:textId="77777777" w:rsidR="006E2774" w:rsidRPr="007B4467" w:rsidRDefault="006E2774" w:rsidP="007A14A3">
            <w:pPr>
              <w:pStyle w:val="TAC"/>
              <w:rPr>
                <w:rFonts w:eastAsia="PMingLiU"/>
              </w:rPr>
            </w:pPr>
            <w:r w:rsidRPr="007B4467">
              <w:rPr>
                <w:rFonts w:eastAsia="PMingLiU"/>
              </w:rPr>
              <w:t>48</w:t>
            </w:r>
          </w:p>
        </w:tc>
        <w:tc>
          <w:tcPr>
            <w:tcW w:w="1695" w:type="dxa"/>
            <w:tcBorders>
              <w:top w:val="single" w:sz="6" w:space="0" w:color="auto"/>
              <w:left w:val="single" w:sz="6" w:space="0" w:color="auto"/>
              <w:bottom w:val="single" w:sz="6" w:space="0" w:color="auto"/>
              <w:right w:val="single" w:sz="6" w:space="0" w:color="auto"/>
            </w:tcBorders>
          </w:tcPr>
          <w:p w14:paraId="084C5855" w14:textId="77777777" w:rsidR="006E2774" w:rsidRPr="007B4467" w:rsidRDefault="006E2774" w:rsidP="007A14A3">
            <w:pPr>
              <w:pStyle w:val="TAC"/>
              <w:rPr>
                <w:rFonts w:eastAsia="PMingLiU"/>
              </w:rPr>
            </w:pPr>
            <w:r w:rsidRPr="007B4467">
              <w:rPr>
                <w:rFonts w:eastAsia="PMingLiU"/>
              </w:rPr>
              <w:t>TDD Band n48</w:t>
            </w:r>
          </w:p>
        </w:tc>
        <w:tc>
          <w:tcPr>
            <w:tcW w:w="1425" w:type="dxa"/>
            <w:tcBorders>
              <w:top w:val="single" w:sz="6" w:space="0" w:color="auto"/>
              <w:left w:val="single" w:sz="6" w:space="0" w:color="auto"/>
              <w:bottom w:val="single" w:sz="6" w:space="0" w:color="auto"/>
              <w:right w:val="single" w:sz="6" w:space="0" w:color="auto"/>
            </w:tcBorders>
          </w:tcPr>
          <w:p w14:paraId="73E55D56" w14:textId="078F265D"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13AAFBE" w14:textId="77777777" w:rsidR="006E2774" w:rsidRPr="007B4467" w:rsidRDefault="006E2774" w:rsidP="007A14A3">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374DD79" w14:textId="7B03392D" w:rsidR="006E2774" w:rsidRPr="007B4467" w:rsidRDefault="00FD270C" w:rsidP="005D72E7">
            <w:pPr>
              <w:pStyle w:val="TAL"/>
              <w:rPr>
                <w:rFonts w:eastAsia="PMingLiU"/>
              </w:rPr>
            </w:pPr>
            <w:r w:rsidRPr="007B4467">
              <w:rPr>
                <w:rFonts w:eastAsia="PMingLiU"/>
              </w:rPr>
              <w:t>NOTE 2</w:t>
            </w:r>
          </w:p>
        </w:tc>
      </w:tr>
      <w:tr w:rsidR="006E2774" w:rsidRPr="007B4467" w14:paraId="322053E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6C65DCA3"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ACE4A36"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701A9CB"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DBC915"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BBDF9AE" w14:textId="77777777" w:rsidR="006E2774" w:rsidRPr="007B4467" w:rsidRDefault="006E2774" w:rsidP="005D72E7">
            <w:pPr>
              <w:pStyle w:val="TAL"/>
              <w:rPr>
                <w:rFonts w:eastAsia="PMingLiU"/>
              </w:rPr>
            </w:pPr>
          </w:p>
        </w:tc>
      </w:tr>
      <w:tr w:rsidR="00FD270C" w:rsidRPr="007B4467" w14:paraId="4F164E5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1D3F16D7" w14:textId="77777777" w:rsidR="00FD270C" w:rsidRPr="007B4467" w:rsidRDefault="00FD270C" w:rsidP="00FD270C">
            <w:pPr>
              <w:pStyle w:val="TAC"/>
              <w:rPr>
                <w:rFonts w:eastAsia="PMingLiU"/>
              </w:rPr>
            </w:pPr>
            <w:r w:rsidRPr="007B4467">
              <w:rPr>
                <w:rFonts w:eastAsia="PMingLiU"/>
              </w:rPr>
              <w:t>77</w:t>
            </w:r>
          </w:p>
        </w:tc>
        <w:tc>
          <w:tcPr>
            <w:tcW w:w="1695" w:type="dxa"/>
            <w:tcBorders>
              <w:top w:val="single" w:sz="6" w:space="0" w:color="auto"/>
              <w:left w:val="single" w:sz="6" w:space="0" w:color="auto"/>
              <w:bottom w:val="single" w:sz="6" w:space="0" w:color="auto"/>
              <w:right w:val="single" w:sz="6" w:space="0" w:color="auto"/>
            </w:tcBorders>
          </w:tcPr>
          <w:p w14:paraId="185BF4C0" w14:textId="77777777" w:rsidR="00FD270C" w:rsidRPr="007B4467" w:rsidRDefault="00FD270C" w:rsidP="00FD270C">
            <w:pPr>
              <w:pStyle w:val="TAC"/>
              <w:rPr>
                <w:rFonts w:eastAsia="PMingLiU"/>
              </w:rPr>
            </w:pPr>
            <w:r w:rsidRPr="007B4467">
              <w:rPr>
                <w:rFonts w:eastAsia="PMingLiU"/>
              </w:rPr>
              <w:t>TDD Band n77</w:t>
            </w:r>
          </w:p>
        </w:tc>
        <w:tc>
          <w:tcPr>
            <w:tcW w:w="1425" w:type="dxa"/>
            <w:tcBorders>
              <w:top w:val="single" w:sz="6" w:space="0" w:color="auto"/>
              <w:left w:val="single" w:sz="6" w:space="0" w:color="auto"/>
              <w:bottom w:val="single" w:sz="6" w:space="0" w:color="auto"/>
              <w:right w:val="single" w:sz="6" w:space="0" w:color="auto"/>
            </w:tcBorders>
          </w:tcPr>
          <w:p w14:paraId="1AC91789" w14:textId="58BCAA71"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F989592"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BAEE1BA" w14:textId="45B577BF" w:rsidR="00FD270C" w:rsidRPr="007B4467" w:rsidRDefault="00FD270C" w:rsidP="005D72E7">
            <w:pPr>
              <w:pStyle w:val="TAL"/>
              <w:rPr>
                <w:rFonts w:eastAsia="PMingLiU"/>
              </w:rPr>
            </w:pPr>
            <w:r w:rsidRPr="007B4467">
              <w:rPr>
                <w:rFonts w:eastAsia="PMingLiU"/>
              </w:rPr>
              <w:t>NOTE 2</w:t>
            </w:r>
          </w:p>
        </w:tc>
      </w:tr>
      <w:tr w:rsidR="00FD270C" w:rsidRPr="007B4467" w14:paraId="0BAFBFC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5C79102" w14:textId="77777777" w:rsidR="00FD270C" w:rsidRPr="007B4467" w:rsidRDefault="00FD270C" w:rsidP="00FD270C">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7412BECF" w14:textId="77777777" w:rsidR="00FD270C" w:rsidRPr="007B4467" w:rsidRDefault="00FD270C" w:rsidP="00FD270C">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0E2EF72D" w14:textId="6F661743"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ACD2315"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AC7BD22" w14:textId="5DBFB2BA" w:rsidR="00FD270C" w:rsidRPr="007B4467" w:rsidRDefault="00FD270C" w:rsidP="005D72E7">
            <w:pPr>
              <w:pStyle w:val="TAL"/>
              <w:rPr>
                <w:rFonts w:eastAsia="PMingLiU"/>
              </w:rPr>
            </w:pPr>
            <w:r w:rsidRPr="007B4467">
              <w:rPr>
                <w:rFonts w:eastAsia="PMingLiU"/>
              </w:rPr>
              <w:t>NOTE 2</w:t>
            </w:r>
          </w:p>
        </w:tc>
      </w:tr>
      <w:tr w:rsidR="00FD270C" w:rsidRPr="007B4467" w14:paraId="19132EB8"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05C396F" w14:textId="77777777" w:rsidR="00FD270C" w:rsidRPr="007B4467" w:rsidRDefault="00FD270C" w:rsidP="00FD270C">
            <w:pPr>
              <w:pStyle w:val="TAC"/>
              <w:rPr>
                <w:rFonts w:eastAsia="PMingLiU"/>
                <w:lang w:eastAsia="ja-JP"/>
              </w:rPr>
            </w:pPr>
            <w:r w:rsidRPr="007B4467">
              <w:rPr>
                <w:rFonts w:eastAsia="PMingLiU"/>
                <w:lang w:eastAsia="ja-JP"/>
              </w:rPr>
              <w:t>79</w:t>
            </w:r>
          </w:p>
        </w:tc>
        <w:tc>
          <w:tcPr>
            <w:tcW w:w="1695" w:type="dxa"/>
            <w:tcBorders>
              <w:top w:val="single" w:sz="6" w:space="0" w:color="auto"/>
              <w:left w:val="single" w:sz="6" w:space="0" w:color="auto"/>
              <w:bottom w:val="single" w:sz="6" w:space="0" w:color="auto"/>
              <w:right w:val="single" w:sz="6" w:space="0" w:color="auto"/>
            </w:tcBorders>
          </w:tcPr>
          <w:p w14:paraId="1D144DDD" w14:textId="77777777" w:rsidR="00FD270C" w:rsidRPr="007B4467" w:rsidRDefault="00FD270C" w:rsidP="00FD270C">
            <w:pPr>
              <w:pStyle w:val="TAC"/>
              <w:rPr>
                <w:rFonts w:eastAsia="PMingLiU"/>
              </w:rPr>
            </w:pPr>
            <w:r w:rsidRPr="007B4467">
              <w:rPr>
                <w:rFonts w:eastAsia="PMingLiU"/>
              </w:rPr>
              <w:t>TDD Band n79</w:t>
            </w:r>
          </w:p>
        </w:tc>
        <w:tc>
          <w:tcPr>
            <w:tcW w:w="1425" w:type="dxa"/>
            <w:tcBorders>
              <w:top w:val="single" w:sz="6" w:space="0" w:color="auto"/>
              <w:left w:val="single" w:sz="6" w:space="0" w:color="auto"/>
              <w:bottom w:val="single" w:sz="6" w:space="0" w:color="auto"/>
              <w:right w:val="single" w:sz="6" w:space="0" w:color="auto"/>
            </w:tcBorders>
          </w:tcPr>
          <w:p w14:paraId="2EFBD88D" w14:textId="0CC8DD9C"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EAF54B8"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751D2DC" w14:textId="1E386955" w:rsidR="00FD270C" w:rsidRPr="007B4467" w:rsidRDefault="00FD270C" w:rsidP="005D72E7">
            <w:pPr>
              <w:pStyle w:val="TAL"/>
              <w:rPr>
                <w:rFonts w:eastAsia="PMingLiU"/>
              </w:rPr>
            </w:pPr>
            <w:r w:rsidRPr="007B4467">
              <w:rPr>
                <w:rFonts w:eastAsia="PMingLiU"/>
              </w:rPr>
              <w:t>NOTE 2</w:t>
            </w:r>
          </w:p>
        </w:tc>
      </w:tr>
      <w:tr w:rsidR="00025FDD" w:rsidRPr="007B4467" w14:paraId="0BB67C0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12DCE54" w14:textId="7C9C9798" w:rsidR="00025FDD" w:rsidRPr="007B4467" w:rsidRDefault="00025FDD" w:rsidP="00025FDD">
            <w:pPr>
              <w:pStyle w:val="TAC"/>
              <w:rPr>
                <w:rFonts w:eastAsia="PMingLiU"/>
                <w:lang w:eastAsia="ja-JP"/>
              </w:rPr>
            </w:pPr>
            <w:r w:rsidRPr="007B4467">
              <w:rPr>
                <w:rFonts w:eastAsia="SimSun"/>
                <w:lang w:eastAsia="zh-CN"/>
              </w:rPr>
              <w:t>104</w:t>
            </w:r>
          </w:p>
        </w:tc>
        <w:tc>
          <w:tcPr>
            <w:tcW w:w="1695" w:type="dxa"/>
            <w:tcBorders>
              <w:top w:val="single" w:sz="6" w:space="0" w:color="auto"/>
              <w:left w:val="single" w:sz="6" w:space="0" w:color="auto"/>
              <w:bottom w:val="single" w:sz="6" w:space="0" w:color="auto"/>
              <w:right w:val="single" w:sz="6" w:space="0" w:color="auto"/>
            </w:tcBorders>
          </w:tcPr>
          <w:p w14:paraId="055165C1" w14:textId="1E709BAE" w:rsidR="00025FDD" w:rsidRPr="007B4467" w:rsidRDefault="00025FDD" w:rsidP="00025FDD">
            <w:pPr>
              <w:pStyle w:val="TAC"/>
              <w:rPr>
                <w:rFonts w:eastAsia="PMingLiU"/>
              </w:rPr>
            </w:pPr>
            <w:r w:rsidRPr="007B4467">
              <w:rPr>
                <w:rFonts w:eastAsia="PMingLiU"/>
              </w:rPr>
              <w:t>TDD Band n</w:t>
            </w:r>
            <w:r w:rsidRPr="007B4467">
              <w:rPr>
                <w:rFonts w:eastAsia="SimSun"/>
                <w:lang w:eastAsia="zh-CN"/>
              </w:rPr>
              <w:t>104</w:t>
            </w:r>
          </w:p>
        </w:tc>
        <w:tc>
          <w:tcPr>
            <w:tcW w:w="1425" w:type="dxa"/>
            <w:tcBorders>
              <w:top w:val="single" w:sz="6" w:space="0" w:color="auto"/>
              <w:left w:val="single" w:sz="6" w:space="0" w:color="auto"/>
              <w:bottom w:val="single" w:sz="6" w:space="0" w:color="auto"/>
              <w:right w:val="single" w:sz="6" w:space="0" w:color="auto"/>
            </w:tcBorders>
          </w:tcPr>
          <w:p w14:paraId="1EB94CB2" w14:textId="6111269E" w:rsidR="00025FDD" w:rsidRPr="007B4467" w:rsidRDefault="00025FDD" w:rsidP="00025FD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5C00941" w14:textId="6A037561" w:rsidR="00025FDD" w:rsidRPr="007B4467" w:rsidRDefault="00025FDD" w:rsidP="00025FDD">
            <w:pPr>
              <w:pStyle w:val="TAC"/>
              <w:rPr>
                <w:rFonts w:eastAsia="PMingLiU"/>
              </w:rPr>
            </w:pPr>
            <w:r w:rsidRPr="007B4467">
              <w:rPr>
                <w:rFonts w:eastAsia="PMingLiU"/>
              </w:rPr>
              <w:t>Rel-1</w:t>
            </w:r>
            <w:r w:rsidRPr="007B4467">
              <w:rPr>
                <w:rFonts w:eastAsia="SimSun"/>
                <w:lang w:eastAsia="zh-CN"/>
              </w:rPr>
              <w:t>7</w:t>
            </w:r>
          </w:p>
        </w:tc>
        <w:tc>
          <w:tcPr>
            <w:tcW w:w="3085" w:type="dxa"/>
            <w:tcBorders>
              <w:top w:val="single" w:sz="6" w:space="0" w:color="auto"/>
              <w:left w:val="single" w:sz="6" w:space="0" w:color="auto"/>
              <w:bottom w:val="single" w:sz="6" w:space="0" w:color="auto"/>
              <w:right w:val="single" w:sz="6" w:space="0" w:color="auto"/>
            </w:tcBorders>
          </w:tcPr>
          <w:p w14:paraId="732FCC1D" w14:textId="21BAFF5A" w:rsidR="00025FDD" w:rsidRPr="007B4467" w:rsidRDefault="00025FDD" w:rsidP="00025FDD">
            <w:pPr>
              <w:pStyle w:val="TAL"/>
              <w:rPr>
                <w:rFonts w:eastAsia="PMingLiU"/>
              </w:rPr>
            </w:pPr>
            <w:r w:rsidRPr="007B4467">
              <w:rPr>
                <w:rFonts w:eastAsia="PMingLiU"/>
              </w:rPr>
              <w:t>NOTE 2</w:t>
            </w:r>
          </w:p>
        </w:tc>
      </w:tr>
      <w:tr w:rsidR="00FD270C" w:rsidRPr="007B4467" w14:paraId="5809AD4D" w14:textId="77777777" w:rsidTr="00025FDD">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7B4467" w:rsidRDefault="00FD270C" w:rsidP="005D72E7">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a/3.</w:t>
            </w:r>
          </w:p>
          <w:p w14:paraId="0786C394" w14:textId="77777777" w:rsidR="00FD270C" w:rsidRPr="007B4467" w:rsidRDefault="00FD270C" w:rsidP="005D72E7">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4 Rx for this band is mandatory </w:t>
            </w:r>
            <w:r w:rsidRPr="007B4467">
              <w:t>for non-vehicular UEs i.e. if support has NOT been indicated to the capability specified in Table A.4.3.9-1/2.</w:t>
            </w:r>
          </w:p>
        </w:tc>
      </w:tr>
    </w:tbl>
    <w:p w14:paraId="0FF418CC" w14:textId="77777777" w:rsidR="006E2774" w:rsidRPr="007B4467" w:rsidRDefault="006E2774" w:rsidP="006E2774"/>
    <w:p w14:paraId="2267F652" w14:textId="77777777" w:rsidR="005015ED" w:rsidRPr="007B4467" w:rsidRDefault="005015ED" w:rsidP="005015ED">
      <w:pPr>
        <w:pStyle w:val="TH"/>
        <w:rPr>
          <w:lang w:eastAsia="en-US"/>
        </w:rPr>
      </w:pPr>
      <w:r w:rsidRPr="007B4467">
        <w:rPr>
          <w:lang w:eastAsia="en-US"/>
        </w:rPr>
        <w:t xml:space="preserve">Table A.4.3.9-4c: </w:t>
      </w:r>
      <w:r w:rsidRPr="007B4467">
        <w:t>2</w:t>
      </w:r>
      <w:r w:rsidRPr="007B446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7B4467" w14:paraId="191366D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6161B6" w14:textId="77777777" w:rsidR="005015ED" w:rsidRPr="007B4467" w:rsidRDefault="005015ED" w:rsidP="007A14A3">
            <w:pPr>
              <w:pStyle w:val="TAH"/>
            </w:pPr>
            <w:r w:rsidRPr="007B4467">
              <w:t>Item</w:t>
            </w:r>
          </w:p>
        </w:tc>
        <w:tc>
          <w:tcPr>
            <w:tcW w:w="1696" w:type="dxa"/>
            <w:tcBorders>
              <w:top w:val="single" w:sz="6" w:space="0" w:color="auto"/>
              <w:left w:val="single" w:sz="6" w:space="0" w:color="auto"/>
              <w:bottom w:val="single" w:sz="6" w:space="0" w:color="auto"/>
              <w:right w:val="single" w:sz="6" w:space="0" w:color="auto"/>
            </w:tcBorders>
          </w:tcPr>
          <w:p w14:paraId="77EE4640" w14:textId="77777777" w:rsidR="005015ED" w:rsidRPr="007B4467" w:rsidRDefault="005015ED" w:rsidP="007A14A3">
            <w:pPr>
              <w:pStyle w:val="TAH"/>
            </w:pPr>
            <w:r w:rsidRPr="007B4467">
              <w:t>Band</w:t>
            </w:r>
          </w:p>
        </w:tc>
        <w:tc>
          <w:tcPr>
            <w:tcW w:w="1426" w:type="dxa"/>
            <w:tcBorders>
              <w:top w:val="single" w:sz="6" w:space="0" w:color="auto"/>
              <w:left w:val="single" w:sz="6" w:space="0" w:color="auto"/>
              <w:bottom w:val="single" w:sz="6" w:space="0" w:color="auto"/>
              <w:right w:val="single" w:sz="6" w:space="0" w:color="auto"/>
            </w:tcBorders>
          </w:tcPr>
          <w:p w14:paraId="0B09FBDD" w14:textId="77777777" w:rsidR="005015ED" w:rsidRPr="007B4467" w:rsidRDefault="005015ED" w:rsidP="007A14A3">
            <w:pPr>
              <w:pStyle w:val="TAH"/>
            </w:pPr>
            <w:r w:rsidRPr="007B4467">
              <w:t>Ref.</w:t>
            </w:r>
          </w:p>
        </w:tc>
        <w:tc>
          <w:tcPr>
            <w:tcW w:w="3087" w:type="dxa"/>
            <w:tcBorders>
              <w:top w:val="single" w:sz="6" w:space="0" w:color="auto"/>
              <w:left w:val="single" w:sz="6" w:space="0" w:color="auto"/>
              <w:bottom w:val="single" w:sz="6" w:space="0" w:color="auto"/>
              <w:right w:val="single" w:sz="6" w:space="0" w:color="auto"/>
            </w:tcBorders>
          </w:tcPr>
          <w:p w14:paraId="19101572" w14:textId="77777777" w:rsidR="005015ED" w:rsidRPr="007B4467" w:rsidRDefault="005015ED" w:rsidP="007A14A3">
            <w:pPr>
              <w:pStyle w:val="TAH"/>
            </w:pPr>
            <w:r w:rsidRPr="007B4467">
              <w:t>Comments</w:t>
            </w:r>
          </w:p>
        </w:tc>
      </w:tr>
      <w:tr w:rsidR="005015ED" w:rsidRPr="007B4467" w14:paraId="1AAFB612" w14:textId="77777777" w:rsidTr="00CA3D3C">
        <w:trPr>
          <w:cantSplit/>
          <w:jc w:val="center"/>
        </w:trPr>
        <w:tc>
          <w:tcPr>
            <w:tcW w:w="484" w:type="dxa"/>
            <w:tcBorders>
              <w:top w:val="single" w:sz="6" w:space="0" w:color="auto"/>
              <w:left w:val="single" w:sz="6" w:space="0" w:color="auto"/>
              <w:right w:val="single" w:sz="6" w:space="0" w:color="auto"/>
            </w:tcBorders>
          </w:tcPr>
          <w:p w14:paraId="185C46CE" w14:textId="77777777" w:rsidR="005015ED" w:rsidRPr="007B4467" w:rsidRDefault="005015ED" w:rsidP="007A14A3">
            <w:pPr>
              <w:pStyle w:val="TAC"/>
            </w:pPr>
            <w:r w:rsidRPr="007B4467">
              <w:t>1</w:t>
            </w:r>
          </w:p>
        </w:tc>
        <w:tc>
          <w:tcPr>
            <w:tcW w:w="1696" w:type="dxa"/>
            <w:tcBorders>
              <w:top w:val="single" w:sz="6" w:space="0" w:color="auto"/>
              <w:left w:val="single" w:sz="6" w:space="0" w:color="auto"/>
              <w:right w:val="single" w:sz="6" w:space="0" w:color="auto"/>
            </w:tcBorders>
          </w:tcPr>
          <w:p w14:paraId="27150F60" w14:textId="77777777" w:rsidR="005015ED" w:rsidRPr="007B4467" w:rsidRDefault="005015ED" w:rsidP="007A14A3">
            <w:pPr>
              <w:pStyle w:val="TAC"/>
            </w:pPr>
            <w:r w:rsidRPr="007B4467">
              <w:t>FDD Band n1</w:t>
            </w:r>
          </w:p>
        </w:tc>
        <w:tc>
          <w:tcPr>
            <w:tcW w:w="1426" w:type="dxa"/>
            <w:tcBorders>
              <w:top w:val="single" w:sz="6" w:space="0" w:color="auto"/>
              <w:left w:val="single" w:sz="6" w:space="0" w:color="auto"/>
              <w:right w:val="single" w:sz="6" w:space="0" w:color="auto"/>
            </w:tcBorders>
          </w:tcPr>
          <w:p w14:paraId="6DFB94BD"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6785FFB5" w14:textId="77777777" w:rsidR="005015ED" w:rsidRPr="007B4467" w:rsidRDefault="005015ED" w:rsidP="005D72E7">
            <w:pPr>
              <w:pStyle w:val="TAL"/>
            </w:pPr>
          </w:p>
        </w:tc>
      </w:tr>
      <w:tr w:rsidR="005015ED" w:rsidRPr="007B4467" w14:paraId="381069EA" w14:textId="77777777" w:rsidTr="00CA3D3C">
        <w:trPr>
          <w:cantSplit/>
          <w:jc w:val="center"/>
        </w:trPr>
        <w:tc>
          <w:tcPr>
            <w:tcW w:w="484" w:type="dxa"/>
            <w:tcBorders>
              <w:top w:val="single" w:sz="6" w:space="0" w:color="auto"/>
              <w:left w:val="single" w:sz="6" w:space="0" w:color="auto"/>
              <w:right w:val="single" w:sz="6" w:space="0" w:color="auto"/>
            </w:tcBorders>
          </w:tcPr>
          <w:p w14:paraId="61E898EB" w14:textId="77777777" w:rsidR="005015ED" w:rsidRPr="007B4467" w:rsidRDefault="005015ED" w:rsidP="007A14A3">
            <w:pPr>
              <w:pStyle w:val="TAC"/>
            </w:pPr>
            <w:r w:rsidRPr="007B4467">
              <w:t>2</w:t>
            </w:r>
          </w:p>
        </w:tc>
        <w:tc>
          <w:tcPr>
            <w:tcW w:w="1696" w:type="dxa"/>
            <w:tcBorders>
              <w:top w:val="single" w:sz="6" w:space="0" w:color="auto"/>
              <w:left w:val="single" w:sz="6" w:space="0" w:color="auto"/>
              <w:right w:val="single" w:sz="6" w:space="0" w:color="auto"/>
            </w:tcBorders>
          </w:tcPr>
          <w:p w14:paraId="333F5B0B" w14:textId="77777777" w:rsidR="005015ED" w:rsidRPr="007B4467" w:rsidRDefault="005015ED" w:rsidP="007A14A3">
            <w:pPr>
              <w:pStyle w:val="TAC"/>
            </w:pPr>
            <w:r w:rsidRPr="007B4467">
              <w:t>FDD Band n2</w:t>
            </w:r>
          </w:p>
        </w:tc>
        <w:tc>
          <w:tcPr>
            <w:tcW w:w="1426" w:type="dxa"/>
            <w:tcBorders>
              <w:top w:val="single" w:sz="6" w:space="0" w:color="auto"/>
              <w:left w:val="single" w:sz="6" w:space="0" w:color="auto"/>
              <w:right w:val="single" w:sz="6" w:space="0" w:color="auto"/>
            </w:tcBorders>
          </w:tcPr>
          <w:p w14:paraId="20948F83"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7E52583F" w14:textId="77777777" w:rsidR="005015ED" w:rsidRPr="007B4467" w:rsidRDefault="005015ED" w:rsidP="005D72E7">
            <w:pPr>
              <w:pStyle w:val="TAL"/>
            </w:pPr>
          </w:p>
        </w:tc>
      </w:tr>
      <w:tr w:rsidR="005015ED" w:rsidRPr="007B4467" w14:paraId="4002B20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8BC07C1" w14:textId="77777777" w:rsidR="005015ED" w:rsidRPr="007B4467" w:rsidRDefault="005015ED" w:rsidP="007A14A3">
            <w:pPr>
              <w:pStyle w:val="TAC"/>
            </w:pPr>
            <w:r w:rsidRPr="007B4467">
              <w:t>3</w:t>
            </w:r>
          </w:p>
        </w:tc>
        <w:tc>
          <w:tcPr>
            <w:tcW w:w="1696" w:type="dxa"/>
            <w:tcBorders>
              <w:top w:val="single" w:sz="6" w:space="0" w:color="auto"/>
              <w:left w:val="single" w:sz="6" w:space="0" w:color="auto"/>
              <w:bottom w:val="single" w:sz="6" w:space="0" w:color="auto"/>
              <w:right w:val="single" w:sz="6" w:space="0" w:color="auto"/>
            </w:tcBorders>
          </w:tcPr>
          <w:p w14:paraId="10825779" w14:textId="77777777" w:rsidR="005015ED" w:rsidRPr="007B4467" w:rsidRDefault="005015ED" w:rsidP="007A14A3">
            <w:pPr>
              <w:pStyle w:val="TAC"/>
            </w:pPr>
            <w:r w:rsidRPr="007B4467">
              <w:t>FDD Band n3</w:t>
            </w:r>
          </w:p>
        </w:tc>
        <w:tc>
          <w:tcPr>
            <w:tcW w:w="1426" w:type="dxa"/>
            <w:tcBorders>
              <w:top w:val="single" w:sz="6" w:space="0" w:color="auto"/>
              <w:left w:val="single" w:sz="6" w:space="0" w:color="auto"/>
              <w:bottom w:val="single" w:sz="6" w:space="0" w:color="auto"/>
              <w:right w:val="single" w:sz="6" w:space="0" w:color="auto"/>
            </w:tcBorders>
          </w:tcPr>
          <w:p w14:paraId="7362870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5E43CF1" w14:textId="77777777" w:rsidR="005015ED" w:rsidRPr="007B4467" w:rsidRDefault="005015ED" w:rsidP="005D72E7">
            <w:pPr>
              <w:pStyle w:val="TAL"/>
            </w:pPr>
          </w:p>
        </w:tc>
      </w:tr>
      <w:tr w:rsidR="005015ED" w:rsidRPr="007B4467" w14:paraId="3CB3A65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273C301" w14:textId="77777777" w:rsidR="005015ED" w:rsidRPr="007B4467" w:rsidRDefault="005015ED" w:rsidP="007A14A3">
            <w:pPr>
              <w:pStyle w:val="TAC"/>
            </w:pPr>
            <w:r w:rsidRPr="007B4467">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E0CD3C1" w14:textId="77777777" w:rsidR="005015ED" w:rsidRPr="007B4467" w:rsidRDefault="005015ED" w:rsidP="007A14A3">
            <w:pPr>
              <w:pStyle w:val="TAC"/>
            </w:pPr>
            <w:r w:rsidRPr="007B4467">
              <w:t>FDD Band n</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D247D82"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BEFE1BA" w14:textId="77777777" w:rsidR="005015ED" w:rsidRPr="007B4467" w:rsidRDefault="005015ED" w:rsidP="005D72E7">
            <w:pPr>
              <w:pStyle w:val="TAL"/>
            </w:pPr>
          </w:p>
        </w:tc>
      </w:tr>
      <w:tr w:rsidR="005015ED" w:rsidRPr="007B4467" w14:paraId="051BCBB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302191F" w14:textId="77777777" w:rsidR="005015ED" w:rsidRPr="007B4467" w:rsidRDefault="005015ED" w:rsidP="007A14A3">
            <w:pPr>
              <w:pStyle w:val="TAC"/>
              <w:rPr>
                <w:lang w:eastAsia="ja-JP"/>
              </w:rPr>
            </w:pPr>
            <w:r w:rsidRPr="007B4467">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28AA437" w14:textId="77777777" w:rsidR="005015ED" w:rsidRPr="007B4467" w:rsidRDefault="005015ED" w:rsidP="007A14A3">
            <w:pPr>
              <w:pStyle w:val="TAC"/>
            </w:pPr>
            <w:r w:rsidRPr="007B4467">
              <w:t>FDD Band n7</w:t>
            </w:r>
          </w:p>
        </w:tc>
        <w:tc>
          <w:tcPr>
            <w:tcW w:w="1426" w:type="dxa"/>
            <w:tcBorders>
              <w:top w:val="single" w:sz="6" w:space="0" w:color="auto"/>
              <w:left w:val="single" w:sz="6" w:space="0" w:color="auto"/>
              <w:bottom w:val="single" w:sz="6" w:space="0" w:color="auto"/>
              <w:right w:val="single" w:sz="6" w:space="0" w:color="auto"/>
            </w:tcBorders>
          </w:tcPr>
          <w:p w14:paraId="6BCA7F4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282F5C8" w14:textId="5CB5F7ED" w:rsidR="005015ED" w:rsidRPr="007B4467" w:rsidRDefault="00FD270C" w:rsidP="005D72E7">
            <w:pPr>
              <w:pStyle w:val="TAL"/>
            </w:pPr>
            <w:r w:rsidRPr="007B4467">
              <w:t>NOTE 2</w:t>
            </w:r>
          </w:p>
        </w:tc>
      </w:tr>
      <w:tr w:rsidR="005015ED" w:rsidRPr="007B4467" w14:paraId="1D36D75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6628E43" w14:textId="77777777" w:rsidR="005015ED" w:rsidRPr="007B4467" w:rsidRDefault="005015ED" w:rsidP="007A14A3">
            <w:pPr>
              <w:pStyle w:val="TAC"/>
            </w:pPr>
            <w:r w:rsidRPr="007B4467">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DF859F5" w14:textId="77777777" w:rsidR="005015ED" w:rsidRPr="007B4467" w:rsidRDefault="005015ED" w:rsidP="007A14A3">
            <w:pPr>
              <w:pStyle w:val="TAC"/>
            </w:pPr>
            <w:r w:rsidRPr="007B4467">
              <w:t>FDD Band n8</w:t>
            </w:r>
          </w:p>
        </w:tc>
        <w:tc>
          <w:tcPr>
            <w:tcW w:w="1426" w:type="dxa"/>
            <w:tcBorders>
              <w:top w:val="single" w:sz="6" w:space="0" w:color="auto"/>
              <w:left w:val="single" w:sz="6" w:space="0" w:color="auto"/>
              <w:bottom w:val="single" w:sz="6" w:space="0" w:color="auto"/>
              <w:right w:val="single" w:sz="6" w:space="0" w:color="auto"/>
            </w:tcBorders>
          </w:tcPr>
          <w:p w14:paraId="1B9FFFFF"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42C9401" w14:textId="77777777" w:rsidR="005015ED" w:rsidRPr="007B4467" w:rsidRDefault="005015ED" w:rsidP="005D72E7">
            <w:pPr>
              <w:pStyle w:val="TAL"/>
            </w:pPr>
          </w:p>
        </w:tc>
      </w:tr>
      <w:tr w:rsidR="005015ED" w:rsidRPr="007B4467" w14:paraId="4E5D4E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BEECF95" w14:textId="77777777" w:rsidR="005015ED" w:rsidRPr="007B4467" w:rsidRDefault="005015ED" w:rsidP="007A14A3">
            <w:pPr>
              <w:pStyle w:val="TAC"/>
            </w:pPr>
            <w:r w:rsidRPr="007B4467">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39E77D1" w14:textId="77777777" w:rsidR="005015ED" w:rsidRPr="007B4467" w:rsidRDefault="005015ED" w:rsidP="007A14A3">
            <w:pPr>
              <w:pStyle w:val="TAC"/>
            </w:pPr>
            <w:r w:rsidRPr="007B4467">
              <w:t>FDD Band n12</w:t>
            </w:r>
          </w:p>
        </w:tc>
        <w:tc>
          <w:tcPr>
            <w:tcW w:w="1426" w:type="dxa"/>
            <w:tcBorders>
              <w:top w:val="single" w:sz="6" w:space="0" w:color="auto"/>
              <w:left w:val="single" w:sz="6" w:space="0" w:color="auto"/>
              <w:bottom w:val="single" w:sz="6" w:space="0" w:color="auto"/>
              <w:right w:val="single" w:sz="6" w:space="0" w:color="auto"/>
            </w:tcBorders>
          </w:tcPr>
          <w:p w14:paraId="2167945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DB1F052" w14:textId="77777777" w:rsidR="005015ED" w:rsidRPr="007B4467" w:rsidRDefault="005015ED" w:rsidP="005D72E7">
            <w:pPr>
              <w:pStyle w:val="TAL"/>
            </w:pPr>
          </w:p>
        </w:tc>
      </w:tr>
      <w:tr w:rsidR="00F07895" w:rsidRPr="007B4467" w14:paraId="2570D0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6DF9677" w14:textId="2A5C023E" w:rsidR="00F07895" w:rsidRPr="007B4467" w:rsidRDefault="00F07895" w:rsidP="00F07895">
            <w:pPr>
              <w:pStyle w:val="TAC"/>
              <w:rPr>
                <w:rFonts w:eastAsia="SimSun"/>
                <w:lang w:eastAsia="zh-CN"/>
              </w:rPr>
            </w:pPr>
            <w:r w:rsidRPr="007B4467">
              <w:rPr>
                <w:rFonts w:eastAsia="SimSun"/>
                <w:lang w:eastAsia="zh-CN"/>
              </w:rPr>
              <w:t>7a</w:t>
            </w:r>
          </w:p>
        </w:tc>
        <w:tc>
          <w:tcPr>
            <w:tcW w:w="1696" w:type="dxa"/>
            <w:tcBorders>
              <w:top w:val="single" w:sz="6" w:space="0" w:color="auto"/>
              <w:left w:val="single" w:sz="6" w:space="0" w:color="auto"/>
              <w:bottom w:val="single" w:sz="6" w:space="0" w:color="auto"/>
              <w:right w:val="single" w:sz="6" w:space="0" w:color="auto"/>
            </w:tcBorders>
          </w:tcPr>
          <w:p w14:paraId="3A9C16BE" w14:textId="26CEC4D0" w:rsidR="00F07895" w:rsidRPr="007B4467" w:rsidRDefault="00F07895" w:rsidP="00F07895">
            <w:pPr>
              <w:pStyle w:val="TAC"/>
            </w:pPr>
            <w:r w:rsidRPr="007B4467">
              <w:t>FDD Band n13</w:t>
            </w:r>
          </w:p>
        </w:tc>
        <w:tc>
          <w:tcPr>
            <w:tcW w:w="1426" w:type="dxa"/>
            <w:tcBorders>
              <w:top w:val="single" w:sz="6" w:space="0" w:color="auto"/>
              <w:left w:val="single" w:sz="6" w:space="0" w:color="auto"/>
              <w:bottom w:val="single" w:sz="6" w:space="0" w:color="auto"/>
              <w:right w:val="single" w:sz="6" w:space="0" w:color="auto"/>
            </w:tcBorders>
          </w:tcPr>
          <w:p w14:paraId="112143C1" w14:textId="6561338E" w:rsidR="00F07895" w:rsidRPr="007B4467" w:rsidRDefault="00F07895" w:rsidP="00F07895">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430F697" w14:textId="77777777" w:rsidR="00F07895" w:rsidRPr="007B4467" w:rsidRDefault="00F07895" w:rsidP="00F07895">
            <w:pPr>
              <w:pStyle w:val="TAL"/>
            </w:pPr>
          </w:p>
        </w:tc>
      </w:tr>
      <w:tr w:rsidR="00A22D52" w:rsidRPr="007B4467" w14:paraId="2840096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C9D37B1" w14:textId="77777777" w:rsidR="00A22D52" w:rsidRPr="007B4467" w:rsidRDefault="00A22D52" w:rsidP="00A22D52">
            <w:pPr>
              <w:pStyle w:val="TAC"/>
              <w:rPr>
                <w:rFonts w:eastAsia="SimSun"/>
                <w:lang w:eastAsia="zh-CN"/>
              </w:rPr>
            </w:pPr>
            <w:r w:rsidRPr="007B4467">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66E693A" w14:textId="77777777" w:rsidR="00A22D52" w:rsidRPr="007B4467" w:rsidRDefault="00A22D52" w:rsidP="00A22D52">
            <w:pPr>
              <w:pStyle w:val="TAC"/>
            </w:pPr>
            <w:r w:rsidRPr="007B4467">
              <w:t>FDD Band n14</w:t>
            </w:r>
          </w:p>
        </w:tc>
        <w:tc>
          <w:tcPr>
            <w:tcW w:w="1426" w:type="dxa"/>
            <w:tcBorders>
              <w:top w:val="single" w:sz="6" w:space="0" w:color="auto"/>
              <w:left w:val="single" w:sz="6" w:space="0" w:color="auto"/>
              <w:bottom w:val="single" w:sz="6" w:space="0" w:color="auto"/>
              <w:right w:val="single" w:sz="6" w:space="0" w:color="auto"/>
            </w:tcBorders>
          </w:tcPr>
          <w:p w14:paraId="14C7AD71" w14:textId="77777777"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B557395" w14:textId="77777777" w:rsidR="00A22D52" w:rsidRPr="007B4467" w:rsidRDefault="00A22D52" w:rsidP="005D72E7">
            <w:pPr>
              <w:pStyle w:val="TAL"/>
            </w:pPr>
          </w:p>
        </w:tc>
      </w:tr>
      <w:tr w:rsidR="005015ED" w:rsidRPr="007B4467" w14:paraId="4615380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BB65C76" w14:textId="77777777" w:rsidR="005015ED" w:rsidRPr="007B4467" w:rsidRDefault="005015ED" w:rsidP="007A14A3">
            <w:pPr>
              <w:pStyle w:val="TAC"/>
            </w:pPr>
            <w:r w:rsidRPr="007B4467">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5E05E7BE" w14:textId="77777777" w:rsidR="005015ED" w:rsidRPr="007B4467" w:rsidRDefault="005015ED" w:rsidP="007A14A3">
            <w:pPr>
              <w:pStyle w:val="TAC"/>
            </w:pPr>
            <w:r w:rsidRPr="007B4467">
              <w:t>FDD Band n20</w:t>
            </w:r>
          </w:p>
        </w:tc>
        <w:tc>
          <w:tcPr>
            <w:tcW w:w="1426" w:type="dxa"/>
            <w:tcBorders>
              <w:top w:val="single" w:sz="6" w:space="0" w:color="auto"/>
              <w:left w:val="single" w:sz="6" w:space="0" w:color="auto"/>
              <w:bottom w:val="single" w:sz="6" w:space="0" w:color="auto"/>
              <w:right w:val="single" w:sz="6" w:space="0" w:color="auto"/>
            </w:tcBorders>
          </w:tcPr>
          <w:p w14:paraId="23984BCD"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4A0C0E8" w14:textId="77777777" w:rsidR="005015ED" w:rsidRPr="007B4467" w:rsidRDefault="005015ED" w:rsidP="005D72E7">
            <w:pPr>
              <w:pStyle w:val="TAL"/>
            </w:pPr>
          </w:p>
        </w:tc>
      </w:tr>
      <w:tr w:rsidR="007173FE" w:rsidRPr="007B4467" w14:paraId="18C9268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374D587" w14:textId="77777777" w:rsidR="007173FE" w:rsidRPr="007B4467" w:rsidRDefault="007173FE" w:rsidP="007173FE">
            <w:pPr>
              <w:keepNext/>
              <w:keepLines/>
              <w:spacing w:after="0"/>
              <w:jc w:val="center"/>
              <w:rPr>
                <w:rFonts w:ascii="Arial" w:eastAsia="SimSun" w:hAnsi="Arial" w:cs="Vrinda"/>
                <w:sz w:val="18"/>
                <w:szCs w:val="18"/>
                <w:lang w:eastAsia="zh-CN" w:bidi="bn-IN"/>
              </w:rPr>
            </w:pPr>
            <w:r w:rsidRPr="007B4467">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4307AF9" w14:textId="77777777" w:rsidR="007173FE" w:rsidRPr="007B4467" w:rsidRDefault="007173FE" w:rsidP="007173FE">
            <w:pPr>
              <w:keepNext/>
              <w:keepLines/>
              <w:spacing w:after="0"/>
              <w:jc w:val="center"/>
              <w:rPr>
                <w:rFonts w:ascii="Arial" w:hAnsi="Arial" w:cs="Vrinda"/>
                <w:sz w:val="18"/>
                <w:szCs w:val="18"/>
                <w:lang w:bidi="bn-IN"/>
              </w:rPr>
            </w:pPr>
            <w:r w:rsidRPr="007B4467">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02EAA7FC" w14:textId="77777777" w:rsidR="007173FE" w:rsidRPr="007B4467" w:rsidRDefault="007173FE" w:rsidP="007173FE">
            <w:pPr>
              <w:keepNext/>
              <w:keepLines/>
              <w:spacing w:after="0"/>
              <w:jc w:val="center"/>
              <w:rPr>
                <w:rFonts w:ascii="Arial" w:hAnsi="Arial" w:cs="Vrinda"/>
                <w:sz w:val="18"/>
                <w:szCs w:val="18"/>
                <w:lang w:bidi="bn-IN"/>
              </w:rPr>
            </w:pPr>
            <w:r w:rsidRPr="007B4467">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F3B1608" w14:textId="77777777" w:rsidR="007173FE" w:rsidRPr="007B4467" w:rsidRDefault="007173FE" w:rsidP="007173FE">
            <w:pPr>
              <w:keepNext/>
              <w:keepLines/>
              <w:spacing w:after="0"/>
              <w:rPr>
                <w:rFonts w:ascii="Arial" w:hAnsi="Arial" w:cs="Vrinda"/>
                <w:sz w:val="18"/>
                <w:szCs w:val="18"/>
                <w:lang w:bidi="bn-IN"/>
              </w:rPr>
            </w:pPr>
          </w:p>
        </w:tc>
      </w:tr>
      <w:tr w:rsidR="005015ED" w:rsidRPr="007B4467" w14:paraId="1D68173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7145EA2" w14:textId="77777777" w:rsidR="005015ED" w:rsidRPr="007B4467" w:rsidRDefault="005015ED" w:rsidP="007A14A3">
            <w:pPr>
              <w:pStyle w:val="TAC"/>
            </w:pPr>
            <w:r w:rsidRPr="007B4467">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7F35C2" w14:textId="77777777" w:rsidR="005015ED" w:rsidRPr="007B4467" w:rsidRDefault="005015ED" w:rsidP="007A14A3">
            <w:pPr>
              <w:pStyle w:val="TAC"/>
            </w:pPr>
            <w:r w:rsidRPr="007B4467">
              <w:t>FDD Band n25</w:t>
            </w:r>
          </w:p>
        </w:tc>
        <w:tc>
          <w:tcPr>
            <w:tcW w:w="1426" w:type="dxa"/>
            <w:tcBorders>
              <w:top w:val="single" w:sz="6" w:space="0" w:color="auto"/>
              <w:left w:val="single" w:sz="6" w:space="0" w:color="auto"/>
              <w:bottom w:val="single" w:sz="6" w:space="0" w:color="auto"/>
              <w:right w:val="single" w:sz="6" w:space="0" w:color="auto"/>
            </w:tcBorders>
          </w:tcPr>
          <w:p w14:paraId="623E233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4D93F90" w14:textId="77777777" w:rsidR="005015ED" w:rsidRPr="007B4467" w:rsidRDefault="005015ED" w:rsidP="005D72E7">
            <w:pPr>
              <w:pStyle w:val="TAL"/>
            </w:pPr>
          </w:p>
        </w:tc>
      </w:tr>
      <w:tr w:rsidR="00CE46FE" w:rsidRPr="007B4467" w14:paraId="2A69AE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10062DC" w14:textId="77777777" w:rsidR="00CE46FE" w:rsidRPr="007B4467" w:rsidRDefault="00CE46FE" w:rsidP="00261B49">
            <w:pPr>
              <w:pStyle w:val="TAC"/>
              <w:rPr>
                <w:rFonts w:eastAsia="SimSun"/>
                <w:lang w:eastAsia="zh-CN"/>
              </w:rPr>
            </w:pPr>
            <w:r w:rsidRPr="007B4467">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46DD6BC3" w14:textId="77777777" w:rsidR="00CE46FE" w:rsidRPr="007B4467" w:rsidRDefault="00CE46FE" w:rsidP="00261B49">
            <w:pPr>
              <w:pStyle w:val="TAC"/>
            </w:pPr>
            <w:r w:rsidRPr="007B4467">
              <w:t>FDD Band n26</w:t>
            </w:r>
          </w:p>
        </w:tc>
        <w:tc>
          <w:tcPr>
            <w:tcW w:w="1426" w:type="dxa"/>
            <w:tcBorders>
              <w:top w:val="single" w:sz="6" w:space="0" w:color="auto"/>
              <w:left w:val="single" w:sz="6" w:space="0" w:color="auto"/>
              <w:bottom w:val="single" w:sz="6" w:space="0" w:color="auto"/>
              <w:right w:val="single" w:sz="6" w:space="0" w:color="auto"/>
            </w:tcBorders>
          </w:tcPr>
          <w:p w14:paraId="377BE983" w14:textId="77777777" w:rsidR="00CE46FE" w:rsidRPr="007B4467" w:rsidRDefault="00CE46FE" w:rsidP="00261B49">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7BA1FFB" w14:textId="77777777" w:rsidR="00CE46FE" w:rsidRPr="007B4467" w:rsidRDefault="00CE46FE" w:rsidP="00261B49">
            <w:pPr>
              <w:pStyle w:val="TAL"/>
            </w:pPr>
          </w:p>
        </w:tc>
      </w:tr>
      <w:tr w:rsidR="005015ED" w:rsidRPr="007B4467" w14:paraId="2541B36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D501ACF" w14:textId="77777777" w:rsidR="005015ED" w:rsidRPr="007B4467" w:rsidRDefault="005015ED" w:rsidP="007A14A3">
            <w:pPr>
              <w:pStyle w:val="TAC"/>
            </w:pPr>
            <w:r w:rsidRPr="007B4467">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45215203" w14:textId="77777777" w:rsidR="005015ED" w:rsidRPr="007B4467" w:rsidRDefault="005015ED" w:rsidP="007A14A3">
            <w:pPr>
              <w:pStyle w:val="TAC"/>
            </w:pPr>
            <w:r w:rsidRPr="007B4467">
              <w:t>FDD Band n</w:t>
            </w:r>
            <w:r w:rsidRPr="007B4467">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A541CA0"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7DAF04D" w14:textId="77777777" w:rsidR="005015ED" w:rsidRPr="007B4467" w:rsidRDefault="005015ED" w:rsidP="005D72E7">
            <w:pPr>
              <w:pStyle w:val="TAL"/>
            </w:pPr>
          </w:p>
        </w:tc>
      </w:tr>
      <w:tr w:rsidR="00A22D52" w:rsidRPr="007B4467" w14:paraId="2A31AE7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48D6DBB" w14:textId="77777777" w:rsidR="00A22D52" w:rsidRPr="007B4467" w:rsidRDefault="00A22D52" w:rsidP="00A22D52">
            <w:pPr>
              <w:pStyle w:val="TAC"/>
              <w:rPr>
                <w:rFonts w:eastAsia="SimSun"/>
                <w:lang w:eastAsia="zh-CN"/>
              </w:rPr>
            </w:pPr>
            <w:r w:rsidRPr="007B4467">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0B798EB" w14:textId="10D49F3F" w:rsidR="00A22D52" w:rsidRPr="007B4467" w:rsidRDefault="002B48FD" w:rsidP="00A22D52">
            <w:pPr>
              <w:pStyle w:val="TAC"/>
            </w:pPr>
            <w:r w:rsidRPr="007B4467">
              <w:t xml:space="preserve">SDL </w:t>
            </w:r>
            <w:r w:rsidR="00A22D52" w:rsidRPr="007B4467">
              <w:t>Band n29</w:t>
            </w:r>
          </w:p>
        </w:tc>
        <w:tc>
          <w:tcPr>
            <w:tcW w:w="1426" w:type="dxa"/>
            <w:tcBorders>
              <w:top w:val="single" w:sz="6" w:space="0" w:color="auto"/>
              <w:left w:val="single" w:sz="6" w:space="0" w:color="auto"/>
              <w:bottom w:val="single" w:sz="6" w:space="0" w:color="auto"/>
              <w:right w:val="single" w:sz="6" w:space="0" w:color="auto"/>
            </w:tcBorders>
          </w:tcPr>
          <w:p w14:paraId="3E723E1F" w14:textId="0F2A716E"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FC6016E" w14:textId="77777777" w:rsidR="00A22D52" w:rsidRPr="007B4467" w:rsidRDefault="00A22D52" w:rsidP="005D72E7">
            <w:pPr>
              <w:pStyle w:val="TAL"/>
            </w:pPr>
          </w:p>
        </w:tc>
      </w:tr>
      <w:tr w:rsidR="00A22D52" w:rsidRPr="007B4467" w14:paraId="19D7E03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EFE7BA5" w14:textId="77777777" w:rsidR="00A22D52" w:rsidRPr="007B4467" w:rsidRDefault="00A22D52" w:rsidP="00A22D52">
            <w:pPr>
              <w:pStyle w:val="TAC"/>
              <w:rPr>
                <w:rFonts w:eastAsia="SimSun"/>
                <w:lang w:eastAsia="zh-CN"/>
              </w:rPr>
            </w:pPr>
            <w:r w:rsidRPr="007B4467">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13DA4B2D" w14:textId="77777777" w:rsidR="00A22D52" w:rsidRPr="007B4467" w:rsidRDefault="00A22D52" w:rsidP="00A22D52">
            <w:pPr>
              <w:pStyle w:val="TAC"/>
            </w:pPr>
            <w:r w:rsidRPr="007B4467">
              <w:t>FDD Band n30</w:t>
            </w:r>
          </w:p>
        </w:tc>
        <w:tc>
          <w:tcPr>
            <w:tcW w:w="1426" w:type="dxa"/>
            <w:tcBorders>
              <w:top w:val="single" w:sz="6" w:space="0" w:color="auto"/>
              <w:left w:val="single" w:sz="6" w:space="0" w:color="auto"/>
              <w:bottom w:val="single" w:sz="6" w:space="0" w:color="auto"/>
              <w:right w:val="single" w:sz="6" w:space="0" w:color="auto"/>
            </w:tcBorders>
          </w:tcPr>
          <w:p w14:paraId="3882B5D8" w14:textId="77777777"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986F7AA" w14:textId="77777777" w:rsidR="00A22D52" w:rsidRPr="007B4467" w:rsidRDefault="00A22D52" w:rsidP="005D72E7">
            <w:pPr>
              <w:pStyle w:val="TAL"/>
            </w:pPr>
          </w:p>
        </w:tc>
      </w:tr>
      <w:tr w:rsidR="00764D7A" w:rsidRPr="007B4467" w14:paraId="6ECF71F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9F4D134" w14:textId="50804326" w:rsidR="00764D7A" w:rsidRPr="007B4467" w:rsidRDefault="00764D7A" w:rsidP="00764D7A">
            <w:pPr>
              <w:pStyle w:val="TAC"/>
              <w:rPr>
                <w:rFonts w:eastAsia="SimSun"/>
                <w:lang w:eastAsia="zh-CN"/>
              </w:rPr>
            </w:pPr>
            <w:r w:rsidRPr="007B4467">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00A9FAA" w14:textId="639CE530" w:rsidR="00764D7A" w:rsidRPr="007B4467" w:rsidRDefault="00764D7A" w:rsidP="00764D7A">
            <w:pPr>
              <w:pStyle w:val="TAC"/>
            </w:pPr>
            <w:r w:rsidRPr="007B4467">
              <w:t>FDD Band n31</w:t>
            </w:r>
          </w:p>
        </w:tc>
        <w:tc>
          <w:tcPr>
            <w:tcW w:w="1426" w:type="dxa"/>
            <w:tcBorders>
              <w:top w:val="single" w:sz="6" w:space="0" w:color="auto"/>
              <w:left w:val="single" w:sz="6" w:space="0" w:color="auto"/>
              <w:bottom w:val="single" w:sz="6" w:space="0" w:color="auto"/>
              <w:right w:val="single" w:sz="6" w:space="0" w:color="auto"/>
            </w:tcBorders>
          </w:tcPr>
          <w:p w14:paraId="429C2C8D" w14:textId="15116138" w:rsidR="00764D7A" w:rsidRPr="007B4467" w:rsidRDefault="00764D7A" w:rsidP="00764D7A">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7C65F75C" w14:textId="77777777" w:rsidR="00764D7A" w:rsidRPr="007B4467" w:rsidRDefault="00764D7A" w:rsidP="00764D7A">
            <w:pPr>
              <w:pStyle w:val="TAL"/>
            </w:pPr>
          </w:p>
        </w:tc>
      </w:tr>
      <w:tr w:rsidR="005015ED" w:rsidRPr="007B4467" w14:paraId="2AD40D9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C1854F" w14:textId="77777777" w:rsidR="005015ED" w:rsidRPr="007B4467" w:rsidRDefault="005015ED" w:rsidP="007A14A3">
            <w:pPr>
              <w:pStyle w:val="TAC"/>
            </w:pPr>
            <w:r w:rsidRPr="007B4467">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023EDAE" w14:textId="77777777" w:rsidR="005015ED" w:rsidRPr="007B4467" w:rsidRDefault="005015ED" w:rsidP="007A14A3">
            <w:pPr>
              <w:pStyle w:val="TAC"/>
            </w:pPr>
            <w:r w:rsidRPr="007B4467">
              <w:t>TDD Band n34</w:t>
            </w:r>
          </w:p>
        </w:tc>
        <w:tc>
          <w:tcPr>
            <w:tcW w:w="1426" w:type="dxa"/>
            <w:tcBorders>
              <w:top w:val="single" w:sz="6" w:space="0" w:color="auto"/>
              <w:left w:val="single" w:sz="6" w:space="0" w:color="auto"/>
              <w:bottom w:val="single" w:sz="6" w:space="0" w:color="auto"/>
              <w:right w:val="single" w:sz="6" w:space="0" w:color="auto"/>
            </w:tcBorders>
          </w:tcPr>
          <w:p w14:paraId="5D621F13"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84F0734" w14:textId="77777777" w:rsidR="005015ED" w:rsidRPr="007B4467" w:rsidRDefault="005015ED" w:rsidP="005D72E7">
            <w:pPr>
              <w:pStyle w:val="TAL"/>
            </w:pPr>
          </w:p>
        </w:tc>
      </w:tr>
      <w:tr w:rsidR="005015ED" w:rsidRPr="007B4467" w14:paraId="4CCC4BC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92594" w14:textId="77777777" w:rsidR="005015ED" w:rsidRPr="007B4467" w:rsidRDefault="005015ED" w:rsidP="007A14A3">
            <w:pPr>
              <w:pStyle w:val="TAC"/>
            </w:pPr>
            <w:r w:rsidRPr="007B4467">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3C3778E" w14:textId="77777777" w:rsidR="005015ED" w:rsidRPr="007B4467" w:rsidRDefault="005015ED" w:rsidP="007A14A3">
            <w:pPr>
              <w:pStyle w:val="TAC"/>
            </w:pPr>
            <w:r w:rsidRPr="007B4467">
              <w:t>TDD Band n38</w:t>
            </w:r>
          </w:p>
        </w:tc>
        <w:tc>
          <w:tcPr>
            <w:tcW w:w="1426" w:type="dxa"/>
            <w:tcBorders>
              <w:top w:val="single" w:sz="6" w:space="0" w:color="auto"/>
              <w:left w:val="single" w:sz="6" w:space="0" w:color="auto"/>
              <w:bottom w:val="single" w:sz="6" w:space="0" w:color="auto"/>
              <w:right w:val="single" w:sz="6" w:space="0" w:color="auto"/>
            </w:tcBorders>
          </w:tcPr>
          <w:p w14:paraId="2CCE65CB"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523E31C" w14:textId="11163F00" w:rsidR="005015ED" w:rsidRPr="007B4467" w:rsidRDefault="00FD270C" w:rsidP="005D72E7">
            <w:pPr>
              <w:pStyle w:val="TAL"/>
            </w:pPr>
            <w:r w:rsidRPr="007B4467">
              <w:t>NOTE 2</w:t>
            </w:r>
          </w:p>
        </w:tc>
      </w:tr>
      <w:tr w:rsidR="005015ED" w:rsidRPr="007B4467" w14:paraId="078DB4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4845B13" w14:textId="77777777" w:rsidR="005015ED" w:rsidRPr="007B4467" w:rsidRDefault="005015ED" w:rsidP="007A14A3">
            <w:pPr>
              <w:pStyle w:val="TAC"/>
            </w:pPr>
            <w:r w:rsidRPr="007B4467">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74A6C7CF" w14:textId="77777777" w:rsidR="005015ED" w:rsidRPr="007B4467" w:rsidRDefault="005015ED" w:rsidP="007A14A3">
            <w:pPr>
              <w:pStyle w:val="TAC"/>
            </w:pPr>
            <w:r w:rsidRPr="007B4467">
              <w:t>TDD Band n39</w:t>
            </w:r>
          </w:p>
        </w:tc>
        <w:tc>
          <w:tcPr>
            <w:tcW w:w="1426" w:type="dxa"/>
            <w:tcBorders>
              <w:top w:val="single" w:sz="6" w:space="0" w:color="auto"/>
              <w:left w:val="single" w:sz="6" w:space="0" w:color="auto"/>
              <w:bottom w:val="single" w:sz="6" w:space="0" w:color="auto"/>
              <w:right w:val="single" w:sz="6" w:space="0" w:color="auto"/>
            </w:tcBorders>
          </w:tcPr>
          <w:p w14:paraId="3D4C3D38"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0D57246" w14:textId="77777777" w:rsidR="005015ED" w:rsidRPr="007B4467" w:rsidRDefault="005015ED" w:rsidP="005D72E7">
            <w:pPr>
              <w:pStyle w:val="TAL"/>
            </w:pPr>
          </w:p>
        </w:tc>
      </w:tr>
      <w:tr w:rsidR="005015ED" w:rsidRPr="007B4467" w14:paraId="0BEA62B3"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2567B98" w14:textId="77777777" w:rsidR="005015ED" w:rsidRPr="007B4467" w:rsidRDefault="005015ED" w:rsidP="007A14A3">
            <w:pPr>
              <w:pStyle w:val="TAC"/>
            </w:pPr>
            <w:r w:rsidRPr="007B4467">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D05587" w14:textId="77777777" w:rsidR="005015ED" w:rsidRPr="007B4467" w:rsidRDefault="005015ED" w:rsidP="007A14A3">
            <w:pPr>
              <w:pStyle w:val="TAC"/>
            </w:pPr>
            <w:r w:rsidRPr="007B4467">
              <w:t>TDD Band n40</w:t>
            </w:r>
          </w:p>
        </w:tc>
        <w:tc>
          <w:tcPr>
            <w:tcW w:w="1426" w:type="dxa"/>
            <w:tcBorders>
              <w:top w:val="single" w:sz="6" w:space="0" w:color="auto"/>
              <w:left w:val="single" w:sz="6" w:space="0" w:color="auto"/>
              <w:bottom w:val="single" w:sz="6" w:space="0" w:color="auto"/>
              <w:right w:val="single" w:sz="6" w:space="0" w:color="auto"/>
            </w:tcBorders>
          </w:tcPr>
          <w:p w14:paraId="156DF7A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6C3ADAC" w14:textId="77777777" w:rsidR="005015ED" w:rsidRPr="007B4467" w:rsidRDefault="005015ED" w:rsidP="005D72E7">
            <w:pPr>
              <w:pStyle w:val="TAL"/>
            </w:pPr>
          </w:p>
        </w:tc>
      </w:tr>
      <w:tr w:rsidR="005015ED" w:rsidRPr="007B4467" w14:paraId="374E4D1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9D91DE2" w14:textId="77777777" w:rsidR="005015ED" w:rsidRPr="007B4467" w:rsidRDefault="005015ED" w:rsidP="007A14A3">
            <w:pPr>
              <w:pStyle w:val="TAC"/>
            </w:pPr>
            <w:r w:rsidRPr="007B4467">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95C2B0F" w14:textId="77777777" w:rsidR="005015ED" w:rsidRPr="007B4467" w:rsidRDefault="005015ED" w:rsidP="007A14A3">
            <w:pPr>
              <w:pStyle w:val="TAC"/>
            </w:pPr>
            <w:r w:rsidRPr="007B4467">
              <w:t>TDD Band n41</w:t>
            </w:r>
          </w:p>
        </w:tc>
        <w:tc>
          <w:tcPr>
            <w:tcW w:w="1426" w:type="dxa"/>
            <w:tcBorders>
              <w:top w:val="single" w:sz="6" w:space="0" w:color="auto"/>
              <w:left w:val="single" w:sz="6" w:space="0" w:color="auto"/>
              <w:bottom w:val="single" w:sz="6" w:space="0" w:color="auto"/>
              <w:right w:val="single" w:sz="6" w:space="0" w:color="auto"/>
            </w:tcBorders>
          </w:tcPr>
          <w:p w14:paraId="3FECD4FC"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BB3AF05" w14:textId="62DACE36" w:rsidR="005015ED" w:rsidRPr="007B4467" w:rsidRDefault="00FD270C" w:rsidP="005D72E7">
            <w:pPr>
              <w:pStyle w:val="TAL"/>
            </w:pPr>
            <w:r w:rsidRPr="007B4467">
              <w:t>NOTE 2</w:t>
            </w:r>
          </w:p>
        </w:tc>
      </w:tr>
      <w:tr w:rsidR="005015ED" w:rsidRPr="007B4467" w14:paraId="70ADD706"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1F0A2B4" w14:textId="77777777" w:rsidR="005015ED" w:rsidRPr="007B4467" w:rsidRDefault="005015ED" w:rsidP="007A14A3">
            <w:pPr>
              <w:pStyle w:val="TAC"/>
            </w:pPr>
            <w:r w:rsidRPr="007B4467">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79EBF71" w14:textId="77777777" w:rsidR="005015ED" w:rsidRPr="007B4467" w:rsidRDefault="005015ED" w:rsidP="007A14A3">
            <w:pPr>
              <w:pStyle w:val="TAC"/>
            </w:pPr>
            <w:r w:rsidRPr="007B4467">
              <w:t>TDD Band n48</w:t>
            </w:r>
          </w:p>
        </w:tc>
        <w:tc>
          <w:tcPr>
            <w:tcW w:w="1426" w:type="dxa"/>
            <w:tcBorders>
              <w:top w:val="single" w:sz="6" w:space="0" w:color="auto"/>
              <w:left w:val="single" w:sz="6" w:space="0" w:color="auto"/>
              <w:bottom w:val="single" w:sz="6" w:space="0" w:color="auto"/>
              <w:right w:val="single" w:sz="6" w:space="0" w:color="auto"/>
            </w:tcBorders>
          </w:tcPr>
          <w:p w14:paraId="402302AE"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A2AA2A2" w14:textId="77777777" w:rsidR="005015ED" w:rsidRPr="007B4467" w:rsidRDefault="005015ED" w:rsidP="005D72E7">
            <w:pPr>
              <w:pStyle w:val="TAL"/>
            </w:pPr>
          </w:p>
        </w:tc>
      </w:tr>
      <w:tr w:rsidR="005015ED" w:rsidRPr="007B4467" w14:paraId="30493FC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81EE788" w14:textId="77777777" w:rsidR="005015ED" w:rsidRPr="007B4467" w:rsidRDefault="005015ED" w:rsidP="007A14A3">
            <w:pPr>
              <w:pStyle w:val="TAC"/>
            </w:pPr>
            <w:r w:rsidRPr="007B4467">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34A52B0B" w14:textId="77777777" w:rsidR="005015ED" w:rsidRPr="007B4467" w:rsidRDefault="005015ED" w:rsidP="007A14A3">
            <w:pPr>
              <w:pStyle w:val="TAC"/>
            </w:pPr>
            <w:r w:rsidRPr="007B4467">
              <w:t>TDD Band n50</w:t>
            </w:r>
          </w:p>
        </w:tc>
        <w:tc>
          <w:tcPr>
            <w:tcW w:w="1426" w:type="dxa"/>
            <w:tcBorders>
              <w:top w:val="single" w:sz="6" w:space="0" w:color="auto"/>
              <w:left w:val="single" w:sz="6" w:space="0" w:color="auto"/>
              <w:bottom w:val="single" w:sz="6" w:space="0" w:color="auto"/>
              <w:right w:val="single" w:sz="6" w:space="0" w:color="auto"/>
            </w:tcBorders>
          </w:tcPr>
          <w:p w14:paraId="3F710848"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E579057" w14:textId="77777777" w:rsidR="005015ED" w:rsidRPr="007B4467" w:rsidRDefault="005015ED" w:rsidP="005D72E7">
            <w:pPr>
              <w:pStyle w:val="TAL"/>
            </w:pPr>
          </w:p>
        </w:tc>
      </w:tr>
      <w:tr w:rsidR="005015ED" w:rsidRPr="007B4467" w14:paraId="66504CF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521B8C0" w14:textId="77777777" w:rsidR="005015ED" w:rsidRPr="007B4467" w:rsidRDefault="005015ED" w:rsidP="007A14A3">
            <w:pPr>
              <w:pStyle w:val="TAC"/>
            </w:pPr>
            <w:r w:rsidRPr="007B4467">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9B95B56" w14:textId="77777777" w:rsidR="005015ED" w:rsidRPr="007B4467" w:rsidRDefault="005015ED" w:rsidP="007A14A3">
            <w:pPr>
              <w:pStyle w:val="TAC"/>
            </w:pPr>
            <w:r w:rsidRPr="007B4467">
              <w:t>TDD Band n51</w:t>
            </w:r>
          </w:p>
        </w:tc>
        <w:tc>
          <w:tcPr>
            <w:tcW w:w="1426" w:type="dxa"/>
            <w:tcBorders>
              <w:top w:val="single" w:sz="6" w:space="0" w:color="auto"/>
              <w:left w:val="single" w:sz="6" w:space="0" w:color="auto"/>
              <w:bottom w:val="single" w:sz="6" w:space="0" w:color="auto"/>
              <w:right w:val="single" w:sz="6" w:space="0" w:color="auto"/>
            </w:tcBorders>
          </w:tcPr>
          <w:p w14:paraId="56F1FE48"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CB4FCBB" w14:textId="77777777" w:rsidR="005015ED" w:rsidRPr="007B4467" w:rsidRDefault="005015ED" w:rsidP="005D72E7">
            <w:pPr>
              <w:pStyle w:val="TAL"/>
            </w:pPr>
          </w:p>
        </w:tc>
      </w:tr>
      <w:tr w:rsidR="0029416B" w:rsidRPr="007B4467" w14:paraId="447C7B0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2A6C283" w14:textId="77777777" w:rsidR="0029416B" w:rsidRPr="007B4467" w:rsidRDefault="0029416B" w:rsidP="00261B49">
            <w:pPr>
              <w:pStyle w:val="TAC"/>
              <w:rPr>
                <w:rFonts w:eastAsia="SimSun"/>
                <w:lang w:eastAsia="zh-CN"/>
              </w:rPr>
            </w:pPr>
            <w:r w:rsidRPr="007B4467">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280C4A6" w14:textId="77777777" w:rsidR="0029416B" w:rsidRPr="007B4467" w:rsidRDefault="0029416B" w:rsidP="00261B49">
            <w:pPr>
              <w:pStyle w:val="TAC"/>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310502D4" w14:textId="77777777" w:rsidR="0029416B" w:rsidRPr="007B4467" w:rsidRDefault="0029416B" w:rsidP="00261B49">
            <w:pPr>
              <w:pStyle w:val="TAC"/>
            </w:pPr>
          </w:p>
        </w:tc>
        <w:tc>
          <w:tcPr>
            <w:tcW w:w="3087" w:type="dxa"/>
            <w:tcBorders>
              <w:top w:val="single" w:sz="6" w:space="0" w:color="auto"/>
              <w:left w:val="single" w:sz="6" w:space="0" w:color="auto"/>
              <w:bottom w:val="single" w:sz="6" w:space="0" w:color="auto"/>
              <w:right w:val="single" w:sz="6" w:space="0" w:color="auto"/>
            </w:tcBorders>
          </w:tcPr>
          <w:p w14:paraId="284A466D" w14:textId="77777777" w:rsidR="0029416B" w:rsidRPr="007B4467" w:rsidRDefault="0029416B" w:rsidP="00261B49">
            <w:pPr>
              <w:pStyle w:val="TAL"/>
            </w:pPr>
          </w:p>
        </w:tc>
      </w:tr>
      <w:tr w:rsidR="0029416B" w:rsidRPr="007B4467" w14:paraId="47AAD36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6893EB8" w14:textId="77777777" w:rsidR="0029416B" w:rsidRPr="007B4467" w:rsidRDefault="0029416B" w:rsidP="00261B49">
            <w:pPr>
              <w:pStyle w:val="TAC"/>
              <w:rPr>
                <w:rFonts w:eastAsia="SimSun"/>
                <w:lang w:eastAsia="zh-CN"/>
              </w:rPr>
            </w:pPr>
            <w:r w:rsidRPr="007B4467">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0A37FE00" w14:textId="77777777" w:rsidR="0029416B" w:rsidRPr="007B4467" w:rsidRDefault="0029416B" w:rsidP="00261B49">
            <w:pPr>
              <w:pStyle w:val="TAC"/>
            </w:pPr>
            <w:r w:rsidRPr="007B4467">
              <w:t>TDD Band n53</w:t>
            </w:r>
          </w:p>
        </w:tc>
        <w:tc>
          <w:tcPr>
            <w:tcW w:w="1426" w:type="dxa"/>
            <w:tcBorders>
              <w:top w:val="single" w:sz="6" w:space="0" w:color="auto"/>
              <w:left w:val="single" w:sz="6" w:space="0" w:color="auto"/>
              <w:bottom w:val="single" w:sz="6" w:space="0" w:color="auto"/>
              <w:right w:val="single" w:sz="6" w:space="0" w:color="auto"/>
            </w:tcBorders>
          </w:tcPr>
          <w:p w14:paraId="211801DF" w14:textId="77777777" w:rsidR="0029416B" w:rsidRPr="007B4467" w:rsidRDefault="0029416B" w:rsidP="00261B49">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10C8082" w14:textId="77777777" w:rsidR="0029416B" w:rsidRPr="007B4467" w:rsidRDefault="0029416B" w:rsidP="00261B49">
            <w:pPr>
              <w:pStyle w:val="TAL"/>
            </w:pPr>
          </w:p>
        </w:tc>
      </w:tr>
      <w:tr w:rsidR="00EE4816" w:rsidRPr="007B4467" w14:paraId="4A146C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678D559" w14:textId="7BDDFD6D" w:rsidR="00EE4816" w:rsidRPr="007B4467" w:rsidRDefault="00EE4816" w:rsidP="00EE4816">
            <w:pPr>
              <w:pStyle w:val="TAC"/>
              <w:rPr>
                <w:rFonts w:eastAsia="SimSun"/>
                <w:lang w:eastAsia="zh-CN"/>
              </w:rPr>
            </w:pPr>
            <w:r w:rsidRPr="007B4467">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49DB2E4" w14:textId="0E5032D1" w:rsidR="00EE4816" w:rsidRPr="007B4467" w:rsidRDefault="00EE4816" w:rsidP="00EE4816">
            <w:pPr>
              <w:pStyle w:val="TAC"/>
            </w:pPr>
            <w:r w:rsidRPr="007B4467">
              <w:t>TDD Band n5</w:t>
            </w:r>
            <w:r w:rsidRPr="007B4467">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70E49C75" w14:textId="35BA24EA" w:rsidR="00EE4816" w:rsidRPr="007B4467" w:rsidRDefault="00EE4816" w:rsidP="00EE4816">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D532739" w14:textId="77777777" w:rsidR="00EE4816" w:rsidRPr="007B4467" w:rsidRDefault="00EE4816" w:rsidP="00EE4816">
            <w:pPr>
              <w:pStyle w:val="TAL"/>
            </w:pPr>
          </w:p>
        </w:tc>
      </w:tr>
      <w:tr w:rsidR="005015ED" w:rsidRPr="007B4467" w14:paraId="6F5BB8C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1A5F1C1" w14:textId="77777777" w:rsidR="005015ED" w:rsidRPr="007B4467" w:rsidRDefault="005015ED" w:rsidP="007A14A3">
            <w:pPr>
              <w:pStyle w:val="TAC"/>
            </w:pPr>
            <w:r w:rsidRPr="007B4467">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385846" w14:textId="77777777" w:rsidR="005015ED" w:rsidRPr="007B4467" w:rsidRDefault="005015ED" w:rsidP="007A14A3">
            <w:pPr>
              <w:pStyle w:val="TAC"/>
            </w:pPr>
            <w:r w:rsidRPr="007B4467">
              <w:t>FDD Band n6</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A9F4321"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ADF30B0" w14:textId="77777777" w:rsidR="005015ED" w:rsidRPr="007B4467" w:rsidRDefault="005015ED" w:rsidP="005D72E7">
            <w:pPr>
              <w:pStyle w:val="TAL"/>
            </w:pPr>
          </w:p>
        </w:tc>
      </w:tr>
      <w:tr w:rsidR="005015ED" w:rsidRPr="007B4467" w14:paraId="48A52C0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CCBEF1A" w14:textId="77777777" w:rsidR="005015ED" w:rsidRPr="007B4467" w:rsidRDefault="005015ED" w:rsidP="007A14A3">
            <w:pPr>
              <w:pStyle w:val="TAC"/>
            </w:pPr>
            <w:r w:rsidRPr="007B4467">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6A07F67" w14:textId="77777777" w:rsidR="005015ED" w:rsidRPr="007B4467" w:rsidRDefault="005015ED" w:rsidP="007A14A3">
            <w:pPr>
              <w:pStyle w:val="TAC"/>
            </w:pPr>
            <w:r w:rsidRPr="007B4467">
              <w:t>FDD Band n66</w:t>
            </w:r>
          </w:p>
        </w:tc>
        <w:tc>
          <w:tcPr>
            <w:tcW w:w="1426" w:type="dxa"/>
            <w:tcBorders>
              <w:top w:val="single" w:sz="6" w:space="0" w:color="auto"/>
              <w:left w:val="single" w:sz="6" w:space="0" w:color="auto"/>
              <w:bottom w:val="single" w:sz="6" w:space="0" w:color="auto"/>
              <w:right w:val="single" w:sz="6" w:space="0" w:color="auto"/>
            </w:tcBorders>
          </w:tcPr>
          <w:p w14:paraId="76446CC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A0E10BE" w14:textId="77777777" w:rsidR="005015ED" w:rsidRPr="007B4467" w:rsidRDefault="005015ED" w:rsidP="005D72E7">
            <w:pPr>
              <w:pStyle w:val="TAL"/>
            </w:pPr>
          </w:p>
        </w:tc>
      </w:tr>
      <w:tr w:rsidR="005015ED" w:rsidRPr="007B4467" w14:paraId="33C96A44"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395FA2F" w14:textId="77777777" w:rsidR="005015ED" w:rsidRPr="007B4467" w:rsidRDefault="005015ED" w:rsidP="007A14A3">
            <w:pPr>
              <w:pStyle w:val="TAC"/>
            </w:pPr>
            <w:r w:rsidRPr="007B4467">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BAB8C0E" w14:textId="77777777" w:rsidR="005015ED" w:rsidRPr="007B4467" w:rsidRDefault="005015ED" w:rsidP="007A14A3">
            <w:pPr>
              <w:pStyle w:val="TAC"/>
            </w:pPr>
            <w:r w:rsidRPr="007B4467">
              <w:rPr>
                <w:rFonts w:eastAsia="SimSun"/>
                <w:lang w:eastAsia="zh-CN"/>
              </w:rPr>
              <w:t>F</w:t>
            </w:r>
            <w:r w:rsidRPr="007B4467">
              <w:t>DD Band n70</w:t>
            </w:r>
          </w:p>
        </w:tc>
        <w:tc>
          <w:tcPr>
            <w:tcW w:w="1426" w:type="dxa"/>
            <w:tcBorders>
              <w:top w:val="single" w:sz="6" w:space="0" w:color="auto"/>
              <w:left w:val="single" w:sz="6" w:space="0" w:color="auto"/>
              <w:bottom w:val="single" w:sz="6" w:space="0" w:color="auto"/>
              <w:right w:val="single" w:sz="6" w:space="0" w:color="auto"/>
            </w:tcBorders>
          </w:tcPr>
          <w:p w14:paraId="6F28CAA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AF35325" w14:textId="77777777" w:rsidR="005015ED" w:rsidRPr="007B4467" w:rsidRDefault="005015ED" w:rsidP="005D72E7">
            <w:pPr>
              <w:pStyle w:val="TAL"/>
            </w:pPr>
          </w:p>
        </w:tc>
      </w:tr>
      <w:tr w:rsidR="005015ED" w:rsidRPr="007B4467" w14:paraId="0D8D0C3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0FE728B" w14:textId="77777777" w:rsidR="005015ED" w:rsidRPr="007B4467" w:rsidRDefault="005015ED" w:rsidP="007A14A3">
            <w:pPr>
              <w:pStyle w:val="TAC"/>
            </w:pPr>
            <w:r w:rsidRPr="007B4467">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4C7D0F0B" w14:textId="77777777" w:rsidR="005015ED" w:rsidRPr="007B4467" w:rsidRDefault="005015ED" w:rsidP="007A14A3">
            <w:pPr>
              <w:pStyle w:val="TAC"/>
            </w:pPr>
            <w:r w:rsidRPr="007B4467">
              <w:t>FDD Band n71</w:t>
            </w:r>
          </w:p>
        </w:tc>
        <w:tc>
          <w:tcPr>
            <w:tcW w:w="1426" w:type="dxa"/>
            <w:tcBorders>
              <w:top w:val="single" w:sz="6" w:space="0" w:color="auto"/>
              <w:left w:val="single" w:sz="6" w:space="0" w:color="auto"/>
              <w:bottom w:val="single" w:sz="6" w:space="0" w:color="auto"/>
              <w:right w:val="single" w:sz="6" w:space="0" w:color="auto"/>
            </w:tcBorders>
          </w:tcPr>
          <w:p w14:paraId="74B6FCF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B12DBF5" w14:textId="77777777" w:rsidR="005015ED" w:rsidRPr="007B4467" w:rsidRDefault="005015ED" w:rsidP="005D72E7">
            <w:pPr>
              <w:pStyle w:val="TAL"/>
            </w:pPr>
          </w:p>
        </w:tc>
      </w:tr>
      <w:tr w:rsidR="00764D7A" w:rsidRPr="007B4467" w14:paraId="6242772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85CD890" w14:textId="1A5ADA13" w:rsidR="00764D7A" w:rsidRPr="007B4467" w:rsidRDefault="00764D7A" w:rsidP="00764D7A">
            <w:pPr>
              <w:pStyle w:val="TAC"/>
              <w:rPr>
                <w:rFonts w:eastAsia="SimSun"/>
                <w:lang w:eastAsia="zh-CN"/>
              </w:rPr>
            </w:pPr>
            <w:r w:rsidRPr="007B4467">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3CECD631" w14:textId="2A6CD78E" w:rsidR="00764D7A" w:rsidRPr="007B4467" w:rsidRDefault="00764D7A" w:rsidP="00764D7A">
            <w:pPr>
              <w:pStyle w:val="TAC"/>
            </w:pPr>
            <w:r w:rsidRPr="007B4467">
              <w:t>FDD Band n72</w:t>
            </w:r>
          </w:p>
        </w:tc>
        <w:tc>
          <w:tcPr>
            <w:tcW w:w="1426" w:type="dxa"/>
            <w:tcBorders>
              <w:top w:val="single" w:sz="6" w:space="0" w:color="auto"/>
              <w:left w:val="single" w:sz="6" w:space="0" w:color="auto"/>
              <w:bottom w:val="single" w:sz="6" w:space="0" w:color="auto"/>
              <w:right w:val="single" w:sz="6" w:space="0" w:color="auto"/>
            </w:tcBorders>
          </w:tcPr>
          <w:p w14:paraId="64E1F362" w14:textId="2C963575" w:rsidR="00764D7A" w:rsidRPr="007B4467" w:rsidRDefault="00764D7A" w:rsidP="00764D7A">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B42F1C9" w14:textId="77777777" w:rsidR="00764D7A" w:rsidRPr="007B4467" w:rsidRDefault="00764D7A" w:rsidP="00764D7A">
            <w:pPr>
              <w:pStyle w:val="TAL"/>
            </w:pPr>
          </w:p>
        </w:tc>
      </w:tr>
      <w:tr w:rsidR="005015ED" w:rsidRPr="007B4467" w14:paraId="5ED3006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A5505" w14:textId="77777777" w:rsidR="005015ED" w:rsidRPr="007B4467" w:rsidRDefault="005015ED" w:rsidP="007A14A3">
            <w:pPr>
              <w:pStyle w:val="TAC"/>
              <w:rPr>
                <w:lang w:eastAsia="ja-JP"/>
              </w:rPr>
            </w:pPr>
            <w:r w:rsidRPr="007B4467">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483CA61D" w14:textId="77777777" w:rsidR="005015ED" w:rsidRPr="007B4467" w:rsidRDefault="005015ED" w:rsidP="007A14A3">
            <w:pPr>
              <w:pStyle w:val="TAC"/>
            </w:pPr>
            <w:r w:rsidRPr="007B4467">
              <w:rPr>
                <w:rFonts w:eastAsia="SimSun"/>
                <w:lang w:eastAsia="zh-CN"/>
              </w:rPr>
              <w:t>F</w:t>
            </w:r>
            <w:r w:rsidRPr="007B4467">
              <w:t>DD Band n7</w:t>
            </w:r>
            <w:r w:rsidRPr="007B4467">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9BD85C5"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6C1AB3C" w14:textId="77777777" w:rsidR="005015ED" w:rsidRPr="007B4467" w:rsidRDefault="005015ED" w:rsidP="005D72E7">
            <w:pPr>
              <w:pStyle w:val="TAL"/>
            </w:pPr>
          </w:p>
        </w:tc>
      </w:tr>
      <w:tr w:rsidR="005015ED" w:rsidRPr="007B4467" w14:paraId="5D81F7BE"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FC24C13" w14:textId="77777777" w:rsidR="005015ED" w:rsidRPr="007B4467" w:rsidRDefault="005015ED" w:rsidP="007A14A3">
            <w:pPr>
              <w:pStyle w:val="TAC"/>
              <w:rPr>
                <w:rFonts w:eastAsia="SimSun"/>
                <w:lang w:eastAsia="zh-CN"/>
              </w:rPr>
            </w:pPr>
            <w:r w:rsidRPr="007B4467">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BED4FA4" w14:textId="77777777" w:rsidR="005015ED" w:rsidRPr="007B4467" w:rsidRDefault="005015ED" w:rsidP="007A14A3">
            <w:pPr>
              <w:pStyle w:val="TAC"/>
            </w:pPr>
            <w:r w:rsidRPr="007B4467">
              <w:t>TDD Band n77</w:t>
            </w:r>
          </w:p>
        </w:tc>
        <w:tc>
          <w:tcPr>
            <w:tcW w:w="1426" w:type="dxa"/>
            <w:tcBorders>
              <w:top w:val="single" w:sz="6" w:space="0" w:color="auto"/>
              <w:left w:val="single" w:sz="6" w:space="0" w:color="auto"/>
              <w:bottom w:val="single" w:sz="6" w:space="0" w:color="auto"/>
              <w:right w:val="single" w:sz="6" w:space="0" w:color="auto"/>
            </w:tcBorders>
          </w:tcPr>
          <w:p w14:paraId="1A151F25"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7589CBE" w14:textId="33830700" w:rsidR="005015ED" w:rsidRPr="007B4467" w:rsidRDefault="00FD270C" w:rsidP="005D72E7">
            <w:pPr>
              <w:pStyle w:val="TAL"/>
            </w:pPr>
            <w:r w:rsidRPr="007B4467">
              <w:t>NOTE 2</w:t>
            </w:r>
          </w:p>
        </w:tc>
      </w:tr>
      <w:tr w:rsidR="005015ED" w:rsidRPr="007B4467" w14:paraId="5F225F7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E0A223E" w14:textId="77777777" w:rsidR="005015ED" w:rsidRPr="007B4467" w:rsidRDefault="005015ED" w:rsidP="007A14A3">
            <w:pPr>
              <w:pStyle w:val="TAC"/>
              <w:rPr>
                <w:rFonts w:eastAsia="SimSun"/>
                <w:lang w:eastAsia="zh-CN"/>
              </w:rPr>
            </w:pPr>
            <w:r w:rsidRPr="007B4467">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45D085C8" w14:textId="77777777" w:rsidR="005015ED" w:rsidRPr="007B4467" w:rsidRDefault="005015ED" w:rsidP="007A14A3">
            <w:pPr>
              <w:pStyle w:val="TAC"/>
            </w:pPr>
            <w:r w:rsidRPr="007B4467">
              <w:t>TDD Band n78</w:t>
            </w:r>
          </w:p>
        </w:tc>
        <w:tc>
          <w:tcPr>
            <w:tcW w:w="1426" w:type="dxa"/>
            <w:tcBorders>
              <w:top w:val="single" w:sz="6" w:space="0" w:color="auto"/>
              <w:left w:val="single" w:sz="6" w:space="0" w:color="auto"/>
              <w:bottom w:val="single" w:sz="6" w:space="0" w:color="auto"/>
              <w:right w:val="single" w:sz="6" w:space="0" w:color="auto"/>
            </w:tcBorders>
          </w:tcPr>
          <w:p w14:paraId="6BA91AA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1706011" w14:textId="0A262DC2" w:rsidR="005015ED" w:rsidRPr="007B4467" w:rsidRDefault="00FD270C" w:rsidP="005D72E7">
            <w:pPr>
              <w:pStyle w:val="TAL"/>
            </w:pPr>
            <w:r w:rsidRPr="007B4467">
              <w:t>NOTE 2</w:t>
            </w:r>
          </w:p>
        </w:tc>
      </w:tr>
      <w:tr w:rsidR="005015ED" w:rsidRPr="007B4467" w14:paraId="5E0A92E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4B62D27" w14:textId="77777777" w:rsidR="005015ED" w:rsidRPr="007B4467" w:rsidRDefault="005015ED" w:rsidP="007A14A3">
            <w:pPr>
              <w:pStyle w:val="TAC"/>
              <w:rPr>
                <w:rFonts w:eastAsia="SimSun"/>
                <w:lang w:eastAsia="zh-CN"/>
              </w:rPr>
            </w:pPr>
            <w:r w:rsidRPr="007B4467">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BEF1CD8" w14:textId="77777777" w:rsidR="005015ED" w:rsidRPr="007B4467" w:rsidRDefault="005015ED" w:rsidP="007A14A3">
            <w:pPr>
              <w:pStyle w:val="TAC"/>
            </w:pPr>
            <w:r w:rsidRPr="007B4467">
              <w:t>TDD Band n79</w:t>
            </w:r>
          </w:p>
        </w:tc>
        <w:tc>
          <w:tcPr>
            <w:tcW w:w="1426" w:type="dxa"/>
            <w:tcBorders>
              <w:top w:val="single" w:sz="6" w:space="0" w:color="auto"/>
              <w:left w:val="single" w:sz="6" w:space="0" w:color="auto"/>
              <w:bottom w:val="single" w:sz="6" w:space="0" w:color="auto"/>
              <w:right w:val="single" w:sz="6" w:space="0" w:color="auto"/>
            </w:tcBorders>
          </w:tcPr>
          <w:p w14:paraId="3F323E9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5991D6D" w14:textId="73900EC9" w:rsidR="005015ED" w:rsidRPr="007B4467" w:rsidRDefault="00FD270C" w:rsidP="005D72E7">
            <w:pPr>
              <w:pStyle w:val="TAL"/>
            </w:pPr>
            <w:r w:rsidRPr="007B4467">
              <w:t>NOTE 2</w:t>
            </w:r>
          </w:p>
        </w:tc>
      </w:tr>
      <w:tr w:rsidR="00551F65" w:rsidRPr="007B4467" w14:paraId="79DF704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6589C5C" w14:textId="061BA35F" w:rsidR="00551F65" w:rsidRPr="007B4467" w:rsidRDefault="00551F65" w:rsidP="00551F65">
            <w:pPr>
              <w:pStyle w:val="TAC"/>
              <w:rPr>
                <w:rFonts w:eastAsia="SimSun"/>
                <w:lang w:eastAsia="zh-CN"/>
              </w:rPr>
            </w:pPr>
            <w:r w:rsidRPr="007B4467">
              <w:rPr>
                <w:rFonts w:eastAsia="SimSun"/>
                <w:lang w:eastAsia="zh-CN"/>
              </w:rPr>
              <w:t>26</w:t>
            </w:r>
            <w:r w:rsidR="00F07895" w:rsidRPr="007B4467">
              <w:rPr>
                <w:rFonts w:eastAsia="SimSun"/>
                <w:lang w:eastAsia="zh-CN"/>
              </w:rPr>
              <w:t>f</w:t>
            </w:r>
          </w:p>
        </w:tc>
        <w:tc>
          <w:tcPr>
            <w:tcW w:w="1696" w:type="dxa"/>
            <w:tcBorders>
              <w:top w:val="single" w:sz="6" w:space="0" w:color="auto"/>
              <w:left w:val="single" w:sz="6" w:space="0" w:color="auto"/>
              <w:bottom w:val="single" w:sz="6" w:space="0" w:color="auto"/>
              <w:right w:val="single" w:sz="6" w:space="0" w:color="auto"/>
            </w:tcBorders>
          </w:tcPr>
          <w:p w14:paraId="50734F56" w14:textId="6552B298" w:rsidR="00551F65" w:rsidRPr="007B4467" w:rsidRDefault="00551F65" w:rsidP="00551F65">
            <w:pPr>
              <w:pStyle w:val="TAC"/>
            </w:pPr>
            <w:r w:rsidRPr="007B4467">
              <w:rPr>
                <w:rFonts w:eastAsia="SimSun"/>
                <w:lang w:eastAsia="zh-CN"/>
              </w:rPr>
              <w:t>F</w:t>
            </w:r>
            <w:r w:rsidRPr="007B4467">
              <w:t>DD Band n85</w:t>
            </w:r>
          </w:p>
        </w:tc>
        <w:tc>
          <w:tcPr>
            <w:tcW w:w="1426" w:type="dxa"/>
            <w:tcBorders>
              <w:top w:val="single" w:sz="6" w:space="0" w:color="auto"/>
              <w:left w:val="single" w:sz="6" w:space="0" w:color="auto"/>
              <w:bottom w:val="single" w:sz="6" w:space="0" w:color="auto"/>
              <w:right w:val="single" w:sz="6" w:space="0" w:color="auto"/>
            </w:tcBorders>
          </w:tcPr>
          <w:p w14:paraId="72B76EE1" w14:textId="309A53AD" w:rsidR="00551F65" w:rsidRPr="007B4467" w:rsidRDefault="00551F65" w:rsidP="00551F65">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225A960" w14:textId="77777777" w:rsidR="00551F65" w:rsidRPr="007B4467" w:rsidRDefault="00551F65" w:rsidP="00551F65">
            <w:pPr>
              <w:pStyle w:val="TAL"/>
            </w:pPr>
          </w:p>
        </w:tc>
      </w:tr>
      <w:tr w:rsidR="00AD55F6" w:rsidRPr="007B4467" w14:paraId="4739F3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4D33F2E"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072B871B"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2BEABD8C"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7767A2D"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65B6777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549F48F"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5137CE91"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64FC687D"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2417F1E"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02DC695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1FAB5"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0CBA980"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003272BD"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A686AF8"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5BCF04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CC0F349"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71420D76"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0E0B65D3"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64E102A"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7B4467" w14:paraId="60B350A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82BA8" w14:textId="799ED02B"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754FB9CC" w14:textId="5CA4F708"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F</w:t>
            </w:r>
            <w:r w:rsidRPr="007B4467">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0E97CB5C" w14:textId="3FA5E006" w:rsidR="00067F62" w:rsidRPr="007B4467" w:rsidRDefault="00067F62" w:rsidP="00067F62">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06152D3" w14:textId="77777777" w:rsidR="00067F62" w:rsidRPr="007B4467"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7B4467" w14:paraId="045778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A7D59A9" w14:textId="59901228"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55E56B3B" w14:textId="0715696B"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T</w:t>
            </w:r>
            <w:r w:rsidRPr="007B4467">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5D4F912C" w14:textId="5B79DC07" w:rsidR="00067F62" w:rsidRPr="007B4467" w:rsidRDefault="00067F62" w:rsidP="00067F62">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811D8D" w14:textId="77777777" w:rsidR="00067F62" w:rsidRPr="007B4467" w:rsidRDefault="00067F62" w:rsidP="00067F62">
            <w:pPr>
              <w:keepNext/>
              <w:keepLines/>
              <w:overflowPunct/>
              <w:autoSpaceDE/>
              <w:autoSpaceDN/>
              <w:adjustRightInd/>
              <w:spacing w:after="0"/>
              <w:textAlignment w:val="auto"/>
              <w:rPr>
                <w:rFonts w:ascii="Arial" w:hAnsi="Arial"/>
                <w:sz w:val="18"/>
                <w:lang w:eastAsia="en-US"/>
              </w:rPr>
            </w:pPr>
          </w:p>
        </w:tc>
      </w:tr>
      <w:tr w:rsidR="0040202A" w:rsidRPr="007B4467" w14:paraId="0CA7357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8002E" w14:textId="4128B820"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32a</w:t>
            </w:r>
          </w:p>
        </w:tc>
        <w:tc>
          <w:tcPr>
            <w:tcW w:w="1696" w:type="dxa"/>
            <w:tcBorders>
              <w:top w:val="single" w:sz="6" w:space="0" w:color="auto"/>
              <w:left w:val="single" w:sz="6" w:space="0" w:color="auto"/>
              <w:bottom w:val="single" w:sz="6" w:space="0" w:color="auto"/>
              <w:right w:val="single" w:sz="6" w:space="0" w:color="auto"/>
            </w:tcBorders>
          </w:tcPr>
          <w:p w14:paraId="5BCBC1EC" w14:textId="522C7452" w:rsidR="0040202A" w:rsidRPr="007B4467" w:rsidRDefault="0040202A" w:rsidP="00025FDD">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32DB5313" w14:textId="77777777" w:rsidR="0040202A" w:rsidRPr="007B4467" w:rsidRDefault="0040202A" w:rsidP="00025FDD">
            <w:pPr>
              <w:pStyle w:val="TAC"/>
            </w:pPr>
          </w:p>
        </w:tc>
        <w:tc>
          <w:tcPr>
            <w:tcW w:w="3087" w:type="dxa"/>
            <w:tcBorders>
              <w:top w:val="single" w:sz="6" w:space="0" w:color="auto"/>
              <w:left w:val="single" w:sz="6" w:space="0" w:color="auto"/>
              <w:bottom w:val="single" w:sz="6" w:space="0" w:color="auto"/>
              <w:right w:val="single" w:sz="6" w:space="0" w:color="auto"/>
            </w:tcBorders>
          </w:tcPr>
          <w:p w14:paraId="230EDFAA"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3F63F6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07794B9" w14:textId="0E775FAF"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32b</w:t>
            </w:r>
          </w:p>
        </w:tc>
        <w:tc>
          <w:tcPr>
            <w:tcW w:w="1696" w:type="dxa"/>
            <w:tcBorders>
              <w:top w:val="single" w:sz="6" w:space="0" w:color="auto"/>
              <w:left w:val="single" w:sz="6" w:space="0" w:color="auto"/>
              <w:bottom w:val="single" w:sz="6" w:space="0" w:color="auto"/>
              <w:right w:val="single" w:sz="6" w:space="0" w:color="auto"/>
            </w:tcBorders>
          </w:tcPr>
          <w:p w14:paraId="56913075" w14:textId="149E73A6" w:rsidR="0040202A" w:rsidRPr="007B4467" w:rsidRDefault="0040202A" w:rsidP="00025FDD">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1AFCDBA3" w14:textId="77777777" w:rsidR="0040202A" w:rsidRPr="007B4467" w:rsidRDefault="0040202A" w:rsidP="00025FDD">
            <w:pPr>
              <w:pStyle w:val="TAC"/>
            </w:pPr>
          </w:p>
        </w:tc>
        <w:tc>
          <w:tcPr>
            <w:tcW w:w="3087" w:type="dxa"/>
            <w:tcBorders>
              <w:top w:val="single" w:sz="6" w:space="0" w:color="auto"/>
              <w:left w:val="single" w:sz="6" w:space="0" w:color="auto"/>
              <w:bottom w:val="single" w:sz="6" w:space="0" w:color="auto"/>
              <w:right w:val="single" w:sz="6" w:space="0" w:color="auto"/>
            </w:tcBorders>
          </w:tcPr>
          <w:p w14:paraId="7182BB9A"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46E4CC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EDD8F63" w14:textId="1DC76E30"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32c</w:t>
            </w:r>
          </w:p>
        </w:tc>
        <w:tc>
          <w:tcPr>
            <w:tcW w:w="1696" w:type="dxa"/>
            <w:tcBorders>
              <w:top w:val="single" w:sz="6" w:space="0" w:color="auto"/>
              <w:left w:val="single" w:sz="6" w:space="0" w:color="auto"/>
              <w:bottom w:val="single" w:sz="6" w:space="0" w:color="auto"/>
              <w:right w:val="single" w:sz="6" w:space="0" w:color="auto"/>
            </w:tcBorders>
          </w:tcPr>
          <w:p w14:paraId="64D27A7E" w14:textId="26B10755" w:rsidR="0040202A" w:rsidRPr="007B4467" w:rsidRDefault="00025FDD" w:rsidP="00025FDD">
            <w:pPr>
              <w:pStyle w:val="TAC"/>
              <w:rPr>
                <w:rFonts w:eastAsia="SimSun"/>
                <w:lang w:eastAsia="zh-CN"/>
              </w:rPr>
            </w:pPr>
            <w:r w:rsidRPr="007B4467">
              <w:t>TDD Band n104</w:t>
            </w:r>
          </w:p>
        </w:tc>
        <w:tc>
          <w:tcPr>
            <w:tcW w:w="1426" w:type="dxa"/>
            <w:tcBorders>
              <w:top w:val="single" w:sz="6" w:space="0" w:color="auto"/>
              <w:left w:val="single" w:sz="6" w:space="0" w:color="auto"/>
              <w:bottom w:val="single" w:sz="6" w:space="0" w:color="auto"/>
              <w:right w:val="single" w:sz="6" w:space="0" w:color="auto"/>
            </w:tcBorders>
          </w:tcPr>
          <w:p w14:paraId="79B21015" w14:textId="05951CC2" w:rsidR="0040202A" w:rsidRPr="007B4467" w:rsidRDefault="00025FDD" w:rsidP="00025FDD">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F1FED71"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3B8805F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064F1" w14:textId="19D59D97"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32d</w:t>
            </w:r>
          </w:p>
        </w:tc>
        <w:tc>
          <w:tcPr>
            <w:tcW w:w="1696" w:type="dxa"/>
            <w:tcBorders>
              <w:top w:val="single" w:sz="6" w:space="0" w:color="auto"/>
              <w:left w:val="single" w:sz="6" w:space="0" w:color="auto"/>
              <w:bottom w:val="single" w:sz="6" w:space="0" w:color="auto"/>
              <w:right w:val="single" w:sz="6" w:space="0" w:color="auto"/>
            </w:tcBorders>
          </w:tcPr>
          <w:p w14:paraId="37FD4BEA" w14:textId="330B6606" w:rsidR="0040202A" w:rsidRPr="007B4467" w:rsidRDefault="0040202A" w:rsidP="00025FDD">
            <w:pPr>
              <w:pStyle w:val="TAC"/>
              <w:rPr>
                <w:rFonts w:eastAsia="SimSun"/>
                <w:lang w:eastAsia="zh-CN"/>
              </w:rPr>
            </w:pPr>
            <w:r w:rsidRPr="007B4467">
              <w:rPr>
                <w:rFonts w:eastAsia="SimSun"/>
                <w:lang w:eastAsia="zh-CN"/>
              </w:rPr>
              <w:t>F</w:t>
            </w:r>
            <w:r w:rsidRPr="007B4467">
              <w:t>DD Band n105</w:t>
            </w:r>
          </w:p>
        </w:tc>
        <w:tc>
          <w:tcPr>
            <w:tcW w:w="1426" w:type="dxa"/>
            <w:tcBorders>
              <w:top w:val="single" w:sz="6" w:space="0" w:color="auto"/>
              <w:left w:val="single" w:sz="6" w:space="0" w:color="auto"/>
              <w:bottom w:val="single" w:sz="6" w:space="0" w:color="auto"/>
              <w:right w:val="single" w:sz="6" w:space="0" w:color="auto"/>
            </w:tcBorders>
          </w:tcPr>
          <w:p w14:paraId="0B562C19" w14:textId="5755C88C" w:rsidR="0040202A" w:rsidRPr="007B4467" w:rsidRDefault="0040202A" w:rsidP="00025FDD">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3E677A1"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CA3D3C" w:rsidRPr="007B4467" w14:paraId="77CC1E1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C3A89E7" w14:textId="2E658DD9" w:rsidR="00CA3D3C" w:rsidRPr="007B4467"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3CC9145F" w14:textId="08FF9188" w:rsidR="00CA3D3C" w:rsidRPr="007B4467" w:rsidRDefault="00CA3D3C" w:rsidP="00025FDD">
            <w:pPr>
              <w:pStyle w:val="TAC"/>
              <w:rPr>
                <w:rFonts w:eastAsia="SimSun"/>
                <w:lang w:eastAsia="zh-CN"/>
              </w:rPr>
            </w:pPr>
            <w:r w:rsidRPr="007B4467">
              <w:rPr>
                <w:rFonts w:eastAsia="SimSun"/>
                <w:lang w:eastAsia="zh-CN"/>
              </w:rPr>
              <w:t>F</w:t>
            </w:r>
            <w:r w:rsidRPr="007B4467">
              <w:t>DD Band n106</w:t>
            </w:r>
          </w:p>
        </w:tc>
        <w:tc>
          <w:tcPr>
            <w:tcW w:w="1426" w:type="dxa"/>
            <w:tcBorders>
              <w:top w:val="single" w:sz="6" w:space="0" w:color="auto"/>
              <w:left w:val="single" w:sz="6" w:space="0" w:color="auto"/>
              <w:bottom w:val="single" w:sz="6" w:space="0" w:color="auto"/>
              <w:right w:val="single" w:sz="6" w:space="0" w:color="auto"/>
            </w:tcBorders>
          </w:tcPr>
          <w:p w14:paraId="091F55DC" w14:textId="4F7EBDC3" w:rsidR="00CA3D3C" w:rsidRPr="007B4467" w:rsidRDefault="00CA3D3C" w:rsidP="00025FDD">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22D8821" w14:textId="77777777" w:rsidR="00CA3D3C" w:rsidRPr="007B4467" w:rsidRDefault="00CA3D3C" w:rsidP="00CA3D3C">
            <w:pPr>
              <w:keepNext/>
              <w:keepLines/>
              <w:overflowPunct/>
              <w:autoSpaceDE/>
              <w:autoSpaceDN/>
              <w:adjustRightInd/>
              <w:spacing w:after="0"/>
              <w:textAlignment w:val="auto"/>
              <w:rPr>
                <w:rFonts w:ascii="Arial" w:hAnsi="Arial"/>
                <w:sz w:val="18"/>
                <w:lang w:eastAsia="en-US"/>
              </w:rPr>
            </w:pPr>
          </w:p>
        </w:tc>
      </w:tr>
      <w:tr w:rsidR="00A3623C" w:rsidRPr="007B4467" w14:paraId="7F4C0AD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F132FDE" w14:textId="7698F09C" w:rsidR="00A3623C" w:rsidRPr="007B4467" w:rsidRDefault="00A3623C" w:rsidP="00A3623C">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hAnsi="Arial"/>
                <w:sz w:val="18"/>
                <w:lang w:eastAsia="zh-CN"/>
              </w:rPr>
              <w:t>34</w:t>
            </w:r>
          </w:p>
        </w:tc>
        <w:tc>
          <w:tcPr>
            <w:tcW w:w="1696" w:type="dxa"/>
            <w:tcBorders>
              <w:top w:val="single" w:sz="6" w:space="0" w:color="auto"/>
              <w:left w:val="single" w:sz="6" w:space="0" w:color="auto"/>
              <w:bottom w:val="single" w:sz="6" w:space="0" w:color="auto"/>
              <w:right w:val="single" w:sz="6" w:space="0" w:color="auto"/>
            </w:tcBorders>
          </w:tcPr>
          <w:p w14:paraId="5E203D40" w14:textId="6453984A" w:rsidR="00A3623C" w:rsidRPr="007B4467" w:rsidRDefault="00A3623C" w:rsidP="00025FDD">
            <w:pPr>
              <w:pStyle w:val="TAC"/>
              <w:rPr>
                <w:rFonts w:eastAsia="SimSun"/>
                <w:lang w:eastAsia="zh-CN"/>
              </w:rPr>
            </w:pPr>
            <w:r w:rsidRPr="007B4467">
              <w:rPr>
                <w:lang w:eastAsia="zh-CN"/>
              </w:rPr>
              <w:t>F</w:t>
            </w:r>
            <w:r w:rsidRPr="007B4467">
              <w:t>DD Band n10</w:t>
            </w:r>
            <w:r w:rsidRPr="007B4467">
              <w:rPr>
                <w:lang w:eastAsia="zh-CN"/>
              </w:rPr>
              <w:t>9</w:t>
            </w:r>
          </w:p>
        </w:tc>
        <w:tc>
          <w:tcPr>
            <w:tcW w:w="1426" w:type="dxa"/>
            <w:tcBorders>
              <w:top w:val="single" w:sz="6" w:space="0" w:color="auto"/>
              <w:left w:val="single" w:sz="6" w:space="0" w:color="auto"/>
              <w:bottom w:val="single" w:sz="6" w:space="0" w:color="auto"/>
              <w:right w:val="single" w:sz="6" w:space="0" w:color="auto"/>
            </w:tcBorders>
          </w:tcPr>
          <w:p w14:paraId="15DAA5C8" w14:textId="76064664" w:rsidR="00A3623C" w:rsidRPr="007B4467" w:rsidRDefault="00A3623C" w:rsidP="00025FDD">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016A1DB" w14:textId="77777777" w:rsidR="00A3623C" w:rsidRPr="007B4467" w:rsidRDefault="00A3623C" w:rsidP="00A3623C">
            <w:pPr>
              <w:keepNext/>
              <w:keepLines/>
              <w:overflowPunct/>
              <w:autoSpaceDE/>
              <w:autoSpaceDN/>
              <w:adjustRightInd/>
              <w:spacing w:after="0"/>
              <w:textAlignment w:val="auto"/>
              <w:rPr>
                <w:rFonts w:ascii="Arial" w:hAnsi="Arial"/>
                <w:sz w:val="18"/>
                <w:lang w:eastAsia="en-US"/>
              </w:rPr>
            </w:pPr>
          </w:p>
        </w:tc>
      </w:tr>
      <w:tr w:rsidR="00067F62" w:rsidRPr="007B4467" w14:paraId="207E8BCC" w14:textId="77777777" w:rsidTr="00CA3D3C">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7B4467" w:rsidRDefault="00067F62" w:rsidP="00067F62">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a/1.</w:t>
            </w:r>
          </w:p>
          <w:p w14:paraId="7636699C" w14:textId="28B169CA" w:rsidR="00067F62" w:rsidRPr="007B4467" w:rsidRDefault="00067F62" w:rsidP="00067F62">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2 Rx for this band is allowed only </w:t>
            </w:r>
            <w:r w:rsidRPr="007B4467">
              <w:t>for vehicular UEs i.e. if support has been indicated to the capability specified in Table A.4.3.9-1/2.</w:t>
            </w:r>
          </w:p>
        </w:tc>
      </w:tr>
    </w:tbl>
    <w:p w14:paraId="56B25327" w14:textId="77777777" w:rsidR="005015ED" w:rsidRPr="007B4467" w:rsidRDefault="005015ED" w:rsidP="00807EE5">
      <w:pPr>
        <w:rPr>
          <w:rFonts w:eastAsia="PMingLiU"/>
          <w:lang w:eastAsia="en-US"/>
        </w:rPr>
      </w:pPr>
    </w:p>
    <w:p w14:paraId="6A0E5952" w14:textId="692CDE37" w:rsidR="006D23F7" w:rsidRPr="007B4467" w:rsidRDefault="006D23F7" w:rsidP="006622C9">
      <w:pPr>
        <w:pStyle w:val="TH"/>
      </w:pPr>
      <w:r w:rsidRPr="007B4467">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7B4467" w14:paraId="62A35351" w14:textId="77777777" w:rsidTr="0029285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7B4467" w:rsidRDefault="00D53215" w:rsidP="00D53215">
            <w:pPr>
              <w:pStyle w:val="TAH"/>
              <w:rPr>
                <w:lang w:eastAsia="zh-CN"/>
              </w:rPr>
            </w:pPr>
            <w:r w:rsidRPr="007B4467">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7B4467" w:rsidRDefault="00D53215" w:rsidP="00D53215">
            <w:pPr>
              <w:pStyle w:val="TAH"/>
            </w:pPr>
            <w:r w:rsidRPr="007B4467">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7B4467" w:rsidRDefault="00D53215" w:rsidP="00D53215">
            <w:pPr>
              <w:pStyle w:val="TAH"/>
            </w:pPr>
            <w:r w:rsidRPr="007B4467">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7B4467" w:rsidRDefault="00D53215" w:rsidP="00D53215">
            <w:pPr>
              <w:pStyle w:val="TAH"/>
            </w:pPr>
            <w:r w:rsidRPr="007B4467">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E994" w14:textId="77777777" w:rsidR="00292858" w:rsidRPr="007B4467" w:rsidRDefault="00D53215" w:rsidP="00292858">
            <w:pPr>
              <w:pStyle w:val="TAH"/>
            </w:pPr>
            <w:r w:rsidRPr="007B4467">
              <w:t>enhanced transient capability per band</w:t>
            </w:r>
          </w:p>
          <w:p w14:paraId="7FB48D00" w14:textId="0D6E9ADA" w:rsidR="00D53215" w:rsidRPr="007B4467" w:rsidRDefault="00292858" w:rsidP="00292858">
            <w:pPr>
              <w:pStyle w:val="TAH"/>
            </w:pPr>
            <w:r w:rsidRPr="007B4467">
              <w:t>2us</w:t>
            </w:r>
          </w:p>
        </w:tc>
        <w:tc>
          <w:tcPr>
            <w:tcW w:w="865" w:type="dxa"/>
            <w:tcBorders>
              <w:top w:val="single" w:sz="8" w:space="0" w:color="auto"/>
              <w:left w:val="nil"/>
              <w:bottom w:val="single" w:sz="8" w:space="0" w:color="auto"/>
              <w:right w:val="single" w:sz="8" w:space="0" w:color="auto"/>
            </w:tcBorders>
          </w:tcPr>
          <w:p w14:paraId="6B5DD107" w14:textId="77777777" w:rsidR="00292858" w:rsidRPr="007B4467" w:rsidRDefault="00D53215" w:rsidP="00292858">
            <w:pPr>
              <w:pStyle w:val="TAH"/>
            </w:pPr>
            <w:r w:rsidRPr="007B4467">
              <w:t>enhanced transient capability per band</w:t>
            </w:r>
          </w:p>
          <w:p w14:paraId="4C922EB6" w14:textId="32072173" w:rsidR="00D53215" w:rsidRPr="007B4467" w:rsidRDefault="00292858" w:rsidP="00292858">
            <w:pPr>
              <w:pStyle w:val="TAH"/>
            </w:pPr>
            <w:r w:rsidRPr="007B4467">
              <w:t>4us</w:t>
            </w:r>
          </w:p>
        </w:tc>
        <w:tc>
          <w:tcPr>
            <w:tcW w:w="911" w:type="dxa"/>
            <w:tcBorders>
              <w:top w:val="single" w:sz="8" w:space="0" w:color="auto"/>
              <w:left w:val="nil"/>
              <w:bottom w:val="single" w:sz="8" w:space="0" w:color="auto"/>
              <w:right w:val="single" w:sz="8" w:space="0" w:color="auto"/>
            </w:tcBorders>
          </w:tcPr>
          <w:p w14:paraId="305917EE" w14:textId="77777777" w:rsidR="00292858" w:rsidRPr="007B4467" w:rsidRDefault="00D53215" w:rsidP="00292858">
            <w:pPr>
              <w:pStyle w:val="TAH"/>
            </w:pPr>
            <w:r w:rsidRPr="007B4467">
              <w:t>enhanced transient capability per band</w:t>
            </w:r>
          </w:p>
          <w:p w14:paraId="57DE1608" w14:textId="5B56C0B4" w:rsidR="00D53215" w:rsidRPr="007B4467" w:rsidRDefault="00292858" w:rsidP="00292858">
            <w:pPr>
              <w:pStyle w:val="TAH"/>
            </w:pPr>
            <w:r w:rsidRPr="007B4467">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7B4467" w:rsidRDefault="00D53215" w:rsidP="00D53215">
            <w:pPr>
              <w:pStyle w:val="TAH"/>
            </w:pPr>
            <w:r w:rsidRPr="007B4467">
              <w:t>Comments</w:t>
            </w:r>
          </w:p>
        </w:tc>
      </w:tr>
      <w:tr w:rsidR="006D23F7" w:rsidRPr="007B4467" w14:paraId="3D6FF8C4" w14:textId="77777777" w:rsidTr="0029285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7B4467" w:rsidRDefault="006D23F7" w:rsidP="00452594">
            <w:pPr>
              <w:pStyle w:val="TAC"/>
            </w:pPr>
            <w:r w:rsidRPr="007B4467">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7B4467" w:rsidRDefault="006D23F7" w:rsidP="00452594">
            <w:pPr>
              <w:pStyle w:val="TAC"/>
            </w:pPr>
            <w:r w:rsidRPr="007B4467">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7B4467" w:rsidRDefault="006D23F7" w:rsidP="00452594">
            <w:pPr>
              <w:pStyle w:val="TAC"/>
            </w:pPr>
          </w:p>
        </w:tc>
      </w:tr>
      <w:tr w:rsidR="006D23F7" w:rsidRPr="007B4467" w14:paraId="0DC7BB35" w14:textId="77777777" w:rsidTr="0029285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7B4467" w:rsidRDefault="006D23F7" w:rsidP="00452594">
            <w:pPr>
              <w:pStyle w:val="TAC"/>
            </w:pPr>
            <w:r w:rsidRPr="007B4467">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7B4467" w:rsidRDefault="006D23F7" w:rsidP="00452594">
            <w:pPr>
              <w:pStyle w:val="TAC"/>
            </w:pPr>
            <w:r w:rsidRPr="007B4467">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7B4467" w:rsidRDefault="006D23F7" w:rsidP="00452594">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7B4467"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7B4467"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7B4467" w:rsidRDefault="006D23F7" w:rsidP="00452594">
            <w:pPr>
              <w:pStyle w:val="TAC"/>
            </w:pPr>
          </w:p>
        </w:tc>
      </w:tr>
      <w:tr w:rsidR="006D23F7" w:rsidRPr="007B4467" w14:paraId="58742284" w14:textId="77777777" w:rsidTr="0029285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7B4467" w:rsidRDefault="006D23F7" w:rsidP="00452594">
            <w:pPr>
              <w:pStyle w:val="TAC"/>
            </w:pPr>
            <w:r w:rsidRPr="007B4467">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7B4467" w:rsidRDefault="006D23F7" w:rsidP="00452594">
            <w:pPr>
              <w:pStyle w:val="TAC"/>
            </w:pPr>
            <w:r w:rsidRPr="007B4467">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7B4467" w:rsidRDefault="006D23F7" w:rsidP="00452594">
            <w:pPr>
              <w:pStyle w:val="TAC"/>
            </w:pPr>
            <w:r w:rsidRPr="007B4467">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7B4467" w:rsidRDefault="006D23F7" w:rsidP="00452594">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7B4467"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7B4467"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7B4467" w:rsidRDefault="006D23F7" w:rsidP="00452594">
            <w:pPr>
              <w:pStyle w:val="TAC"/>
            </w:pPr>
          </w:p>
        </w:tc>
      </w:tr>
      <w:tr w:rsidR="006D23F7" w:rsidRPr="007B4467" w14:paraId="159F314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7B4467" w:rsidRDefault="006D23F7" w:rsidP="00452594">
            <w:pPr>
              <w:pStyle w:val="TAC"/>
            </w:pPr>
            <w:r w:rsidRPr="007B4467">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7B4467" w:rsidRDefault="006D23F7" w:rsidP="00452594">
            <w:pPr>
              <w:pStyle w:val="TAC"/>
            </w:pPr>
            <w:r w:rsidRPr="007B4467">
              <w:t>FDD Band n</w:t>
            </w:r>
            <w:r w:rsidRPr="007B4467">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7B4467" w:rsidRDefault="006D23F7" w:rsidP="00452594">
            <w:pPr>
              <w:pStyle w:val="TAC"/>
            </w:pPr>
          </w:p>
        </w:tc>
      </w:tr>
      <w:tr w:rsidR="006D23F7" w:rsidRPr="007B4467" w14:paraId="62C1B3D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7B4467" w:rsidRDefault="006D23F7" w:rsidP="00452594">
            <w:pPr>
              <w:pStyle w:val="TAC"/>
            </w:pPr>
            <w:r w:rsidRPr="007B4467">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7B4467" w:rsidRDefault="006D23F7" w:rsidP="00452594">
            <w:pPr>
              <w:pStyle w:val="TAC"/>
            </w:pPr>
            <w:r w:rsidRPr="007B4467">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7B4467" w:rsidRDefault="006D23F7" w:rsidP="00452594">
            <w:pPr>
              <w:pStyle w:val="TAC"/>
            </w:pPr>
          </w:p>
        </w:tc>
      </w:tr>
      <w:tr w:rsidR="006D23F7" w:rsidRPr="007B4467" w14:paraId="0C88C41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7B4467" w:rsidRDefault="006D23F7" w:rsidP="00452594">
            <w:pPr>
              <w:pStyle w:val="TAC"/>
            </w:pPr>
            <w:r w:rsidRPr="007B4467">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7B4467" w:rsidRDefault="006D23F7" w:rsidP="00452594">
            <w:pPr>
              <w:pStyle w:val="TAC"/>
            </w:pPr>
            <w:r w:rsidRPr="007B4467">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7B4467" w:rsidRDefault="006D23F7" w:rsidP="00452594">
            <w:pPr>
              <w:pStyle w:val="TAC"/>
            </w:pPr>
          </w:p>
        </w:tc>
      </w:tr>
      <w:tr w:rsidR="006D23F7" w:rsidRPr="007B4467" w14:paraId="266C96D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7B4467" w:rsidRDefault="006D23F7" w:rsidP="00452594">
            <w:pPr>
              <w:pStyle w:val="TAC"/>
            </w:pPr>
            <w:r w:rsidRPr="007B4467">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7B4467" w:rsidRDefault="006D23F7" w:rsidP="00452594">
            <w:pPr>
              <w:pStyle w:val="TAC"/>
            </w:pPr>
            <w:r w:rsidRPr="007B4467">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7B4467" w:rsidRDefault="006D23F7" w:rsidP="00452594">
            <w:pPr>
              <w:pStyle w:val="TAC"/>
            </w:pPr>
          </w:p>
        </w:tc>
      </w:tr>
      <w:tr w:rsidR="00F07895" w:rsidRPr="007B4467" w14:paraId="0987A35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F914" w14:textId="6540A413" w:rsidR="00F07895" w:rsidRPr="007B4467" w:rsidRDefault="00F07895" w:rsidP="00F07895">
            <w:pPr>
              <w:pStyle w:val="TAC"/>
            </w:pPr>
            <w:r w:rsidRPr="007B4467">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4E8D" w14:textId="7BE36948" w:rsidR="00F07895" w:rsidRPr="007B4467" w:rsidRDefault="00F07895" w:rsidP="00F07895">
            <w:pPr>
              <w:pStyle w:val="TAC"/>
            </w:pPr>
            <w:r w:rsidRPr="007B4467">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74F572B4" w14:textId="5E4ADD13" w:rsidR="00F07895" w:rsidRPr="007B4467" w:rsidRDefault="00F07895" w:rsidP="00F07895">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E4A6C" w14:textId="79100DB9" w:rsidR="00F07895" w:rsidRPr="007B4467" w:rsidRDefault="00F07895" w:rsidP="00F07895">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BB6A" w14:textId="77777777" w:rsidR="00F07895" w:rsidRPr="007B4467"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DBD4" w14:textId="77777777" w:rsidR="00F07895" w:rsidRPr="007B4467"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137C" w14:textId="77777777" w:rsidR="00F07895" w:rsidRPr="007B4467"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29C0" w14:textId="77777777" w:rsidR="00F07895" w:rsidRPr="007B4467" w:rsidRDefault="00F07895" w:rsidP="00F07895">
            <w:pPr>
              <w:pStyle w:val="TAC"/>
            </w:pPr>
          </w:p>
        </w:tc>
      </w:tr>
      <w:tr w:rsidR="006D23F7" w:rsidRPr="007B4467" w14:paraId="77853B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7B4467" w:rsidRDefault="006D23F7" w:rsidP="00452594">
            <w:pPr>
              <w:pStyle w:val="TAC"/>
            </w:pPr>
            <w:r w:rsidRPr="007B4467">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7B4467" w:rsidRDefault="006D23F7" w:rsidP="00452594">
            <w:pPr>
              <w:pStyle w:val="TAC"/>
            </w:pPr>
            <w:r w:rsidRPr="007B4467">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7B4467" w:rsidRDefault="006D23F7" w:rsidP="00452594">
            <w:pPr>
              <w:pStyle w:val="TAC"/>
            </w:pPr>
          </w:p>
        </w:tc>
      </w:tr>
      <w:tr w:rsidR="006D23F7" w:rsidRPr="007B4467" w14:paraId="464945F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7B4467" w:rsidRDefault="006D23F7" w:rsidP="00452594">
            <w:pPr>
              <w:pStyle w:val="TAC"/>
            </w:pPr>
            <w:r w:rsidRPr="007B4467">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7B4467" w:rsidRDefault="006D23F7" w:rsidP="00452594">
            <w:pPr>
              <w:pStyle w:val="TAC"/>
            </w:pPr>
            <w:r w:rsidRPr="007B4467">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7B4467" w:rsidRDefault="006D23F7" w:rsidP="00452594">
            <w:pPr>
              <w:pStyle w:val="TAC"/>
            </w:pPr>
          </w:p>
        </w:tc>
      </w:tr>
      <w:tr w:rsidR="006D23F7" w:rsidRPr="007B4467" w14:paraId="23F08AC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7B4467" w:rsidRDefault="006D23F7" w:rsidP="00452594">
            <w:pPr>
              <w:pStyle w:val="TAC"/>
            </w:pPr>
            <w:r w:rsidRPr="007B4467">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7B4467" w:rsidRDefault="006D23F7" w:rsidP="00452594">
            <w:pPr>
              <w:pStyle w:val="TAC"/>
            </w:pPr>
            <w:r w:rsidRPr="007B4467">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7B4467" w:rsidRDefault="006D23F7" w:rsidP="00452594">
            <w:pPr>
              <w:pStyle w:val="TAC"/>
            </w:pPr>
          </w:p>
        </w:tc>
      </w:tr>
      <w:tr w:rsidR="006D23F7" w:rsidRPr="007B4467" w14:paraId="1C19D8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7B4467" w:rsidRDefault="006D23F7" w:rsidP="00452594">
            <w:pPr>
              <w:pStyle w:val="TAC"/>
            </w:pPr>
            <w:r w:rsidRPr="007B4467">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7B4467" w:rsidRDefault="006D23F7" w:rsidP="00452594">
            <w:pPr>
              <w:pStyle w:val="TAC"/>
            </w:pPr>
            <w:r w:rsidRPr="007B4467">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7B4467" w:rsidRDefault="006D23F7" w:rsidP="00452594">
            <w:pPr>
              <w:pStyle w:val="TAC"/>
            </w:pPr>
          </w:p>
        </w:tc>
      </w:tr>
      <w:tr w:rsidR="006D23F7" w:rsidRPr="007B4467" w14:paraId="04DF1AB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7B4467" w:rsidRDefault="006D23F7" w:rsidP="00452594">
            <w:pPr>
              <w:pStyle w:val="TAC"/>
            </w:pPr>
            <w:r w:rsidRPr="007B4467">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7B4467" w:rsidRDefault="006D23F7" w:rsidP="00452594">
            <w:pPr>
              <w:pStyle w:val="TAC"/>
            </w:pPr>
            <w:r w:rsidRPr="007B4467">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7B4467" w:rsidRDefault="006D23F7" w:rsidP="00452594">
            <w:pPr>
              <w:pStyle w:val="TAC"/>
            </w:pPr>
          </w:p>
        </w:tc>
      </w:tr>
      <w:tr w:rsidR="006D23F7" w:rsidRPr="007B4467" w14:paraId="17A5F3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7B4467" w:rsidRDefault="006D23F7" w:rsidP="00452594">
            <w:pPr>
              <w:pStyle w:val="TAC"/>
            </w:pPr>
            <w:r w:rsidRPr="007B4467">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7B4467" w:rsidRDefault="006D23F7" w:rsidP="00452594">
            <w:pPr>
              <w:pStyle w:val="TAC"/>
            </w:pPr>
            <w:r w:rsidRPr="007B4467">
              <w:t>FDD Band n</w:t>
            </w:r>
            <w:r w:rsidRPr="007B4467">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7B4467" w:rsidRDefault="006D23F7" w:rsidP="00452594">
            <w:pPr>
              <w:pStyle w:val="TAC"/>
            </w:pPr>
          </w:p>
        </w:tc>
      </w:tr>
      <w:tr w:rsidR="006D23F7" w:rsidRPr="007B4467" w14:paraId="3A4CBBE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7B4467" w:rsidRDefault="006D23F7" w:rsidP="00452594">
            <w:pPr>
              <w:pStyle w:val="TAC"/>
            </w:pPr>
            <w:r w:rsidRPr="007B4467">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7B4467" w:rsidRDefault="006D23F7" w:rsidP="00452594">
            <w:pPr>
              <w:pStyle w:val="TAC"/>
            </w:pPr>
            <w:r w:rsidRPr="007B4467">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7B4467" w:rsidRDefault="006D23F7" w:rsidP="00452594">
            <w:pPr>
              <w:pStyle w:val="TAC"/>
            </w:pPr>
          </w:p>
        </w:tc>
      </w:tr>
      <w:tr w:rsidR="006D23F7" w:rsidRPr="007B4467" w14:paraId="0E39602E"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7B4467" w:rsidRDefault="006D23F7" w:rsidP="00452594">
            <w:pPr>
              <w:pStyle w:val="TAC"/>
            </w:pPr>
            <w:r w:rsidRPr="007B4467">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7B4467" w:rsidRDefault="006D23F7" w:rsidP="00452594">
            <w:pPr>
              <w:pStyle w:val="TAC"/>
            </w:pPr>
            <w:r w:rsidRPr="007B4467">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7B4467" w:rsidRDefault="006D23F7" w:rsidP="00452594">
            <w:pPr>
              <w:pStyle w:val="TAC"/>
            </w:pPr>
          </w:p>
        </w:tc>
      </w:tr>
      <w:tr w:rsidR="006D23F7" w:rsidRPr="007B4467" w14:paraId="72CBB24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7B4467" w:rsidRDefault="006D23F7" w:rsidP="00452594">
            <w:pPr>
              <w:pStyle w:val="TAC"/>
            </w:pPr>
            <w:r w:rsidRPr="007B4467">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7B4467" w:rsidRDefault="006D23F7" w:rsidP="00452594">
            <w:pPr>
              <w:pStyle w:val="TAC"/>
            </w:pPr>
            <w:r w:rsidRPr="007B4467">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7B4467" w:rsidRDefault="006D23F7" w:rsidP="00452594">
            <w:pPr>
              <w:pStyle w:val="TAC"/>
            </w:pPr>
          </w:p>
        </w:tc>
      </w:tr>
      <w:tr w:rsidR="006D23F7" w:rsidRPr="007B4467" w14:paraId="183EF48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7B4467" w:rsidRDefault="006D23F7" w:rsidP="00452594">
            <w:pPr>
              <w:pStyle w:val="TAC"/>
            </w:pPr>
            <w:r w:rsidRPr="007B4467">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7B4467" w:rsidRDefault="006D23F7" w:rsidP="00452594">
            <w:pPr>
              <w:pStyle w:val="TAC"/>
            </w:pPr>
            <w:r w:rsidRPr="007B4467">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7B4467" w:rsidRDefault="006D23F7" w:rsidP="00452594">
            <w:pPr>
              <w:pStyle w:val="TAC"/>
            </w:pPr>
          </w:p>
        </w:tc>
      </w:tr>
      <w:tr w:rsidR="006D23F7" w:rsidRPr="007B4467" w14:paraId="72CA8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7B4467" w:rsidRDefault="006D23F7" w:rsidP="00452594">
            <w:pPr>
              <w:pStyle w:val="TAC"/>
            </w:pPr>
            <w:r w:rsidRPr="007B4467">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7B4467" w:rsidRDefault="006D23F7" w:rsidP="00452594">
            <w:pPr>
              <w:pStyle w:val="TAC"/>
            </w:pPr>
            <w:r w:rsidRPr="007B4467">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7B4467" w:rsidRDefault="006D23F7" w:rsidP="00452594">
            <w:pPr>
              <w:pStyle w:val="TAC"/>
            </w:pPr>
          </w:p>
        </w:tc>
      </w:tr>
      <w:tr w:rsidR="006D23F7" w:rsidRPr="007B4467" w14:paraId="078616D1"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7B4467" w:rsidRDefault="006D23F7" w:rsidP="00452594">
            <w:pPr>
              <w:pStyle w:val="TAC"/>
            </w:pPr>
            <w:r w:rsidRPr="007B4467">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7B4467" w:rsidRDefault="006D23F7" w:rsidP="00452594">
            <w:pPr>
              <w:pStyle w:val="TAC"/>
            </w:pPr>
            <w:r w:rsidRPr="007B4467">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7B4467" w:rsidRDefault="006D23F7" w:rsidP="00452594">
            <w:pPr>
              <w:pStyle w:val="TAC"/>
            </w:pPr>
          </w:p>
        </w:tc>
      </w:tr>
      <w:tr w:rsidR="006D23F7" w:rsidRPr="007B4467" w14:paraId="5499B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7B4467" w:rsidRDefault="006D23F7" w:rsidP="00452594">
            <w:pPr>
              <w:pStyle w:val="TAC"/>
            </w:pPr>
            <w:r w:rsidRPr="007B4467">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7B4467" w:rsidRDefault="006D23F7" w:rsidP="00452594">
            <w:pPr>
              <w:pStyle w:val="TAC"/>
            </w:pPr>
            <w:r w:rsidRPr="007B4467">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7B4467" w:rsidRDefault="006D23F7" w:rsidP="00452594">
            <w:pPr>
              <w:pStyle w:val="TAC"/>
            </w:pPr>
          </w:p>
        </w:tc>
      </w:tr>
      <w:tr w:rsidR="006D23F7" w:rsidRPr="007B4467" w14:paraId="688CD8CD"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7B4467" w:rsidRDefault="006D23F7" w:rsidP="00452594">
            <w:pPr>
              <w:pStyle w:val="TAC"/>
            </w:pPr>
            <w:r w:rsidRPr="007B4467">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7B4467" w:rsidRDefault="006D23F7" w:rsidP="00452594">
            <w:pPr>
              <w:pStyle w:val="TAC"/>
            </w:pPr>
            <w:r w:rsidRPr="007B4467">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7B4467" w:rsidRDefault="006D23F7" w:rsidP="00452594">
            <w:pPr>
              <w:pStyle w:val="TAC"/>
            </w:pPr>
          </w:p>
        </w:tc>
      </w:tr>
      <w:tr w:rsidR="006D23F7" w:rsidRPr="007B4467" w14:paraId="40616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7B4467" w:rsidRDefault="006D23F7" w:rsidP="00452594">
            <w:pPr>
              <w:pStyle w:val="TAC"/>
            </w:pPr>
            <w:r w:rsidRPr="007B4467">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7B4467" w:rsidRDefault="006D23F7" w:rsidP="00452594">
            <w:pPr>
              <w:pStyle w:val="TAC"/>
            </w:pPr>
            <w:r w:rsidRPr="007B4467">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7B4467" w:rsidRDefault="006D23F7" w:rsidP="00452594">
            <w:pPr>
              <w:pStyle w:val="TAC"/>
            </w:pPr>
          </w:p>
        </w:tc>
      </w:tr>
      <w:tr w:rsidR="006D23F7" w:rsidRPr="007B4467" w14:paraId="51ACE0A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7B4467" w:rsidRDefault="006D23F7" w:rsidP="00452594">
            <w:pPr>
              <w:pStyle w:val="TAC"/>
            </w:pPr>
            <w:r w:rsidRPr="007B4467">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7B4467" w:rsidRDefault="006D23F7" w:rsidP="00452594">
            <w:pPr>
              <w:pStyle w:val="TAC"/>
            </w:pPr>
            <w:r w:rsidRPr="007B4467">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7B4467" w:rsidRDefault="006D23F7" w:rsidP="00452594">
            <w:pPr>
              <w:pStyle w:val="TAC"/>
            </w:pPr>
          </w:p>
        </w:tc>
      </w:tr>
      <w:tr w:rsidR="006D23F7" w:rsidRPr="007B4467" w14:paraId="65FCD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7B4467" w:rsidRDefault="006D23F7" w:rsidP="00452594">
            <w:pPr>
              <w:pStyle w:val="TAC"/>
            </w:pPr>
            <w:r w:rsidRPr="007B4467">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7B4467" w:rsidRDefault="006D23F7" w:rsidP="00452594">
            <w:pPr>
              <w:pStyle w:val="TAC"/>
            </w:pPr>
            <w:r w:rsidRPr="007B4467">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7B4467" w:rsidRDefault="006D23F7" w:rsidP="00452594">
            <w:pPr>
              <w:pStyle w:val="TAC"/>
            </w:pPr>
          </w:p>
        </w:tc>
      </w:tr>
      <w:tr w:rsidR="006D23F7" w:rsidRPr="007B4467" w14:paraId="5351F28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7B4467" w:rsidRDefault="006D23F7" w:rsidP="00452594">
            <w:pPr>
              <w:pStyle w:val="TAC"/>
            </w:pPr>
            <w:r w:rsidRPr="007B4467">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7B4467" w:rsidRDefault="009D0129" w:rsidP="00452594">
            <w:pPr>
              <w:pStyle w:val="TAC"/>
            </w:pPr>
            <w:r w:rsidRPr="007B4467">
              <w:t>F</w:t>
            </w:r>
            <w:r w:rsidR="006D23F7" w:rsidRPr="007B4467">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7B4467" w:rsidRDefault="006D23F7" w:rsidP="00452594">
            <w:pPr>
              <w:pStyle w:val="TAC"/>
            </w:pPr>
          </w:p>
        </w:tc>
      </w:tr>
      <w:tr w:rsidR="006D23F7" w:rsidRPr="007B4467" w14:paraId="2D0ED12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7B4467" w:rsidRDefault="006D23F7" w:rsidP="00452594">
            <w:pPr>
              <w:pStyle w:val="TAC"/>
            </w:pPr>
            <w:r w:rsidRPr="007B4467">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7B4467" w:rsidRDefault="009D0129" w:rsidP="00452594">
            <w:pPr>
              <w:pStyle w:val="TAC"/>
            </w:pPr>
            <w:r w:rsidRPr="007B4467">
              <w:t>F</w:t>
            </w:r>
            <w:r w:rsidR="006D23F7" w:rsidRPr="007B4467">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7B4467" w:rsidRDefault="006D23F7" w:rsidP="00452594">
            <w:pPr>
              <w:pStyle w:val="TAC"/>
            </w:pPr>
          </w:p>
        </w:tc>
      </w:tr>
      <w:tr w:rsidR="006D23F7" w:rsidRPr="007B4467" w14:paraId="43C7439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7B4467" w:rsidRDefault="006D23F7" w:rsidP="00452594">
            <w:pPr>
              <w:pStyle w:val="TAC"/>
            </w:pPr>
            <w:r w:rsidRPr="007B4467">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7B4467" w:rsidRDefault="006D23F7" w:rsidP="00452594">
            <w:pPr>
              <w:pStyle w:val="TAC"/>
            </w:pPr>
            <w:r w:rsidRPr="007B4467">
              <w:rPr>
                <w:rFonts w:eastAsia="SimSun"/>
                <w:lang w:eastAsia="zh-CN"/>
              </w:rPr>
              <w:t>F</w:t>
            </w:r>
            <w:r w:rsidRPr="007B4467">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7B4467" w:rsidRDefault="006D23F7" w:rsidP="00452594">
            <w:pPr>
              <w:pStyle w:val="TAC"/>
            </w:pPr>
          </w:p>
        </w:tc>
      </w:tr>
      <w:tr w:rsidR="006D23F7" w:rsidRPr="007B4467" w14:paraId="790855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7B4467" w:rsidRDefault="006D23F7" w:rsidP="00452594">
            <w:pPr>
              <w:pStyle w:val="TAC"/>
            </w:pPr>
            <w:r w:rsidRPr="007B4467">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7B4467" w:rsidRDefault="006D23F7" w:rsidP="00452594">
            <w:pPr>
              <w:pStyle w:val="TAC"/>
            </w:pPr>
            <w:r w:rsidRPr="007B4467">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7B4467" w:rsidRDefault="006D23F7" w:rsidP="00452594">
            <w:pPr>
              <w:pStyle w:val="TAC"/>
            </w:pPr>
          </w:p>
        </w:tc>
      </w:tr>
      <w:tr w:rsidR="006D23F7" w:rsidRPr="007B4467" w14:paraId="6964EE45"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7B4467" w:rsidRDefault="006D23F7" w:rsidP="00452594">
            <w:pPr>
              <w:pStyle w:val="TAC"/>
            </w:pPr>
            <w:r w:rsidRPr="007B4467">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7B4467" w:rsidRDefault="006D23F7" w:rsidP="00452594">
            <w:pPr>
              <w:pStyle w:val="TAC"/>
            </w:pPr>
            <w:r w:rsidRPr="007B4467">
              <w:rPr>
                <w:rFonts w:eastAsia="SimSun"/>
                <w:lang w:eastAsia="zh-CN"/>
              </w:rPr>
              <w:t>F</w:t>
            </w:r>
            <w:r w:rsidRPr="007B4467">
              <w:t>DD Band n7</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7B4467" w:rsidRDefault="006D23F7" w:rsidP="00452594">
            <w:pPr>
              <w:pStyle w:val="TAC"/>
            </w:pPr>
          </w:p>
        </w:tc>
      </w:tr>
      <w:tr w:rsidR="006D23F7" w:rsidRPr="007B4467" w14:paraId="51DD0AE9"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7B4467" w:rsidRDefault="006D23F7" w:rsidP="00452594">
            <w:pPr>
              <w:pStyle w:val="TAC"/>
            </w:pPr>
            <w:r w:rsidRPr="007B4467">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7B4467" w:rsidRDefault="006D23F7" w:rsidP="00452594">
            <w:pPr>
              <w:pStyle w:val="TAC"/>
            </w:pPr>
            <w:r w:rsidRPr="007B4467">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7B4467" w:rsidRDefault="006D23F7" w:rsidP="00452594">
            <w:pPr>
              <w:pStyle w:val="TAC"/>
            </w:pPr>
          </w:p>
        </w:tc>
      </w:tr>
      <w:tr w:rsidR="006D23F7" w:rsidRPr="007B4467" w14:paraId="61CDA25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7B4467" w:rsidRDefault="006D23F7" w:rsidP="00452594">
            <w:pPr>
              <w:pStyle w:val="TAC"/>
            </w:pPr>
            <w:r w:rsidRPr="007B4467">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7B4467" w:rsidRDefault="006D23F7" w:rsidP="00452594">
            <w:pPr>
              <w:pStyle w:val="TAC"/>
            </w:pPr>
            <w:r w:rsidRPr="007B4467">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7B4467" w:rsidRDefault="006D23F7" w:rsidP="00452594">
            <w:pPr>
              <w:pStyle w:val="TAC"/>
            </w:pPr>
          </w:p>
        </w:tc>
      </w:tr>
      <w:tr w:rsidR="006D23F7" w:rsidRPr="007B4467" w14:paraId="4D9C43F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7B4467" w:rsidRDefault="006D23F7" w:rsidP="00452594">
            <w:pPr>
              <w:pStyle w:val="TAC"/>
            </w:pPr>
            <w:r w:rsidRPr="007B4467">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7B4467" w:rsidRDefault="006D23F7" w:rsidP="00452594">
            <w:pPr>
              <w:pStyle w:val="TAC"/>
            </w:pPr>
            <w:r w:rsidRPr="007B4467">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7B4467" w:rsidRDefault="006D23F7" w:rsidP="00452594">
            <w:pPr>
              <w:pStyle w:val="TAC"/>
            </w:pPr>
          </w:p>
        </w:tc>
      </w:tr>
      <w:tr w:rsidR="00F07895" w:rsidRPr="007B4467" w14:paraId="1D54FAA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5860" w14:textId="457B7CEB" w:rsidR="00F07895" w:rsidRPr="007B4467" w:rsidRDefault="00F07895" w:rsidP="00F07895">
            <w:pPr>
              <w:pStyle w:val="TAC"/>
            </w:pPr>
            <w:r w:rsidRPr="007B4467">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FEEB" w14:textId="2D742C7F" w:rsidR="00F07895" w:rsidRPr="007B4467" w:rsidRDefault="00F07895" w:rsidP="00F07895">
            <w:pPr>
              <w:pStyle w:val="TAC"/>
            </w:pPr>
            <w:r w:rsidRPr="007B4467">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546E3F02" w14:textId="5CDBD7E8" w:rsidR="00F07895" w:rsidRPr="007B4467" w:rsidRDefault="00F07895" w:rsidP="00F07895">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4740E10" w14:textId="78F6BBF7" w:rsidR="00F07895" w:rsidRPr="007B4467" w:rsidRDefault="00F07895" w:rsidP="00F07895">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997" w14:textId="77777777" w:rsidR="00F07895" w:rsidRPr="007B4467"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EE29" w14:textId="77777777" w:rsidR="00F07895" w:rsidRPr="007B4467"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7F9A" w14:textId="77777777" w:rsidR="00F07895" w:rsidRPr="007B4467"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EF38" w14:textId="77777777" w:rsidR="00F07895" w:rsidRPr="007B4467" w:rsidRDefault="00F07895" w:rsidP="00F07895">
            <w:pPr>
              <w:pStyle w:val="TAC"/>
            </w:pPr>
          </w:p>
        </w:tc>
      </w:tr>
      <w:tr w:rsidR="006D23F7" w:rsidRPr="007B4467" w14:paraId="4A4FB0A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7B4467" w:rsidRDefault="006D23F7" w:rsidP="00452594">
            <w:pPr>
              <w:pStyle w:val="TAC"/>
            </w:pPr>
            <w:r w:rsidRPr="007B4467">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7B4467" w:rsidRDefault="006D23F7" w:rsidP="00452594">
            <w:pPr>
              <w:pStyle w:val="TAC"/>
            </w:pPr>
            <w:r w:rsidRPr="007B4467">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7B4467" w:rsidRDefault="006D23F7" w:rsidP="00452594">
            <w:pPr>
              <w:pStyle w:val="TAC"/>
            </w:pPr>
          </w:p>
        </w:tc>
      </w:tr>
      <w:tr w:rsidR="00025FDD" w:rsidRPr="007B4467" w14:paraId="5FB1D6D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CB8B" w14:textId="6FC3F3E0" w:rsidR="00025FDD" w:rsidRPr="007B4467" w:rsidRDefault="00025FDD" w:rsidP="00025FDD">
            <w:pPr>
              <w:pStyle w:val="TAC"/>
            </w:pPr>
            <w:r w:rsidRPr="007B4467">
              <w:rPr>
                <w:rFonts w:eastAsia="SimSun"/>
                <w:lang w:eastAsia="zh-CN"/>
              </w:rPr>
              <w:t>33f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585B" w14:textId="4B6FBD9A" w:rsidR="00025FDD" w:rsidRPr="007B4467" w:rsidRDefault="00025FDD" w:rsidP="00025FDD">
            <w:pPr>
              <w:pStyle w:val="TAC"/>
            </w:pPr>
            <w:r w:rsidRPr="007B4467">
              <w:t>TDD Band n10</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03B97221" w14:textId="18C9A613" w:rsidR="00025FDD" w:rsidRPr="007B4467" w:rsidRDefault="00025FDD" w:rsidP="00025FDD">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C5C1202" w14:textId="0AF4D450" w:rsidR="00025FDD" w:rsidRPr="007B4467" w:rsidRDefault="00025FDD" w:rsidP="00025FDD">
            <w:pPr>
              <w:pStyle w:val="TAC"/>
            </w:pPr>
            <w:r w:rsidRPr="007B4467">
              <w:t>Rel-1</w:t>
            </w:r>
            <w:r w:rsidRPr="007B4467">
              <w:rPr>
                <w:rFonts w:eastAsia="SimSun"/>
                <w:lang w:eastAsia="zh-CN"/>
              </w:rPr>
              <w:t>7</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581" w14:textId="77777777" w:rsidR="00025FDD" w:rsidRPr="007B4467" w:rsidRDefault="00025FDD" w:rsidP="00025FDD">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9C96" w14:textId="77777777" w:rsidR="00025FDD" w:rsidRPr="007B4467" w:rsidRDefault="00025FDD" w:rsidP="00025FDD">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7E4" w14:textId="77777777" w:rsidR="00025FDD" w:rsidRPr="007B4467" w:rsidRDefault="00025FDD" w:rsidP="00025FDD">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4A57" w14:textId="77777777" w:rsidR="00025FDD" w:rsidRPr="007B4467" w:rsidRDefault="00025FDD" w:rsidP="00025FDD">
            <w:pPr>
              <w:pStyle w:val="TAC"/>
            </w:pPr>
          </w:p>
        </w:tc>
      </w:tr>
      <w:tr w:rsidR="0040202A" w:rsidRPr="007B4467" w14:paraId="1C5DA6B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2CAE" w14:textId="1140A41D" w:rsidR="0040202A" w:rsidRPr="007B4467" w:rsidRDefault="0040202A" w:rsidP="0040202A">
            <w:pPr>
              <w:pStyle w:val="TAC"/>
            </w:pPr>
            <w:r w:rsidRPr="007B4467">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FDCE" w14:textId="77E498D1" w:rsidR="0040202A" w:rsidRPr="007B4467" w:rsidRDefault="0040202A" w:rsidP="0040202A">
            <w:pPr>
              <w:pStyle w:val="TAC"/>
            </w:pPr>
            <w:r w:rsidRPr="007B4467">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0236A593" w14:textId="17C7712E" w:rsidR="0040202A" w:rsidRPr="007B4467" w:rsidRDefault="0040202A" w:rsidP="0040202A">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7AB4CC" w14:textId="594DB0E0" w:rsidR="0040202A" w:rsidRPr="007B4467" w:rsidRDefault="0040202A" w:rsidP="0040202A">
            <w:pPr>
              <w:pStyle w:val="TAC"/>
            </w:pPr>
            <w:r w:rsidRPr="007B4467">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B906" w14:textId="77777777" w:rsidR="0040202A" w:rsidRPr="007B4467" w:rsidRDefault="0040202A" w:rsidP="0040202A">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ED85" w14:textId="77777777" w:rsidR="0040202A" w:rsidRPr="007B4467" w:rsidRDefault="0040202A" w:rsidP="0040202A">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8C36A" w14:textId="77777777" w:rsidR="0040202A" w:rsidRPr="007B4467" w:rsidRDefault="0040202A" w:rsidP="0040202A">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608C" w14:textId="77777777" w:rsidR="0040202A" w:rsidRPr="007B4467" w:rsidRDefault="0040202A" w:rsidP="0040202A">
            <w:pPr>
              <w:pStyle w:val="TAC"/>
            </w:pPr>
          </w:p>
        </w:tc>
      </w:tr>
      <w:tr w:rsidR="006D23F7" w:rsidRPr="007B4467" w14:paraId="45A1F357" w14:textId="77777777" w:rsidTr="0029285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7B4467" w:rsidRDefault="006D23F7" w:rsidP="006622C9">
            <w:pPr>
              <w:pStyle w:val="TAN"/>
            </w:pPr>
            <w:r w:rsidRPr="007B4467">
              <w:t>NOTE 1:</w:t>
            </w:r>
            <w:r w:rsidR="00D223C3" w:rsidRPr="007B4467">
              <w:tab/>
            </w:r>
            <w:r w:rsidRPr="007B4467">
              <w:t>At least one band from those listed in the present table needs to be supported with enhanced transient capability of 2us, 4us or 7us if UE has indicated support of the capability defined in Table A.4.3.2-1/7</w:t>
            </w:r>
            <w:r w:rsidR="00C70529" w:rsidRPr="007B4467">
              <w:t>9</w:t>
            </w:r>
            <w:r w:rsidRPr="007B4467">
              <w:t>.</w:t>
            </w:r>
          </w:p>
          <w:p w14:paraId="685951BF" w14:textId="1B3B7738" w:rsidR="006D23F7" w:rsidRPr="007B4467" w:rsidRDefault="006D23F7" w:rsidP="00452594">
            <w:pPr>
              <w:pStyle w:val="TAN"/>
              <w:ind w:left="738" w:hanging="738"/>
            </w:pPr>
            <w:r w:rsidRPr="007B4467">
              <w:t>NOTE 2:</w:t>
            </w:r>
            <w:r w:rsidR="00D223C3" w:rsidRPr="007B4467">
              <w:tab/>
            </w:r>
            <w:r w:rsidRPr="007B4467">
              <w:t>Indicate transient capability for each band by ticking the cell corresponding to the smallest enhanced transient capability that the UE supports for that band.</w:t>
            </w:r>
          </w:p>
        </w:tc>
      </w:tr>
    </w:tbl>
    <w:p w14:paraId="781093C5" w14:textId="77777777" w:rsidR="006D23F7" w:rsidRPr="007B4467" w:rsidRDefault="006D23F7" w:rsidP="006622C9">
      <w:pPr>
        <w:rPr>
          <w:rFonts w:eastAsia="PMingLiU"/>
          <w:lang w:eastAsia="en-US"/>
        </w:rPr>
      </w:pPr>
    </w:p>
    <w:p w14:paraId="32FCE5FB" w14:textId="77777777" w:rsidR="00A651F6" w:rsidRPr="007B4467" w:rsidRDefault="00A651F6" w:rsidP="00A651F6">
      <w:pPr>
        <w:pStyle w:val="TH"/>
      </w:pPr>
      <w:r w:rsidRPr="007B4467">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7B4467"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7B4467" w:rsidRDefault="00A651F6" w:rsidP="00452594">
            <w:pPr>
              <w:pStyle w:val="TAH"/>
            </w:pPr>
            <w:r w:rsidRPr="007B4467">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7B4467" w:rsidRDefault="00A651F6" w:rsidP="00452594">
            <w:pPr>
              <w:pStyle w:val="TAH"/>
            </w:pPr>
            <w:r w:rsidRPr="007B4467">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7B4467" w:rsidRDefault="00A651F6" w:rsidP="00452594">
            <w:pPr>
              <w:pStyle w:val="TAH"/>
            </w:pPr>
            <w:r w:rsidRPr="007B4467">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7B4467" w:rsidRDefault="00A651F6" w:rsidP="00452594">
            <w:pPr>
              <w:pStyle w:val="TAH"/>
            </w:pPr>
            <w:r w:rsidRPr="007B4467">
              <w:t>Comments</w:t>
            </w:r>
          </w:p>
        </w:tc>
      </w:tr>
      <w:tr w:rsidR="00A651F6" w:rsidRPr="007B4467"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7B4467" w:rsidRDefault="00A651F6" w:rsidP="00452594">
            <w:pPr>
              <w:pStyle w:val="TAC"/>
            </w:pPr>
            <w:r w:rsidRPr="007B4467">
              <w:t>1</w:t>
            </w:r>
          </w:p>
        </w:tc>
        <w:tc>
          <w:tcPr>
            <w:tcW w:w="1687" w:type="dxa"/>
            <w:tcBorders>
              <w:top w:val="single" w:sz="6" w:space="0" w:color="auto"/>
              <w:left w:val="single" w:sz="6" w:space="0" w:color="auto"/>
              <w:right w:val="single" w:sz="6" w:space="0" w:color="auto"/>
            </w:tcBorders>
          </w:tcPr>
          <w:p w14:paraId="0E612D9E" w14:textId="77777777" w:rsidR="00A651F6" w:rsidRPr="007B4467" w:rsidRDefault="00A651F6" w:rsidP="00452594">
            <w:pPr>
              <w:pStyle w:val="TAC"/>
              <w:rPr>
                <w:lang w:eastAsia="zh-CN"/>
              </w:rPr>
            </w:pPr>
            <w:r w:rsidRPr="007B4467">
              <w:t>FDD Band n1</w:t>
            </w:r>
          </w:p>
        </w:tc>
        <w:tc>
          <w:tcPr>
            <w:tcW w:w="1418" w:type="dxa"/>
            <w:tcBorders>
              <w:top w:val="single" w:sz="6" w:space="0" w:color="auto"/>
              <w:left w:val="single" w:sz="6" w:space="0" w:color="auto"/>
              <w:right w:val="single" w:sz="6" w:space="0" w:color="auto"/>
            </w:tcBorders>
          </w:tcPr>
          <w:p w14:paraId="411FB75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right w:val="single" w:sz="6" w:space="0" w:color="auto"/>
            </w:tcBorders>
          </w:tcPr>
          <w:p w14:paraId="78C8DC71" w14:textId="77777777" w:rsidR="00A651F6" w:rsidRPr="007B4467" w:rsidRDefault="00A651F6" w:rsidP="00452594">
            <w:pPr>
              <w:pStyle w:val="TAL"/>
            </w:pPr>
          </w:p>
        </w:tc>
      </w:tr>
      <w:tr w:rsidR="00A651F6" w:rsidRPr="007B4467"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7B4467" w:rsidRDefault="00A651F6" w:rsidP="00452594">
            <w:pPr>
              <w:pStyle w:val="TAC"/>
            </w:pPr>
            <w:r w:rsidRPr="007B4467">
              <w:t>2</w:t>
            </w:r>
          </w:p>
        </w:tc>
        <w:tc>
          <w:tcPr>
            <w:tcW w:w="1687" w:type="dxa"/>
            <w:tcBorders>
              <w:top w:val="single" w:sz="6" w:space="0" w:color="auto"/>
              <w:left w:val="single" w:sz="6" w:space="0" w:color="auto"/>
              <w:right w:val="single" w:sz="6" w:space="0" w:color="auto"/>
            </w:tcBorders>
          </w:tcPr>
          <w:p w14:paraId="59AA73E5" w14:textId="77777777" w:rsidR="00A651F6" w:rsidRPr="007B4467" w:rsidRDefault="00A651F6" w:rsidP="00452594">
            <w:pPr>
              <w:pStyle w:val="TAC"/>
            </w:pPr>
            <w:r w:rsidRPr="007B4467">
              <w:t>FDD Band n2</w:t>
            </w:r>
          </w:p>
        </w:tc>
        <w:tc>
          <w:tcPr>
            <w:tcW w:w="1418" w:type="dxa"/>
            <w:tcBorders>
              <w:top w:val="single" w:sz="6" w:space="0" w:color="auto"/>
              <w:left w:val="single" w:sz="6" w:space="0" w:color="auto"/>
              <w:right w:val="single" w:sz="6" w:space="0" w:color="auto"/>
            </w:tcBorders>
          </w:tcPr>
          <w:p w14:paraId="7B2D107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right w:val="single" w:sz="6" w:space="0" w:color="auto"/>
            </w:tcBorders>
          </w:tcPr>
          <w:p w14:paraId="0ADCFA13" w14:textId="77777777" w:rsidR="00A651F6" w:rsidRPr="007B4467" w:rsidRDefault="00A651F6" w:rsidP="00452594">
            <w:pPr>
              <w:pStyle w:val="TAL"/>
            </w:pPr>
          </w:p>
        </w:tc>
      </w:tr>
      <w:tr w:rsidR="00A651F6" w:rsidRPr="007B4467"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7B4467" w:rsidRDefault="00A651F6" w:rsidP="00452594">
            <w:pPr>
              <w:pStyle w:val="TAC"/>
            </w:pPr>
            <w:r w:rsidRPr="007B4467">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7B4467" w:rsidRDefault="00A651F6" w:rsidP="00452594">
            <w:pPr>
              <w:pStyle w:val="TAC"/>
            </w:pPr>
            <w:r w:rsidRPr="007B4467">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7B4467" w:rsidRDefault="00A651F6" w:rsidP="00452594">
            <w:pPr>
              <w:pStyle w:val="TAL"/>
            </w:pPr>
          </w:p>
        </w:tc>
      </w:tr>
      <w:tr w:rsidR="00A651F6" w:rsidRPr="007B4467"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7B4467" w:rsidRDefault="00A651F6" w:rsidP="00452594">
            <w:pPr>
              <w:pStyle w:val="TAC"/>
            </w:pPr>
            <w:r w:rsidRPr="007B4467">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7B4467" w:rsidRDefault="00A651F6" w:rsidP="00452594">
            <w:pPr>
              <w:pStyle w:val="TAC"/>
            </w:pPr>
            <w:r w:rsidRPr="007B4467">
              <w:t>FDD Band n</w:t>
            </w:r>
            <w:r w:rsidRPr="007B4467">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7B4467" w:rsidRDefault="00A651F6" w:rsidP="00452594">
            <w:pPr>
              <w:pStyle w:val="TAL"/>
            </w:pPr>
          </w:p>
        </w:tc>
      </w:tr>
      <w:tr w:rsidR="00A651F6" w:rsidRPr="007B4467"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7B4467" w:rsidRDefault="00A651F6" w:rsidP="00452594">
            <w:pPr>
              <w:pStyle w:val="TAC"/>
            </w:pPr>
            <w:r w:rsidRPr="007B4467">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7B4467" w:rsidRDefault="00A651F6" w:rsidP="00452594">
            <w:pPr>
              <w:pStyle w:val="TAC"/>
            </w:pPr>
            <w:r w:rsidRPr="007B4467">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7B4467" w:rsidRDefault="00A651F6" w:rsidP="00452594">
            <w:pPr>
              <w:pStyle w:val="TAL"/>
            </w:pPr>
          </w:p>
        </w:tc>
      </w:tr>
      <w:tr w:rsidR="00A651F6" w:rsidRPr="007B4467"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7B4467" w:rsidRDefault="00A651F6" w:rsidP="00452594">
            <w:pPr>
              <w:pStyle w:val="TAC"/>
            </w:pPr>
            <w:r w:rsidRPr="007B4467">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7B4467" w:rsidRDefault="00A651F6" w:rsidP="00452594">
            <w:pPr>
              <w:pStyle w:val="TAC"/>
            </w:pPr>
            <w:r w:rsidRPr="007B4467">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7B4467" w:rsidRDefault="00A651F6" w:rsidP="00452594">
            <w:pPr>
              <w:pStyle w:val="TAL"/>
            </w:pPr>
          </w:p>
        </w:tc>
      </w:tr>
      <w:tr w:rsidR="00A651F6" w:rsidRPr="007B4467"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7B4467" w:rsidRDefault="00A651F6" w:rsidP="00452594">
            <w:pPr>
              <w:pStyle w:val="TAC"/>
              <w:rPr>
                <w:lang w:eastAsia="zh-CN"/>
              </w:rPr>
            </w:pPr>
            <w:r w:rsidRPr="007B4467">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7B4467" w:rsidRDefault="00A651F6" w:rsidP="00452594">
            <w:pPr>
              <w:pStyle w:val="TAC"/>
            </w:pPr>
            <w:r w:rsidRPr="007B4467">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7B4467" w:rsidRDefault="00A651F6" w:rsidP="00452594">
            <w:pPr>
              <w:pStyle w:val="TAL"/>
            </w:pPr>
          </w:p>
        </w:tc>
      </w:tr>
      <w:tr w:rsidR="00A651F6" w:rsidRPr="007B4467"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7B4467" w:rsidRDefault="00A651F6" w:rsidP="00452594">
            <w:pPr>
              <w:pStyle w:val="TAC"/>
              <w:rPr>
                <w:lang w:eastAsia="zh-CN"/>
              </w:rPr>
            </w:pPr>
            <w:r w:rsidRPr="007B4467">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7B4467" w:rsidRDefault="00A651F6" w:rsidP="00452594">
            <w:pPr>
              <w:pStyle w:val="TAC"/>
            </w:pPr>
            <w:r w:rsidRPr="007B4467">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7B4467" w:rsidRDefault="00A651F6" w:rsidP="00452594">
            <w:pPr>
              <w:pStyle w:val="TAL"/>
            </w:pPr>
          </w:p>
        </w:tc>
      </w:tr>
      <w:tr w:rsidR="00A651F6" w:rsidRPr="007B4467"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7B4467" w:rsidRDefault="00A651F6" w:rsidP="00452594">
            <w:pPr>
              <w:pStyle w:val="TAC"/>
              <w:rPr>
                <w:lang w:eastAsia="zh-CN"/>
              </w:rPr>
            </w:pPr>
            <w:r w:rsidRPr="007B4467">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7B4467" w:rsidRDefault="00A651F6" w:rsidP="00452594">
            <w:pPr>
              <w:pStyle w:val="TAC"/>
            </w:pPr>
            <w:r w:rsidRPr="007B4467">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7B4467" w:rsidRDefault="00A651F6" w:rsidP="00452594">
            <w:pPr>
              <w:pStyle w:val="TAL"/>
            </w:pPr>
          </w:p>
        </w:tc>
      </w:tr>
      <w:tr w:rsidR="00A651F6" w:rsidRPr="007B4467"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7B4467" w:rsidRDefault="00A651F6" w:rsidP="00452594">
            <w:pPr>
              <w:pStyle w:val="TAC"/>
              <w:rPr>
                <w:lang w:eastAsia="zh-CN"/>
              </w:rPr>
            </w:pPr>
            <w:r w:rsidRPr="007B4467">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7B4467" w:rsidRDefault="00A651F6" w:rsidP="00452594">
            <w:pPr>
              <w:pStyle w:val="TAC"/>
            </w:pPr>
            <w:r w:rsidRPr="007B4467">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7B4467" w:rsidRDefault="00A651F6" w:rsidP="00452594">
            <w:pPr>
              <w:pStyle w:val="TAL"/>
            </w:pPr>
          </w:p>
        </w:tc>
      </w:tr>
      <w:tr w:rsidR="00A651F6" w:rsidRPr="007B4467"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7B4467" w:rsidRDefault="00A651F6" w:rsidP="00452594">
            <w:pPr>
              <w:pStyle w:val="TAC"/>
              <w:rPr>
                <w:lang w:eastAsia="zh-CN"/>
              </w:rPr>
            </w:pPr>
            <w:r w:rsidRPr="007B4467">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7B4467" w:rsidRDefault="00A651F6" w:rsidP="00452594">
            <w:pPr>
              <w:pStyle w:val="TAC"/>
            </w:pPr>
            <w:r w:rsidRPr="007B4467">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7B4467" w:rsidRDefault="00A651F6" w:rsidP="00452594">
            <w:pPr>
              <w:pStyle w:val="TAL"/>
            </w:pPr>
          </w:p>
        </w:tc>
      </w:tr>
      <w:tr w:rsidR="00A651F6" w:rsidRPr="007B4467"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7B4467" w:rsidRDefault="00A651F6" w:rsidP="00452594">
            <w:pPr>
              <w:pStyle w:val="TAC"/>
              <w:rPr>
                <w:lang w:eastAsia="zh-CN"/>
              </w:rPr>
            </w:pPr>
            <w:r w:rsidRPr="007B4467">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7B4467" w:rsidRDefault="00A651F6" w:rsidP="00452594">
            <w:pPr>
              <w:pStyle w:val="TAC"/>
            </w:pPr>
            <w:r w:rsidRPr="007B4467">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7B4467" w:rsidRDefault="00A651F6" w:rsidP="00452594">
            <w:pPr>
              <w:pStyle w:val="TAL"/>
            </w:pPr>
          </w:p>
        </w:tc>
      </w:tr>
      <w:tr w:rsidR="00A651F6" w:rsidRPr="007B4467"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7B4467" w:rsidRDefault="00A651F6" w:rsidP="00452594">
            <w:pPr>
              <w:pStyle w:val="TAC"/>
              <w:rPr>
                <w:lang w:eastAsia="zh-CN"/>
              </w:rPr>
            </w:pPr>
            <w:r w:rsidRPr="007B4467">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7B4467" w:rsidRDefault="00A651F6" w:rsidP="00452594">
            <w:pPr>
              <w:pStyle w:val="TAC"/>
            </w:pPr>
            <w:r w:rsidRPr="007B4467">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7B4467" w:rsidRDefault="00A651F6" w:rsidP="00452594">
            <w:pPr>
              <w:pStyle w:val="TAL"/>
            </w:pPr>
          </w:p>
        </w:tc>
      </w:tr>
      <w:tr w:rsidR="00A651F6" w:rsidRPr="007B4467"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7B4467" w:rsidRDefault="00A651F6" w:rsidP="00452594">
            <w:pPr>
              <w:pStyle w:val="TAC"/>
              <w:rPr>
                <w:lang w:eastAsia="zh-CN"/>
              </w:rPr>
            </w:pPr>
            <w:r w:rsidRPr="007B4467">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7B4467" w:rsidRDefault="00A651F6" w:rsidP="00452594">
            <w:pPr>
              <w:pStyle w:val="TAC"/>
            </w:pPr>
            <w:r w:rsidRPr="007B4467">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7B4467" w:rsidRDefault="00A651F6" w:rsidP="00452594">
            <w:pPr>
              <w:pStyle w:val="TAL"/>
            </w:pPr>
          </w:p>
        </w:tc>
      </w:tr>
      <w:tr w:rsidR="00A651F6" w:rsidRPr="007B4467"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7B4467" w:rsidRDefault="00A651F6" w:rsidP="00452594">
            <w:pPr>
              <w:pStyle w:val="TAC"/>
              <w:rPr>
                <w:lang w:eastAsia="zh-CN"/>
              </w:rPr>
            </w:pPr>
            <w:r w:rsidRPr="007B4467">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7B4467" w:rsidRDefault="00A651F6" w:rsidP="00452594">
            <w:pPr>
              <w:pStyle w:val="TAC"/>
            </w:pPr>
            <w:r w:rsidRPr="007B4467">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7B4467" w:rsidRDefault="00A651F6" w:rsidP="00452594">
            <w:pPr>
              <w:pStyle w:val="TAL"/>
            </w:pPr>
          </w:p>
        </w:tc>
      </w:tr>
      <w:tr w:rsidR="00A651F6" w:rsidRPr="007B4467"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7B4467" w:rsidRDefault="00A651F6" w:rsidP="00452594">
            <w:pPr>
              <w:pStyle w:val="TAC"/>
              <w:rPr>
                <w:lang w:eastAsia="zh-CN"/>
              </w:rPr>
            </w:pPr>
            <w:r w:rsidRPr="007B4467">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7B4467" w:rsidRDefault="00A651F6" w:rsidP="00452594">
            <w:pPr>
              <w:pStyle w:val="TAC"/>
            </w:pPr>
            <w:r w:rsidRPr="007B4467">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7B4467" w:rsidRDefault="00A651F6" w:rsidP="00452594">
            <w:pPr>
              <w:pStyle w:val="TAL"/>
            </w:pPr>
          </w:p>
        </w:tc>
      </w:tr>
      <w:tr w:rsidR="00A651F6" w:rsidRPr="007B4467"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7B4467" w:rsidRDefault="00A651F6" w:rsidP="00452594">
            <w:pPr>
              <w:pStyle w:val="TAC"/>
              <w:rPr>
                <w:lang w:eastAsia="zh-CN"/>
              </w:rPr>
            </w:pPr>
            <w:r w:rsidRPr="007B4467">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7B4467" w:rsidRDefault="00A651F6" w:rsidP="00452594">
            <w:pPr>
              <w:pStyle w:val="TAC"/>
            </w:pPr>
            <w:r w:rsidRPr="007B4467">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7B4467" w:rsidRDefault="00A651F6" w:rsidP="00452594">
            <w:pPr>
              <w:pStyle w:val="TAL"/>
            </w:pPr>
          </w:p>
        </w:tc>
      </w:tr>
      <w:tr w:rsidR="00A651F6" w:rsidRPr="007B4467"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7B4467" w:rsidRDefault="00A651F6" w:rsidP="00452594">
            <w:pPr>
              <w:pStyle w:val="TAC"/>
              <w:rPr>
                <w:lang w:eastAsia="zh-CN"/>
              </w:rPr>
            </w:pPr>
            <w:r w:rsidRPr="007B4467">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7B4467" w:rsidRDefault="00A651F6" w:rsidP="00452594">
            <w:pPr>
              <w:pStyle w:val="TAC"/>
            </w:pPr>
            <w:r w:rsidRPr="007B4467">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7B4467" w:rsidRDefault="00A651F6" w:rsidP="00452594">
            <w:pPr>
              <w:pStyle w:val="TAL"/>
            </w:pPr>
          </w:p>
        </w:tc>
      </w:tr>
      <w:tr w:rsidR="00A651F6" w:rsidRPr="007B4467"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7B4467" w:rsidRDefault="00A651F6" w:rsidP="00452594">
            <w:pPr>
              <w:pStyle w:val="TAC"/>
              <w:rPr>
                <w:lang w:eastAsia="zh-CN"/>
              </w:rPr>
            </w:pPr>
            <w:r w:rsidRPr="007B4467">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7B4467" w:rsidRDefault="00A651F6" w:rsidP="00452594">
            <w:pPr>
              <w:pStyle w:val="TAC"/>
            </w:pPr>
            <w:r w:rsidRPr="007B4467">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7B4467" w:rsidRDefault="00A651F6" w:rsidP="00452594">
            <w:pPr>
              <w:pStyle w:val="TAL"/>
            </w:pPr>
          </w:p>
        </w:tc>
      </w:tr>
      <w:tr w:rsidR="00A651F6" w:rsidRPr="007B4467"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7B4467" w:rsidRDefault="00A651F6" w:rsidP="00452594">
            <w:pPr>
              <w:pStyle w:val="TAC"/>
              <w:rPr>
                <w:lang w:eastAsia="zh-CN"/>
              </w:rPr>
            </w:pPr>
            <w:r w:rsidRPr="007B4467">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7B4467" w:rsidRDefault="00A651F6" w:rsidP="00452594">
            <w:pPr>
              <w:pStyle w:val="TAC"/>
            </w:pPr>
            <w:r w:rsidRPr="007B4467">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7B4467" w:rsidRDefault="00A651F6" w:rsidP="00452594">
            <w:pPr>
              <w:pStyle w:val="TAL"/>
            </w:pPr>
          </w:p>
        </w:tc>
      </w:tr>
      <w:tr w:rsidR="00A651F6" w:rsidRPr="007B4467"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7B4467" w:rsidRDefault="00A651F6" w:rsidP="00452594">
            <w:pPr>
              <w:pStyle w:val="TAC"/>
              <w:rPr>
                <w:lang w:eastAsia="zh-CN"/>
              </w:rPr>
            </w:pPr>
            <w:r w:rsidRPr="007B4467">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7B4467" w:rsidRDefault="00A651F6" w:rsidP="00452594">
            <w:pPr>
              <w:pStyle w:val="TAC"/>
            </w:pPr>
            <w:r w:rsidRPr="007B4467">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7B4467" w:rsidRDefault="00A651F6" w:rsidP="00452594">
            <w:pPr>
              <w:pStyle w:val="TAL"/>
            </w:pPr>
          </w:p>
        </w:tc>
      </w:tr>
      <w:tr w:rsidR="00A3623C" w:rsidRPr="007B4467" w14:paraId="55B81880"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EA9A398" w14:textId="421E54CC" w:rsidR="00A3623C" w:rsidRPr="007B4467" w:rsidRDefault="00A3623C" w:rsidP="00A3623C">
            <w:pPr>
              <w:pStyle w:val="TAC"/>
              <w:rPr>
                <w:lang w:eastAsia="zh-CN"/>
              </w:rPr>
            </w:pPr>
            <w:r w:rsidRPr="007B4467">
              <w:rPr>
                <w:lang w:eastAsia="zh-CN"/>
              </w:rPr>
              <w:t>21a</w:t>
            </w:r>
          </w:p>
        </w:tc>
        <w:tc>
          <w:tcPr>
            <w:tcW w:w="1687" w:type="dxa"/>
            <w:tcBorders>
              <w:top w:val="single" w:sz="6" w:space="0" w:color="auto"/>
              <w:left w:val="single" w:sz="6" w:space="0" w:color="auto"/>
              <w:bottom w:val="single" w:sz="6" w:space="0" w:color="auto"/>
              <w:right w:val="single" w:sz="6" w:space="0" w:color="auto"/>
            </w:tcBorders>
          </w:tcPr>
          <w:p w14:paraId="5CF5E88A" w14:textId="20A7DEA4" w:rsidR="00A3623C" w:rsidRPr="007B4467" w:rsidRDefault="00A3623C" w:rsidP="00A3623C">
            <w:pPr>
              <w:pStyle w:val="TAC"/>
            </w:pPr>
            <w:r w:rsidRPr="007B4467">
              <w:t>TDD Band n5</w:t>
            </w:r>
            <w:r w:rsidRPr="007B4467">
              <w:rPr>
                <w:lang w:eastAsia="zh-CN"/>
              </w:rPr>
              <w:t>4</w:t>
            </w:r>
          </w:p>
        </w:tc>
        <w:tc>
          <w:tcPr>
            <w:tcW w:w="1418" w:type="dxa"/>
            <w:tcBorders>
              <w:top w:val="single" w:sz="6" w:space="0" w:color="auto"/>
              <w:left w:val="single" w:sz="6" w:space="0" w:color="auto"/>
              <w:bottom w:val="single" w:sz="6" w:space="0" w:color="auto"/>
              <w:right w:val="single" w:sz="6" w:space="0" w:color="auto"/>
            </w:tcBorders>
          </w:tcPr>
          <w:p w14:paraId="60E6ECAB" w14:textId="63150CD2" w:rsidR="00A3623C" w:rsidRPr="007B4467" w:rsidRDefault="00A3623C" w:rsidP="00A3623C">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1612439A" w14:textId="77777777" w:rsidR="00A3623C" w:rsidRPr="007B4467" w:rsidRDefault="00A3623C" w:rsidP="00A3623C">
            <w:pPr>
              <w:pStyle w:val="TAL"/>
            </w:pPr>
          </w:p>
        </w:tc>
      </w:tr>
      <w:tr w:rsidR="00A651F6" w:rsidRPr="007B4467"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7B4467" w:rsidRDefault="00A651F6" w:rsidP="00452594">
            <w:pPr>
              <w:pStyle w:val="TAC"/>
              <w:rPr>
                <w:lang w:eastAsia="zh-CN"/>
              </w:rPr>
            </w:pPr>
            <w:r w:rsidRPr="007B4467">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7B4467" w:rsidRDefault="00A651F6" w:rsidP="00452594">
            <w:pPr>
              <w:pStyle w:val="TAC"/>
            </w:pPr>
            <w:r w:rsidRPr="007B4467">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7B4467" w:rsidRDefault="00A651F6" w:rsidP="00452594">
            <w:pPr>
              <w:pStyle w:val="TAL"/>
            </w:pPr>
          </w:p>
        </w:tc>
      </w:tr>
      <w:tr w:rsidR="00A651F6" w:rsidRPr="007B4467"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7B4467" w:rsidRDefault="00A651F6" w:rsidP="00452594">
            <w:pPr>
              <w:pStyle w:val="TAC"/>
              <w:rPr>
                <w:lang w:eastAsia="zh-CN"/>
              </w:rPr>
            </w:pPr>
            <w:r w:rsidRPr="007B4467">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7B4467" w:rsidRDefault="00A651F6" w:rsidP="00452594">
            <w:pPr>
              <w:pStyle w:val="TAC"/>
            </w:pPr>
            <w:r w:rsidRPr="007B4467">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7B4467" w:rsidRDefault="00A651F6" w:rsidP="00452594">
            <w:pPr>
              <w:pStyle w:val="TAL"/>
            </w:pPr>
          </w:p>
        </w:tc>
      </w:tr>
      <w:tr w:rsidR="00A651F6" w:rsidRPr="007B4467"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7B4467" w:rsidRDefault="00A651F6" w:rsidP="00452594">
            <w:pPr>
              <w:pStyle w:val="TAC"/>
              <w:rPr>
                <w:lang w:eastAsia="zh-CN"/>
              </w:rPr>
            </w:pPr>
            <w:r w:rsidRPr="007B4467">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7B4467" w:rsidRDefault="00A651F6" w:rsidP="00452594">
            <w:pPr>
              <w:pStyle w:val="TAC"/>
            </w:pPr>
            <w:r w:rsidRPr="007B4467">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7B4467" w:rsidRDefault="00A651F6" w:rsidP="00452594">
            <w:pPr>
              <w:pStyle w:val="TAL"/>
            </w:pPr>
          </w:p>
        </w:tc>
      </w:tr>
      <w:tr w:rsidR="00A651F6" w:rsidRPr="007B4467"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7B4467" w:rsidRDefault="00A651F6" w:rsidP="00452594">
            <w:pPr>
              <w:pStyle w:val="TAC"/>
              <w:rPr>
                <w:lang w:eastAsia="zh-CN"/>
              </w:rPr>
            </w:pPr>
            <w:r w:rsidRPr="007B4467">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7B4467" w:rsidRDefault="00A651F6" w:rsidP="00452594">
            <w:pPr>
              <w:pStyle w:val="TAC"/>
            </w:pPr>
            <w:r w:rsidRPr="007B4467">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7B4467" w:rsidRDefault="00A651F6" w:rsidP="00452594">
            <w:pPr>
              <w:pStyle w:val="TAL"/>
            </w:pPr>
          </w:p>
        </w:tc>
      </w:tr>
      <w:tr w:rsidR="00A651F6" w:rsidRPr="007B4467"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7B4467" w:rsidRDefault="00A651F6" w:rsidP="00452594">
            <w:pPr>
              <w:pStyle w:val="TAC"/>
              <w:rPr>
                <w:lang w:eastAsia="zh-CN"/>
              </w:rPr>
            </w:pPr>
            <w:r w:rsidRPr="007B4467">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7B4467" w:rsidRDefault="00A651F6" w:rsidP="00452594">
            <w:pPr>
              <w:pStyle w:val="TAC"/>
            </w:pPr>
            <w:r w:rsidRPr="007B4467">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7B4467" w:rsidRDefault="00A651F6" w:rsidP="00452594">
            <w:pPr>
              <w:pStyle w:val="TAL"/>
            </w:pPr>
          </w:p>
        </w:tc>
      </w:tr>
      <w:tr w:rsidR="00A651F6" w:rsidRPr="007B4467"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7B4467" w:rsidRDefault="00A651F6" w:rsidP="00452594">
            <w:pPr>
              <w:pStyle w:val="TAC"/>
              <w:rPr>
                <w:lang w:eastAsia="zh-CN"/>
              </w:rPr>
            </w:pPr>
            <w:r w:rsidRPr="007B4467">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7B4467" w:rsidRDefault="00A651F6" w:rsidP="00452594">
            <w:pPr>
              <w:pStyle w:val="TAC"/>
            </w:pPr>
            <w:r w:rsidRPr="007B4467">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7B4467" w:rsidRDefault="00A651F6" w:rsidP="00452594">
            <w:pPr>
              <w:pStyle w:val="TAL"/>
            </w:pPr>
          </w:p>
        </w:tc>
      </w:tr>
      <w:tr w:rsidR="00A651F6" w:rsidRPr="007B4467"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7B4467" w:rsidRDefault="00A651F6" w:rsidP="00452594">
            <w:pPr>
              <w:pStyle w:val="TAC"/>
              <w:rPr>
                <w:lang w:eastAsia="zh-CN"/>
              </w:rPr>
            </w:pPr>
            <w:r w:rsidRPr="007B4467">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7B4467" w:rsidRDefault="00A651F6" w:rsidP="00452594">
            <w:pPr>
              <w:pStyle w:val="TAC"/>
            </w:pPr>
            <w:r w:rsidRPr="007B4467">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7B4467" w:rsidRDefault="00A651F6" w:rsidP="00452594">
            <w:pPr>
              <w:pStyle w:val="TAL"/>
            </w:pPr>
          </w:p>
        </w:tc>
      </w:tr>
      <w:tr w:rsidR="00A651F6" w:rsidRPr="007B4467"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7B4467" w:rsidRDefault="00A651F6" w:rsidP="00452594">
            <w:pPr>
              <w:pStyle w:val="TAC"/>
              <w:rPr>
                <w:lang w:eastAsia="zh-CN"/>
              </w:rPr>
            </w:pPr>
            <w:r w:rsidRPr="007B4467">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7B4467" w:rsidRDefault="00A651F6" w:rsidP="00452594">
            <w:pPr>
              <w:pStyle w:val="TAC"/>
            </w:pPr>
            <w:r w:rsidRPr="007B4467">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7B4467" w:rsidRDefault="00A651F6" w:rsidP="00452594">
            <w:pPr>
              <w:pStyle w:val="TAL"/>
            </w:pPr>
          </w:p>
        </w:tc>
      </w:tr>
      <w:tr w:rsidR="00A651F6" w:rsidRPr="007B4467"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7B4467" w:rsidRDefault="00A651F6" w:rsidP="00452594">
            <w:pPr>
              <w:pStyle w:val="TAC"/>
              <w:rPr>
                <w:lang w:eastAsia="zh-CN"/>
              </w:rPr>
            </w:pPr>
            <w:r w:rsidRPr="007B4467">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7B4467" w:rsidRDefault="00A651F6" w:rsidP="00452594">
            <w:pPr>
              <w:pStyle w:val="TAC"/>
            </w:pPr>
            <w:r w:rsidRPr="007B4467">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7B4467" w:rsidRDefault="00A651F6" w:rsidP="00452594">
            <w:pPr>
              <w:pStyle w:val="TAL"/>
            </w:pPr>
          </w:p>
        </w:tc>
      </w:tr>
      <w:tr w:rsidR="00A651F6" w:rsidRPr="007B4467"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7B4467" w:rsidRDefault="00A651F6" w:rsidP="00452594">
            <w:pPr>
              <w:pStyle w:val="TAC"/>
              <w:rPr>
                <w:lang w:eastAsia="zh-CN"/>
              </w:rPr>
            </w:pPr>
            <w:r w:rsidRPr="007B4467">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7B4467" w:rsidRDefault="00A651F6" w:rsidP="00452594">
            <w:pPr>
              <w:pStyle w:val="TAC"/>
            </w:pPr>
            <w:r w:rsidRPr="007B4467">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7B4467" w:rsidRDefault="00A651F6" w:rsidP="00452594">
            <w:pPr>
              <w:pStyle w:val="TAL"/>
            </w:pPr>
          </w:p>
        </w:tc>
      </w:tr>
      <w:tr w:rsidR="00A651F6" w:rsidRPr="007B4467"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7B4467" w:rsidRDefault="00A651F6" w:rsidP="00452594">
            <w:pPr>
              <w:pStyle w:val="TAC"/>
              <w:rPr>
                <w:lang w:eastAsia="zh-CN"/>
              </w:rPr>
            </w:pPr>
            <w:r w:rsidRPr="007B4467">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7B4467" w:rsidRDefault="00A651F6" w:rsidP="00452594">
            <w:pPr>
              <w:pStyle w:val="TAC"/>
            </w:pPr>
            <w:r w:rsidRPr="007B4467">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7B4467" w:rsidRDefault="00A651F6" w:rsidP="00452594">
            <w:pPr>
              <w:pStyle w:val="TAL"/>
              <w:rPr>
                <w:lang w:eastAsia="zh-CN"/>
              </w:rPr>
            </w:pPr>
            <w:r w:rsidRPr="007B4467">
              <w:rPr>
                <w:lang w:eastAsia="zh-CN"/>
              </w:rPr>
              <w:t>NOTE 2</w:t>
            </w:r>
          </w:p>
        </w:tc>
      </w:tr>
      <w:tr w:rsidR="00A651F6" w:rsidRPr="007B4467"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7B4467" w:rsidRDefault="00A651F6" w:rsidP="00452594">
            <w:pPr>
              <w:pStyle w:val="TAC"/>
              <w:rPr>
                <w:lang w:eastAsia="zh-CN"/>
              </w:rPr>
            </w:pPr>
            <w:r w:rsidRPr="007B4467">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7B4467" w:rsidRDefault="00A651F6" w:rsidP="00452594">
            <w:pPr>
              <w:pStyle w:val="TAC"/>
            </w:pPr>
            <w:r w:rsidRPr="007B4467">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7B4467" w:rsidRDefault="00A651F6" w:rsidP="00452594">
            <w:pPr>
              <w:pStyle w:val="TAL"/>
            </w:pPr>
          </w:p>
        </w:tc>
      </w:tr>
      <w:tr w:rsidR="00A651F6" w:rsidRPr="007B4467"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7B4467" w:rsidRDefault="00A651F6" w:rsidP="00452594">
            <w:pPr>
              <w:pStyle w:val="TAC"/>
              <w:rPr>
                <w:lang w:eastAsia="zh-CN"/>
              </w:rPr>
            </w:pPr>
            <w:r w:rsidRPr="007B4467">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2822336B" w14:textId="5724699A" w:rsidR="00A651F6" w:rsidRPr="007B4467" w:rsidRDefault="001F6E81" w:rsidP="00452594">
            <w:pPr>
              <w:pStyle w:val="TAC"/>
            </w:pPr>
            <w:r w:rsidRPr="007B4467">
              <w:t>Void</w:t>
            </w:r>
          </w:p>
        </w:tc>
        <w:tc>
          <w:tcPr>
            <w:tcW w:w="1418" w:type="dxa"/>
            <w:tcBorders>
              <w:top w:val="single" w:sz="6" w:space="0" w:color="auto"/>
              <w:left w:val="single" w:sz="6" w:space="0" w:color="auto"/>
              <w:bottom w:val="single" w:sz="6" w:space="0" w:color="auto"/>
              <w:right w:val="single" w:sz="6" w:space="0" w:color="auto"/>
            </w:tcBorders>
          </w:tcPr>
          <w:p w14:paraId="431B64EA" w14:textId="1CC55375" w:rsidR="00A651F6" w:rsidRPr="007B4467" w:rsidRDefault="00A651F6" w:rsidP="00452594">
            <w:pPr>
              <w:pStyle w:val="TAC"/>
            </w:pP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7B4467" w:rsidRDefault="00A651F6" w:rsidP="00452594">
            <w:pPr>
              <w:pStyle w:val="TAL"/>
            </w:pPr>
          </w:p>
        </w:tc>
      </w:tr>
      <w:tr w:rsidR="008B4E80" w:rsidRPr="007B4467" w14:paraId="1927D79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FA39A52" w14:textId="7E177AD8" w:rsidR="008B4E80" w:rsidRPr="007B4467" w:rsidRDefault="008B4E80" w:rsidP="008B4E80">
            <w:pPr>
              <w:pStyle w:val="TAC"/>
              <w:rPr>
                <w:lang w:eastAsia="zh-CN"/>
              </w:rPr>
            </w:pPr>
            <w:r w:rsidRPr="007B4467">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22642451" w14:textId="602098DA" w:rsidR="008B4E80" w:rsidRPr="007B4467" w:rsidRDefault="008B4E80" w:rsidP="008B4E80">
            <w:pPr>
              <w:pStyle w:val="TAC"/>
            </w:pPr>
            <w:r w:rsidRPr="007B4467">
              <w:t>TDD Band n41</w:t>
            </w:r>
          </w:p>
        </w:tc>
        <w:tc>
          <w:tcPr>
            <w:tcW w:w="1418" w:type="dxa"/>
            <w:tcBorders>
              <w:top w:val="single" w:sz="6" w:space="0" w:color="auto"/>
              <w:left w:val="single" w:sz="6" w:space="0" w:color="auto"/>
              <w:bottom w:val="single" w:sz="6" w:space="0" w:color="auto"/>
              <w:right w:val="single" w:sz="6" w:space="0" w:color="auto"/>
            </w:tcBorders>
          </w:tcPr>
          <w:p w14:paraId="76D1F9CF" w14:textId="5D94C1D4"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6977DA" w14:textId="77777777" w:rsidR="008B4E80" w:rsidRPr="007B4467" w:rsidRDefault="008B4E80" w:rsidP="008B4E80">
            <w:pPr>
              <w:pStyle w:val="TAL"/>
            </w:pPr>
          </w:p>
        </w:tc>
      </w:tr>
      <w:tr w:rsidR="008B4E80" w:rsidRPr="007B4467" w14:paraId="644392B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8C4520" w14:textId="1C85673F" w:rsidR="008B4E80" w:rsidRPr="007B4467" w:rsidRDefault="008B4E80" w:rsidP="008B4E80">
            <w:pPr>
              <w:pStyle w:val="TAC"/>
              <w:rPr>
                <w:lang w:eastAsia="zh-CN"/>
              </w:rPr>
            </w:pPr>
            <w:r w:rsidRPr="007B4467">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2F44CD9E" w14:textId="677E16F1" w:rsidR="008B4E80" w:rsidRPr="007B4467" w:rsidRDefault="008B4E80" w:rsidP="008B4E80">
            <w:pPr>
              <w:pStyle w:val="TAC"/>
            </w:pPr>
            <w:r w:rsidRPr="007B4467">
              <w:t>TDD Band n77</w:t>
            </w:r>
          </w:p>
        </w:tc>
        <w:tc>
          <w:tcPr>
            <w:tcW w:w="1418" w:type="dxa"/>
            <w:tcBorders>
              <w:top w:val="single" w:sz="6" w:space="0" w:color="auto"/>
              <w:left w:val="single" w:sz="6" w:space="0" w:color="auto"/>
              <w:bottom w:val="single" w:sz="6" w:space="0" w:color="auto"/>
              <w:right w:val="single" w:sz="6" w:space="0" w:color="auto"/>
            </w:tcBorders>
          </w:tcPr>
          <w:p w14:paraId="7D90FCF0" w14:textId="6B4301C0"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E447B86" w14:textId="77777777" w:rsidR="008B4E80" w:rsidRPr="007B4467" w:rsidRDefault="008B4E80" w:rsidP="008B4E80">
            <w:pPr>
              <w:pStyle w:val="TAL"/>
            </w:pPr>
          </w:p>
        </w:tc>
      </w:tr>
      <w:tr w:rsidR="008B4E80" w:rsidRPr="007B4467" w14:paraId="6D7C5DE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7B9EB0" w14:textId="0CBCA04A" w:rsidR="008B4E80" w:rsidRPr="007B4467" w:rsidRDefault="008B4E80" w:rsidP="008B4E80">
            <w:pPr>
              <w:pStyle w:val="TAC"/>
              <w:rPr>
                <w:lang w:eastAsia="zh-CN"/>
              </w:rPr>
            </w:pPr>
            <w:r w:rsidRPr="007B4467">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083BBA7" w14:textId="19904C6D" w:rsidR="008B4E80" w:rsidRPr="007B4467" w:rsidRDefault="008B4E80" w:rsidP="008B4E80">
            <w:pPr>
              <w:pStyle w:val="TAC"/>
            </w:pPr>
            <w:r w:rsidRPr="007B4467">
              <w:t>TDD Band n78</w:t>
            </w:r>
          </w:p>
        </w:tc>
        <w:tc>
          <w:tcPr>
            <w:tcW w:w="1418" w:type="dxa"/>
            <w:tcBorders>
              <w:top w:val="single" w:sz="6" w:space="0" w:color="auto"/>
              <w:left w:val="single" w:sz="6" w:space="0" w:color="auto"/>
              <w:bottom w:val="single" w:sz="6" w:space="0" w:color="auto"/>
              <w:right w:val="single" w:sz="6" w:space="0" w:color="auto"/>
            </w:tcBorders>
          </w:tcPr>
          <w:p w14:paraId="48C2B6DB" w14:textId="4FD0B7E1"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EDCA72" w14:textId="77777777" w:rsidR="008B4E80" w:rsidRPr="007B4467" w:rsidRDefault="008B4E80" w:rsidP="008B4E80">
            <w:pPr>
              <w:pStyle w:val="TAL"/>
            </w:pPr>
          </w:p>
        </w:tc>
      </w:tr>
      <w:tr w:rsidR="00A651F6" w:rsidRPr="007B4467"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0776CCC1" w:rsidR="00A651F6" w:rsidRPr="007B4467" w:rsidRDefault="00A651F6" w:rsidP="00452594">
            <w:pPr>
              <w:pStyle w:val="TAN"/>
              <w:rPr>
                <w:lang w:eastAsia="zh-CN"/>
              </w:rPr>
            </w:pPr>
            <w:r w:rsidRPr="007B4467">
              <w:t>NOTE 1:</w:t>
            </w:r>
            <w:r w:rsidRPr="007B4467">
              <w:tab/>
              <w:t xml:space="preserve">At least one band from those listed in the present table needs to be supported if UE has indicated support of the capability defined in Table </w:t>
            </w:r>
            <w:r w:rsidR="0064359D" w:rsidRPr="007B4467">
              <w:rPr>
                <w:lang w:eastAsia="zh-CN"/>
              </w:rPr>
              <w:t>A.4.3.1-7a/4</w:t>
            </w:r>
            <w:r w:rsidRPr="007B4467">
              <w:rPr>
                <w:lang w:eastAsia="zh-CN"/>
              </w:rPr>
              <w:t>.</w:t>
            </w:r>
          </w:p>
          <w:p w14:paraId="6AC7FEAA" w14:textId="77777777" w:rsidR="00A651F6" w:rsidRPr="007B4467" w:rsidRDefault="00A651F6" w:rsidP="00452594">
            <w:pPr>
              <w:pStyle w:val="TAN"/>
              <w:rPr>
                <w:lang w:eastAsia="zh-CN"/>
              </w:rPr>
            </w:pPr>
            <w:r w:rsidRPr="007B4467">
              <w:t>NOTE 2:</w:t>
            </w:r>
            <w:r w:rsidRPr="007B4467">
              <w:tab/>
              <w:t>HD-FDD is not supported.</w:t>
            </w:r>
          </w:p>
        </w:tc>
      </w:tr>
    </w:tbl>
    <w:p w14:paraId="03D8061D" w14:textId="77777777" w:rsidR="00A651F6" w:rsidRPr="007B4467" w:rsidRDefault="00A651F6" w:rsidP="007F715C">
      <w:pPr>
        <w:rPr>
          <w:rFonts w:eastAsia="PMingLiU"/>
          <w:lang w:eastAsia="en-US"/>
        </w:rPr>
      </w:pPr>
    </w:p>
    <w:p w14:paraId="387C16A7" w14:textId="77777777" w:rsidR="00F96732" w:rsidRPr="007B4467" w:rsidRDefault="00F96732" w:rsidP="00F96732">
      <w:pPr>
        <w:pStyle w:val="TH"/>
      </w:pPr>
      <w:r w:rsidRPr="007B4467">
        <w:t>Table A.4.3.9-4f: 8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96732" w:rsidRPr="007B4467" w14:paraId="474A1512"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0B7DE375" w14:textId="77777777" w:rsidR="00F96732" w:rsidRPr="007B4467" w:rsidRDefault="00F96732" w:rsidP="00E04F0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778BAA5C" w14:textId="77777777" w:rsidR="00F96732" w:rsidRPr="007B4467" w:rsidRDefault="00F96732" w:rsidP="00E04F0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41387BA" w14:textId="77777777" w:rsidR="00F96732" w:rsidRPr="007B4467" w:rsidRDefault="00F96732" w:rsidP="00E04F0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3C4AD199" w14:textId="77777777" w:rsidR="00F96732" w:rsidRPr="007B4467" w:rsidRDefault="00F96732" w:rsidP="00E04F0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D57AB0F" w14:textId="77777777" w:rsidR="00F96732" w:rsidRPr="007B4467" w:rsidRDefault="00F96732" w:rsidP="00E04F03">
            <w:pPr>
              <w:pStyle w:val="TAH"/>
              <w:rPr>
                <w:rFonts w:eastAsia="PMingLiU"/>
              </w:rPr>
            </w:pPr>
            <w:r w:rsidRPr="007B4467">
              <w:rPr>
                <w:rFonts w:eastAsia="PMingLiU"/>
              </w:rPr>
              <w:t>Comments</w:t>
            </w:r>
          </w:p>
        </w:tc>
      </w:tr>
      <w:tr w:rsidR="00F96732" w:rsidRPr="007B4467" w14:paraId="2FC8C16F" w14:textId="77777777" w:rsidTr="00E04F03">
        <w:trPr>
          <w:cantSplit/>
          <w:jc w:val="center"/>
        </w:trPr>
        <w:tc>
          <w:tcPr>
            <w:tcW w:w="484" w:type="dxa"/>
            <w:tcBorders>
              <w:top w:val="single" w:sz="6" w:space="0" w:color="auto"/>
              <w:left w:val="single" w:sz="6" w:space="0" w:color="auto"/>
              <w:right w:val="single" w:sz="6" w:space="0" w:color="auto"/>
            </w:tcBorders>
          </w:tcPr>
          <w:p w14:paraId="00173D58" w14:textId="77777777" w:rsidR="00F96732" w:rsidRPr="007B4467" w:rsidRDefault="00F96732" w:rsidP="00E04F03">
            <w:pPr>
              <w:pStyle w:val="TAC"/>
              <w:rPr>
                <w:rFonts w:eastAsia="PMingLiU"/>
              </w:rPr>
            </w:pPr>
            <w:r w:rsidRPr="007B4467">
              <w:rPr>
                <w:rFonts w:eastAsia="PMingLiU"/>
              </w:rPr>
              <w:t>…</w:t>
            </w:r>
          </w:p>
        </w:tc>
        <w:tc>
          <w:tcPr>
            <w:tcW w:w="1695" w:type="dxa"/>
            <w:tcBorders>
              <w:top w:val="single" w:sz="6" w:space="0" w:color="auto"/>
              <w:left w:val="single" w:sz="6" w:space="0" w:color="auto"/>
              <w:right w:val="single" w:sz="6" w:space="0" w:color="auto"/>
            </w:tcBorders>
          </w:tcPr>
          <w:p w14:paraId="1698F85E" w14:textId="77777777" w:rsidR="00F96732" w:rsidRPr="007B4467" w:rsidRDefault="00F96732" w:rsidP="00E04F03">
            <w:pPr>
              <w:pStyle w:val="TAC"/>
              <w:rPr>
                <w:rFonts w:eastAsia="PMingLiU"/>
              </w:rPr>
            </w:pPr>
          </w:p>
        </w:tc>
        <w:tc>
          <w:tcPr>
            <w:tcW w:w="1425" w:type="dxa"/>
            <w:tcBorders>
              <w:top w:val="single" w:sz="6" w:space="0" w:color="auto"/>
              <w:left w:val="single" w:sz="6" w:space="0" w:color="auto"/>
              <w:right w:val="single" w:sz="6" w:space="0" w:color="auto"/>
            </w:tcBorders>
          </w:tcPr>
          <w:p w14:paraId="057CE5C0" w14:textId="77777777" w:rsidR="00F96732" w:rsidRPr="007B4467" w:rsidRDefault="00F96732" w:rsidP="00E04F03">
            <w:pPr>
              <w:pStyle w:val="TAC"/>
              <w:rPr>
                <w:rFonts w:eastAsia="PMingLiU"/>
              </w:rPr>
            </w:pPr>
          </w:p>
        </w:tc>
        <w:tc>
          <w:tcPr>
            <w:tcW w:w="811" w:type="dxa"/>
            <w:tcBorders>
              <w:top w:val="single" w:sz="6" w:space="0" w:color="auto"/>
              <w:left w:val="single" w:sz="6" w:space="0" w:color="auto"/>
              <w:right w:val="single" w:sz="6" w:space="0" w:color="auto"/>
            </w:tcBorders>
          </w:tcPr>
          <w:p w14:paraId="2386AF57" w14:textId="77777777" w:rsidR="00F96732" w:rsidRPr="007B4467" w:rsidRDefault="00F96732" w:rsidP="00E04F03">
            <w:pPr>
              <w:pStyle w:val="TAC"/>
              <w:rPr>
                <w:rFonts w:eastAsia="PMingLiU"/>
              </w:rPr>
            </w:pPr>
          </w:p>
        </w:tc>
        <w:tc>
          <w:tcPr>
            <w:tcW w:w="3085" w:type="dxa"/>
            <w:tcBorders>
              <w:top w:val="single" w:sz="6" w:space="0" w:color="auto"/>
              <w:left w:val="single" w:sz="6" w:space="0" w:color="auto"/>
              <w:right w:val="single" w:sz="6" w:space="0" w:color="auto"/>
            </w:tcBorders>
          </w:tcPr>
          <w:p w14:paraId="010173EB" w14:textId="77777777" w:rsidR="00F96732" w:rsidRPr="007B4467" w:rsidRDefault="00F96732" w:rsidP="00E04F03">
            <w:pPr>
              <w:pStyle w:val="TAL"/>
              <w:rPr>
                <w:rFonts w:eastAsia="PMingLiU"/>
              </w:rPr>
            </w:pPr>
          </w:p>
        </w:tc>
      </w:tr>
      <w:tr w:rsidR="00F96732" w:rsidRPr="007B4467" w14:paraId="749D2D44" w14:textId="77777777" w:rsidTr="00E04F03">
        <w:trPr>
          <w:cantSplit/>
          <w:jc w:val="center"/>
        </w:trPr>
        <w:tc>
          <w:tcPr>
            <w:tcW w:w="484" w:type="dxa"/>
            <w:tcBorders>
              <w:top w:val="single" w:sz="6" w:space="0" w:color="auto"/>
              <w:left w:val="single" w:sz="6" w:space="0" w:color="auto"/>
              <w:right w:val="single" w:sz="6" w:space="0" w:color="auto"/>
            </w:tcBorders>
          </w:tcPr>
          <w:p w14:paraId="43B1889B" w14:textId="77777777" w:rsidR="00F96732" w:rsidRPr="007B4467" w:rsidRDefault="00F96732" w:rsidP="00E04F03">
            <w:pPr>
              <w:pStyle w:val="TAC"/>
              <w:rPr>
                <w:rFonts w:eastAsia="PMingLiU"/>
              </w:rPr>
            </w:pPr>
            <w:r w:rsidRPr="007B4467">
              <w:rPr>
                <w:rFonts w:eastAsia="PMingLiU"/>
              </w:rPr>
              <w:t>77</w:t>
            </w:r>
          </w:p>
        </w:tc>
        <w:tc>
          <w:tcPr>
            <w:tcW w:w="1695" w:type="dxa"/>
            <w:tcBorders>
              <w:top w:val="single" w:sz="6" w:space="0" w:color="auto"/>
              <w:left w:val="single" w:sz="6" w:space="0" w:color="auto"/>
              <w:right w:val="single" w:sz="6" w:space="0" w:color="auto"/>
            </w:tcBorders>
          </w:tcPr>
          <w:p w14:paraId="0CD27A04" w14:textId="77777777" w:rsidR="00F96732" w:rsidRPr="007B4467" w:rsidRDefault="00F96732" w:rsidP="00E04F03">
            <w:pPr>
              <w:pStyle w:val="TAC"/>
              <w:rPr>
                <w:rFonts w:eastAsia="PMingLiU"/>
              </w:rPr>
            </w:pPr>
            <w:r w:rsidRPr="007B4467">
              <w:rPr>
                <w:rFonts w:eastAsia="PMingLiU"/>
              </w:rPr>
              <w:t>TDD Band n77</w:t>
            </w:r>
          </w:p>
        </w:tc>
        <w:tc>
          <w:tcPr>
            <w:tcW w:w="1425" w:type="dxa"/>
            <w:tcBorders>
              <w:top w:val="single" w:sz="6" w:space="0" w:color="auto"/>
              <w:left w:val="single" w:sz="6" w:space="0" w:color="auto"/>
              <w:right w:val="single" w:sz="6" w:space="0" w:color="auto"/>
            </w:tcBorders>
          </w:tcPr>
          <w:p w14:paraId="019FA334" w14:textId="77777777" w:rsidR="00F96732" w:rsidRPr="007B4467" w:rsidRDefault="00F96732" w:rsidP="00E04F0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444BAC2" w14:textId="77777777" w:rsidR="00F96732" w:rsidRPr="007B4467" w:rsidRDefault="00F96732" w:rsidP="00E04F03">
            <w:pPr>
              <w:pStyle w:val="TAC"/>
              <w:rPr>
                <w:rFonts w:eastAsia="PMingLiU"/>
              </w:rPr>
            </w:pPr>
            <w:r w:rsidRPr="007B4467">
              <w:rPr>
                <w:rFonts w:eastAsia="PMingLiU"/>
              </w:rPr>
              <w:t>Rel-17</w:t>
            </w:r>
          </w:p>
        </w:tc>
        <w:tc>
          <w:tcPr>
            <w:tcW w:w="3085" w:type="dxa"/>
            <w:tcBorders>
              <w:top w:val="single" w:sz="6" w:space="0" w:color="auto"/>
              <w:left w:val="single" w:sz="6" w:space="0" w:color="auto"/>
              <w:right w:val="single" w:sz="6" w:space="0" w:color="auto"/>
            </w:tcBorders>
          </w:tcPr>
          <w:p w14:paraId="3BBD9F83" w14:textId="77777777" w:rsidR="00F96732" w:rsidRPr="007B4467" w:rsidRDefault="00F96732" w:rsidP="00E04F03">
            <w:pPr>
              <w:pStyle w:val="TAL"/>
              <w:rPr>
                <w:rFonts w:eastAsia="PMingLiU"/>
              </w:rPr>
            </w:pPr>
          </w:p>
        </w:tc>
      </w:tr>
      <w:tr w:rsidR="00F96732" w:rsidRPr="007B4467" w14:paraId="561E7523"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4CDE913F" w14:textId="77777777" w:rsidR="00F96732" w:rsidRPr="007B4467" w:rsidRDefault="00F96732" w:rsidP="00E04F03">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11770E5B" w14:textId="77777777" w:rsidR="00F96732" w:rsidRPr="007B4467" w:rsidRDefault="00F96732" w:rsidP="00E04F03">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1F6E8530" w14:textId="77777777" w:rsidR="00F96732" w:rsidRPr="007B4467" w:rsidRDefault="00F96732" w:rsidP="00E04F0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F84AE4" w14:textId="77777777" w:rsidR="00F96732" w:rsidRPr="007B4467" w:rsidRDefault="00F96732" w:rsidP="00E04F03">
            <w:pPr>
              <w:pStyle w:val="TAC"/>
              <w:rPr>
                <w:rFonts w:eastAsia="PMingLiU"/>
              </w:rPr>
            </w:pPr>
            <w:r w:rsidRPr="007B4467">
              <w:rPr>
                <w:rFonts w:eastAsia="PMingLiU"/>
              </w:rPr>
              <w:t>Rel-17</w:t>
            </w:r>
          </w:p>
        </w:tc>
        <w:tc>
          <w:tcPr>
            <w:tcW w:w="3085" w:type="dxa"/>
            <w:tcBorders>
              <w:top w:val="single" w:sz="6" w:space="0" w:color="auto"/>
              <w:left w:val="single" w:sz="6" w:space="0" w:color="auto"/>
              <w:bottom w:val="single" w:sz="6" w:space="0" w:color="auto"/>
              <w:right w:val="single" w:sz="6" w:space="0" w:color="auto"/>
            </w:tcBorders>
          </w:tcPr>
          <w:p w14:paraId="695DFF77" w14:textId="77777777" w:rsidR="00F96732" w:rsidRPr="007B4467" w:rsidRDefault="00F96732" w:rsidP="00E04F03">
            <w:pPr>
              <w:pStyle w:val="TAL"/>
              <w:rPr>
                <w:rFonts w:eastAsia="PMingLiU"/>
              </w:rPr>
            </w:pPr>
          </w:p>
        </w:tc>
      </w:tr>
      <w:tr w:rsidR="00F96732" w:rsidRPr="007B4467" w14:paraId="34C0F44A"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698091AF" w14:textId="77777777" w:rsidR="00F96732" w:rsidRPr="007B4467" w:rsidRDefault="00F96732" w:rsidP="00E04F03">
            <w:pPr>
              <w:pStyle w:val="TAC"/>
              <w:rPr>
                <w:rFonts w:eastAsia="PMingLiU"/>
              </w:rPr>
            </w:pPr>
            <w:r w:rsidRPr="007B4467">
              <w:rPr>
                <w:lang w:eastAsia="zh-CN"/>
              </w:rPr>
              <w:t>…</w:t>
            </w:r>
          </w:p>
        </w:tc>
        <w:tc>
          <w:tcPr>
            <w:tcW w:w="1695" w:type="dxa"/>
            <w:tcBorders>
              <w:top w:val="single" w:sz="6" w:space="0" w:color="auto"/>
              <w:left w:val="single" w:sz="6" w:space="0" w:color="auto"/>
              <w:bottom w:val="single" w:sz="6" w:space="0" w:color="auto"/>
              <w:right w:val="single" w:sz="6" w:space="0" w:color="auto"/>
            </w:tcBorders>
          </w:tcPr>
          <w:p w14:paraId="0461DBD7" w14:textId="77777777" w:rsidR="00F96732" w:rsidRPr="007B4467" w:rsidRDefault="00F96732" w:rsidP="00E04F0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3B84D9" w14:textId="77777777" w:rsidR="00F96732" w:rsidRPr="007B4467" w:rsidRDefault="00F96732" w:rsidP="00E04F0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B644615" w14:textId="77777777" w:rsidR="00F96732" w:rsidRPr="007B4467" w:rsidRDefault="00F96732" w:rsidP="00E04F0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0E177E3" w14:textId="77777777" w:rsidR="00F96732" w:rsidRPr="007B4467" w:rsidRDefault="00F96732" w:rsidP="00E04F03">
            <w:pPr>
              <w:pStyle w:val="TAL"/>
              <w:rPr>
                <w:rFonts w:eastAsia="PMingLiU"/>
              </w:rPr>
            </w:pPr>
          </w:p>
        </w:tc>
      </w:tr>
      <w:tr w:rsidR="00F96732" w:rsidRPr="007B4467" w14:paraId="6C71AB20" w14:textId="77777777" w:rsidTr="00E04F03">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696896E4" w14:textId="77777777" w:rsidR="00F96732" w:rsidRPr="007B4467" w:rsidRDefault="00F96732" w:rsidP="00E04F03">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a/5.</w:t>
            </w:r>
          </w:p>
        </w:tc>
      </w:tr>
    </w:tbl>
    <w:p w14:paraId="6D8E4285" w14:textId="77777777" w:rsidR="00F96732" w:rsidRPr="007B4467" w:rsidRDefault="00F96732" w:rsidP="00F96732">
      <w:pPr>
        <w:rPr>
          <w:rFonts w:eastAsia="PMingLiU"/>
          <w:lang w:eastAsia="en-US"/>
        </w:rPr>
      </w:pPr>
    </w:p>
    <w:p w14:paraId="122CD198" w14:textId="7627BD18" w:rsidR="00FA72F8" w:rsidRPr="007B4467" w:rsidRDefault="00FA72F8" w:rsidP="00FA72F8">
      <w:pPr>
        <w:pStyle w:val="TH"/>
        <w:rPr>
          <w:rFonts w:eastAsia="PMingLiU"/>
          <w:lang w:eastAsia="en-US"/>
        </w:rPr>
      </w:pPr>
      <w:r w:rsidRPr="007B446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7B446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7B4467" w:rsidRDefault="00FA72F8" w:rsidP="00FA72F8">
            <w:pPr>
              <w:pStyle w:val="TAH"/>
              <w:rPr>
                <w:rFonts w:eastAsia="PMingLiU"/>
              </w:rPr>
            </w:pPr>
            <w:r w:rsidRPr="007B4467">
              <w:rPr>
                <w:rFonts w:eastAsia="PMingLiU"/>
              </w:rPr>
              <w:t>Comments</w:t>
            </w:r>
          </w:p>
        </w:tc>
      </w:tr>
      <w:tr w:rsidR="00FA72F8" w:rsidRPr="007B446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0159C721" w14:textId="77777777" w:rsidR="00FA72F8" w:rsidRPr="007B4467" w:rsidRDefault="00FA72F8" w:rsidP="00807EE5">
            <w:pPr>
              <w:pStyle w:val="TAL"/>
              <w:rPr>
                <w:rFonts w:eastAsia="PMingLiU"/>
              </w:rPr>
            </w:pPr>
            <w:r w:rsidRPr="007B446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7B4467" w:rsidRDefault="00FA72F8" w:rsidP="00FA72F8">
            <w:pPr>
              <w:pStyle w:val="TAC"/>
              <w:rPr>
                <w:rFonts w:eastAsia="PMingLiU"/>
              </w:rPr>
            </w:pPr>
            <w:r w:rsidRPr="007B4467">
              <w:rPr>
                <w:rFonts w:eastAsia="PMingLiU"/>
              </w:rPr>
              <w:t>NOTE 1</w:t>
            </w:r>
          </w:p>
        </w:tc>
      </w:tr>
      <w:tr w:rsidR="00FA72F8" w:rsidRPr="007B446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7351FCAF" w14:textId="77777777" w:rsidR="00FA72F8" w:rsidRPr="007B4467" w:rsidRDefault="00FA72F8" w:rsidP="00F7225E">
            <w:pPr>
              <w:pStyle w:val="TAL"/>
              <w:rPr>
                <w:rFonts w:eastAsia="PMingLiU"/>
              </w:rPr>
            </w:pPr>
            <w:r w:rsidRPr="007B446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7B4467" w:rsidRDefault="00FA72F8" w:rsidP="00FA72F8">
            <w:pPr>
              <w:pStyle w:val="TAC"/>
              <w:rPr>
                <w:rFonts w:eastAsia="PMingLiU"/>
              </w:rPr>
            </w:pPr>
            <w:r w:rsidRPr="007B4467">
              <w:rPr>
                <w:rFonts w:eastAsia="PMingLiU"/>
              </w:rPr>
              <w:t>NOTE 1</w:t>
            </w:r>
            <w:r w:rsidRPr="007B4467">
              <w:t>.</w:t>
            </w:r>
          </w:p>
        </w:tc>
      </w:tr>
      <w:tr w:rsidR="00FA72F8" w:rsidRPr="007B446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2D02788F" w14:textId="77777777" w:rsidR="00FA72F8" w:rsidRPr="007B4467" w:rsidRDefault="00FA72F8" w:rsidP="00F7225E">
            <w:pPr>
              <w:pStyle w:val="TAL"/>
              <w:rPr>
                <w:rFonts w:eastAsia="PMingLiU"/>
              </w:rPr>
            </w:pPr>
            <w:r w:rsidRPr="007B446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7B4467" w:rsidRDefault="00FA72F8" w:rsidP="00FA72F8">
            <w:pPr>
              <w:pStyle w:val="TAC"/>
              <w:rPr>
                <w:rFonts w:eastAsia="PMingLiU"/>
              </w:rPr>
            </w:pPr>
            <w:r w:rsidRPr="007B4467">
              <w:rPr>
                <w:rFonts w:eastAsia="PMingLiU"/>
              </w:rPr>
              <w:t>NOTE 1</w:t>
            </w:r>
          </w:p>
        </w:tc>
      </w:tr>
      <w:tr w:rsidR="00FA72F8" w:rsidRPr="007B446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7B4467" w:rsidRDefault="00FA72F8" w:rsidP="00F7225E">
            <w:pPr>
              <w:pStyle w:val="TAL"/>
              <w:rPr>
                <w:rFonts w:eastAsia="PMingLiU"/>
              </w:rPr>
            </w:pPr>
            <w:r w:rsidRPr="007B446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7B4467" w:rsidRDefault="00FA72F8" w:rsidP="00FA72F8">
            <w:pPr>
              <w:pStyle w:val="TAC"/>
              <w:rPr>
                <w:rFonts w:eastAsia="PMingLiU"/>
              </w:rPr>
            </w:pPr>
            <w:r w:rsidRPr="007B4467">
              <w:rPr>
                <w:rFonts w:eastAsia="PMingLiU"/>
              </w:rPr>
              <w:t>NOTE 1</w:t>
            </w:r>
          </w:p>
        </w:tc>
      </w:tr>
      <w:tr w:rsidR="00FA72F8" w:rsidRPr="007B446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7B4467" w:rsidRDefault="00FA72F8" w:rsidP="00FA72F8">
            <w:pPr>
              <w:pStyle w:val="TAC"/>
              <w:rPr>
                <w:rFonts w:eastAsia="PMingLiU"/>
              </w:rPr>
            </w:pPr>
            <w:r w:rsidRPr="007B446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7B4467" w:rsidRDefault="00FA72F8" w:rsidP="00F7225E">
            <w:pPr>
              <w:pStyle w:val="TAL"/>
            </w:pPr>
            <w:r w:rsidRPr="007B446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7B4467" w:rsidRDefault="00FA72F8" w:rsidP="00FA72F8">
            <w:pPr>
              <w:pStyle w:val="TAC"/>
            </w:pPr>
            <w:r w:rsidRPr="007B4467">
              <w:t>NOTE 2</w:t>
            </w:r>
          </w:p>
        </w:tc>
      </w:tr>
      <w:tr w:rsidR="00FA72F8" w:rsidRPr="007B446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7B4467" w:rsidRDefault="00FA72F8" w:rsidP="00F7225E">
            <w:pPr>
              <w:pStyle w:val="TAN"/>
            </w:pPr>
            <w:r w:rsidRPr="007B4467">
              <w:t>NOTE 1:</w:t>
            </w:r>
            <w:r w:rsidR="00D223C3" w:rsidRPr="007B4467">
              <w:tab/>
            </w:r>
            <w:r w:rsidRPr="007B4467">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7B4467" w:rsidRDefault="00FA72F8" w:rsidP="00F7225E">
            <w:pPr>
              <w:pStyle w:val="TAN"/>
            </w:pPr>
            <w:r w:rsidRPr="007B4467">
              <w:t>NOTE 2:</w:t>
            </w:r>
            <w:r w:rsidR="00D223C3" w:rsidRPr="007B4467">
              <w:tab/>
            </w:r>
            <w:r w:rsidRPr="007B4467">
              <w:t>Beam peak search results can be re-used from bands that completely contain the target bands if explicitly declared by the manufacturer.</w:t>
            </w:r>
          </w:p>
        </w:tc>
      </w:tr>
    </w:tbl>
    <w:p w14:paraId="6B5705AA" w14:textId="77777777" w:rsidR="00FA72F8" w:rsidRPr="007B4467" w:rsidRDefault="00FA72F8" w:rsidP="00F7225E">
      <w:pPr>
        <w:rPr>
          <w:rFonts w:eastAsia="PMingLiU"/>
          <w:lang w:eastAsia="en-US"/>
        </w:rPr>
      </w:pPr>
    </w:p>
    <w:p w14:paraId="04813CCD" w14:textId="77777777" w:rsidR="00FA72F8" w:rsidRPr="007B4467" w:rsidRDefault="00FA72F8" w:rsidP="00FA72F8">
      <w:pPr>
        <w:pStyle w:val="TH"/>
        <w:rPr>
          <w:rFonts w:eastAsia="PMingLiU"/>
          <w:lang w:eastAsia="en-US"/>
        </w:rPr>
      </w:pPr>
      <w:r w:rsidRPr="007B4467">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7B446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7B4467" w:rsidRDefault="00FA72F8" w:rsidP="00FA72F8">
            <w:pPr>
              <w:pStyle w:val="TAC"/>
              <w:rPr>
                <w:rFonts w:eastAsia="PMingLiU"/>
                <w:b/>
                <w:bCs/>
              </w:rPr>
            </w:pPr>
            <w:r w:rsidRPr="007B446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7B4467" w:rsidRDefault="00FA72F8" w:rsidP="00FA72F8">
            <w:pPr>
              <w:pStyle w:val="TAC"/>
              <w:rPr>
                <w:rFonts w:eastAsia="PMingLiU"/>
                <w:b/>
                <w:bCs/>
              </w:rPr>
            </w:pPr>
            <w:r w:rsidRPr="007B446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7B4467" w:rsidRDefault="00FA72F8" w:rsidP="00FA72F8">
            <w:pPr>
              <w:pStyle w:val="TAC"/>
              <w:rPr>
                <w:rFonts w:eastAsia="SimSun"/>
                <w:b/>
                <w:bCs/>
                <w:lang w:eastAsia="en-US"/>
              </w:rPr>
            </w:pPr>
            <w:r w:rsidRPr="007B446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7B4467" w:rsidRDefault="00FA72F8" w:rsidP="00FA72F8">
            <w:pPr>
              <w:pStyle w:val="TAC"/>
              <w:rPr>
                <w:rFonts w:eastAsia="PMingLiU"/>
                <w:b/>
                <w:bCs/>
              </w:rPr>
            </w:pPr>
            <w:r w:rsidRPr="007B446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7B4467" w:rsidRDefault="00FA72F8" w:rsidP="00FA72F8">
            <w:pPr>
              <w:pStyle w:val="TAC"/>
              <w:rPr>
                <w:rFonts w:eastAsia="PMingLiU"/>
                <w:b/>
                <w:bCs/>
              </w:rPr>
            </w:pPr>
            <w:r w:rsidRPr="007B446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7B4467" w:rsidRDefault="00FA72F8" w:rsidP="00FA72F8">
            <w:pPr>
              <w:pStyle w:val="TAC"/>
              <w:rPr>
                <w:rFonts w:eastAsia="PMingLiU"/>
                <w:b/>
                <w:bCs/>
              </w:rPr>
            </w:pPr>
            <w:r w:rsidRPr="007B446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7B4467" w:rsidRDefault="00FA72F8" w:rsidP="00FA72F8">
            <w:pPr>
              <w:pStyle w:val="TAC"/>
              <w:rPr>
                <w:b/>
                <w:bCs/>
              </w:rPr>
            </w:pPr>
            <w:r w:rsidRPr="007B4467">
              <w:rPr>
                <w:rFonts w:eastAsia="PMingLiU"/>
                <w:b/>
                <w:bCs/>
              </w:rPr>
              <w:t>Comments</w:t>
            </w:r>
          </w:p>
        </w:tc>
      </w:tr>
      <w:tr w:rsidR="00FA72F8" w:rsidRPr="007B446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7B4467" w:rsidRDefault="00FA72F8" w:rsidP="00FA72F8">
            <w:pPr>
              <w:pStyle w:val="TAC"/>
              <w:rPr>
                <w:rFonts w:eastAsia="PMingLiU"/>
                <w:b/>
                <w:bCs/>
              </w:rPr>
            </w:pPr>
            <w:r w:rsidRPr="007B446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7B4467" w:rsidRDefault="00FA72F8" w:rsidP="00FA72F8">
            <w:pPr>
              <w:pStyle w:val="TAC"/>
              <w:rPr>
                <w:rFonts w:eastAsia="SimSun"/>
                <w:lang w:eastAsia="en-US"/>
              </w:rPr>
            </w:pPr>
            <w:r w:rsidRPr="007B446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7B4467" w:rsidRDefault="00FA72F8" w:rsidP="00FA72F8">
            <w:pPr>
              <w:pStyle w:val="TAC"/>
              <w:rPr>
                <w:rFonts w:eastAsia="PMingLiU"/>
                <w:b/>
                <w:bCs/>
              </w:rPr>
            </w:pPr>
            <w:r w:rsidRPr="007B4467">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7B4467" w:rsidRDefault="00FA72F8" w:rsidP="00F7225E">
            <w:pPr>
              <w:pStyle w:val="TAL"/>
              <w:rPr>
                <w:rFonts w:eastAsia="PMingLiU"/>
              </w:rPr>
            </w:pPr>
            <w:r w:rsidRPr="007B446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7B4467" w:rsidRDefault="00FA72F8" w:rsidP="00FA72F8">
            <w:pPr>
              <w:pStyle w:val="TAC"/>
              <w:rPr>
                <w:rFonts w:eastAsia="PMingLiU"/>
                <w:b/>
                <w:bCs/>
              </w:rPr>
            </w:pPr>
            <w:r w:rsidRPr="007B446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7B4467" w:rsidRDefault="00FA72F8" w:rsidP="00FA72F8">
            <w:pPr>
              <w:pStyle w:val="TAC"/>
              <w:rPr>
                <w:rFonts w:eastAsia="PMingLiU"/>
                <w:b/>
                <w:bCs/>
              </w:rPr>
            </w:pPr>
            <w:r w:rsidRPr="007B446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7B4467" w:rsidRDefault="00FA72F8" w:rsidP="00F7225E">
            <w:pPr>
              <w:pStyle w:val="TAL"/>
              <w:rPr>
                <w:rFonts w:eastAsia="PMingLiU"/>
                <w:b/>
                <w:bCs/>
              </w:rPr>
            </w:pPr>
            <w:r w:rsidRPr="007B446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7B4467">
              <w:t xml:space="preserve"> </w:t>
            </w:r>
            <w:r w:rsidRPr="007B4467">
              <w:t>is applicable for a group of other intra-band contiguous combinations and CA BW classes.</w:t>
            </w:r>
          </w:p>
        </w:tc>
      </w:tr>
      <w:bookmarkEnd w:id="1082"/>
    </w:tbl>
    <w:p w14:paraId="758BDDEB" w14:textId="77777777" w:rsidR="00FA72F8" w:rsidRPr="007B4467" w:rsidRDefault="00FA72F8" w:rsidP="00F7225E">
      <w:pPr>
        <w:rPr>
          <w:rFonts w:eastAsia="PMingLiU"/>
          <w:lang w:eastAsia="en-US"/>
        </w:rPr>
      </w:pPr>
    </w:p>
    <w:p w14:paraId="11CD8047" w14:textId="77777777" w:rsidR="00FA72F8" w:rsidRPr="007B4467" w:rsidRDefault="00FA72F8" w:rsidP="00FA72F8">
      <w:pPr>
        <w:pStyle w:val="TH"/>
        <w:rPr>
          <w:rFonts w:eastAsia="PMingLiU"/>
          <w:lang w:eastAsia="en-US"/>
        </w:rPr>
      </w:pPr>
      <w:r w:rsidRPr="007B4467">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7B446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7B4467" w:rsidRDefault="00FA72F8" w:rsidP="00FA72F8">
            <w:pPr>
              <w:pStyle w:val="TAH"/>
              <w:rPr>
                <w:rFonts w:eastAsia="PMingLiU"/>
              </w:rPr>
            </w:pPr>
            <w:r w:rsidRPr="007B4467">
              <w:rPr>
                <w:rFonts w:eastAsia="PMingLiU"/>
              </w:rPr>
              <w:t>Comments</w:t>
            </w:r>
          </w:p>
        </w:tc>
      </w:tr>
      <w:tr w:rsidR="00FA72F8" w:rsidRPr="007B446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2E4EF8A8" w14:textId="77777777" w:rsidR="00FA72F8" w:rsidRPr="007B4467" w:rsidRDefault="00FA72F8" w:rsidP="00F7225E">
            <w:pPr>
              <w:pStyle w:val="TAL"/>
              <w:rPr>
                <w:rFonts w:eastAsia="PMingLiU"/>
              </w:rPr>
            </w:pPr>
            <w:r w:rsidRPr="007B446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7B4467" w:rsidRDefault="00FA72F8" w:rsidP="00FA72F8">
            <w:pPr>
              <w:pStyle w:val="TAC"/>
              <w:rPr>
                <w:rFonts w:eastAsia="PMingLiU"/>
              </w:rPr>
            </w:pPr>
            <w:r w:rsidRPr="007B4467">
              <w:t>NOTE 1</w:t>
            </w:r>
          </w:p>
        </w:tc>
      </w:tr>
      <w:tr w:rsidR="00FA72F8" w:rsidRPr="007B446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2387681A" w14:textId="77777777" w:rsidR="00FA72F8" w:rsidRPr="007B4467" w:rsidRDefault="00FA72F8" w:rsidP="00F7225E">
            <w:pPr>
              <w:pStyle w:val="TAL"/>
              <w:rPr>
                <w:rFonts w:eastAsia="PMingLiU"/>
              </w:rPr>
            </w:pPr>
            <w:r w:rsidRPr="007B446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7B4467" w:rsidRDefault="00FA72F8" w:rsidP="00FA72F8">
            <w:pPr>
              <w:pStyle w:val="TAC"/>
              <w:rPr>
                <w:rFonts w:eastAsia="PMingLiU"/>
              </w:rPr>
            </w:pPr>
            <w:r w:rsidRPr="007B4467">
              <w:t>NOTE 1</w:t>
            </w:r>
          </w:p>
        </w:tc>
      </w:tr>
      <w:tr w:rsidR="00FA72F8" w:rsidRPr="007B446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516C44DA" w14:textId="77777777" w:rsidR="00FA72F8" w:rsidRPr="007B4467" w:rsidRDefault="00FA72F8" w:rsidP="00F7225E">
            <w:pPr>
              <w:pStyle w:val="TAL"/>
              <w:rPr>
                <w:rFonts w:eastAsia="PMingLiU"/>
              </w:rPr>
            </w:pPr>
            <w:r w:rsidRPr="007B446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7B4467" w:rsidRDefault="00FA72F8" w:rsidP="00FA72F8">
            <w:pPr>
              <w:pStyle w:val="TAC"/>
              <w:rPr>
                <w:rFonts w:eastAsia="PMingLiU"/>
              </w:rPr>
            </w:pPr>
            <w:r w:rsidRPr="007B4467">
              <w:t>NOTE 1</w:t>
            </w:r>
          </w:p>
        </w:tc>
      </w:tr>
      <w:tr w:rsidR="00FA72F8" w:rsidRPr="007B446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7B4467" w:rsidRDefault="00FA72F8" w:rsidP="00F7225E">
            <w:pPr>
              <w:pStyle w:val="TAL"/>
              <w:rPr>
                <w:rFonts w:eastAsia="PMingLiU"/>
              </w:rPr>
            </w:pPr>
            <w:r w:rsidRPr="007B446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7B4467" w:rsidRDefault="00FA72F8" w:rsidP="00FA72F8">
            <w:pPr>
              <w:pStyle w:val="TAC"/>
              <w:rPr>
                <w:rFonts w:eastAsia="PMingLiU"/>
              </w:rPr>
            </w:pPr>
            <w:r w:rsidRPr="007B4467">
              <w:t>NOTE 1</w:t>
            </w:r>
          </w:p>
        </w:tc>
      </w:tr>
      <w:tr w:rsidR="00FA72F8" w:rsidRPr="007B446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7B4467" w:rsidRDefault="00FA72F8" w:rsidP="00F7225E">
            <w:pPr>
              <w:pStyle w:val="TAN"/>
            </w:pPr>
            <w:r w:rsidRPr="007B4467">
              <w:t>NOTE 1:</w:t>
            </w:r>
            <w:r w:rsidR="00D223C3" w:rsidRPr="007B4467">
              <w:tab/>
            </w:r>
            <w:r w:rsidRPr="007B4467">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7B4467" w:rsidRDefault="00FA72F8" w:rsidP="00F7225E">
      <w:pPr>
        <w:rPr>
          <w:rFonts w:eastAsia="PMingLiU"/>
          <w:lang w:eastAsia="en-US"/>
        </w:rPr>
      </w:pPr>
    </w:p>
    <w:p w14:paraId="51E1ADAE" w14:textId="77777777" w:rsidR="00FA72F8" w:rsidRPr="007B4467" w:rsidRDefault="00FA72F8" w:rsidP="00FA72F8">
      <w:pPr>
        <w:pStyle w:val="TH"/>
        <w:rPr>
          <w:rFonts w:eastAsia="PMingLiU"/>
          <w:lang w:eastAsia="en-US"/>
        </w:rPr>
      </w:pPr>
      <w:r w:rsidRPr="007B4467">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7B446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7B4467" w:rsidRDefault="00FA72F8" w:rsidP="00FA72F8">
            <w:pPr>
              <w:pStyle w:val="TAH"/>
              <w:rPr>
                <w:rFonts w:eastAsia="PMingLiU"/>
              </w:rPr>
            </w:pPr>
            <w:r w:rsidRPr="007B446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7B4467" w:rsidRDefault="00FA72F8" w:rsidP="00FA72F8">
            <w:pPr>
              <w:pStyle w:val="TAH"/>
              <w:rPr>
                <w:rFonts w:eastAsia="PMingLiU"/>
              </w:rPr>
            </w:pPr>
            <w:r w:rsidRPr="007B4467">
              <w:rPr>
                <w:rFonts w:eastAsia="PMingLiU"/>
              </w:rPr>
              <w:t>Comments</w:t>
            </w:r>
          </w:p>
        </w:tc>
      </w:tr>
      <w:tr w:rsidR="00FA72F8" w:rsidRPr="007B446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4F99565F" w14:textId="77777777" w:rsidR="00FA72F8" w:rsidRPr="007B4467" w:rsidRDefault="00FA72F8" w:rsidP="00F7225E">
            <w:pPr>
              <w:pStyle w:val="TAL"/>
              <w:rPr>
                <w:rFonts w:eastAsia="PMingLiU"/>
              </w:rPr>
            </w:pPr>
            <w:r w:rsidRPr="007B446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7B4467" w:rsidRDefault="00FA72F8" w:rsidP="00FA72F8">
            <w:pPr>
              <w:pStyle w:val="TAC"/>
              <w:rPr>
                <w:rFonts w:eastAsia="PMingLiU"/>
              </w:rPr>
            </w:pPr>
            <w:r w:rsidRPr="007B4467">
              <w:t>NOTE 1</w:t>
            </w:r>
          </w:p>
        </w:tc>
      </w:tr>
      <w:tr w:rsidR="00FA72F8" w:rsidRPr="007B446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23280768" w14:textId="77777777" w:rsidR="00FA72F8" w:rsidRPr="007B4467" w:rsidRDefault="00FA72F8" w:rsidP="00F7225E">
            <w:pPr>
              <w:pStyle w:val="TAL"/>
              <w:rPr>
                <w:rFonts w:eastAsia="PMingLiU"/>
              </w:rPr>
            </w:pPr>
            <w:r w:rsidRPr="007B446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7B4467" w:rsidRDefault="00FA72F8" w:rsidP="00FA72F8">
            <w:pPr>
              <w:pStyle w:val="TAC"/>
              <w:rPr>
                <w:rFonts w:eastAsia="PMingLiU"/>
              </w:rPr>
            </w:pPr>
            <w:r w:rsidRPr="007B4467">
              <w:t>NOTE 1</w:t>
            </w:r>
          </w:p>
        </w:tc>
      </w:tr>
      <w:tr w:rsidR="00FA72F8" w:rsidRPr="007B446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01367124" w14:textId="77777777" w:rsidR="00FA72F8" w:rsidRPr="007B4467" w:rsidRDefault="00FA72F8" w:rsidP="00F7225E">
            <w:pPr>
              <w:pStyle w:val="TAL"/>
              <w:rPr>
                <w:rFonts w:eastAsia="PMingLiU"/>
              </w:rPr>
            </w:pPr>
            <w:r w:rsidRPr="007B446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7B4467" w:rsidRDefault="00FA72F8" w:rsidP="00FA72F8">
            <w:pPr>
              <w:pStyle w:val="TAC"/>
              <w:rPr>
                <w:rFonts w:eastAsia="PMingLiU"/>
              </w:rPr>
            </w:pPr>
            <w:r w:rsidRPr="007B4467">
              <w:t>NOTE 1</w:t>
            </w:r>
          </w:p>
        </w:tc>
      </w:tr>
      <w:tr w:rsidR="00FA72F8" w:rsidRPr="007B446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7B4467" w:rsidRDefault="00FA72F8" w:rsidP="00F7225E">
            <w:pPr>
              <w:pStyle w:val="TAL"/>
              <w:rPr>
                <w:rFonts w:eastAsia="PMingLiU"/>
              </w:rPr>
            </w:pPr>
            <w:r w:rsidRPr="007B446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7B4467" w:rsidRDefault="00FA72F8" w:rsidP="00FA72F8">
            <w:pPr>
              <w:pStyle w:val="TAC"/>
              <w:rPr>
                <w:rFonts w:eastAsia="PMingLiU"/>
              </w:rPr>
            </w:pPr>
            <w:r w:rsidRPr="007B4467">
              <w:t>NOTE 1</w:t>
            </w:r>
          </w:p>
        </w:tc>
      </w:tr>
      <w:tr w:rsidR="00FA72F8" w:rsidRPr="007B446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7B4467" w:rsidRDefault="00FA72F8" w:rsidP="00F7225E">
            <w:pPr>
              <w:pStyle w:val="TAN"/>
            </w:pPr>
            <w:r w:rsidRPr="007B4467">
              <w:t>NOTE 1:</w:t>
            </w:r>
            <w:r w:rsidR="00D223C3" w:rsidRPr="007B4467">
              <w:tab/>
            </w:r>
            <w:r w:rsidRPr="007B4467">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7B4467" w:rsidRDefault="008C3D6B" w:rsidP="00BB3988"/>
    <w:p w14:paraId="57FB19A3" w14:textId="77777777" w:rsidR="00B1496E" w:rsidRPr="007B4467" w:rsidRDefault="00B1496E" w:rsidP="00B1496E">
      <w:pPr>
        <w:pStyle w:val="TH"/>
        <w:rPr>
          <w:rFonts w:eastAsia="PMingLiU"/>
          <w:lang w:eastAsia="en-US"/>
        </w:rPr>
      </w:pPr>
      <w:bookmarkStart w:id="1086" w:name="_Toc58245176"/>
      <w:bookmarkStart w:id="1087" w:name="_Toc68089630"/>
      <w:bookmarkStart w:id="1088" w:name="_Toc69067751"/>
      <w:r w:rsidRPr="007B4467">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7B4467"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7B4467" w:rsidRDefault="00B1496E" w:rsidP="00261B49">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7B4467" w:rsidRDefault="00B1496E" w:rsidP="00261B49">
            <w:pPr>
              <w:pStyle w:val="TAH"/>
              <w:rPr>
                <w:rFonts w:eastAsia="PMingLiU"/>
              </w:rPr>
            </w:pPr>
            <w:r w:rsidRPr="007B446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7B4467" w:rsidRDefault="00B1496E" w:rsidP="00261B49">
            <w:pPr>
              <w:pStyle w:val="TAH"/>
              <w:rPr>
                <w:rFonts w:eastAsia="PMingLiU"/>
              </w:rPr>
            </w:pPr>
            <w:r w:rsidRPr="007B4467">
              <w:t>Positioning Reference Point: Offset (</w:t>
            </w:r>
            <w:r w:rsidRPr="007B4467">
              <w:rPr>
                <w:i/>
                <w:iCs/>
              </w:rPr>
              <w:t>x</w:t>
            </w:r>
            <w:r w:rsidRPr="007B4467">
              <w:t>/</w:t>
            </w:r>
            <w:r w:rsidRPr="007B4467">
              <w:rPr>
                <w:i/>
                <w:iCs/>
              </w:rPr>
              <w:t>y</w:t>
            </w:r>
            <w:r w:rsidRPr="007B4467">
              <w:t>/</w:t>
            </w:r>
            <w:r w:rsidRPr="007B4467">
              <w:rPr>
                <w:i/>
                <w:iCs/>
              </w:rPr>
              <w:t>z</w:t>
            </w:r>
            <w:r w:rsidRPr="007B4467">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7B4467" w:rsidRDefault="00B1496E" w:rsidP="00261B49">
            <w:pPr>
              <w:pStyle w:val="TAH"/>
              <w:rPr>
                <w:rFonts w:eastAsia="PMingLiU"/>
              </w:rPr>
            </w:pPr>
            <w:r w:rsidRPr="007B4467">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7B4467" w:rsidRDefault="00B1496E" w:rsidP="00261B49">
            <w:pPr>
              <w:pStyle w:val="TAH"/>
              <w:rPr>
                <w:rFonts w:eastAsia="PMingLiU"/>
              </w:rPr>
            </w:pPr>
            <w:r w:rsidRPr="007B4467">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7B4467" w:rsidRDefault="00B1496E" w:rsidP="00261B49">
            <w:pPr>
              <w:pStyle w:val="TAH"/>
              <w:rPr>
                <w:rFonts w:eastAsia="PMingLiU"/>
              </w:rPr>
            </w:pPr>
            <w:r w:rsidRPr="007B4467">
              <w:rPr>
                <w:rFonts w:eastAsia="PMingLiU"/>
              </w:rPr>
              <w:t>Release</w:t>
            </w:r>
          </w:p>
        </w:tc>
      </w:tr>
      <w:tr w:rsidR="00B1496E" w:rsidRPr="007B4467"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7B4467" w:rsidRDefault="00B1496E" w:rsidP="00261B49">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7B4467" w:rsidRDefault="00B1496E" w:rsidP="00261B49">
            <w:pPr>
              <w:pStyle w:val="TAC"/>
            </w:pPr>
            <w:r w:rsidRPr="007B4467">
              <w:t>n257</w:t>
            </w:r>
          </w:p>
        </w:tc>
        <w:tc>
          <w:tcPr>
            <w:tcW w:w="1418" w:type="dxa"/>
            <w:tcBorders>
              <w:top w:val="single" w:sz="6" w:space="0" w:color="auto"/>
              <w:left w:val="single" w:sz="6" w:space="0" w:color="auto"/>
              <w:right w:val="single" w:sz="6" w:space="0" w:color="auto"/>
            </w:tcBorders>
          </w:tcPr>
          <w:p w14:paraId="638DB830"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7B4467" w:rsidRDefault="00B1496E" w:rsidP="00261B49">
            <w:pPr>
              <w:pStyle w:val="TAC"/>
              <w:rPr>
                <w:rFonts w:eastAsia="PMingLiU"/>
              </w:rPr>
            </w:pPr>
            <w:r w:rsidRPr="007B4467">
              <w:rPr>
                <w:rFonts w:eastAsia="PMingLiU"/>
              </w:rPr>
              <w:t>Rel-15</w:t>
            </w:r>
          </w:p>
        </w:tc>
      </w:tr>
      <w:tr w:rsidR="00B1496E" w:rsidRPr="007B4467"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7B4467" w:rsidRDefault="00B1496E" w:rsidP="00261B49">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7B4467" w:rsidRDefault="00B1496E" w:rsidP="00261B49">
            <w:pPr>
              <w:pStyle w:val="TAC"/>
            </w:pPr>
            <w:r w:rsidRPr="007B4467">
              <w:t>n258</w:t>
            </w:r>
          </w:p>
        </w:tc>
        <w:tc>
          <w:tcPr>
            <w:tcW w:w="1418" w:type="dxa"/>
            <w:tcBorders>
              <w:top w:val="single" w:sz="6" w:space="0" w:color="auto"/>
              <w:left w:val="single" w:sz="6" w:space="0" w:color="auto"/>
              <w:right w:val="single" w:sz="6" w:space="0" w:color="auto"/>
            </w:tcBorders>
          </w:tcPr>
          <w:p w14:paraId="67F0131D"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7B4467" w:rsidRDefault="00B1496E" w:rsidP="00261B49">
            <w:pPr>
              <w:pStyle w:val="TAC"/>
              <w:rPr>
                <w:rFonts w:eastAsia="PMingLiU"/>
              </w:rPr>
            </w:pPr>
            <w:r w:rsidRPr="007B4467">
              <w:rPr>
                <w:rFonts w:eastAsia="PMingLiU"/>
              </w:rPr>
              <w:t>Rel-15</w:t>
            </w:r>
          </w:p>
        </w:tc>
      </w:tr>
      <w:tr w:rsidR="00B1496E" w:rsidRPr="007B4467"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7B4467" w:rsidRDefault="00B1496E" w:rsidP="00261B49">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7B4467" w:rsidRDefault="00B1496E" w:rsidP="00261B49">
            <w:pPr>
              <w:pStyle w:val="TAC"/>
            </w:pPr>
            <w:r w:rsidRPr="007B4467">
              <w:t>n260</w:t>
            </w:r>
          </w:p>
        </w:tc>
        <w:tc>
          <w:tcPr>
            <w:tcW w:w="1418" w:type="dxa"/>
            <w:tcBorders>
              <w:top w:val="single" w:sz="6" w:space="0" w:color="auto"/>
              <w:left w:val="single" w:sz="6" w:space="0" w:color="auto"/>
              <w:right w:val="single" w:sz="6" w:space="0" w:color="auto"/>
            </w:tcBorders>
          </w:tcPr>
          <w:p w14:paraId="3389B8AF"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7B4467" w:rsidRDefault="00B1496E" w:rsidP="00261B49">
            <w:pPr>
              <w:pStyle w:val="TAC"/>
              <w:rPr>
                <w:rFonts w:eastAsia="PMingLiU"/>
              </w:rPr>
            </w:pPr>
            <w:r w:rsidRPr="007B4467">
              <w:rPr>
                <w:rFonts w:eastAsia="PMingLiU"/>
              </w:rPr>
              <w:t>Rel-15</w:t>
            </w:r>
          </w:p>
        </w:tc>
      </w:tr>
      <w:tr w:rsidR="00B1496E" w:rsidRPr="007B4467"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7B4467" w:rsidRDefault="00B1496E" w:rsidP="00261B49">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7B4467" w:rsidRDefault="00B1496E" w:rsidP="00261B49">
            <w:pPr>
              <w:pStyle w:val="TAC"/>
            </w:pPr>
            <w:r w:rsidRPr="007B4467">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7B4467" w:rsidRDefault="00B1496E" w:rsidP="00261B49">
            <w:pPr>
              <w:pStyle w:val="TAC"/>
              <w:rPr>
                <w:rFonts w:eastAsia="PMingLiU"/>
              </w:rPr>
            </w:pPr>
            <w:r w:rsidRPr="007B4467">
              <w:rPr>
                <w:rFonts w:eastAsia="PMingLiU"/>
              </w:rPr>
              <w:t>Rel-15</w:t>
            </w:r>
          </w:p>
        </w:tc>
      </w:tr>
      <w:tr w:rsidR="00B1496E" w:rsidRPr="007B4467"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7B4467" w:rsidRDefault="00B1496E" w:rsidP="007624D2">
            <w:pPr>
              <w:pStyle w:val="TAN"/>
              <w:rPr>
                <w:rFonts w:eastAsia="PMingLiU"/>
              </w:rPr>
            </w:pPr>
            <w:r w:rsidRPr="007B4467">
              <w:t>N</w:t>
            </w:r>
            <w:r w:rsidR="00D223C3" w:rsidRPr="007B4467">
              <w:t>OTE</w:t>
            </w:r>
            <w:r w:rsidRPr="007B4467">
              <w:t>:</w:t>
            </w:r>
            <w:r w:rsidR="00D223C3" w:rsidRPr="007B4467">
              <w:tab/>
            </w:r>
            <w:r w:rsidRPr="007B4467">
              <w:t>The available QZ sizes are defined in TS 38.508-1, Clause B.2.2.2, i.e., 20cm, 30cm, 40cm, and 55cm</w:t>
            </w:r>
          </w:p>
        </w:tc>
      </w:tr>
    </w:tbl>
    <w:p w14:paraId="20F1EAD3" w14:textId="77777777" w:rsidR="00B1496E" w:rsidRPr="007B4467" w:rsidRDefault="00B1496E" w:rsidP="007624D2"/>
    <w:p w14:paraId="5AEBE3DF" w14:textId="77777777" w:rsidR="00B1496E" w:rsidRPr="007B4467" w:rsidRDefault="00B1496E" w:rsidP="00B1496E">
      <w:pPr>
        <w:pStyle w:val="TH"/>
        <w:rPr>
          <w:rFonts w:eastAsia="PMingLiU"/>
          <w:lang w:eastAsia="en-US"/>
        </w:rPr>
      </w:pPr>
      <w:r w:rsidRPr="007B4467">
        <w:rPr>
          <w:rFonts w:eastAsia="PMingLiU"/>
          <w:lang w:eastAsia="en-US"/>
        </w:rPr>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7B4467"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7B4467" w:rsidRDefault="00B1496E" w:rsidP="00261B49">
            <w:pPr>
              <w:pStyle w:val="TAH"/>
              <w:rPr>
                <w:rFonts w:eastAsia="PMingLiU"/>
              </w:rPr>
            </w:pPr>
            <w:r w:rsidRPr="007B4467">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7B4467" w:rsidRDefault="00B1496E" w:rsidP="00261B49">
            <w:pPr>
              <w:pStyle w:val="TAH"/>
              <w:rPr>
                <w:rFonts w:eastAsia="PMingLiU"/>
              </w:rPr>
            </w:pPr>
            <w:r w:rsidRPr="007B4467">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7B4467" w:rsidRDefault="00B1496E" w:rsidP="00261B49">
            <w:pPr>
              <w:pStyle w:val="TAH"/>
              <w:rPr>
                <w:rFonts w:eastAsia="PMingLiU"/>
              </w:rPr>
            </w:pPr>
            <w:r w:rsidRPr="007B4467">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7B4467" w:rsidRDefault="00B1496E" w:rsidP="00261B49">
            <w:pPr>
              <w:pStyle w:val="TAH"/>
              <w:rPr>
                <w:rFonts w:eastAsia="PMingLiU"/>
              </w:rPr>
            </w:pPr>
            <w:r w:rsidRPr="007B4467">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7B4467" w:rsidRDefault="00B1496E" w:rsidP="00261B49">
            <w:pPr>
              <w:pStyle w:val="TAH"/>
              <w:rPr>
                <w:rFonts w:eastAsia="PMingLiU"/>
              </w:rPr>
            </w:pPr>
            <w:r w:rsidRPr="007B4467">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7B4467" w:rsidRDefault="00B1496E" w:rsidP="00261B49">
            <w:pPr>
              <w:pStyle w:val="TAH"/>
              <w:rPr>
                <w:rFonts w:eastAsia="PMingLiU"/>
              </w:rPr>
            </w:pPr>
            <w:r w:rsidRPr="007B4467">
              <w:rPr>
                <w:rFonts w:eastAsia="PMingLiU"/>
              </w:rPr>
              <w:t>Comments</w:t>
            </w:r>
          </w:p>
        </w:tc>
      </w:tr>
      <w:tr w:rsidR="00B1496E" w:rsidRPr="007B4467"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7B4467" w:rsidRDefault="00B1496E" w:rsidP="00261B49">
            <w:pPr>
              <w:pStyle w:val="TAC"/>
              <w:rPr>
                <w:rFonts w:eastAsia="PMingLiU"/>
              </w:rPr>
            </w:pPr>
            <w:r w:rsidRPr="007B4467">
              <w:rPr>
                <w:rFonts w:eastAsia="PMingLiU"/>
              </w:rPr>
              <w:t>1</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7B4467" w:rsidRDefault="00B1496E" w:rsidP="00261B49">
            <w:pPr>
              <w:pStyle w:val="TAC"/>
            </w:pPr>
            <w:r w:rsidRPr="007B4467">
              <w:t>n257</w:t>
            </w:r>
          </w:p>
        </w:tc>
        <w:tc>
          <w:tcPr>
            <w:tcW w:w="1686" w:type="dxa"/>
            <w:tcBorders>
              <w:top w:val="single" w:sz="6" w:space="0" w:color="auto"/>
              <w:left w:val="single" w:sz="6" w:space="0" w:color="auto"/>
              <w:right w:val="single" w:sz="6" w:space="0" w:color="auto"/>
            </w:tcBorders>
          </w:tcPr>
          <w:p w14:paraId="757331D7" w14:textId="77777777" w:rsidR="00B1496E" w:rsidRPr="007B4467" w:rsidRDefault="00B1496E" w:rsidP="00261B49">
            <w:pPr>
              <w:pStyle w:val="TAL"/>
              <w:rPr>
                <w:rFonts w:eastAsia="PMingLiU"/>
              </w:rPr>
            </w:pPr>
            <w:r w:rsidRPr="007B4467">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7B4467" w:rsidRDefault="00B1496E" w:rsidP="00261B49">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7B4467" w:rsidRDefault="00B1496E" w:rsidP="00261B49">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7B4467" w:rsidRDefault="00B1496E" w:rsidP="00261B49">
            <w:pPr>
              <w:pStyle w:val="TAC"/>
              <w:rPr>
                <w:rFonts w:eastAsia="PMingLiU"/>
              </w:rPr>
            </w:pPr>
            <w:r w:rsidRPr="007B4467">
              <w:t>NOTE 1</w:t>
            </w:r>
          </w:p>
        </w:tc>
      </w:tr>
      <w:tr w:rsidR="00B1496E" w:rsidRPr="007B4467"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7B4467" w:rsidRDefault="00B1496E" w:rsidP="00261B49">
            <w:pPr>
              <w:pStyle w:val="TAC"/>
              <w:rPr>
                <w:rFonts w:eastAsia="PMingLiU"/>
              </w:rPr>
            </w:pPr>
            <w:r w:rsidRPr="007B4467">
              <w:rPr>
                <w:rFonts w:eastAsia="PMingLiU"/>
              </w:rPr>
              <w:t>2</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7B4467" w:rsidRDefault="00B1496E" w:rsidP="00261B49">
            <w:pPr>
              <w:pStyle w:val="TAC"/>
            </w:pPr>
            <w:r w:rsidRPr="007B4467">
              <w:t>n258</w:t>
            </w:r>
          </w:p>
        </w:tc>
        <w:tc>
          <w:tcPr>
            <w:tcW w:w="1686" w:type="dxa"/>
            <w:tcBorders>
              <w:top w:val="single" w:sz="6" w:space="0" w:color="auto"/>
              <w:left w:val="single" w:sz="6" w:space="0" w:color="auto"/>
              <w:right w:val="single" w:sz="6" w:space="0" w:color="auto"/>
            </w:tcBorders>
          </w:tcPr>
          <w:p w14:paraId="075DF2AF" w14:textId="77777777" w:rsidR="00B1496E" w:rsidRPr="007B4467" w:rsidRDefault="00B1496E" w:rsidP="00261B49">
            <w:pPr>
              <w:pStyle w:val="TAL"/>
              <w:rPr>
                <w:rFonts w:eastAsia="PMingLiU"/>
              </w:rPr>
            </w:pPr>
            <w:r w:rsidRPr="007B4467">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7B4467" w:rsidRDefault="00B1496E" w:rsidP="00261B49">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7B4467" w:rsidRDefault="00B1496E" w:rsidP="00261B49">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7B4467" w:rsidRDefault="00B1496E" w:rsidP="00261B49">
            <w:pPr>
              <w:pStyle w:val="TAC"/>
              <w:rPr>
                <w:rFonts w:eastAsia="PMingLiU"/>
              </w:rPr>
            </w:pPr>
            <w:r w:rsidRPr="007B4467">
              <w:t>NOTE 1</w:t>
            </w:r>
          </w:p>
        </w:tc>
      </w:tr>
      <w:tr w:rsidR="0043006D" w:rsidRPr="007B4467"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7B4467" w:rsidRDefault="0043006D" w:rsidP="0043006D">
            <w:pPr>
              <w:pStyle w:val="TAC"/>
              <w:rPr>
                <w:rFonts w:eastAsia="PMingLiU"/>
              </w:rPr>
            </w:pPr>
            <w:r w:rsidRPr="007B4467">
              <w:rPr>
                <w:rFonts w:eastAsia="PMingLiU"/>
              </w:rPr>
              <w:t>3</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7B4467" w:rsidRDefault="0043006D" w:rsidP="0043006D">
            <w:pPr>
              <w:pStyle w:val="TAC"/>
            </w:pPr>
            <w:r w:rsidRPr="007B4467">
              <w:t>n259</w:t>
            </w:r>
          </w:p>
        </w:tc>
        <w:tc>
          <w:tcPr>
            <w:tcW w:w="1686" w:type="dxa"/>
            <w:tcBorders>
              <w:top w:val="single" w:sz="6" w:space="0" w:color="auto"/>
              <w:left w:val="single" w:sz="6" w:space="0" w:color="auto"/>
              <w:right w:val="single" w:sz="6" w:space="0" w:color="auto"/>
            </w:tcBorders>
          </w:tcPr>
          <w:p w14:paraId="09FB3392" w14:textId="1AB983C1" w:rsidR="0043006D" w:rsidRPr="007B4467" w:rsidRDefault="0043006D" w:rsidP="0043006D">
            <w:pPr>
              <w:pStyle w:val="TAL"/>
            </w:pPr>
            <w:r w:rsidRPr="007B4467">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7B4467" w:rsidRDefault="0043006D" w:rsidP="0043006D">
            <w:pPr>
              <w:pStyle w:val="TAC"/>
              <w:rPr>
                <w:rFonts w:eastAsia="PMingLiU"/>
              </w:rPr>
            </w:pPr>
            <w:r w:rsidRPr="007B4467">
              <w:rPr>
                <w:rFonts w:eastAsia="PMingLiU"/>
              </w:rPr>
              <w:t>Rel-16</w:t>
            </w:r>
          </w:p>
        </w:tc>
        <w:tc>
          <w:tcPr>
            <w:tcW w:w="3068" w:type="dxa"/>
            <w:tcBorders>
              <w:top w:val="single" w:sz="6" w:space="0" w:color="auto"/>
              <w:left w:val="single" w:sz="6" w:space="0" w:color="auto"/>
              <w:right w:val="single" w:sz="6" w:space="0" w:color="auto"/>
            </w:tcBorders>
          </w:tcPr>
          <w:p w14:paraId="2843C565" w14:textId="5002FE07" w:rsidR="0043006D" w:rsidRPr="007B4467" w:rsidRDefault="0043006D" w:rsidP="0043006D">
            <w:pPr>
              <w:pStyle w:val="TAC"/>
            </w:pPr>
            <w:r w:rsidRPr="007B4467">
              <w:t>NOTE 1</w:t>
            </w:r>
          </w:p>
        </w:tc>
      </w:tr>
      <w:tr w:rsidR="0043006D" w:rsidRPr="007B4467"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7B4467" w:rsidRDefault="0043006D" w:rsidP="0043006D">
            <w:pPr>
              <w:pStyle w:val="TAC"/>
              <w:rPr>
                <w:rFonts w:eastAsia="PMingLiU"/>
              </w:rPr>
            </w:pPr>
            <w:r w:rsidRPr="007B4467">
              <w:rPr>
                <w:rFonts w:eastAsia="PMingLiU"/>
              </w:rPr>
              <w:t>4</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7B4467" w:rsidRDefault="0043006D" w:rsidP="0043006D">
            <w:pPr>
              <w:pStyle w:val="TAC"/>
            </w:pPr>
            <w:r w:rsidRPr="007B4467">
              <w:t>n260</w:t>
            </w:r>
          </w:p>
        </w:tc>
        <w:tc>
          <w:tcPr>
            <w:tcW w:w="1686" w:type="dxa"/>
            <w:tcBorders>
              <w:top w:val="single" w:sz="6" w:space="0" w:color="auto"/>
              <w:left w:val="single" w:sz="6" w:space="0" w:color="auto"/>
              <w:right w:val="single" w:sz="6" w:space="0" w:color="auto"/>
            </w:tcBorders>
          </w:tcPr>
          <w:p w14:paraId="12C66CBD" w14:textId="77777777" w:rsidR="0043006D" w:rsidRPr="007B4467" w:rsidRDefault="0043006D" w:rsidP="0043006D">
            <w:pPr>
              <w:pStyle w:val="TAL"/>
              <w:rPr>
                <w:rFonts w:eastAsia="PMingLiU"/>
              </w:rPr>
            </w:pPr>
            <w:r w:rsidRPr="007B4467">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7B4467" w:rsidRDefault="0043006D" w:rsidP="0043006D">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7B4467" w:rsidRDefault="0043006D" w:rsidP="0043006D">
            <w:pPr>
              <w:pStyle w:val="TAC"/>
              <w:rPr>
                <w:rFonts w:eastAsia="PMingLiU"/>
              </w:rPr>
            </w:pPr>
            <w:r w:rsidRPr="007B4467">
              <w:t>NOTE 1</w:t>
            </w:r>
          </w:p>
        </w:tc>
      </w:tr>
      <w:tr w:rsidR="0043006D" w:rsidRPr="007B4467"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7B4467" w:rsidRDefault="0043006D" w:rsidP="0043006D">
            <w:pPr>
              <w:pStyle w:val="TAC"/>
              <w:rPr>
                <w:rFonts w:eastAsia="PMingLiU"/>
              </w:rPr>
            </w:pPr>
            <w:r w:rsidRPr="007B4467">
              <w:rPr>
                <w:rFonts w:eastAsia="PMingLiU"/>
              </w:rPr>
              <w:t>5</w:t>
            </w:r>
            <w:r w:rsidR="008B23B2" w:rsidRPr="007B4467">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7B4467" w:rsidRDefault="0043006D" w:rsidP="0043006D">
            <w:pPr>
              <w:pStyle w:val="TAC"/>
            </w:pPr>
            <w:r w:rsidRPr="007B4467">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7B4467" w:rsidRDefault="0043006D" w:rsidP="0043006D">
            <w:pPr>
              <w:pStyle w:val="TAL"/>
              <w:rPr>
                <w:rFonts w:eastAsia="PMingLiU"/>
              </w:rPr>
            </w:pPr>
            <w:r w:rsidRPr="007B4467">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7B4467" w:rsidRDefault="0043006D" w:rsidP="0043006D">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7B4467" w:rsidRDefault="0043006D" w:rsidP="0043006D">
            <w:pPr>
              <w:pStyle w:val="TAC"/>
              <w:rPr>
                <w:rFonts w:eastAsia="PMingLiU"/>
              </w:rPr>
            </w:pPr>
            <w:r w:rsidRPr="007B4467">
              <w:t>NOTE 1</w:t>
            </w:r>
          </w:p>
        </w:tc>
      </w:tr>
      <w:tr w:rsidR="008B23B2" w:rsidRPr="007B4467"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Pr="007B4467" w:rsidRDefault="008B23B2" w:rsidP="00452594">
            <w:pPr>
              <w:pStyle w:val="TAC"/>
              <w:rPr>
                <w:rFonts w:eastAsia="PMingLiU"/>
              </w:rPr>
            </w:pPr>
            <w:r w:rsidRPr="007B4467">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7B4467" w:rsidRDefault="008B23B2" w:rsidP="00452594">
            <w:pPr>
              <w:pStyle w:val="TAC"/>
            </w:pPr>
            <w:r w:rsidRPr="007B4467">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7B4467" w:rsidRDefault="008B23B2" w:rsidP="00452594">
            <w:pPr>
              <w:pStyle w:val="TAL"/>
            </w:pPr>
            <w:r w:rsidRPr="007B4467">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7B4467" w:rsidRDefault="008B23B2" w:rsidP="00452594">
            <w:pPr>
              <w:pStyle w:val="TAC"/>
              <w:rPr>
                <w:rFonts w:eastAsia="PMingLiU"/>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7B4467" w:rsidRDefault="008B23B2" w:rsidP="00452594">
            <w:pPr>
              <w:pStyle w:val="TAC"/>
            </w:pPr>
            <w:r w:rsidRPr="007B4467">
              <w:t>NOTE 2</w:t>
            </w:r>
          </w:p>
        </w:tc>
      </w:tr>
      <w:tr w:rsidR="008B23B2" w:rsidRPr="007B4467"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Pr="007B4467" w:rsidRDefault="008B23B2" w:rsidP="00452594">
            <w:pPr>
              <w:pStyle w:val="TAC"/>
              <w:rPr>
                <w:rFonts w:eastAsia="PMingLiU"/>
              </w:rPr>
            </w:pPr>
            <w:r w:rsidRPr="007B4467">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7B4467" w:rsidRDefault="008B23B2" w:rsidP="00452594">
            <w:pPr>
              <w:pStyle w:val="TAC"/>
            </w:pPr>
            <w:r w:rsidRPr="007B4467">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7B4467" w:rsidRDefault="008B23B2" w:rsidP="00452594">
            <w:pPr>
              <w:pStyle w:val="TAL"/>
            </w:pPr>
            <w:r w:rsidRPr="007B4467">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7B4467" w:rsidRDefault="008B23B2" w:rsidP="00452594">
            <w:pPr>
              <w:pStyle w:val="TAC"/>
            </w:pPr>
            <w:r w:rsidRPr="007B4467">
              <w:t>NOTE 2</w:t>
            </w:r>
          </w:p>
        </w:tc>
      </w:tr>
      <w:tr w:rsidR="008B23B2" w:rsidRPr="007B4467"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Pr="007B4467" w:rsidRDefault="008B23B2" w:rsidP="00452594">
            <w:pPr>
              <w:pStyle w:val="TAC"/>
              <w:rPr>
                <w:rFonts w:eastAsia="PMingLiU"/>
              </w:rPr>
            </w:pPr>
            <w:r w:rsidRPr="007B4467">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7B4467" w:rsidRDefault="008B23B2" w:rsidP="00452594">
            <w:pPr>
              <w:pStyle w:val="TAC"/>
            </w:pPr>
            <w:r w:rsidRPr="007B4467">
              <w:t>n259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7B4467" w:rsidRDefault="008B23B2" w:rsidP="00452594">
            <w:pPr>
              <w:pStyle w:val="TAL"/>
            </w:pPr>
            <w:r w:rsidRPr="007B4467">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7B4467" w:rsidRDefault="008B23B2" w:rsidP="00452594">
            <w:pPr>
              <w:pStyle w:val="TAC"/>
              <w:rPr>
                <w:rFonts w:eastAsia="PMingLiU"/>
              </w:rPr>
            </w:pPr>
            <w:r w:rsidRPr="007B4467">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7B4467" w:rsidRDefault="008B23B2" w:rsidP="00452594">
            <w:pPr>
              <w:pStyle w:val="TAC"/>
            </w:pPr>
            <w:r w:rsidRPr="007B4467">
              <w:t>NOTE 2</w:t>
            </w:r>
          </w:p>
        </w:tc>
      </w:tr>
      <w:tr w:rsidR="008B23B2" w:rsidRPr="007B4467"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Pr="007B4467" w:rsidRDefault="008B23B2" w:rsidP="00452594">
            <w:pPr>
              <w:pStyle w:val="TAC"/>
              <w:rPr>
                <w:rFonts w:eastAsia="PMingLiU"/>
              </w:rPr>
            </w:pPr>
            <w:r w:rsidRPr="007B4467">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7B4467" w:rsidRDefault="008B23B2" w:rsidP="00452594">
            <w:pPr>
              <w:pStyle w:val="TAC"/>
            </w:pPr>
            <w:r w:rsidRPr="007B4467">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7B4467" w:rsidRDefault="008B23B2" w:rsidP="00452594">
            <w:pPr>
              <w:pStyle w:val="TAL"/>
            </w:pPr>
            <w:r w:rsidRPr="007B4467">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7B4467" w:rsidRDefault="008B23B2" w:rsidP="00452594">
            <w:pPr>
              <w:pStyle w:val="TAC"/>
            </w:pPr>
            <w:r w:rsidRPr="007B4467">
              <w:t>NOTE 2</w:t>
            </w:r>
          </w:p>
        </w:tc>
      </w:tr>
      <w:tr w:rsidR="008B23B2" w:rsidRPr="007B4467"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Pr="007B4467" w:rsidRDefault="008B23B2" w:rsidP="00452594">
            <w:pPr>
              <w:pStyle w:val="TAC"/>
              <w:rPr>
                <w:rFonts w:eastAsia="PMingLiU"/>
              </w:rPr>
            </w:pPr>
            <w:r w:rsidRPr="007B4467">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7B4467" w:rsidRDefault="008B23B2" w:rsidP="00452594">
            <w:pPr>
              <w:pStyle w:val="TAC"/>
            </w:pPr>
            <w:r w:rsidRPr="007B4467">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7B4467" w:rsidRDefault="008B23B2" w:rsidP="00452594">
            <w:pPr>
              <w:pStyle w:val="TAL"/>
            </w:pPr>
            <w:r w:rsidRPr="007B4467">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7B4467" w:rsidRDefault="008B23B2" w:rsidP="00452594">
            <w:pPr>
              <w:pStyle w:val="TAC"/>
            </w:pPr>
            <w:r w:rsidRPr="007B4467">
              <w:t>NOTE 2</w:t>
            </w:r>
          </w:p>
        </w:tc>
      </w:tr>
      <w:tr w:rsidR="0043006D" w:rsidRPr="007B4467"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Pr="007B4467" w:rsidRDefault="0043006D" w:rsidP="008B23B2">
            <w:pPr>
              <w:pStyle w:val="TAN"/>
            </w:pPr>
            <w:r w:rsidRPr="007B4467">
              <w:t>NOTE 1:</w:t>
            </w:r>
            <w:r w:rsidRPr="007B4467">
              <w:tab/>
              <w:t xml:space="preserve">The fine PC3 measurement grids based on the 8x2 worst case configuration shall be applied by default unless the device manufacturer explicitly declares that all antenna arrays with </w:t>
            </w:r>
            <w:r w:rsidRPr="007B4467">
              <w:rPr>
                <w:i/>
                <w:iCs/>
              </w:rPr>
              <w:t>M</w:t>
            </w:r>
            <w:r w:rsidRPr="007B4467">
              <w:t xml:space="preserve"> x </w:t>
            </w:r>
            <w:r w:rsidRPr="007B4467">
              <w:rPr>
                <w:i/>
                <w:iCs/>
              </w:rPr>
              <w:t>N</w:t>
            </w:r>
            <w:r w:rsidRPr="007B4467">
              <w:t xml:space="preserve"> (</w:t>
            </w:r>
            <w:r w:rsidRPr="007B4467">
              <w:rPr>
                <w:i/>
                <w:iCs/>
              </w:rPr>
              <w:t>M</w:t>
            </w:r>
            <w:r w:rsidRPr="007B4467">
              <w:t xml:space="preserve"> ≥ </w:t>
            </w:r>
            <w:r w:rsidRPr="007B4467">
              <w:rPr>
                <w:i/>
                <w:iCs/>
              </w:rPr>
              <w:t>N</w:t>
            </w:r>
            <w:r w:rsidRPr="007B4467">
              <w:t xml:space="preserve">) comply with </w:t>
            </w:r>
            <w:r w:rsidRPr="007B4467">
              <w:rPr>
                <w:i/>
                <w:iCs/>
              </w:rPr>
              <w:t xml:space="preserve">M </w:t>
            </w:r>
            <w:r w:rsidRPr="007B4467">
              <w:t xml:space="preserve">≤ 4 and </w:t>
            </w:r>
            <w:r w:rsidRPr="007B4467">
              <w:rPr>
                <w:i/>
                <w:iCs/>
              </w:rPr>
              <w:t xml:space="preserve">N </w:t>
            </w:r>
            <w:r w:rsidRPr="007B4467">
              <w:t>≤ 2 for each band.</w:t>
            </w:r>
          </w:p>
          <w:p w14:paraId="570B1CC2" w14:textId="48EBE22D" w:rsidR="0043006D" w:rsidRPr="007B4467" w:rsidRDefault="008B23B2" w:rsidP="008B23B2">
            <w:pPr>
              <w:pStyle w:val="TAN"/>
            </w:pPr>
            <w:r w:rsidRPr="007B4467">
              <w:t>NOTE 2:</w:t>
            </w:r>
            <w:r w:rsidRPr="007B4467">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Pr="007B4467" w:rsidRDefault="008D7A4F" w:rsidP="008D7A4F"/>
    <w:p w14:paraId="4323616C" w14:textId="77777777" w:rsidR="008D7A4F" w:rsidRPr="007B4467" w:rsidRDefault="008D7A4F" w:rsidP="008D7A4F">
      <w:pPr>
        <w:pStyle w:val="TH"/>
        <w:rPr>
          <w:rFonts w:eastAsia="PMingLiU"/>
          <w:lang w:eastAsia="en-US"/>
        </w:rPr>
      </w:pPr>
      <w:r w:rsidRPr="007B4467">
        <w:rPr>
          <w:rFonts w:eastAsia="PMingLiU"/>
          <w:lang w:eastAsia="en-US"/>
        </w:rPr>
        <w:t>Table A.4.3.9-1</w:t>
      </w:r>
      <w:r w:rsidRPr="007B4467">
        <w:rPr>
          <w:rFonts w:eastAsia="PMingLiU"/>
          <w:caps/>
          <w:lang w:eastAsia="en-US"/>
        </w:rPr>
        <w:t>0</w:t>
      </w:r>
      <w:r w:rsidRPr="007B4467">
        <w:rPr>
          <w:rFonts w:eastAsia="PMingLiU"/>
          <w:lang w:eastAsia="en-US"/>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7B4467"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7B4467" w:rsidRDefault="008D7A4F" w:rsidP="00452594">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7B4467" w:rsidRDefault="008D7A4F" w:rsidP="00452594">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7B4467" w:rsidRDefault="008D7A4F" w:rsidP="00452594">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7B4467" w:rsidRDefault="008D7A4F" w:rsidP="00452594">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7B4467" w:rsidRDefault="008D7A4F" w:rsidP="00452594">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7B4467" w:rsidRDefault="008D7A4F" w:rsidP="00452594">
            <w:pPr>
              <w:pStyle w:val="TAH"/>
              <w:rPr>
                <w:rFonts w:eastAsia="PMingLiU"/>
              </w:rPr>
            </w:pPr>
            <w:r w:rsidRPr="007B4467">
              <w:rPr>
                <w:rFonts w:eastAsia="PMingLiU"/>
              </w:rPr>
              <w:t>Comments</w:t>
            </w:r>
          </w:p>
        </w:tc>
      </w:tr>
      <w:tr w:rsidR="008D7A4F" w:rsidRPr="007B4467"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7B4467" w:rsidRDefault="008D7A4F" w:rsidP="00452594">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7B4467" w:rsidRDefault="008D7A4F" w:rsidP="00452594">
            <w:pPr>
              <w:pStyle w:val="TAC"/>
            </w:pPr>
            <w:r w:rsidRPr="007B4467">
              <w:t>n257</w:t>
            </w:r>
          </w:p>
        </w:tc>
        <w:tc>
          <w:tcPr>
            <w:tcW w:w="1687" w:type="dxa"/>
            <w:tcBorders>
              <w:top w:val="single" w:sz="6" w:space="0" w:color="auto"/>
              <w:left w:val="single" w:sz="6" w:space="0" w:color="auto"/>
              <w:right w:val="single" w:sz="6" w:space="0" w:color="auto"/>
            </w:tcBorders>
          </w:tcPr>
          <w:p w14:paraId="70C7DDCB" w14:textId="78062B9C" w:rsidR="008D7A4F" w:rsidRPr="007B4467" w:rsidRDefault="008D7A4F" w:rsidP="00452594">
            <w:pPr>
              <w:pStyle w:val="TAL"/>
              <w:rPr>
                <w:rFonts w:eastAsia="PMingLiU"/>
              </w:rPr>
            </w:pPr>
            <w:r w:rsidRPr="007B4467">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7B4467" w:rsidRDefault="008D7A4F" w:rsidP="00452594">
            <w:pPr>
              <w:pStyle w:val="TAC"/>
              <w:rPr>
                <w:rFonts w:eastAsia="PMingLiU"/>
              </w:rPr>
            </w:pPr>
            <w:r w:rsidRPr="007B4467">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7B4467" w:rsidRDefault="008D7A4F" w:rsidP="00452594">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7B4467" w:rsidRDefault="008D7A4F" w:rsidP="00452594">
            <w:pPr>
              <w:pStyle w:val="TAC"/>
              <w:rPr>
                <w:rFonts w:eastAsia="PMingLiU"/>
              </w:rPr>
            </w:pPr>
            <w:r w:rsidRPr="007B4467">
              <w:t>NOTE 1</w:t>
            </w:r>
          </w:p>
        </w:tc>
      </w:tr>
      <w:tr w:rsidR="008D7A4F" w:rsidRPr="007B4467"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7B4467" w:rsidRDefault="008D7A4F" w:rsidP="00452594">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7B4467" w:rsidRDefault="008D7A4F" w:rsidP="00452594">
            <w:pPr>
              <w:pStyle w:val="TAC"/>
            </w:pPr>
            <w:r w:rsidRPr="007B4467">
              <w:t>n258</w:t>
            </w:r>
          </w:p>
        </w:tc>
        <w:tc>
          <w:tcPr>
            <w:tcW w:w="1687" w:type="dxa"/>
            <w:tcBorders>
              <w:top w:val="single" w:sz="6" w:space="0" w:color="auto"/>
              <w:left w:val="single" w:sz="6" w:space="0" w:color="auto"/>
              <w:right w:val="single" w:sz="6" w:space="0" w:color="auto"/>
            </w:tcBorders>
          </w:tcPr>
          <w:p w14:paraId="1E36C0EB" w14:textId="77777777" w:rsidR="008D7A4F" w:rsidRPr="007B4467" w:rsidRDefault="008D7A4F" w:rsidP="00452594">
            <w:pPr>
              <w:pStyle w:val="TAL"/>
              <w:rPr>
                <w:rFonts w:eastAsia="PMingLiU"/>
              </w:rPr>
            </w:pPr>
            <w:r w:rsidRPr="007B4467">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7B4467" w:rsidRDefault="008D7A4F" w:rsidP="00452594">
            <w:pPr>
              <w:pStyle w:val="TAC"/>
              <w:rPr>
                <w:rFonts w:eastAsia="PMingLiU"/>
              </w:rPr>
            </w:pPr>
            <w:r w:rsidRPr="007B4467">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7B4467" w:rsidRDefault="008D7A4F" w:rsidP="00452594">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7B4467" w:rsidRDefault="008D7A4F" w:rsidP="00452594">
            <w:pPr>
              <w:pStyle w:val="TAC"/>
              <w:rPr>
                <w:rFonts w:eastAsia="PMingLiU"/>
              </w:rPr>
            </w:pPr>
            <w:r w:rsidRPr="007B4467">
              <w:t>NOTE 1</w:t>
            </w:r>
          </w:p>
        </w:tc>
      </w:tr>
      <w:tr w:rsidR="008D7A4F" w:rsidRPr="007B4467"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7B4467" w:rsidRDefault="008D7A4F" w:rsidP="00452594">
            <w:pPr>
              <w:pStyle w:val="TAN"/>
            </w:pPr>
            <w:r w:rsidRPr="007B4467">
              <w:t>NOTE 1:</w:t>
            </w:r>
            <w:r w:rsidRPr="007B4467">
              <w:tab/>
              <w:t xml:space="preserve">The fine PC5 measurement grids based on the 12x12 worst case configuration shall be applied by default unless the device manufacturer explicitly declares that all antenna arrays with </w:t>
            </w:r>
            <w:r w:rsidRPr="007B4467">
              <w:rPr>
                <w:i/>
                <w:iCs/>
              </w:rPr>
              <w:t>M</w:t>
            </w:r>
            <w:r w:rsidRPr="007B4467">
              <w:t xml:space="preserve"> x </w:t>
            </w:r>
            <w:r w:rsidRPr="007B4467">
              <w:rPr>
                <w:i/>
                <w:iCs/>
              </w:rPr>
              <w:t>N</w:t>
            </w:r>
            <w:r w:rsidRPr="007B4467">
              <w:t xml:space="preserve"> (</w:t>
            </w:r>
            <w:r w:rsidRPr="007B4467">
              <w:rPr>
                <w:i/>
                <w:iCs/>
              </w:rPr>
              <w:t>M</w:t>
            </w:r>
            <w:r w:rsidRPr="007B4467">
              <w:t xml:space="preserve"> ≥ </w:t>
            </w:r>
            <w:r w:rsidRPr="007B4467">
              <w:rPr>
                <w:i/>
                <w:iCs/>
              </w:rPr>
              <w:t>N</w:t>
            </w:r>
            <w:r w:rsidRPr="007B4467">
              <w:t xml:space="preserve">) comply with </w:t>
            </w:r>
            <w:r w:rsidRPr="007B4467">
              <w:rPr>
                <w:i/>
                <w:iCs/>
              </w:rPr>
              <w:t xml:space="preserve">M </w:t>
            </w:r>
            <w:r w:rsidRPr="007B4467">
              <w:t xml:space="preserve">≤ 6 and </w:t>
            </w:r>
            <w:r w:rsidRPr="007B4467">
              <w:rPr>
                <w:i/>
                <w:iCs/>
              </w:rPr>
              <w:t xml:space="preserve">N </w:t>
            </w:r>
            <w:r w:rsidRPr="007B4467">
              <w:t>≤ 6 for each band.</w:t>
            </w:r>
          </w:p>
        </w:tc>
      </w:tr>
    </w:tbl>
    <w:p w14:paraId="4265FF7A" w14:textId="77777777" w:rsidR="00872F29" w:rsidRPr="007B4467" w:rsidRDefault="00872F29" w:rsidP="00AC1112">
      <w:pPr>
        <w:rPr>
          <w:rFonts w:eastAsia="PMingLiU"/>
          <w:lang w:eastAsia="en-US"/>
        </w:rPr>
      </w:pPr>
    </w:p>
    <w:p w14:paraId="5E06C575" w14:textId="25EE0E9D" w:rsidR="00872F29" w:rsidRPr="007B4467" w:rsidRDefault="00872F29" w:rsidP="00872F29">
      <w:pPr>
        <w:pStyle w:val="TH"/>
        <w:rPr>
          <w:rFonts w:eastAsia="PMingLiU"/>
        </w:rPr>
      </w:pPr>
      <w:r w:rsidRPr="007B4467">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7B4467"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7B4467" w:rsidRDefault="00872F29">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7B4467" w:rsidRDefault="00872F29">
            <w:pPr>
              <w:pStyle w:val="TAH"/>
              <w:rPr>
                <w:rFonts w:eastAsia="PMingLiU"/>
              </w:rPr>
            </w:pPr>
            <w:r w:rsidRPr="007B4467">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7B4467" w:rsidRDefault="00872F29">
            <w:pPr>
              <w:pStyle w:val="TAH"/>
              <w:rPr>
                <w:rFonts w:eastAsia="PMingLiU"/>
              </w:rPr>
            </w:pPr>
            <w:r w:rsidRPr="007B4467">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7B4467" w:rsidRDefault="00872F29">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7B4467" w:rsidRDefault="00872F29">
            <w:pPr>
              <w:pStyle w:val="TAH"/>
              <w:rPr>
                <w:rFonts w:eastAsia="PMingLiU"/>
              </w:rPr>
            </w:pPr>
            <w:r w:rsidRPr="007B4467">
              <w:rPr>
                <w:rFonts w:eastAsia="PMingLiU"/>
              </w:rPr>
              <w:t>Release</w:t>
            </w:r>
          </w:p>
        </w:tc>
      </w:tr>
      <w:tr w:rsidR="00872F29" w:rsidRPr="007B4467"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7B4467" w:rsidRDefault="00872F29">
            <w:pPr>
              <w:pStyle w:val="TAC"/>
              <w:rPr>
                <w:rFonts w:eastAsia="PMingLiU"/>
              </w:rPr>
            </w:pPr>
            <w:r w:rsidRPr="007B4467">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7B4467" w:rsidRDefault="00872F29">
            <w:pPr>
              <w:pStyle w:val="TAC"/>
            </w:pPr>
            <w:r w:rsidRPr="007B4467">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7B4467" w:rsidRDefault="00872F29">
            <w:pPr>
              <w:pStyle w:val="TAC"/>
              <w:rPr>
                <w:rFonts w:eastAsia="PMingLiU"/>
              </w:rPr>
            </w:pPr>
            <w:r w:rsidRPr="007B4467">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7B4467" w:rsidRDefault="00872F29">
            <w:pPr>
              <w:pStyle w:val="TAC"/>
              <w:rPr>
                <w:rFonts w:eastAsia="PMingLiU"/>
              </w:rPr>
            </w:pPr>
            <w:r w:rsidRPr="007B4467">
              <w:rPr>
                <w:rFonts w:eastAsia="PMingLiU"/>
              </w:rPr>
              <w:t>Rel-15</w:t>
            </w:r>
          </w:p>
        </w:tc>
      </w:tr>
      <w:tr w:rsidR="00872F29" w:rsidRPr="007B4467"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7B4467" w:rsidRDefault="00872F29">
            <w:pPr>
              <w:pStyle w:val="TAC"/>
              <w:rPr>
                <w:rFonts w:eastAsia="PMingLiU"/>
              </w:rPr>
            </w:pPr>
            <w:r w:rsidRPr="007B4467">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7B4467" w:rsidRDefault="00872F29">
            <w:pPr>
              <w:pStyle w:val="TAC"/>
            </w:pPr>
            <w:r w:rsidRPr="007B4467">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7B4467" w:rsidRDefault="00872F29">
            <w:pPr>
              <w:pStyle w:val="TAC"/>
              <w:rPr>
                <w:rFonts w:eastAsia="PMingLiU"/>
              </w:rPr>
            </w:pPr>
            <w:r w:rsidRPr="007B4467">
              <w:rPr>
                <w:rFonts w:eastAsia="PMingLiU"/>
              </w:rPr>
              <w:t>Rel-15</w:t>
            </w:r>
          </w:p>
        </w:tc>
      </w:tr>
      <w:tr w:rsidR="00872F29" w:rsidRPr="007B4467"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7B4467" w:rsidRDefault="00872F29">
            <w:pPr>
              <w:pStyle w:val="TAC"/>
              <w:rPr>
                <w:rFonts w:eastAsia="PMingLiU"/>
              </w:rPr>
            </w:pPr>
            <w:r w:rsidRPr="007B4467">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7B4467" w:rsidRDefault="00872F29">
            <w:pPr>
              <w:pStyle w:val="TAC"/>
            </w:pPr>
            <w:r w:rsidRPr="007B4467">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7B4467" w:rsidRDefault="00872F29">
            <w:pPr>
              <w:pStyle w:val="TAC"/>
              <w:rPr>
                <w:rFonts w:eastAsia="PMingLiU"/>
              </w:rPr>
            </w:pPr>
            <w:r w:rsidRPr="007B4467">
              <w:rPr>
                <w:rFonts w:eastAsia="PMingLiU"/>
              </w:rPr>
              <w:t>Rel-15</w:t>
            </w:r>
          </w:p>
        </w:tc>
      </w:tr>
      <w:tr w:rsidR="00872F29" w:rsidRPr="007B4467"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7B4467" w:rsidRDefault="00872F29">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7B4467" w:rsidRDefault="00872F29">
            <w:pPr>
              <w:pStyle w:val="TAC"/>
            </w:pPr>
            <w:r w:rsidRPr="007B4467">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7B4467" w:rsidRDefault="00872F29">
            <w:pPr>
              <w:pStyle w:val="TAC"/>
              <w:rPr>
                <w:rFonts w:eastAsia="PMingLiU"/>
              </w:rPr>
            </w:pPr>
            <w:r w:rsidRPr="007B4467">
              <w:rPr>
                <w:rFonts w:eastAsia="PMingLiU"/>
              </w:rPr>
              <w:t>Rel-15</w:t>
            </w:r>
          </w:p>
        </w:tc>
      </w:tr>
    </w:tbl>
    <w:p w14:paraId="63ED6765" w14:textId="77777777" w:rsidR="00B1496E" w:rsidRPr="007B4467" w:rsidRDefault="00B1496E" w:rsidP="007624D2"/>
    <w:p w14:paraId="27B86EB2" w14:textId="77777777" w:rsidR="00D223C3" w:rsidRPr="007B4467" w:rsidRDefault="00D223C3" w:rsidP="00D223C3">
      <w:pPr>
        <w:pStyle w:val="TH"/>
      </w:pPr>
      <w:bookmarkStart w:id="1089" w:name="_Toc75383299"/>
      <w:bookmarkStart w:id="1090" w:name="_Toc83706947"/>
      <w:bookmarkStart w:id="1091" w:name="_Toc90491652"/>
      <w:bookmarkStart w:id="1092" w:name="_Toc100147750"/>
      <w:r w:rsidRPr="007B4467">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7B4467"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7B4467" w:rsidRDefault="00D223C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7B4467" w:rsidRDefault="00D223C3">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7B4467" w:rsidRDefault="00D223C3">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7B4467" w:rsidRDefault="00D223C3">
            <w:pPr>
              <w:pStyle w:val="TAH"/>
            </w:pPr>
            <w:r w:rsidRPr="007B4467">
              <w:t>Comments</w:t>
            </w:r>
          </w:p>
        </w:tc>
      </w:tr>
      <w:tr w:rsidR="00D223C3" w:rsidRPr="007B4467"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7B4467" w:rsidRDefault="00D223C3">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7B4467" w:rsidRDefault="00D223C3">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7B4467" w:rsidRDefault="00D223C3">
            <w:pPr>
              <w:pStyle w:val="TAC"/>
            </w:pPr>
            <w:r w:rsidRPr="007B4467">
              <w:t>NR FDD FR1 Band 1</w:t>
            </w:r>
          </w:p>
        </w:tc>
      </w:tr>
      <w:tr w:rsidR="00D223C3" w:rsidRPr="007B4467"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7B4467" w:rsidRDefault="00D223C3">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7B4467" w:rsidRDefault="00D223C3">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7B4467" w:rsidRDefault="00D223C3">
            <w:pPr>
              <w:pStyle w:val="TAC"/>
            </w:pPr>
            <w:r w:rsidRPr="007B4467">
              <w:t>NR FDD FR1 Band 2</w:t>
            </w:r>
          </w:p>
        </w:tc>
      </w:tr>
      <w:tr w:rsidR="00D223C3" w:rsidRPr="007B4467"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7B4467" w:rsidRDefault="00D223C3">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7B4467" w:rsidRDefault="00D223C3">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7B4467" w:rsidRDefault="00D223C3">
            <w:pPr>
              <w:pStyle w:val="TAC"/>
            </w:pPr>
            <w:r w:rsidRPr="007B4467">
              <w:t>NR FDD FR1 Band 3</w:t>
            </w:r>
          </w:p>
        </w:tc>
      </w:tr>
      <w:tr w:rsidR="00D223C3" w:rsidRPr="007B4467"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7B4467" w:rsidRDefault="00D223C3">
            <w:pPr>
              <w:pStyle w:val="TAC"/>
            </w:pPr>
          </w:p>
        </w:tc>
      </w:tr>
      <w:tr w:rsidR="00414B19" w:rsidRPr="007B4467" w14:paraId="77ED085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414B19" w:rsidRPr="007B4467" w:rsidRDefault="00414B19" w:rsidP="00414B19">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414B19" w:rsidRPr="007B4467" w:rsidRDefault="00414B19" w:rsidP="00414B19">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7C50A72" w14:textId="6F6414B3" w:rsidR="00414B19" w:rsidRPr="007B4467" w:rsidRDefault="00414B19" w:rsidP="00414B19">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7D2E6531" w14:textId="6D7AFEF3" w:rsidR="00414B19" w:rsidRPr="007B4467" w:rsidRDefault="00414B19" w:rsidP="00414B19">
            <w:pPr>
              <w:pStyle w:val="TAC"/>
            </w:pPr>
            <w:r w:rsidRPr="007B4467">
              <w:t>NR FDD FR1 Band 5</w:t>
            </w:r>
          </w:p>
        </w:tc>
      </w:tr>
      <w:tr w:rsidR="00414B19" w:rsidRPr="007B4467" w14:paraId="1C6594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414B19" w:rsidRPr="007B4467" w:rsidRDefault="00414B19" w:rsidP="00414B19">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414B19" w:rsidRPr="007B4467" w:rsidRDefault="00414B19" w:rsidP="00414B19">
            <w:pPr>
              <w:pStyle w:val="TAL"/>
            </w:pPr>
          </w:p>
        </w:tc>
        <w:tc>
          <w:tcPr>
            <w:tcW w:w="1831" w:type="dxa"/>
            <w:tcBorders>
              <w:top w:val="single" w:sz="6" w:space="0" w:color="auto"/>
              <w:left w:val="single" w:sz="6" w:space="0" w:color="auto"/>
              <w:bottom w:val="single" w:sz="6" w:space="0" w:color="auto"/>
              <w:right w:val="single" w:sz="4" w:space="0" w:color="auto"/>
            </w:tcBorders>
          </w:tcPr>
          <w:p w14:paraId="18B4DAFF" w14:textId="77777777" w:rsidR="00414B19" w:rsidRPr="007B4467" w:rsidRDefault="00414B19" w:rsidP="00414B19">
            <w:pPr>
              <w:pStyle w:val="TAC"/>
            </w:pPr>
          </w:p>
        </w:tc>
        <w:tc>
          <w:tcPr>
            <w:tcW w:w="2191" w:type="dxa"/>
            <w:tcBorders>
              <w:top w:val="single" w:sz="4" w:space="0" w:color="auto"/>
              <w:left w:val="single" w:sz="4" w:space="0" w:color="auto"/>
              <w:bottom w:val="single" w:sz="4" w:space="0" w:color="auto"/>
              <w:right w:val="single" w:sz="4" w:space="0" w:color="auto"/>
            </w:tcBorders>
          </w:tcPr>
          <w:p w14:paraId="6D421D29" w14:textId="77777777" w:rsidR="00414B19" w:rsidRPr="007B4467" w:rsidRDefault="00414B19" w:rsidP="00414B19">
            <w:pPr>
              <w:pStyle w:val="TAC"/>
            </w:pPr>
          </w:p>
        </w:tc>
      </w:tr>
      <w:tr w:rsidR="00D223C3" w:rsidRPr="007B4467"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7B4467" w:rsidRDefault="00D223C3">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7B4467" w:rsidRDefault="00D223C3">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7B4467" w:rsidRDefault="00D223C3">
            <w:pPr>
              <w:pStyle w:val="TAC"/>
            </w:pPr>
            <w:r w:rsidRPr="007B4467">
              <w:t>NR FDD FR1 Band 7</w:t>
            </w:r>
          </w:p>
        </w:tc>
      </w:tr>
      <w:tr w:rsidR="00317DF5" w:rsidRPr="007B4467" w14:paraId="7B8DFED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317DF5" w:rsidRPr="007B4467" w:rsidRDefault="00317DF5" w:rsidP="00317DF5">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317DF5" w:rsidRPr="007B4467" w:rsidRDefault="00317DF5" w:rsidP="00317DF5">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7D70AEFA" w14:textId="4D1CBD66" w:rsidR="00317DF5" w:rsidRPr="007B4467" w:rsidRDefault="00317DF5" w:rsidP="00317DF5">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66F5B783" w14:textId="629ACEF7" w:rsidR="00317DF5" w:rsidRPr="007B4467" w:rsidRDefault="00317DF5" w:rsidP="00317DF5">
            <w:pPr>
              <w:pStyle w:val="TAC"/>
            </w:pPr>
            <w:r w:rsidRPr="007B4467">
              <w:t>NR FDD FR1 Band 8</w:t>
            </w:r>
          </w:p>
        </w:tc>
      </w:tr>
      <w:tr w:rsidR="00D223C3" w:rsidRPr="007B4467"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7B4467" w:rsidRDefault="00D223C3">
            <w:pPr>
              <w:pStyle w:val="TAC"/>
            </w:pPr>
          </w:p>
        </w:tc>
      </w:tr>
      <w:tr w:rsidR="00541077" w:rsidRPr="007B4467" w14:paraId="5552A5A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086A0B5" w14:textId="54ACB78E" w:rsidR="00541077" w:rsidRPr="007B4467" w:rsidRDefault="00541077" w:rsidP="00541077">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37D01180" w14:textId="010AB4EE" w:rsidR="00541077" w:rsidRPr="007B4467" w:rsidRDefault="00541077" w:rsidP="00541077">
            <w:pPr>
              <w:pStyle w:val="TAL"/>
            </w:pPr>
            <w:r w:rsidRPr="007B4467">
              <w:t>NR Frequency band: 777-787 MHz, 746-756 MHz</w:t>
            </w:r>
          </w:p>
        </w:tc>
        <w:tc>
          <w:tcPr>
            <w:tcW w:w="1831" w:type="dxa"/>
            <w:tcBorders>
              <w:top w:val="single" w:sz="6" w:space="0" w:color="auto"/>
              <w:left w:val="single" w:sz="6" w:space="0" w:color="auto"/>
              <w:bottom w:val="single" w:sz="6" w:space="0" w:color="auto"/>
              <w:right w:val="single" w:sz="4" w:space="0" w:color="auto"/>
            </w:tcBorders>
          </w:tcPr>
          <w:p w14:paraId="443C3BDC" w14:textId="12CBC8FC" w:rsidR="00541077" w:rsidRPr="007B4467" w:rsidRDefault="00541077" w:rsidP="00541077">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55D13106" w14:textId="2EEA19B5" w:rsidR="00541077" w:rsidRPr="007B4467" w:rsidRDefault="00541077" w:rsidP="00541077">
            <w:pPr>
              <w:pStyle w:val="TAC"/>
            </w:pPr>
            <w:r w:rsidRPr="007B4467">
              <w:t>NR FDD FR1 Band 13</w:t>
            </w:r>
          </w:p>
        </w:tc>
      </w:tr>
      <w:tr w:rsidR="00541077" w:rsidRPr="007B4467" w14:paraId="33ABF7E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D4D5953" w14:textId="65E8EF88" w:rsidR="00541077" w:rsidRPr="007B4467" w:rsidRDefault="00541077" w:rsidP="0054107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6887D7" w14:textId="77777777" w:rsidR="00541077" w:rsidRPr="007B4467" w:rsidRDefault="00541077" w:rsidP="00541077">
            <w:pPr>
              <w:pStyle w:val="TAL"/>
            </w:pPr>
          </w:p>
        </w:tc>
        <w:tc>
          <w:tcPr>
            <w:tcW w:w="1831" w:type="dxa"/>
            <w:tcBorders>
              <w:top w:val="single" w:sz="6" w:space="0" w:color="auto"/>
              <w:left w:val="single" w:sz="6" w:space="0" w:color="auto"/>
              <w:bottom w:val="single" w:sz="6" w:space="0" w:color="auto"/>
              <w:right w:val="single" w:sz="4" w:space="0" w:color="auto"/>
            </w:tcBorders>
          </w:tcPr>
          <w:p w14:paraId="34300FE8" w14:textId="77777777" w:rsidR="00541077" w:rsidRPr="007B4467" w:rsidRDefault="00541077" w:rsidP="00541077">
            <w:pPr>
              <w:pStyle w:val="TAC"/>
            </w:pPr>
          </w:p>
        </w:tc>
        <w:tc>
          <w:tcPr>
            <w:tcW w:w="2191" w:type="dxa"/>
            <w:tcBorders>
              <w:top w:val="single" w:sz="4" w:space="0" w:color="auto"/>
              <w:left w:val="single" w:sz="4" w:space="0" w:color="auto"/>
              <w:bottom w:val="single" w:sz="4" w:space="0" w:color="auto"/>
              <w:right w:val="single" w:sz="4" w:space="0" w:color="auto"/>
            </w:tcBorders>
          </w:tcPr>
          <w:p w14:paraId="32DF1817" w14:textId="77777777" w:rsidR="00541077" w:rsidRPr="007B4467" w:rsidRDefault="00541077" w:rsidP="00541077">
            <w:pPr>
              <w:pStyle w:val="TAC"/>
            </w:pPr>
          </w:p>
        </w:tc>
      </w:tr>
      <w:tr w:rsidR="00FF3465" w:rsidRPr="007B4467" w14:paraId="6379D29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FF3465" w:rsidRPr="007B4467" w:rsidRDefault="00FF3465" w:rsidP="00FF3465">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FF3465" w:rsidRPr="007B4467" w:rsidRDefault="00FF3465" w:rsidP="00FF3465">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53D7D56D" w14:textId="20C7D44C" w:rsidR="00FF3465" w:rsidRPr="007B4467" w:rsidRDefault="00FF3465" w:rsidP="00FF3465">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1A239E3A" w14:textId="2D283889" w:rsidR="00FF3465" w:rsidRPr="007B4467" w:rsidRDefault="00FF3465" w:rsidP="00FF3465">
            <w:pPr>
              <w:pStyle w:val="TAC"/>
            </w:pPr>
            <w:r w:rsidRPr="007B4467">
              <w:t>NR FDD FR1 Band 24</w:t>
            </w:r>
          </w:p>
        </w:tc>
      </w:tr>
      <w:tr w:rsidR="00D223C3" w:rsidRPr="007B4467"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7B4467" w:rsidRDefault="00D223C3">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7B4467" w:rsidRDefault="00D223C3">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7B4467" w:rsidRDefault="00D223C3">
            <w:pPr>
              <w:pStyle w:val="TAC"/>
            </w:pPr>
            <w:r w:rsidRPr="007B4467">
              <w:t>NR FDD FR1 Band 25</w:t>
            </w:r>
          </w:p>
        </w:tc>
      </w:tr>
      <w:tr w:rsidR="00541077" w:rsidRPr="007B4467" w14:paraId="41A1FF9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698332EC" w14:textId="161625F6" w:rsidR="00541077" w:rsidRPr="007B4467" w:rsidRDefault="00541077" w:rsidP="00541077">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694580AB" w14:textId="6ABB115A" w:rsidR="00541077" w:rsidRPr="007B4467" w:rsidRDefault="00541077" w:rsidP="00541077">
            <w:pPr>
              <w:pStyle w:val="TAL"/>
            </w:pPr>
            <w:r w:rsidRPr="007B4467">
              <w:t>NR Frequency band: 814-849 MHz, 859-894 MHz</w:t>
            </w:r>
          </w:p>
        </w:tc>
        <w:tc>
          <w:tcPr>
            <w:tcW w:w="1831" w:type="dxa"/>
            <w:tcBorders>
              <w:top w:val="single" w:sz="6" w:space="0" w:color="auto"/>
              <w:left w:val="single" w:sz="6" w:space="0" w:color="auto"/>
              <w:bottom w:val="single" w:sz="6" w:space="0" w:color="auto"/>
              <w:right w:val="single" w:sz="4" w:space="0" w:color="auto"/>
            </w:tcBorders>
          </w:tcPr>
          <w:p w14:paraId="2A660068" w14:textId="2595925F" w:rsidR="00541077" w:rsidRPr="007B4467" w:rsidRDefault="00541077" w:rsidP="00541077">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262A58EB" w14:textId="761D16D5" w:rsidR="00541077" w:rsidRPr="007B4467" w:rsidRDefault="00541077" w:rsidP="00541077">
            <w:pPr>
              <w:pStyle w:val="TAC"/>
            </w:pPr>
            <w:r w:rsidRPr="007B4467">
              <w:t>NR FDD FR1 Band 26</w:t>
            </w:r>
          </w:p>
        </w:tc>
      </w:tr>
      <w:tr w:rsidR="00D223C3" w:rsidRPr="007B4467"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7B4467" w:rsidRDefault="00D223C3">
            <w:pPr>
              <w:pStyle w:val="TAC"/>
            </w:pPr>
          </w:p>
        </w:tc>
      </w:tr>
      <w:tr w:rsidR="00D223C3" w:rsidRPr="007B4467"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6D571441" w:rsidR="00D223C3" w:rsidRPr="007B4467" w:rsidRDefault="00D223C3">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7B4467" w:rsidRDefault="00D223C3">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2E46BCBA" w:rsidR="00D223C3" w:rsidRPr="007B4467" w:rsidRDefault="00D223C3">
            <w:pPr>
              <w:pStyle w:val="TAC"/>
            </w:pPr>
            <w:r w:rsidRPr="007B4467">
              <w:t>NR FDD FR1 Band 30</w:t>
            </w:r>
            <w:r w:rsidR="00020E19" w:rsidRPr="007B4467">
              <w:t>, (see NOTE 1)</w:t>
            </w:r>
          </w:p>
        </w:tc>
      </w:tr>
      <w:tr w:rsidR="00D223C3" w:rsidRPr="007B4467"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7B4467" w:rsidRDefault="00D223C3">
            <w:pPr>
              <w:pStyle w:val="TAC"/>
            </w:pPr>
          </w:p>
        </w:tc>
      </w:tr>
      <w:tr w:rsidR="00D223C3" w:rsidRPr="007B4467"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7B4467" w:rsidRDefault="00D223C3">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7B4467" w:rsidRDefault="00D223C3">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7B4467" w:rsidRDefault="00D223C3">
            <w:pPr>
              <w:pStyle w:val="TAC"/>
            </w:pPr>
            <w:r w:rsidRPr="007B4467">
              <w:t>NR TDD FR1 Band 34</w:t>
            </w:r>
          </w:p>
        </w:tc>
      </w:tr>
      <w:tr w:rsidR="00D223C3" w:rsidRPr="007B4467"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7B4467" w:rsidRDefault="00D223C3">
            <w:pPr>
              <w:pStyle w:val="TAC"/>
            </w:pPr>
          </w:p>
        </w:tc>
      </w:tr>
      <w:tr w:rsidR="00D223C3" w:rsidRPr="007B4467"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7B4467" w:rsidRDefault="00D223C3">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7B4467" w:rsidRDefault="00D223C3">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7B4467" w:rsidRDefault="00D223C3">
            <w:pPr>
              <w:pStyle w:val="TAC"/>
            </w:pPr>
            <w:r w:rsidRPr="007B4467">
              <w:t>NR TDD FR1 Band 38</w:t>
            </w:r>
          </w:p>
        </w:tc>
      </w:tr>
      <w:tr w:rsidR="00D223C3" w:rsidRPr="007B4467"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7B4467" w:rsidRDefault="00D223C3">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7B4467" w:rsidRDefault="00D223C3">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7B4467" w:rsidRDefault="00D223C3">
            <w:pPr>
              <w:pStyle w:val="TAC"/>
            </w:pPr>
            <w:r w:rsidRPr="007B4467">
              <w:t>NR TDD FR1 Band 39</w:t>
            </w:r>
          </w:p>
        </w:tc>
      </w:tr>
      <w:tr w:rsidR="00D223C3" w:rsidRPr="007B4467"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7B4467" w:rsidRDefault="00D223C3">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7B4467" w:rsidRDefault="00D223C3">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7B4467" w:rsidRDefault="00D223C3">
            <w:pPr>
              <w:pStyle w:val="TAC"/>
            </w:pPr>
            <w:r w:rsidRPr="007B4467">
              <w:t>NR TDD FR1 Band 40</w:t>
            </w:r>
          </w:p>
        </w:tc>
      </w:tr>
      <w:tr w:rsidR="00D223C3" w:rsidRPr="007B4467"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7B4467" w:rsidRDefault="00D223C3">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7B4467" w:rsidRDefault="00D223C3">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7B4467" w:rsidRDefault="00D223C3">
            <w:pPr>
              <w:pStyle w:val="TAC"/>
            </w:pPr>
            <w:r w:rsidRPr="007B4467">
              <w:t>NR TDD FR1 Band 41</w:t>
            </w:r>
          </w:p>
        </w:tc>
      </w:tr>
      <w:tr w:rsidR="00D223C3" w:rsidRPr="007B4467"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7B4467" w:rsidRDefault="00D223C3">
            <w:pPr>
              <w:pStyle w:val="TAC"/>
            </w:pPr>
          </w:p>
        </w:tc>
      </w:tr>
      <w:tr w:rsidR="00D223C3" w:rsidRPr="007B4467"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7B4467" w:rsidRDefault="00D223C3">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7B4467" w:rsidRDefault="00D223C3">
            <w:pPr>
              <w:pStyle w:val="TAL"/>
            </w:pPr>
            <w:r w:rsidRPr="007B4467">
              <w:t xml:space="preserve">NR Frequency band: </w:t>
            </w:r>
            <w:r w:rsidRPr="007B4467">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7B4467" w:rsidRDefault="00D223C3">
            <w:pPr>
              <w:pStyle w:val="TAC"/>
            </w:pPr>
            <w:r w:rsidRPr="007B4467">
              <w:t>NR TDD FR1 Band 46</w:t>
            </w:r>
          </w:p>
        </w:tc>
      </w:tr>
      <w:tr w:rsidR="00D223C3" w:rsidRPr="007B4467"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7B4467" w:rsidRDefault="00D223C3">
            <w:pPr>
              <w:pStyle w:val="TAC"/>
            </w:pPr>
          </w:p>
        </w:tc>
      </w:tr>
      <w:tr w:rsidR="00D223C3" w:rsidRPr="007B4467"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7B4467" w:rsidRDefault="00D223C3">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7B4467" w:rsidRDefault="00D223C3">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7B4467" w:rsidRDefault="00D223C3">
            <w:pPr>
              <w:pStyle w:val="TAC"/>
            </w:pPr>
            <w:r w:rsidRPr="007B4467">
              <w:t>NR TDD FR1 Band 48</w:t>
            </w:r>
          </w:p>
        </w:tc>
      </w:tr>
      <w:tr w:rsidR="00D223C3" w:rsidRPr="007B4467"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7B4467" w:rsidRDefault="00D223C3">
            <w:pPr>
              <w:pStyle w:val="TAC"/>
            </w:pPr>
          </w:p>
        </w:tc>
      </w:tr>
      <w:tr w:rsidR="00D223C3" w:rsidRPr="007B4467"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7B4467" w:rsidRDefault="00D223C3">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AAE055E" w:rsidR="00D223C3" w:rsidRPr="007B4467" w:rsidRDefault="00D223C3">
            <w:pPr>
              <w:pStyle w:val="TAL"/>
            </w:pPr>
            <w:r w:rsidRPr="007B4467">
              <w:t>NR Frequency band: 1710-1780</w:t>
            </w:r>
            <w:r w:rsidR="00E52750" w:rsidRPr="007B4467">
              <w:t xml:space="preserve"> MHz</w:t>
            </w:r>
            <w:r w:rsidRPr="007B4467">
              <w:t>,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7B4467" w:rsidRDefault="00D223C3">
            <w:pPr>
              <w:pStyle w:val="TAC"/>
            </w:pPr>
            <w:r w:rsidRPr="007B4467">
              <w:t>NR FDD FR1 Band 66</w:t>
            </w:r>
          </w:p>
        </w:tc>
      </w:tr>
      <w:tr w:rsidR="00D223C3" w:rsidRPr="007B4467"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7B4467" w:rsidRDefault="00D223C3">
            <w:pPr>
              <w:pStyle w:val="TAC"/>
            </w:pPr>
          </w:p>
        </w:tc>
      </w:tr>
      <w:tr w:rsidR="00D223C3" w:rsidRPr="007B4467"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7B4467" w:rsidRDefault="00D223C3">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220B74DB" w:rsidR="00D223C3" w:rsidRPr="007B4467" w:rsidRDefault="00D223C3">
            <w:pPr>
              <w:pStyle w:val="TAL"/>
            </w:pPr>
            <w:r w:rsidRPr="007B4467">
              <w:t xml:space="preserve">NR Frequency band: </w:t>
            </w:r>
            <w:r w:rsidRPr="007B4467">
              <w:rPr>
                <w:rFonts w:cs="Arial"/>
              </w:rPr>
              <w:t>1695-1710</w:t>
            </w:r>
            <w:r w:rsidR="00E52750" w:rsidRPr="007B4467">
              <w:rPr>
                <w:rFonts w:cs="Arial"/>
              </w:rPr>
              <w:t xml:space="preserve"> MHz</w:t>
            </w:r>
            <w:r w:rsidRPr="007B4467">
              <w:rPr>
                <w:rFonts w:cs="Arial"/>
              </w:rPr>
              <w:t>,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7B4467" w:rsidRDefault="00D223C3">
            <w:pPr>
              <w:pStyle w:val="TAC"/>
            </w:pPr>
            <w:r w:rsidRPr="007B4467">
              <w:t>NR FDD FR1 Band 70</w:t>
            </w:r>
          </w:p>
        </w:tc>
      </w:tr>
      <w:tr w:rsidR="00D223C3" w:rsidRPr="007B4467"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40B0E9EA" w:rsidR="00D223C3" w:rsidRPr="007B4467" w:rsidRDefault="00D223C3">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7B4467" w:rsidRDefault="00D223C3">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0B961511" w:rsidR="00D223C3" w:rsidRPr="007B4467" w:rsidRDefault="00D223C3">
            <w:pPr>
              <w:pStyle w:val="TAC"/>
            </w:pPr>
            <w:r w:rsidRPr="007B4467">
              <w:t>NR FDD FR1 Band 71</w:t>
            </w:r>
            <w:r w:rsidR="00020E19" w:rsidRPr="007B4467">
              <w:t>, (see NOTE 2)</w:t>
            </w:r>
          </w:p>
        </w:tc>
      </w:tr>
      <w:tr w:rsidR="00D223C3" w:rsidRPr="007B4467"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7B4467" w:rsidRDefault="00D223C3">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7B4467"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7B4467"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7B4467" w:rsidRDefault="00D223C3">
            <w:pPr>
              <w:pStyle w:val="TAC"/>
            </w:pPr>
          </w:p>
        </w:tc>
      </w:tr>
      <w:tr w:rsidR="00D223C3" w:rsidRPr="007B4467"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7B4467" w:rsidRDefault="00D223C3">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7B4467" w:rsidRDefault="00D223C3">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7B4467" w:rsidRDefault="00D223C3">
            <w:pPr>
              <w:pStyle w:val="TAC"/>
            </w:pPr>
            <w:r w:rsidRPr="007B4467">
              <w:t>NR TDD FR1 Band 77</w:t>
            </w:r>
          </w:p>
        </w:tc>
      </w:tr>
      <w:tr w:rsidR="00D223C3" w:rsidRPr="007B4467"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7B4467" w:rsidRDefault="00D223C3">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7B4467" w:rsidRDefault="00D223C3">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7B4467" w:rsidRDefault="00D223C3">
            <w:pPr>
              <w:pStyle w:val="TAC"/>
            </w:pPr>
            <w:r w:rsidRPr="007B4467">
              <w:t>NR TDD FR1 Band 78</w:t>
            </w:r>
          </w:p>
        </w:tc>
      </w:tr>
      <w:tr w:rsidR="00D223C3" w:rsidRPr="007B4467"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7B4467" w:rsidRDefault="00D223C3">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7B4467" w:rsidRDefault="00D223C3">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7B4467" w:rsidRDefault="00D223C3">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7B4467" w:rsidRDefault="00D223C3">
            <w:pPr>
              <w:pStyle w:val="TAC"/>
            </w:pPr>
            <w:r w:rsidRPr="007B4467">
              <w:t>NR TDD FR1 Band 79</w:t>
            </w:r>
          </w:p>
        </w:tc>
      </w:tr>
      <w:tr w:rsidR="00FF3465" w:rsidRPr="007B4467" w14:paraId="115E13C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FF3465" w:rsidRPr="007B4467" w:rsidRDefault="00FF3465" w:rsidP="00FF3465">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FF3465" w:rsidRPr="007B4467" w:rsidRDefault="00FF3465" w:rsidP="00FF3465">
            <w:pPr>
              <w:pStyle w:val="TAL"/>
            </w:pPr>
            <w:r w:rsidRPr="007B4467">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076FAE8C" w14:textId="17838A5A" w:rsidR="00FF3465" w:rsidRPr="007B4467" w:rsidRDefault="00FF3465" w:rsidP="00FF3465">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6287DE0A" w14:textId="7399AB8D" w:rsidR="00FF3465" w:rsidRPr="007B4467" w:rsidRDefault="00FF3465" w:rsidP="00FF3465">
            <w:pPr>
              <w:pStyle w:val="TAC"/>
            </w:pPr>
            <w:r w:rsidRPr="007B4467">
              <w:t xml:space="preserve">NR </w:t>
            </w:r>
            <w:r w:rsidR="00E52750" w:rsidRPr="007B4467">
              <w:t xml:space="preserve">SUL </w:t>
            </w:r>
            <w:r w:rsidRPr="007B4467">
              <w:t>FR1 Band 80</w:t>
            </w:r>
          </w:p>
        </w:tc>
      </w:tr>
      <w:tr w:rsidR="00AB3FFF" w:rsidRPr="007B4467" w14:paraId="728CF25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7849B53C" w14:textId="04DE36D9" w:rsidR="00AB3FFF" w:rsidRPr="007B4467" w:rsidRDefault="00AB3FFF" w:rsidP="00AB3FFF">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3EBAC598" w14:textId="5BEAE751" w:rsidR="00AB3FFF" w:rsidRPr="007B4467" w:rsidRDefault="00AB3FFF" w:rsidP="00AB3FFF">
            <w:pPr>
              <w:pStyle w:val="TAL"/>
            </w:pPr>
            <w:r w:rsidRPr="007B4467">
              <w:t>NR Frequency band: 880 MHz – 915 MHz MHz</w:t>
            </w:r>
          </w:p>
        </w:tc>
        <w:tc>
          <w:tcPr>
            <w:tcW w:w="1831" w:type="dxa"/>
            <w:tcBorders>
              <w:top w:val="single" w:sz="6" w:space="0" w:color="auto"/>
              <w:left w:val="single" w:sz="6" w:space="0" w:color="auto"/>
              <w:bottom w:val="single" w:sz="6" w:space="0" w:color="auto"/>
              <w:right w:val="single" w:sz="4" w:space="0" w:color="auto"/>
            </w:tcBorders>
          </w:tcPr>
          <w:p w14:paraId="1E3B295E" w14:textId="5DB8E903" w:rsidR="00AB3FFF" w:rsidRPr="007B4467" w:rsidRDefault="00AB3FFF" w:rsidP="00AB3FFF">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5EAECA1F" w14:textId="19D00916" w:rsidR="00AB3FFF" w:rsidRPr="007B4467" w:rsidRDefault="00AB3FFF" w:rsidP="00AB3FFF">
            <w:pPr>
              <w:pStyle w:val="TAC"/>
            </w:pPr>
            <w:r w:rsidRPr="007B4467">
              <w:t>NR SUL FR1 Band 81</w:t>
            </w:r>
          </w:p>
        </w:tc>
      </w:tr>
      <w:tr w:rsidR="00FF3465" w:rsidRPr="007B4467" w14:paraId="7808AFA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FF3465" w:rsidRPr="007B4467" w:rsidRDefault="00FF3465" w:rsidP="00FF3465">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FF3465" w:rsidRPr="007B4467" w:rsidRDefault="00FF3465" w:rsidP="00FF3465">
            <w:pPr>
              <w:pStyle w:val="TAL"/>
            </w:pPr>
            <w:r w:rsidRPr="007B4467">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3E520EA4" w14:textId="39B6EA55" w:rsidR="00FF3465" w:rsidRPr="007B4467" w:rsidRDefault="00FF3465" w:rsidP="00FF3465">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6D0871F5" w14:textId="69573D33" w:rsidR="00FF3465" w:rsidRPr="007B4467" w:rsidRDefault="00FF3465" w:rsidP="00FF3465">
            <w:pPr>
              <w:pStyle w:val="TAC"/>
            </w:pPr>
            <w:r w:rsidRPr="007B4467">
              <w:t xml:space="preserve">NR </w:t>
            </w:r>
            <w:r w:rsidR="00E52750" w:rsidRPr="007B4467">
              <w:t xml:space="preserve">SUL </w:t>
            </w:r>
            <w:r w:rsidRPr="007B4467">
              <w:t>FR1 Band 84</w:t>
            </w:r>
          </w:p>
        </w:tc>
      </w:tr>
      <w:tr w:rsidR="00541077" w:rsidRPr="007B4467" w14:paraId="6524B0B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6DF3C94" w14:textId="7A97F6EE" w:rsidR="00541077" w:rsidRPr="007B4467" w:rsidRDefault="00541077" w:rsidP="00541077">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0D23C00D" w14:textId="32E9109B" w:rsidR="00541077" w:rsidRPr="007B4467" w:rsidRDefault="00541077" w:rsidP="00541077">
            <w:pPr>
              <w:pStyle w:val="TAL"/>
            </w:pPr>
            <w:r w:rsidRPr="007B4467">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2F8B74BC" w14:textId="322EE5CC" w:rsidR="00541077" w:rsidRPr="007B4467" w:rsidRDefault="00541077" w:rsidP="00541077">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140A2B1D" w14:textId="4C3294A2" w:rsidR="00541077" w:rsidRPr="007B4467" w:rsidRDefault="00541077" w:rsidP="00541077">
            <w:pPr>
              <w:pStyle w:val="TAC"/>
            </w:pPr>
            <w:r w:rsidRPr="007B4467">
              <w:t>NR FDD FR1 Band 85</w:t>
            </w:r>
          </w:p>
        </w:tc>
      </w:tr>
      <w:tr w:rsidR="00541077" w:rsidRPr="007B4467" w14:paraId="1B7A4F9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66C843A9" w14:textId="4B7CD64E" w:rsidR="00541077" w:rsidRPr="007B4467" w:rsidRDefault="00541077" w:rsidP="0054107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2BD88FA0" w14:textId="77777777" w:rsidR="00541077" w:rsidRPr="007B4467" w:rsidRDefault="00541077" w:rsidP="00541077">
            <w:pPr>
              <w:pStyle w:val="TAL"/>
            </w:pPr>
          </w:p>
        </w:tc>
        <w:tc>
          <w:tcPr>
            <w:tcW w:w="1831" w:type="dxa"/>
            <w:tcBorders>
              <w:top w:val="single" w:sz="6" w:space="0" w:color="auto"/>
              <w:left w:val="single" w:sz="6" w:space="0" w:color="auto"/>
              <w:bottom w:val="single" w:sz="6" w:space="0" w:color="auto"/>
              <w:right w:val="single" w:sz="4" w:space="0" w:color="auto"/>
            </w:tcBorders>
          </w:tcPr>
          <w:p w14:paraId="2E0AAFD0" w14:textId="77777777" w:rsidR="00541077" w:rsidRPr="007B4467" w:rsidRDefault="00541077" w:rsidP="00541077">
            <w:pPr>
              <w:pStyle w:val="TAC"/>
            </w:pPr>
          </w:p>
        </w:tc>
        <w:tc>
          <w:tcPr>
            <w:tcW w:w="2191" w:type="dxa"/>
            <w:tcBorders>
              <w:top w:val="single" w:sz="4" w:space="0" w:color="auto"/>
              <w:left w:val="single" w:sz="4" w:space="0" w:color="auto"/>
              <w:bottom w:val="single" w:sz="4" w:space="0" w:color="auto"/>
              <w:right w:val="single" w:sz="4" w:space="0" w:color="auto"/>
            </w:tcBorders>
          </w:tcPr>
          <w:p w14:paraId="6B078B5D" w14:textId="77777777" w:rsidR="00541077" w:rsidRPr="007B4467" w:rsidRDefault="00541077" w:rsidP="00541077">
            <w:pPr>
              <w:pStyle w:val="TAC"/>
            </w:pPr>
          </w:p>
        </w:tc>
      </w:tr>
      <w:tr w:rsidR="00B66D41" w:rsidRPr="007B4467" w14:paraId="35AF203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B66D41" w:rsidRPr="007B4467" w:rsidRDefault="00B66D41" w:rsidP="00452594">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B66D41" w:rsidRPr="007B4467" w:rsidRDefault="00B66D41" w:rsidP="00452594">
            <w:pPr>
              <w:pStyle w:val="TAL"/>
            </w:pPr>
            <w:r w:rsidRPr="007B4467">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36771744" w14:textId="77777777" w:rsidR="00B66D41" w:rsidRPr="007B4467" w:rsidRDefault="00B66D41" w:rsidP="00452594">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11C4604D" w14:textId="77777777" w:rsidR="00B66D41" w:rsidRPr="007B4467" w:rsidRDefault="00B66D41" w:rsidP="00452594">
            <w:pPr>
              <w:pStyle w:val="TAC"/>
            </w:pPr>
            <w:r w:rsidRPr="007B4467">
              <w:t>NR SUL FR1 Band 95</w:t>
            </w:r>
          </w:p>
        </w:tc>
      </w:tr>
      <w:tr w:rsidR="00B66D41" w:rsidRPr="007B4467" w14:paraId="580F37E1"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B66D41" w:rsidRPr="007B4467" w:rsidRDefault="00B66D41" w:rsidP="00452594">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B66D41" w:rsidRPr="007B4467" w:rsidRDefault="00B66D41" w:rsidP="00452594">
            <w:pPr>
              <w:pStyle w:val="TAL"/>
            </w:pPr>
            <w:r w:rsidRPr="007B4467">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556B3E59" w14:textId="77777777" w:rsidR="00B66D41" w:rsidRPr="007B4467" w:rsidRDefault="00B66D41" w:rsidP="00452594">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0E43BF51" w14:textId="77777777" w:rsidR="00B66D41" w:rsidRPr="007B4467" w:rsidRDefault="00B66D41" w:rsidP="00452594">
            <w:pPr>
              <w:pStyle w:val="TAC"/>
            </w:pPr>
            <w:r w:rsidRPr="007B4467">
              <w:t>NR SUL FR1 Band 97</w:t>
            </w:r>
          </w:p>
        </w:tc>
      </w:tr>
      <w:tr w:rsidR="00B66D41" w:rsidRPr="007B4467" w14:paraId="7133256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B66D41" w:rsidRPr="007B4467" w:rsidRDefault="00B66D41" w:rsidP="00452594">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B66D41" w:rsidRPr="007B4467" w:rsidRDefault="00B66D41" w:rsidP="00452594">
            <w:pPr>
              <w:pStyle w:val="TAL"/>
            </w:pPr>
            <w:r w:rsidRPr="007B4467">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280E5FA4" w14:textId="77777777" w:rsidR="00B66D41" w:rsidRPr="007B4467" w:rsidRDefault="00B66D41" w:rsidP="00452594">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4A77CE53" w14:textId="77777777" w:rsidR="00B66D41" w:rsidRPr="007B4467" w:rsidRDefault="00B66D41" w:rsidP="00452594">
            <w:pPr>
              <w:pStyle w:val="TAC"/>
            </w:pPr>
            <w:r w:rsidRPr="007B4467">
              <w:t>NR SUL FR1 Band 98</w:t>
            </w:r>
          </w:p>
        </w:tc>
      </w:tr>
      <w:tr w:rsidR="00B66D41" w:rsidRPr="007B4467" w14:paraId="552E8CD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B66D41" w:rsidRPr="007B4467" w:rsidRDefault="00B66D41" w:rsidP="00452594">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B66D41" w:rsidRPr="007B4467" w:rsidRDefault="00B66D41" w:rsidP="00452594">
            <w:pPr>
              <w:pStyle w:val="TAL"/>
            </w:pPr>
            <w:r w:rsidRPr="007B4467">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310199E7" w14:textId="77777777" w:rsidR="00B66D41" w:rsidRPr="007B4467" w:rsidRDefault="00B66D41" w:rsidP="00452594">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257A056A" w14:textId="77777777" w:rsidR="00B66D41" w:rsidRPr="007B4467" w:rsidRDefault="00B66D41" w:rsidP="00452594">
            <w:pPr>
              <w:pStyle w:val="TAC"/>
            </w:pPr>
            <w:r w:rsidRPr="007B4467">
              <w:t>NR SUL FR1 Band 99</w:t>
            </w:r>
          </w:p>
        </w:tc>
      </w:tr>
      <w:tr w:rsidR="00541077" w:rsidRPr="007B4467" w14:paraId="32EE175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3D14CA9F" w14:textId="1C14ECA1" w:rsidR="00541077" w:rsidRPr="007B4467" w:rsidRDefault="00541077" w:rsidP="0054107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61AE167E" w14:textId="77777777" w:rsidR="00541077" w:rsidRPr="007B4467" w:rsidRDefault="00541077" w:rsidP="00541077">
            <w:pPr>
              <w:pStyle w:val="TAL"/>
            </w:pPr>
          </w:p>
        </w:tc>
        <w:tc>
          <w:tcPr>
            <w:tcW w:w="1831" w:type="dxa"/>
            <w:tcBorders>
              <w:top w:val="single" w:sz="6" w:space="0" w:color="auto"/>
              <w:left w:val="single" w:sz="6" w:space="0" w:color="auto"/>
              <w:bottom w:val="single" w:sz="6" w:space="0" w:color="auto"/>
              <w:right w:val="single" w:sz="4" w:space="0" w:color="auto"/>
            </w:tcBorders>
          </w:tcPr>
          <w:p w14:paraId="6EA1DB1A" w14:textId="77777777" w:rsidR="00541077" w:rsidRPr="007B4467" w:rsidRDefault="00541077" w:rsidP="00541077">
            <w:pPr>
              <w:pStyle w:val="TAC"/>
            </w:pPr>
          </w:p>
        </w:tc>
        <w:tc>
          <w:tcPr>
            <w:tcW w:w="2191" w:type="dxa"/>
            <w:tcBorders>
              <w:top w:val="single" w:sz="4" w:space="0" w:color="auto"/>
              <w:left w:val="single" w:sz="4" w:space="0" w:color="auto"/>
              <w:bottom w:val="single" w:sz="4" w:space="0" w:color="auto"/>
              <w:right w:val="single" w:sz="4" w:space="0" w:color="auto"/>
            </w:tcBorders>
          </w:tcPr>
          <w:p w14:paraId="525F73E6" w14:textId="77777777" w:rsidR="00541077" w:rsidRPr="007B4467" w:rsidRDefault="00541077" w:rsidP="00541077">
            <w:pPr>
              <w:pStyle w:val="TAC"/>
            </w:pPr>
          </w:p>
        </w:tc>
      </w:tr>
      <w:tr w:rsidR="00FE165E" w:rsidRPr="007B4467" w14:paraId="7004F5E4"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7E48F6C1" w14:textId="1D9B3413" w:rsidR="00FE165E" w:rsidRPr="007B4467" w:rsidRDefault="00FE165E" w:rsidP="00FE165E">
            <w:pPr>
              <w:pStyle w:val="TAC"/>
            </w:pPr>
            <w:r w:rsidRPr="007B4467">
              <w:rPr>
                <w:rFonts w:eastAsia="SimSun"/>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502F4871" w14:textId="66297792" w:rsidR="00FE165E" w:rsidRPr="007B4467" w:rsidRDefault="00FE165E" w:rsidP="00FE165E">
            <w:pPr>
              <w:pStyle w:val="TAL"/>
            </w:pPr>
            <w:r w:rsidRPr="007B4467">
              <w:t xml:space="preserve">NR Frequency band: </w:t>
            </w:r>
            <w:r w:rsidRPr="007B4467">
              <w:rPr>
                <w:rFonts w:eastAsia="SimSun"/>
                <w:lang w:eastAsia="zh-CN"/>
              </w:rPr>
              <w:t>64</w:t>
            </w:r>
            <w:r w:rsidRPr="007B4467">
              <w:t>25–</w:t>
            </w:r>
            <w:r w:rsidRPr="007B4467">
              <w:rPr>
                <w:rFonts w:eastAsia="SimSun"/>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40FAFA7B" w14:textId="5FDCFE7E" w:rsidR="00FE165E" w:rsidRPr="007B4467" w:rsidRDefault="00FE165E" w:rsidP="00FE165E">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77681BF1" w14:textId="3C1C1B8A" w:rsidR="00FE165E" w:rsidRPr="007B4467" w:rsidRDefault="00FE165E" w:rsidP="00FE165E">
            <w:pPr>
              <w:pStyle w:val="TAC"/>
            </w:pPr>
            <w:r w:rsidRPr="007B4467">
              <w:t xml:space="preserve">NR TDD FR1 Band </w:t>
            </w:r>
            <w:r w:rsidRPr="007B4467">
              <w:rPr>
                <w:rFonts w:eastAsia="SimSun"/>
                <w:lang w:eastAsia="zh-CN"/>
              </w:rPr>
              <w:t>104</w:t>
            </w:r>
          </w:p>
        </w:tc>
      </w:tr>
      <w:tr w:rsidR="00541077" w:rsidRPr="007B4467" w14:paraId="24C2CD0F"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83B6735" w14:textId="69C68E50" w:rsidR="00541077" w:rsidRPr="007B4467" w:rsidRDefault="00541077" w:rsidP="00541077">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79F3374A" w14:textId="014E8B40" w:rsidR="00541077" w:rsidRPr="007B4467" w:rsidRDefault="00541077" w:rsidP="00541077">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029D0653" w14:textId="3D40D737" w:rsidR="00541077" w:rsidRPr="007B4467" w:rsidRDefault="00541077" w:rsidP="00541077">
            <w:pPr>
              <w:pStyle w:val="TAC"/>
            </w:pPr>
            <w:r w:rsidRPr="007B4467">
              <w:t>38.101-1, 5.2D</w:t>
            </w:r>
          </w:p>
        </w:tc>
        <w:tc>
          <w:tcPr>
            <w:tcW w:w="2191" w:type="dxa"/>
            <w:tcBorders>
              <w:top w:val="single" w:sz="4" w:space="0" w:color="auto"/>
              <w:left w:val="single" w:sz="4" w:space="0" w:color="auto"/>
              <w:bottom w:val="single" w:sz="4" w:space="0" w:color="auto"/>
              <w:right w:val="single" w:sz="4" w:space="0" w:color="auto"/>
            </w:tcBorders>
          </w:tcPr>
          <w:p w14:paraId="5D085C1E" w14:textId="7B8D1EF6" w:rsidR="00541077" w:rsidRPr="007B4467" w:rsidRDefault="00541077" w:rsidP="00541077">
            <w:pPr>
              <w:pStyle w:val="TAC"/>
            </w:pPr>
            <w:r w:rsidRPr="007B4467">
              <w:t>NR FDD FR1 Band 105</w:t>
            </w:r>
          </w:p>
        </w:tc>
      </w:tr>
      <w:tr w:rsidR="00D223C3" w:rsidRPr="007B4467"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7B4467" w:rsidRDefault="00D223C3">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65129C1E" w14:textId="77777777" w:rsidR="00D223C3" w:rsidRPr="007B4467" w:rsidRDefault="00D223C3">
            <w:pPr>
              <w:pStyle w:val="TAN"/>
            </w:pPr>
            <w:r w:rsidRPr="007B4467">
              <w:t>NOTE 2:</w:t>
            </w:r>
            <w:r w:rsidRPr="007B4467">
              <w:tab/>
            </w:r>
            <w:r w:rsidRPr="007B4467">
              <w:rPr>
                <w:rFonts w:cs="Arial"/>
                <w:szCs w:val="18"/>
              </w:rPr>
              <w:t>UL MIMO is targeted for FWA form factor.</w:t>
            </w:r>
          </w:p>
        </w:tc>
      </w:tr>
    </w:tbl>
    <w:p w14:paraId="02C6FBE2" w14:textId="77777777" w:rsidR="00D223C3" w:rsidRPr="007B4467" w:rsidRDefault="00D223C3" w:rsidP="00D223C3">
      <w:pPr>
        <w:rPr>
          <w:lang w:eastAsia="en-US"/>
        </w:rPr>
      </w:pPr>
    </w:p>
    <w:p w14:paraId="2FE5FCB4" w14:textId="77777777" w:rsidR="00D223C3" w:rsidRPr="007B4467" w:rsidRDefault="00D223C3" w:rsidP="00D223C3">
      <w:pPr>
        <w:pStyle w:val="TH"/>
      </w:pPr>
      <w:r w:rsidRPr="007B4467">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7B4467"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7B4467" w:rsidRDefault="00D223C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7B4467" w:rsidRDefault="00D223C3">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7B4467" w:rsidRDefault="00D223C3">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7B4467" w:rsidRDefault="00D223C3">
            <w:pPr>
              <w:pStyle w:val="TAH"/>
            </w:pPr>
            <w:r w:rsidRPr="007B4467">
              <w:t>Comments</w:t>
            </w:r>
          </w:p>
        </w:tc>
      </w:tr>
      <w:tr w:rsidR="00D223C3" w:rsidRPr="007B4467"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7B4467" w:rsidRDefault="00D223C3">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7B4467" w:rsidRDefault="00D223C3">
            <w:pPr>
              <w:pStyle w:val="TAL"/>
            </w:pPr>
            <w:r w:rsidRPr="007B4467">
              <w:t xml:space="preserve">NR Frequency band: </w:t>
            </w:r>
            <w:r w:rsidRPr="007B4467">
              <w:rPr>
                <w:rFonts w:cs="Arial"/>
                <w:szCs w:val="18"/>
              </w:rPr>
              <w:t>26500</w:t>
            </w:r>
            <w:r w:rsidRPr="007B4467">
              <w:rPr>
                <w:lang w:eastAsia="zh-CN"/>
              </w:rPr>
              <w:t>-</w:t>
            </w:r>
            <w:r w:rsidRPr="007B4467">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7B4467" w:rsidRDefault="00D223C3">
            <w:pPr>
              <w:pStyle w:val="TAC"/>
            </w:pPr>
            <w:r w:rsidRPr="007B4467">
              <w:t>NR TDD FR2 Band 257</w:t>
            </w:r>
          </w:p>
        </w:tc>
      </w:tr>
      <w:tr w:rsidR="00D223C3" w:rsidRPr="007B4467"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7B4467" w:rsidRDefault="00D223C3">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7B4467" w:rsidRDefault="00D223C3">
            <w:pPr>
              <w:pStyle w:val="TAL"/>
            </w:pPr>
            <w:r w:rsidRPr="007B4467">
              <w:t xml:space="preserve">NR Frequency band: </w:t>
            </w:r>
            <w:r w:rsidRPr="007B4467">
              <w:rPr>
                <w:rFonts w:cs="Arial"/>
                <w:szCs w:val="18"/>
              </w:rPr>
              <w:t>24250</w:t>
            </w:r>
            <w:r w:rsidRPr="007B4467">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7B4467" w:rsidRDefault="00D223C3">
            <w:pPr>
              <w:pStyle w:val="TAC"/>
            </w:pPr>
            <w:r w:rsidRPr="007B4467">
              <w:t>NR TDD FR2 Band 258</w:t>
            </w:r>
          </w:p>
        </w:tc>
      </w:tr>
      <w:tr w:rsidR="00D223C3" w:rsidRPr="007B4467"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7B4467" w:rsidRDefault="00D223C3">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7B4467" w:rsidRDefault="00D223C3">
            <w:pPr>
              <w:pStyle w:val="TAL"/>
            </w:pPr>
            <w:r w:rsidRPr="007B4467">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7B4467" w:rsidRDefault="00D223C3">
            <w:pPr>
              <w:pStyle w:val="TAC"/>
            </w:pPr>
            <w:r w:rsidRPr="007B4467">
              <w:t>NR TDD FR2 Band 259</w:t>
            </w:r>
          </w:p>
        </w:tc>
      </w:tr>
      <w:tr w:rsidR="00D223C3" w:rsidRPr="007B4467"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7B4467" w:rsidRDefault="00D223C3">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7B4467" w:rsidRDefault="00D223C3">
            <w:pPr>
              <w:pStyle w:val="TAL"/>
            </w:pPr>
            <w:r w:rsidRPr="007B4467">
              <w:t xml:space="preserve">NR Frequency band: </w:t>
            </w:r>
            <w:r w:rsidRPr="007B4467">
              <w:rPr>
                <w:rFonts w:cs="Arial"/>
                <w:szCs w:val="18"/>
              </w:rPr>
              <w:t>37000</w:t>
            </w:r>
            <w:r w:rsidRPr="007B4467">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7B4467" w:rsidRDefault="00D223C3">
            <w:pPr>
              <w:pStyle w:val="TAC"/>
            </w:pPr>
            <w:r w:rsidRPr="007B4467">
              <w:t>NR TDD FR2 Band 260</w:t>
            </w:r>
          </w:p>
        </w:tc>
      </w:tr>
      <w:tr w:rsidR="00D223C3" w:rsidRPr="007B4467"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7B4467" w:rsidRDefault="00D223C3">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7B4467" w:rsidRDefault="00D223C3">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7B4467" w:rsidRDefault="00D223C3">
            <w:pPr>
              <w:pStyle w:val="TAC"/>
            </w:pPr>
            <w:r w:rsidRPr="007B4467">
              <w:t>NR TDD FR2 Band 261</w:t>
            </w:r>
          </w:p>
        </w:tc>
      </w:tr>
    </w:tbl>
    <w:p w14:paraId="72E66969" w14:textId="77777777" w:rsidR="00FC164C" w:rsidRPr="007B4467" w:rsidRDefault="00FC164C" w:rsidP="00FC164C"/>
    <w:p w14:paraId="0C66D476" w14:textId="77777777" w:rsidR="00FC164C" w:rsidRPr="007B4467" w:rsidRDefault="00FC164C" w:rsidP="00FC164C">
      <w:pPr>
        <w:pStyle w:val="TH"/>
      </w:pPr>
      <w:r w:rsidRPr="007B4467">
        <w:t xml:space="preserve">Table </w:t>
      </w:r>
      <w:r w:rsidRPr="007B4467">
        <w:rPr>
          <w:rFonts w:eastAsia="PMingLiU"/>
        </w:rPr>
        <w:t>A.4.3.9-14</w:t>
      </w:r>
      <w:r w:rsidRPr="007B4467">
        <w:t>: NR FR1 TxD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FC164C" w:rsidRPr="007B4467" w14:paraId="0B81D3D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F17B52" w14:textId="77777777" w:rsidR="00FC164C" w:rsidRPr="007B4467" w:rsidRDefault="00FC164C" w:rsidP="007B6927">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E14EB6E" w14:textId="77777777" w:rsidR="00FC164C" w:rsidRPr="007B4467" w:rsidRDefault="00FC164C" w:rsidP="007B6927">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398B15B" w14:textId="77777777" w:rsidR="00FC164C" w:rsidRPr="007B4467" w:rsidRDefault="00FC164C" w:rsidP="007B6927">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63D8B417" w14:textId="77777777" w:rsidR="00FC164C" w:rsidRPr="007B4467" w:rsidRDefault="00FC164C" w:rsidP="007B6927">
            <w:pPr>
              <w:pStyle w:val="TAH"/>
            </w:pPr>
            <w:r w:rsidRPr="007B4467">
              <w:t>Comments</w:t>
            </w:r>
          </w:p>
        </w:tc>
      </w:tr>
      <w:tr w:rsidR="00FC164C" w:rsidRPr="007B4467" w14:paraId="53F132C2" w14:textId="77777777" w:rsidTr="007B6927">
        <w:trPr>
          <w:cantSplit/>
          <w:jc w:val="center"/>
        </w:trPr>
        <w:tc>
          <w:tcPr>
            <w:tcW w:w="701" w:type="dxa"/>
            <w:tcBorders>
              <w:top w:val="single" w:sz="6" w:space="0" w:color="auto"/>
              <w:left w:val="single" w:sz="6" w:space="0" w:color="auto"/>
              <w:bottom w:val="nil"/>
              <w:right w:val="single" w:sz="6" w:space="0" w:color="auto"/>
            </w:tcBorders>
            <w:hideMark/>
          </w:tcPr>
          <w:p w14:paraId="0EA98248" w14:textId="77777777" w:rsidR="00FC164C" w:rsidRPr="007B4467" w:rsidRDefault="00FC164C" w:rsidP="007B692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17F7B217" w14:textId="77777777" w:rsidR="00FC164C" w:rsidRPr="007B4467" w:rsidRDefault="00FC164C" w:rsidP="007B6927">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1477DD19"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569B929" w14:textId="77777777" w:rsidR="00FC164C" w:rsidRPr="007B4467" w:rsidRDefault="00FC164C" w:rsidP="007B6927">
            <w:pPr>
              <w:pStyle w:val="TAC"/>
            </w:pPr>
            <w:r w:rsidRPr="007B4467">
              <w:t>NR FDD FR1 Band n1</w:t>
            </w:r>
          </w:p>
        </w:tc>
      </w:tr>
      <w:tr w:rsidR="00FC164C" w:rsidRPr="007B4467" w14:paraId="6E40642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3526A6" w14:textId="77777777" w:rsidR="00FC164C" w:rsidRPr="007B4467" w:rsidRDefault="00FC164C" w:rsidP="007B692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7D1896E7" w14:textId="77777777" w:rsidR="00FC164C" w:rsidRPr="007B4467" w:rsidRDefault="00FC164C" w:rsidP="007B6927">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3620BA3"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3653F76" w14:textId="77777777" w:rsidR="00FC164C" w:rsidRPr="007B4467" w:rsidRDefault="00FC164C" w:rsidP="007B6927">
            <w:pPr>
              <w:pStyle w:val="TAC"/>
            </w:pPr>
            <w:r w:rsidRPr="007B4467">
              <w:t>NR FDD FR1 Band n2</w:t>
            </w:r>
          </w:p>
        </w:tc>
      </w:tr>
      <w:tr w:rsidR="00FC164C" w:rsidRPr="007B4467" w14:paraId="5B1282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4E7D7D" w14:textId="77777777" w:rsidR="00FC164C" w:rsidRPr="007B4467" w:rsidRDefault="00FC164C" w:rsidP="007B6927">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5930F81B" w14:textId="77777777" w:rsidR="00FC164C" w:rsidRPr="007B4467" w:rsidRDefault="00FC164C" w:rsidP="007B6927">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6AAF987"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8338217" w14:textId="77777777" w:rsidR="00FC164C" w:rsidRPr="007B4467" w:rsidRDefault="00FC164C" w:rsidP="007B6927">
            <w:pPr>
              <w:pStyle w:val="TAC"/>
            </w:pPr>
            <w:r w:rsidRPr="007B4467">
              <w:t>NR FDD FR1 Band n3</w:t>
            </w:r>
          </w:p>
        </w:tc>
      </w:tr>
      <w:tr w:rsidR="00FC164C" w:rsidRPr="007B4467" w14:paraId="32DF0F4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1AA4B0"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2CE7ED"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ACA4FD4"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E6564F7" w14:textId="77777777" w:rsidR="00FC164C" w:rsidRPr="007B4467" w:rsidRDefault="00FC164C" w:rsidP="007B6927">
            <w:pPr>
              <w:pStyle w:val="TAC"/>
            </w:pPr>
          </w:p>
        </w:tc>
      </w:tr>
      <w:tr w:rsidR="00FC164C" w:rsidRPr="007B4467" w14:paraId="1AAC5E0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258FAF1" w14:textId="77777777" w:rsidR="00FC164C" w:rsidRPr="007B4467" w:rsidRDefault="00FC164C" w:rsidP="007B6927">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FD096" w14:textId="77777777" w:rsidR="00FC164C" w:rsidRPr="007B4467" w:rsidRDefault="00FC164C" w:rsidP="007B6927">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011C697"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FC35E5" w14:textId="77777777" w:rsidR="00FC164C" w:rsidRPr="007B4467" w:rsidRDefault="00FC164C" w:rsidP="007B6927">
            <w:pPr>
              <w:pStyle w:val="TAC"/>
            </w:pPr>
            <w:r w:rsidRPr="007B4467">
              <w:t>NR FDD FR1 Band n5</w:t>
            </w:r>
          </w:p>
        </w:tc>
      </w:tr>
      <w:tr w:rsidR="00FC164C" w:rsidRPr="007B4467" w14:paraId="7768163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19FC666"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8B1610"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7DA49F0"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0C536C22" w14:textId="77777777" w:rsidR="00FC164C" w:rsidRPr="007B4467" w:rsidRDefault="00FC164C" w:rsidP="007B6927">
            <w:pPr>
              <w:pStyle w:val="TAC"/>
            </w:pPr>
          </w:p>
        </w:tc>
      </w:tr>
      <w:tr w:rsidR="00FC164C" w:rsidRPr="007B4467" w14:paraId="36141C9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2908DB" w14:textId="77777777" w:rsidR="00FC164C" w:rsidRPr="007B4467" w:rsidRDefault="00FC164C" w:rsidP="007B6927">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1445A17D" w14:textId="77777777" w:rsidR="00FC164C" w:rsidRPr="007B4467" w:rsidRDefault="00FC164C" w:rsidP="007B6927">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4E50E97D"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11A3947" w14:textId="77777777" w:rsidR="00FC164C" w:rsidRPr="007B4467" w:rsidRDefault="00FC164C" w:rsidP="007B6927">
            <w:pPr>
              <w:pStyle w:val="TAC"/>
            </w:pPr>
            <w:r w:rsidRPr="007B4467">
              <w:t>NR FDD FR1 Band n7</w:t>
            </w:r>
          </w:p>
        </w:tc>
      </w:tr>
      <w:tr w:rsidR="00FC164C" w:rsidRPr="007B4467" w14:paraId="29E901F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C9A288C" w14:textId="77777777" w:rsidR="00FC164C" w:rsidRPr="007B4467" w:rsidRDefault="00FC164C" w:rsidP="007B6927">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1124C38" w14:textId="77777777" w:rsidR="00FC164C" w:rsidRPr="007B4467" w:rsidRDefault="00FC164C" w:rsidP="007B6927">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3602AD27"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97C79" w14:textId="77777777" w:rsidR="00FC164C" w:rsidRPr="007B4467" w:rsidRDefault="00FC164C" w:rsidP="007B6927">
            <w:pPr>
              <w:pStyle w:val="TAC"/>
            </w:pPr>
            <w:r w:rsidRPr="007B4467">
              <w:t>NR FDD FR1 Band n8</w:t>
            </w:r>
          </w:p>
        </w:tc>
      </w:tr>
      <w:tr w:rsidR="00FC164C" w:rsidRPr="007B4467" w14:paraId="439AE3E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FCB8DE"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4D0492"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31B552D8"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4380169" w14:textId="77777777" w:rsidR="00FC164C" w:rsidRPr="007B4467" w:rsidRDefault="00FC164C" w:rsidP="007B6927">
            <w:pPr>
              <w:pStyle w:val="TAC"/>
            </w:pPr>
          </w:p>
        </w:tc>
      </w:tr>
      <w:tr w:rsidR="00FC164C" w:rsidRPr="007B4467" w14:paraId="09404FF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26B937" w14:textId="77777777" w:rsidR="00FC164C" w:rsidRPr="007B4467" w:rsidRDefault="00FC164C" w:rsidP="007B6927">
            <w:pPr>
              <w:pStyle w:val="TAC"/>
              <w:rPr>
                <w:lang w:eastAsia="zh-CN"/>
              </w:rPr>
            </w:pPr>
            <w:r w:rsidRPr="007B4467">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709C3CB5" w14:textId="77777777" w:rsidR="00FC164C" w:rsidRPr="007B4467" w:rsidRDefault="00FC164C" w:rsidP="007B6927">
            <w:pPr>
              <w:pStyle w:val="TAL"/>
            </w:pPr>
            <w:r w:rsidRPr="007B4467">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D1E1C4"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2CEF956" w14:textId="77777777" w:rsidR="00FC164C" w:rsidRPr="007B4467" w:rsidRDefault="00FC164C" w:rsidP="007B6927">
            <w:pPr>
              <w:pStyle w:val="TAC"/>
            </w:pPr>
            <w:r w:rsidRPr="007B4467">
              <w:t>NR FDD FR1 Band n12</w:t>
            </w:r>
          </w:p>
        </w:tc>
      </w:tr>
      <w:tr w:rsidR="00FC164C" w:rsidRPr="007B4467" w14:paraId="59EE2D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3490DDB" w14:textId="77777777" w:rsidR="00FC164C" w:rsidRPr="007B4467" w:rsidRDefault="00FC164C" w:rsidP="007B6927">
            <w:pPr>
              <w:pStyle w:val="TAC"/>
              <w:rPr>
                <w:lang w:eastAsia="zh-CN"/>
              </w:rPr>
            </w:pPr>
            <w:r w:rsidRPr="007B4467">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4A52A7B" w14:textId="77777777" w:rsidR="00FC164C" w:rsidRPr="007B4467" w:rsidRDefault="00FC164C" w:rsidP="007B6927">
            <w:pPr>
              <w:pStyle w:val="TAL"/>
            </w:pPr>
            <w:r w:rsidRPr="007B4467">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F5B72B2"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4C087B" w14:textId="77777777" w:rsidR="00FC164C" w:rsidRPr="007B4467" w:rsidRDefault="00FC164C" w:rsidP="007B6927">
            <w:pPr>
              <w:pStyle w:val="TAC"/>
            </w:pPr>
            <w:r w:rsidRPr="007B4467">
              <w:rPr>
                <w:rFonts w:eastAsia="PMingLiU"/>
              </w:rPr>
              <w:t>NR FDD FR1 Band n13</w:t>
            </w:r>
          </w:p>
        </w:tc>
      </w:tr>
      <w:tr w:rsidR="00FC164C" w:rsidRPr="007B4467" w14:paraId="1A01C9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49DC0B" w14:textId="77777777" w:rsidR="00FC164C" w:rsidRPr="007B4467" w:rsidRDefault="00FC164C" w:rsidP="007B6927">
            <w:pPr>
              <w:pStyle w:val="TAC"/>
              <w:rPr>
                <w:lang w:eastAsia="zh-CN"/>
              </w:rPr>
            </w:pPr>
            <w:r w:rsidRPr="007B4467">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98B60E6" w14:textId="77777777" w:rsidR="00FC164C" w:rsidRPr="007B4467" w:rsidRDefault="00FC164C" w:rsidP="007B6927">
            <w:pPr>
              <w:pStyle w:val="TAL"/>
            </w:pPr>
            <w:r w:rsidRPr="007B4467">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311154B"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16AD1DD" w14:textId="77777777" w:rsidR="00FC164C" w:rsidRPr="007B4467" w:rsidRDefault="00FC164C" w:rsidP="007B6927">
            <w:pPr>
              <w:pStyle w:val="TAC"/>
            </w:pPr>
            <w:r w:rsidRPr="007B4467">
              <w:rPr>
                <w:rFonts w:eastAsia="PMingLiU"/>
              </w:rPr>
              <w:t>NR FDD FR1 Band n14</w:t>
            </w:r>
          </w:p>
        </w:tc>
      </w:tr>
      <w:tr w:rsidR="00FC164C" w:rsidRPr="007B4467" w14:paraId="3421178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8F9E89"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C9C9"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E66D997"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AB67130" w14:textId="77777777" w:rsidR="00FC164C" w:rsidRPr="007B4467" w:rsidRDefault="00FC164C" w:rsidP="007B6927">
            <w:pPr>
              <w:pStyle w:val="TAC"/>
            </w:pPr>
          </w:p>
        </w:tc>
      </w:tr>
      <w:tr w:rsidR="00FC164C" w:rsidRPr="007B4467" w14:paraId="0F5D5FB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4906EC1" w14:textId="77777777" w:rsidR="00FC164C" w:rsidRPr="007B4467" w:rsidRDefault="00FC164C" w:rsidP="007B6927">
            <w:pPr>
              <w:pStyle w:val="TAC"/>
              <w:rPr>
                <w:lang w:eastAsia="zh-CN"/>
              </w:rPr>
            </w:pPr>
            <w:r w:rsidRPr="007B4467">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3F5E4B6" w14:textId="77777777" w:rsidR="00FC164C" w:rsidRPr="007B4467" w:rsidRDefault="00FC164C" w:rsidP="007B6927">
            <w:pPr>
              <w:pStyle w:val="TAL"/>
            </w:pPr>
            <w:r w:rsidRPr="007B4467">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6B540B08"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23827D9" w14:textId="77777777" w:rsidR="00FC164C" w:rsidRPr="007B4467" w:rsidRDefault="00FC164C" w:rsidP="007B6927">
            <w:pPr>
              <w:pStyle w:val="TAC"/>
            </w:pPr>
            <w:r w:rsidRPr="007B4467">
              <w:rPr>
                <w:rFonts w:eastAsia="PMingLiU"/>
              </w:rPr>
              <w:t>NR FDD FR1 Band n18</w:t>
            </w:r>
          </w:p>
        </w:tc>
      </w:tr>
      <w:tr w:rsidR="00FC164C" w:rsidRPr="007B4467" w14:paraId="27445DA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2DA595"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35FE26"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0863DA6A"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9BEC97B" w14:textId="77777777" w:rsidR="00FC164C" w:rsidRPr="007B4467" w:rsidRDefault="00FC164C" w:rsidP="007B6927">
            <w:pPr>
              <w:pStyle w:val="TAC"/>
            </w:pPr>
          </w:p>
        </w:tc>
      </w:tr>
      <w:tr w:rsidR="00FC164C" w:rsidRPr="007B4467" w14:paraId="72BE01A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4C8E3B3" w14:textId="77777777" w:rsidR="00FC164C" w:rsidRPr="007B4467" w:rsidRDefault="00FC164C" w:rsidP="007B6927">
            <w:pPr>
              <w:pStyle w:val="TAC"/>
              <w:rPr>
                <w:lang w:eastAsia="zh-CN"/>
              </w:rPr>
            </w:pPr>
            <w:r w:rsidRPr="007B4467">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29D40752" w14:textId="77777777" w:rsidR="00FC164C" w:rsidRPr="007B4467" w:rsidRDefault="00FC164C" w:rsidP="007B6927">
            <w:pPr>
              <w:pStyle w:val="TAL"/>
            </w:pPr>
            <w:r w:rsidRPr="007B4467">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46299E98"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B603D6" w14:textId="77777777" w:rsidR="00FC164C" w:rsidRPr="007B4467" w:rsidRDefault="00FC164C" w:rsidP="007B6927">
            <w:pPr>
              <w:pStyle w:val="TAC"/>
            </w:pPr>
            <w:r w:rsidRPr="007B4467">
              <w:t xml:space="preserve">NR </w:t>
            </w:r>
            <w:r w:rsidRPr="007B4467">
              <w:rPr>
                <w:rFonts w:eastAsia="PMingLiU"/>
              </w:rPr>
              <w:t xml:space="preserve">FDD FR1 </w:t>
            </w:r>
            <w:r w:rsidRPr="007B4467">
              <w:t>Band n20</w:t>
            </w:r>
          </w:p>
        </w:tc>
      </w:tr>
      <w:tr w:rsidR="00FC164C" w:rsidRPr="007B4467" w14:paraId="4783AC8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536159"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FCA9E53"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B28ADE4"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62A3F891" w14:textId="77777777" w:rsidR="00FC164C" w:rsidRPr="007B4467" w:rsidRDefault="00FC164C" w:rsidP="007B6927">
            <w:pPr>
              <w:pStyle w:val="TAC"/>
            </w:pPr>
          </w:p>
        </w:tc>
      </w:tr>
      <w:tr w:rsidR="00FC164C" w:rsidRPr="007B4467" w14:paraId="0AAB9B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7E15A1" w14:textId="77777777" w:rsidR="00FC164C" w:rsidRPr="007B4467" w:rsidRDefault="00FC164C" w:rsidP="007B6927">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D107483" w14:textId="77777777" w:rsidR="00FC164C" w:rsidRPr="007B4467" w:rsidRDefault="00FC164C" w:rsidP="007B6927">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7B52BA2D"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FBD4277" w14:textId="77777777" w:rsidR="00FC164C" w:rsidRPr="007B4467" w:rsidRDefault="00FC164C" w:rsidP="007B6927">
            <w:pPr>
              <w:pStyle w:val="TAC"/>
            </w:pPr>
            <w:r w:rsidRPr="007B4467">
              <w:t>NR FDD FR1 Band n24</w:t>
            </w:r>
          </w:p>
        </w:tc>
      </w:tr>
      <w:tr w:rsidR="00FC164C" w:rsidRPr="007B4467" w14:paraId="2F7305C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710101" w14:textId="77777777" w:rsidR="00FC164C" w:rsidRPr="007B4467" w:rsidRDefault="00FC164C" w:rsidP="007B6927">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2E407A20" w14:textId="77777777" w:rsidR="00FC164C" w:rsidRPr="007B4467" w:rsidRDefault="00FC164C" w:rsidP="007B6927">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A99F3B7"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F27A85D" w14:textId="77777777" w:rsidR="00FC164C" w:rsidRPr="007B4467" w:rsidRDefault="00FC164C" w:rsidP="007B6927">
            <w:pPr>
              <w:pStyle w:val="TAC"/>
            </w:pPr>
            <w:r w:rsidRPr="007B4467">
              <w:t>NR FDD FR1 Band n25</w:t>
            </w:r>
          </w:p>
        </w:tc>
      </w:tr>
      <w:tr w:rsidR="00FC164C" w:rsidRPr="007B4467" w14:paraId="1400446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B15EDC" w14:textId="77777777" w:rsidR="00FC164C" w:rsidRPr="007B4467" w:rsidRDefault="00FC164C" w:rsidP="007B6927">
            <w:pPr>
              <w:pStyle w:val="TAC"/>
              <w:rPr>
                <w:lang w:eastAsia="zh-CN"/>
              </w:rPr>
            </w:pPr>
            <w:r w:rsidRPr="007B4467">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1910746" w14:textId="77777777" w:rsidR="00FC164C" w:rsidRPr="007B4467" w:rsidRDefault="00FC164C" w:rsidP="007B6927">
            <w:pPr>
              <w:pStyle w:val="TAL"/>
            </w:pPr>
            <w:r w:rsidRPr="007B4467">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23D0CABE"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BFEAB59" w14:textId="77777777" w:rsidR="00FC164C" w:rsidRPr="007B4467" w:rsidRDefault="00FC164C" w:rsidP="007B6927">
            <w:pPr>
              <w:pStyle w:val="TAC"/>
            </w:pPr>
            <w:r w:rsidRPr="007B4467">
              <w:rPr>
                <w:rFonts w:eastAsia="PMingLiU"/>
              </w:rPr>
              <w:t>NR FDD FR1 Band n26</w:t>
            </w:r>
          </w:p>
        </w:tc>
      </w:tr>
      <w:tr w:rsidR="00FC164C" w:rsidRPr="007B4467" w14:paraId="5E2BEE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94C2F47"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ABEA22B"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6E600A42"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576807B" w14:textId="77777777" w:rsidR="00FC164C" w:rsidRPr="007B4467" w:rsidRDefault="00FC164C" w:rsidP="007B6927">
            <w:pPr>
              <w:pStyle w:val="TAC"/>
            </w:pPr>
          </w:p>
        </w:tc>
      </w:tr>
      <w:tr w:rsidR="00FC164C" w:rsidRPr="007B4467" w14:paraId="1432712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6614D3F" w14:textId="77777777" w:rsidR="00FC164C" w:rsidRPr="007B4467" w:rsidRDefault="00FC164C" w:rsidP="007B6927">
            <w:pPr>
              <w:pStyle w:val="TAC"/>
              <w:rPr>
                <w:lang w:eastAsia="zh-CN"/>
              </w:rPr>
            </w:pPr>
            <w:r w:rsidRPr="007B4467">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6DDD44D9" w14:textId="77777777" w:rsidR="00FC164C" w:rsidRPr="007B4467" w:rsidRDefault="00FC164C" w:rsidP="007B6927">
            <w:pPr>
              <w:pStyle w:val="TAL"/>
            </w:pPr>
            <w:r w:rsidRPr="007B4467">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CA7264D"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375405A" w14:textId="77777777" w:rsidR="00FC164C" w:rsidRPr="007B4467" w:rsidRDefault="00FC164C" w:rsidP="007B6927">
            <w:pPr>
              <w:pStyle w:val="TAC"/>
            </w:pPr>
            <w:r w:rsidRPr="007B4467">
              <w:t xml:space="preserve">NR </w:t>
            </w:r>
            <w:r w:rsidRPr="007B4467">
              <w:rPr>
                <w:rFonts w:eastAsia="PMingLiU"/>
              </w:rPr>
              <w:t xml:space="preserve">FDD FR1 </w:t>
            </w:r>
            <w:r w:rsidRPr="007B4467">
              <w:t>Band n28</w:t>
            </w:r>
          </w:p>
        </w:tc>
      </w:tr>
      <w:tr w:rsidR="00FC164C" w:rsidRPr="007B4467" w14:paraId="0E14574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E2B77F9"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4A67C01"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1EFDF3F"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A544628" w14:textId="77777777" w:rsidR="00FC164C" w:rsidRPr="007B4467" w:rsidRDefault="00FC164C" w:rsidP="007B6927">
            <w:pPr>
              <w:pStyle w:val="TAC"/>
            </w:pPr>
          </w:p>
        </w:tc>
      </w:tr>
      <w:tr w:rsidR="00FC164C" w:rsidRPr="007B4467" w14:paraId="2E48C7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D661F08" w14:textId="5E0A89DA" w:rsidR="00FC164C" w:rsidRPr="007B4467" w:rsidRDefault="00FC164C" w:rsidP="007B6927">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11C14BA1" w14:textId="77777777" w:rsidR="00FC164C" w:rsidRPr="007B4467" w:rsidRDefault="00FC164C" w:rsidP="007B6927">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F7F0B2C"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1AAC2E4" w14:textId="77777777" w:rsidR="00FC164C" w:rsidRPr="007B4467" w:rsidRDefault="00FC164C" w:rsidP="007B6927">
            <w:pPr>
              <w:pStyle w:val="TAC"/>
            </w:pPr>
            <w:r w:rsidRPr="007B4467">
              <w:t>NR FDD FR1 Band n30</w:t>
            </w:r>
            <w:r w:rsidR="00020E19" w:rsidRPr="007B4467">
              <w:t>,</w:t>
            </w:r>
          </w:p>
          <w:p w14:paraId="07DC6CDB" w14:textId="3E59D355" w:rsidR="00020E19" w:rsidRPr="007B4467" w:rsidRDefault="00020E19" w:rsidP="007B6927">
            <w:pPr>
              <w:pStyle w:val="TAC"/>
            </w:pPr>
            <w:r w:rsidRPr="007B4467">
              <w:t>(see NOTE 1)</w:t>
            </w:r>
          </w:p>
        </w:tc>
      </w:tr>
      <w:tr w:rsidR="00FC164C" w:rsidRPr="007B4467" w14:paraId="5258B4A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DFD56"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8BCACF9"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944B968"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C89824D" w14:textId="77777777" w:rsidR="00FC164C" w:rsidRPr="007B4467" w:rsidRDefault="00FC164C" w:rsidP="007B6927">
            <w:pPr>
              <w:pStyle w:val="TAC"/>
            </w:pPr>
          </w:p>
        </w:tc>
      </w:tr>
      <w:tr w:rsidR="00FC164C" w:rsidRPr="007B4467" w14:paraId="02808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17BECB" w14:textId="77777777" w:rsidR="00FC164C" w:rsidRPr="007B4467" w:rsidRDefault="00FC164C" w:rsidP="007B6927">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19FF2DD7" w14:textId="77777777" w:rsidR="00FC164C" w:rsidRPr="007B4467" w:rsidRDefault="00FC164C" w:rsidP="007B6927">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6D8E5E81"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9CC6D0F" w14:textId="77777777" w:rsidR="00FC164C" w:rsidRPr="007B4467" w:rsidRDefault="00FC164C" w:rsidP="007B6927">
            <w:pPr>
              <w:pStyle w:val="TAC"/>
            </w:pPr>
            <w:r w:rsidRPr="007B4467">
              <w:t>NR TDD FR1 Band n34</w:t>
            </w:r>
          </w:p>
        </w:tc>
      </w:tr>
      <w:tr w:rsidR="00FC164C" w:rsidRPr="007B4467" w14:paraId="16E67C7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60AC"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9955505"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0EB6395"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3157F889" w14:textId="77777777" w:rsidR="00FC164C" w:rsidRPr="007B4467" w:rsidRDefault="00FC164C" w:rsidP="007B6927">
            <w:pPr>
              <w:pStyle w:val="TAC"/>
            </w:pPr>
          </w:p>
        </w:tc>
      </w:tr>
      <w:tr w:rsidR="00FC164C" w:rsidRPr="007B4467" w14:paraId="553F08D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41626E" w14:textId="77777777" w:rsidR="00FC164C" w:rsidRPr="007B4467" w:rsidRDefault="00FC164C" w:rsidP="007B6927">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1E69EC35" w14:textId="77777777" w:rsidR="00FC164C" w:rsidRPr="007B4467" w:rsidRDefault="00FC164C" w:rsidP="007B6927">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97635A"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ACB5315" w14:textId="77777777" w:rsidR="00FC164C" w:rsidRPr="007B4467" w:rsidRDefault="00FC164C" w:rsidP="007B6927">
            <w:pPr>
              <w:pStyle w:val="TAC"/>
            </w:pPr>
            <w:r w:rsidRPr="007B4467">
              <w:t>NR TDD FR1 Band n38</w:t>
            </w:r>
          </w:p>
        </w:tc>
      </w:tr>
      <w:tr w:rsidR="00FC164C" w:rsidRPr="007B4467" w14:paraId="6D6649D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442E59" w14:textId="77777777" w:rsidR="00FC164C" w:rsidRPr="007B4467" w:rsidRDefault="00FC164C" w:rsidP="007B6927">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8B2F648" w14:textId="77777777" w:rsidR="00FC164C" w:rsidRPr="007B4467" w:rsidRDefault="00FC164C" w:rsidP="007B6927">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149EFC01"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2366FA8" w14:textId="77777777" w:rsidR="00FC164C" w:rsidRPr="007B4467" w:rsidRDefault="00FC164C" w:rsidP="007B6927">
            <w:pPr>
              <w:pStyle w:val="TAC"/>
            </w:pPr>
            <w:r w:rsidRPr="007B4467">
              <w:t>NR TDD FR1 Band n39</w:t>
            </w:r>
          </w:p>
        </w:tc>
      </w:tr>
      <w:tr w:rsidR="00FC164C" w:rsidRPr="007B4467" w14:paraId="7E32FE7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2B6D5D" w14:textId="77777777" w:rsidR="00FC164C" w:rsidRPr="007B4467" w:rsidRDefault="00FC164C" w:rsidP="007B6927">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050F3B5E" w14:textId="77777777" w:rsidR="00FC164C" w:rsidRPr="007B4467" w:rsidRDefault="00FC164C" w:rsidP="007B6927">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4652991"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F85DCB" w14:textId="77777777" w:rsidR="00FC164C" w:rsidRPr="007B4467" w:rsidRDefault="00FC164C" w:rsidP="007B6927">
            <w:pPr>
              <w:pStyle w:val="TAC"/>
            </w:pPr>
            <w:r w:rsidRPr="007B4467">
              <w:t>NR TDD FR1 Band n40</w:t>
            </w:r>
          </w:p>
        </w:tc>
      </w:tr>
      <w:tr w:rsidR="00FC164C" w:rsidRPr="007B4467" w14:paraId="66B4BD4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595DF9" w14:textId="77777777" w:rsidR="00FC164C" w:rsidRPr="007B4467" w:rsidRDefault="00FC164C" w:rsidP="007B6927">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5076D03B" w14:textId="77777777" w:rsidR="00FC164C" w:rsidRPr="007B4467" w:rsidRDefault="00FC164C" w:rsidP="007B6927">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91F38CD"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DD31AB7" w14:textId="77777777" w:rsidR="00FC164C" w:rsidRPr="007B4467" w:rsidRDefault="00FC164C" w:rsidP="007B6927">
            <w:pPr>
              <w:pStyle w:val="TAC"/>
            </w:pPr>
            <w:r w:rsidRPr="007B4467">
              <w:t>NR TDD FR1 Band n41</w:t>
            </w:r>
          </w:p>
        </w:tc>
      </w:tr>
      <w:tr w:rsidR="00FC164C" w:rsidRPr="007B4467" w14:paraId="6E25D07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DAAED"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3231C0A"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4F79296"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8BF4E26" w14:textId="77777777" w:rsidR="00FC164C" w:rsidRPr="007B4467" w:rsidRDefault="00FC164C" w:rsidP="007B6927">
            <w:pPr>
              <w:pStyle w:val="TAC"/>
            </w:pPr>
          </w:p>
        </w:tc>
      </w:tr>
      <w:tr w:rsidR="00FC164C" w:rsidRPr="007B4467" w14:paraId="2B1B7D6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BC063B" w14:textId="77777777" w:rsidR="00FC164C" w:rsidRPr="007B4467" w:rsidRDefault="00FC164C" w:rsidP="007B6927">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3747CF8A" w14:textId="77777777" w:rsidR="00FC164C" w:rsidRPr="007B4467" w:rsidRDefault="00FC164C" w:rsidP="007B6927">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8F1AD42"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A90ABCC" w14:textId="77777777" w:rsidR="00FC164C" w:rsidRPr="007B4467" w:rsidRDefault="00FC164C" w:rsidP="007B6927">
            <w:pPr>
              <w:pStyle w:val="TAC"/>
            </w:pPr>
            <w:r w:rsidRPr="007B4467">
              <w:t>NR TDD FR1 Band n48</w:t>
            </w:r>
          </w:p>
        </w:tc>
      </w:tr>
      <w:tr w:rsidR="00FC164C" w:rsidRPr="007B4467" w14:paraId="73C59DC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8A6155B"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8E2E74"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479915A5"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6E03E5F" w14:textId="77777777" w:rsidR="00FC164C" w:rsidRPr="007B4467" w:rsidRDefault="00FC164C" w:rsidP="007B6927">
            <w:pPr>
              <w:pStyle w:val="TAC"/>
            </w:pPr>
          </w:p>
        </w:tc>
      </w:tr>
      <w:tr w:rsidR="00FC164C" w:rsidRPr="007B4467" w14:paraId="1A757DA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F4297E8" w14:textId="77777777" w:rsidR="00FC164C" w:rsidRPr="007B4467" w:rsidRDefault="00FC164C" w:rsidP="007B6927">
            <w:pPr>
              <w:pStyle w:val="TAC"/>
              <w:rPr>
                <w:lang w:eastAsia="zh-CN"/>
              </w:rPr>
            </w:pPr>
            <w:r w:rsidRPr="007B4467">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CA9D89" w14:textId="77777777" w:rsidR="00FC164C" w:rsidRPr="007B4467" w:rsidRDefault="00FC164C" w:rsidP="007B6927">
            <w:pPr>
              <w:pStyle w:val="TAL"/>
              <w:tabs>
                <w:tab w:val="left" w:pos="840"/>
              </w:tabs>
            </w:pPr>
            <w:r w:rsidRPr="007B4467">
              <w:rPr>
                <w:rFonts w:eastAsia="PMingLiU"/>
              </w:rPr>
              <w:t>NR Frequency band: 1432-1517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00A6D28"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B0A6FF2" w14:textId="77777777" w:rsidR="00FC164C" w:rsidRPr="007B4467" w:rsidRDefault="00FC164C" w:rsidP="007B6927">
            <w:pPr>
              <w:pStyle w:val="TAC"/>
            </w:pPr>
            <w:r w:rsidRPr="007B4467">
              <w:rPr>
                <w:rFonts w:eastAsia="PMingLiU"/>
              </w:rPr>
              <w:t>NR TDD FR1 Band n50</w:t>
            </w:r>
          </w:p>
        </w:tc>
      </w:tr>
      <w:tr w:rsidR="00FC164C" w:rsidRPr="007B4467" w14:paraId="63C6079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61D78B" w14:textId="77777777" w:rsidR="00FC164C" w:rsidRPr="007B4467" w:rsidRDefault="00FC164C" w:rsidP="007B6927">
            <w:pPr>
              <w:pStyle w:val="TAC"/>
              <w:rPr>
                <w:lang w:eastAsia="zh-CN"/>
              </w:rPr>
            </w:pPr>
            <w:r w:rsidRPr="007B4467">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C96B69A" w14:textId="77777777" w:rsidR="00FC164C" w:rsidRPr="007B4467" w:rsidRDefault="00FC164C" w:rsidP="007B6927">
            <w:pPr>
              <w:pStyle w:val="TAL"/>
            </w:pPr>
            <w:r w:rsidRPr="007B4467">
              <w:rPr>
                <w:rFonts w:eastAsia="PMingLiU"/>
              </w:rPr>
              <w:t>NR Frequency band: 1427-1432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CE81A3F"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F43B6BA" w14:textId="77777777" w:rsidR="00FC164C" w:rsidRPr="007B4467" w:rsidRDefault="00FC164C" w:rsidP="007B6927">
            <w:pPr>
              <w:pStyle w:val="TAC"/>
            </w:pPr>
            <w:r w:rsidRPr="007B4467">
              <w:rPr>
                <w:rFonts w:eastAsia="PMingLiU"/>
              </w:rPr>
              <w:t>NR TDD FR1 Band n51</w:t>
            </w:r>
          </w:p>
        </w:tc>
      </w:tr>
      <w:tr w:rsidR="00FC164C" w:rsidRPr="007B4467" w14:paraId="7E3218B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F1DF5CF"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B6BEAC0"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619BECF"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4B9FD2A" w14:textId="77777777" w:rsidR="00FC164C" w:rsidRPr="007B4467" w:rsidRDefault="00FC164C" w:rsidP="007B6927">
            <w:pPr>
              <w:pStyle w:val="TAC"/>
            </w:pPr>
          </w:p>
        </w:tc>
      </w:tr>
      <w:tr w:rsidR="00FC164C" w:rsidRPr="007B4467" w14:paraId="0AC47AD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2EBD463" w14:textId="77777777" w:rsidR="00FC164C" w:rsidRPr="007B4467" w:rsidRDefault="00FC164C" w:rsidP="007B6927">
            <w:pPr>
              <w:pStyle w:val="TAC"/>
              <w:rPr>
                <w:lang w:eastAsia="zh-CN"/>
              </w:rPr>
            </w:pPr>
            <w:r w:rsidRPr="007B4467">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0C3FCFFB" w14:textId="77777777" w:rsidR="00FC164C" w:rsidRPr="007B4467" w:rsidRDefault="00FC164C" w:rsidP="007B6927">
            <w:pPr>
              <w:pStyle w:val="TAL"/>
            </w:pPr>
            <w:r w:rsidRPr="007B4467">
              <w:rPr>
                <w:rFonts w:eastAsia="PMingLiU"/>
              </w:rPr>
              <w:t>NR Frequency band: 2483.5-2495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71A86E3"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55682" w14:textId="77777777" w:rsidR="00FC164C" w:rsidRPr="007B4467" w:rsidRDefault="00FC164C" w:rsidP="007B6927">
            <w:pPr>
              <w:pStyle w:val="TAC"/>
            </w:pPr>
            <w:r w:rsidRPr="007B4467">
              <w:rPr>
                <w:rFonts w:eastAsia="PMingLiU"/>
              </w:rPr>
              <w:t>NR TDD FR1 Band n53</w:t>
            </w:r>
          </w:p>
        </w:tc>
      </w:tr>
      <w:tr w:rsidR="001713E9" w:rsidRPr="007B4467" w14:paraId="1384242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1386D4A0" w14:textId="18247EB6" w:rsidR="001713E9" w:rsidRPr="007B4467" w:rsidRDefault="001713E9" w:rsidP="001713E9">
            <w:pPr>
              <w:pStyle w:val="TAC"/>
              <w:rPr>
                <w:lang w:eastAsia="zh-CN"/>
              </w:rPr>
            </w:pPr>
            <w:r w:rsidRPr="007B4467">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3697BD97" w14:textId="4B1DD4A6" w:rsidR="001713E9" w:rsidRPr="007B4467" w:rsidRDefault="001713E9" w:rsidP="001713E9">
            <w:pPr>
              <w:pStyle w:val="TAL"/>
              <w:rPr>
                <w:rFonts w:eastAsia="PMingLiU"/>
              </w:rPr>
            </w:pPr>
            <w:r w:rsidRPr="007B4467">
              <w:rPr>
                <w:rFonts w:eastAsia="PMingLiU"/>
              </w:rPr>
              <w:t xml:space="preserve">NR Frequency band: </w:t>
            </w:r>
            <w:r w:rsidRPr="007B4467">
              <w:rPr>
                <w:lang w:eastAsia="zh-CN"/>
              </w:rPr>
              <w:t>1670</w:t>
            </w:r>
            <w:r w:rsidRPr="007B4467">
              <w:rPr>
                <w:rFonts w:eastAsia="PMingLiU"/>
              </w:rPr>
              <w:t>-</w:t>
            </w:r>
            <w:r w:rsidRPr="007B4467">
              <w:rPr>
                <w:lang w:eastAsia="zh-CN"/>
              </w:rPr>
              <w:t>1675</w:t>
            </w:r>
            <w:r w:rsidRPr="007B4467">
              <w:rPr>
                <w:rFonts w:eastAsia="PMingLiU"/>
              </w:rPr>
              <w:t xml:space="preserve">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6511DEC" w14:textId="5273B78D" w:rsidR="001713E9" w:rsidRPr="007B4467" w:rsidRDefault="001713E9" w:rsidP="001713E9">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0F5DF4C" w14:textId="3C556E7F" w:rsidR="001713E9" w:rsidRPr="007B4467" w:rsidRDefault="001713E9" w:rsidP="001713E9">
            <w:pPr>
              <w:pStyle w:val="TAC"/>
              <w:rPr>
                <w:rFonts w:eastAsia="PMingLiU"/>
              </w:rPr>
            </w:pPr>
            <w:r w:rsidRPr="007B4467">
              <w:rPr>
                <w:rFonts w:eastAsia="PMingLiU"/>
              </w:rPr>
              <w:t>NR TDD FR1 Band n5</w:t>
            </w:r>
            <w:r w:rsidRPr="007B4467">
              <w:rPr>
                <w:lang w:eastAsia="zh-CN"/>
              </w:rPr>
              <w:t>4</w:t>
            </w:r>
          </w:p>
        </w:tc>
      </w:tr>
      <w:tr w:rsidR="00FC164C" w:rsidRPr="007B4467" w14:paraId="1EE02C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AA4E9F"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696F789"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8A3316F"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7AC7A65" w14:textId="77777777" w:rsidR="00FC164C" w:rsidRPr="007B4467" w:rsidRDefault="00FC164C" w:rsidP="007B6927">
            <w:pPr>
              <w:pStyle w:val="TAC"/>
            </w:pPr>
          </w:p>
        </w:tc>
      </w:tr>
      <w:tr w:rsidR="00FC164C" w:rsidRPr="007B4467" w14:paraId="622B72D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1929C305" w14:textId="77777777" w:rsidR="00FC164C" w:rsidRPr="007B4467" w:rsidRDefault="00FC164C" w:rsidP="007B6927">
            <w:pPr>
              <w:pStyle w:val="TAC"/>
              <w:rPr>
                <w:lang w:eastAsia="zh-CN"/>
              </w:rPr>
            </w:pPr>
            <w:r w:rsidRPr="007B4467">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722B4EA3" w14:textId="77777777" w:rsidR="00FC164C" w:rsidRPr="007B4467" w:rsidRDefault="00FC164C" w:rsidP="007B6927">
            <w:pPr>
              <w:pStyle w:val="TAL"/>
            </w:pPr>
            <w:r w:rsidRPr="007B4467">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0274A96C"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0943E6B" w14:textId="77777777" w:rsidR="00FC164C" w:rsidRPr="007B4467" w:rsidRDefault="00FC164C" w:rsidP="007B6927">
            <w:pPr>
              <w:pStyle w:val="TAC"/>
            </w:pPr>
            <w:r w:rsidRPr="007B4467">
              <w:t xml:space="preserve">NR </w:t>
            </w:r>
            <w:r w:rsidRPr="007B4467">
              <w:rPr>
                <w:rFonts w:eastAsia="PMingLiU"/>
              </w:rPr>
              <w:t xml:space="preserve">FDD FR1 </w:t>
            </w:r>
            <w:r w:rsidRPr="007B4467">
              <w:t>Band n65</w:t>
            </w:r>
          </w:p>
        </w:tc>
      </w:tr>
      <w:tr w:rsidR="00FC164C" w:rsidRPr="007B4467" w14:paraId="22F51C3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E10555" w14:textId="77777777" w:rsidR="00FC164C" w:rsidRPr="007B4467" w:rsidRDefault="00FC164C" w:rsidP="007B6927">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4E96714F" w14:textId="77777777" w:rsidR="00FC164C" w:rsidRPr="007B4467" w:rsidRDefault="00FC164C" w:rsidP="007B6927">
            <w:pPr>
              <w:pStyle w:val="TAL"/>
            </w:pPr>
            <w:r w:rsidRPr="007B4467">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C85BEF5"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1FBC659" w14:textId="77777777" w:rsidR="00FC164C" w:rsidRPr="007B4467" w:rsidRDefault="00FC164C" w:rsidP="007B6927">
            <w:pPr>
              <w:pStyle w:val="TAC"/>
            </w:pPr>
            <w:r w:rsidRPr="007B4467">
              <w:t>NR FDD FR1 Band 66</w:t>
            </w:r>
          </w:p>
        </w:tc>
      </w:tr>
      <w:tr w:rsidR="00FC164C" w:rsidRPr="007B4467" w14:paraId="0FFC27E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489305"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B3CF843"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D0D0D31"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8BFC52E" w14:textId="77777777" w:rsidR="00FC164C" w:rsidRPr="007B4467" w:rsidRDefault="00FC164C" w:rsidP="007B6927">
            <w:pPr>
              <w:pStyle w:val="TAC"/>
            </w:pPr>
          </w:p>
        </w:tc>
      </w:tr>
      <w:tr w:rsidR="00FC164C" w:rsidRPr="007B4467" w14:paraId="37E2E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940A4F" w14:textId="77777777" w:rsidR="00FC164C" w:rsidRPr="007B4467" w:rsidRDefault="00FC164C" w:rsidP="007B6927">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655C4B6B" w14:textId="77777777" w:rsidR="00FC164C" w:rsidRPr="007B4467" w:rsidRDefault="00FC164C" w:rsidP="007B6927">
            <w:pPr>
              <w:pStyle w:val="TAL"/>
            </w:pPr>
            <w:r w:rsidRPr="007B4467">
              <w:t xml:space="preserve">NR Frequency band: </w:t>
            </w:r>
            <w:r w:rsidRPr="007B4467">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20C63618"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F15F19C" w14:textId="77777777" w:rsidR="00FC164C" w:rsidRPr="007B4467" w:rsidRDefault="00FC164C" w:rsidP="007B6927">
            <w:pPr>
              <w:pStyle w:val="TAC"/>
            </w:pPr>
            <w:r w:rsidRPr="007B4467">
              <w:t>NR FDD FR1 Band 70</w:t>
            </w:r>
          </w:p>
        </w:tc>
      </w:tr>
      <w:tr w:rsidR="00FC164C" w:rsidRPr="007B4467" w14:paraId="76E0ADC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94B63" w14:textId="77777777" w:rsidR="00FC164C" w:rsidRPr="007B4467" w:rsidRDefault="00FC164C" w:rsidP="007B6927">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464DC285" w14:textId="77777777" w:rsidR="00FC164C" w:rsidRPr="007B4467" w:rsidRDefault="00FC164C" w:rsidP="007B6927">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2C52F1"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F76AD3C" w14:textId="77777777" w:rsidR="00FC164C" w:rsidRPr="007B4467" w:rsidRDefault="00FC164C" w:rsidP="007B6927">
            <w:pPr>
              <w:pStyle w:val="TAC"/>
            </w:pPr>
            <w:r w:rsidRPr="007B4467">
              <w:t>NR FDD FR1 Band 71</w:t>
            </w:r>
          </w:p>
        </w:tc>
      </w:tr>
      <w:tr w:rsidR="00FC164C" w:rsidRPr="007B4467" w14:paraId="1FB3418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477F3CE"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8D0DC03" w14:textId="77777777" w:rsidR="00FC164C" w:rsidRPr="007B4467" w:rsidRDefault="00FC164C" w:rsidP="007B692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F951F13"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D620C0" w14:textId="77777777" w:rsidR="00FC164C" w:rsidRPr="007B4467" w:rsidRDefault="00FC164C" w:rsidP="007B6927">
            <w:pPr>
              <w:pStyle w:val="TAC"/>
            </w:pPr>
          </w:p>
        </w:tc>
      </w:tr>
      <w:tr w:rsidR="00FC164C" w:rsidRPr="007B4467" w14:paraId="4305835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AE6122A" w14:textId="77777777" w:rsidR="00FC164C" w:rsidRPr="007B4467" w:rsidRDefault="00FC164C" w:rsidP="007B6927">
            <w:pPr>
              <w:pStyle w:val="TAC"/>
              <w:rPr>
                <w:lang w:eastAsia="zh-CN"/>
              </w:rPr>
            </w:pPr>
            <w:r w:rsidRPr="007B4467">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2753B697" w14:textId="77777777" w:rsidR="00FC164C" w:rsidRPr="007B4467" w:rsidRDefault="00FC164C" w:rsidP="007B6927">
            <w:pPr>
              <w:pStyle w:val="TAL"/>
              <w:rPr>
                <w:lang w:eastAsia="zh-TW"/>
              </w:rPr>
            </w:pPr>
            <w:r w:rsidRPr="007B4467">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519096D2"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2F6D992" w14:textId="77777777" w:rsidR="00FC164C" w:rsidRPr="007B4467" w:rsidRDefault="00FC164C" w:rsidP="007B6927">
            <w:pPr>
              <w:pStyle w:val="TAC"/>
            </w:pPr>
            <w:r w:rsidRPr="007B4467">
              <w:t xml:space="preserve">NR </w:t>
            </w:r>
            <w:r w:rsidRPr="007B4467">
              <w:rPr>
                <w:rFonts w:eastAsia="PMingLiU"/>
              </w:rPr>
              <w:t xml:space="preserve">FDD FR1 </w:t>
            </w:r>
            <w:r w:rsidRPr="007B4467">
              <w:t>Band n74</w:t>
            </w:r>
          </w:p>
        </w:tc>
      </w:tr>
      <w:tr w:rsidR="00FC164C" w:rsidRPr="007B4467" w14:paraId="3063BEE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8D7202" w14:textId="77777777" w:rsidR="00FC164C" w:rsidRPr="007B4467" w:rsidRDefault="00FC164C"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E5B8DCB"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95B8121"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75CDC4" w14:textId="77777777" w:rsidR="00FC164C" w:rsidRPr="007B4467" w:rsidRDefault="00FC164C" w:rsidP="007B6927">
            <w:pPr>
              <w:pStyle w:val="TAC"/>
            </w:pPr>
          </w:p>
        </w:tc>
      </w:tr>
      <w:tr w:rsidR="00FC164C" w:rsidRPr="007B4467" w14:paraId="41DD3AF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A08B6C" w14:textId="77777777" w:rsidR="00FC164C" w:rsidRPr="007B4467" w:rsidRDefault="00FC164C" w:rsidP="007B6927">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13119BB5" w14:textId="77777777" w:rsidR="00FC164C" w:rsidRPr="007B4467" w:rsidRDefault="00FC164C" w:rsidP="007B6927">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58F30C5"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14EAA05" w14:textId="77777777" w:rsidR="00FC164C" w:rsidRPr="007B4467" w:rsidRDefault="00FC164C" w:rsidP="007B6927">
            <w:pPr>
              <w:pStyle w:val="TAC"/>
            </w:pPr>
            <w:r w:rsidRPr="007B4467">
              <w:t>NR TDD FR1 Band 77</w:t>
            </w:r>
          </w:p>
        </w:tc>
      </w:tr>
      <w:tr w:rsidR="00FC164C" w:rsidRPr="007B4467" w14:paraId="053B2B5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CC617" w14:textId="77777777" w:rsidR="00FC164C" w:rsidRPr="007B4467" w:rsidRDefault="00FC164C" w:rsidP="007B6927">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53B83EEA" w14:textId="77777777" w:rsidR="00FC164C" w:rsidRPr="007B4467" w:rsidRDefault="00FC164C" w:rsidP="007B6927">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5E5279B0"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D13373F" w14:textId="77777777" w:rsidR="00FC164C" w:rsidRPr="007B4467" w:rsidRDefault="00FC164C" w:rsidP="007B6927">
            <w:pPr>
              <w:pStyle w:val="TAC"/>
            </w:pPr>
            <w:r w:rsidRPr="007B4467">
              <w:t>NR TDD FR1 Band 78</w:t>
            </w:r>
          </w:p>
        </w:tc>
      </w:tr>
      <w:tr w:rsidR="00FC164C" w:rsidRPr="007B4467" w14:paraId="4E401B2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FAEFC4" w14:textId="77777777" w:rsidR="00FC164C" w:rsidRPr="007B4467" w:rsidRDefault="00FC164C" w:rsidP="007B6927">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3ACD0466" w14:textId="77777777" w:rsidR="00FC164C" w:rsidRPr="007B4467" w:rsidRDefault="00FC164C" w:rsidP="007B6927">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62EA0DB"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5DDEFAA" w14:textId="77777777" w:rsidR="00FC164C" w:rsidRPr="007B4467" w:rsidRDefault="00FC164C" w:rsidP="007B6927">
            <w:pPr>
              <w:pStyle w:val="TAC"/>
            </w:pPr>
            <w:r w:rsidRPr="007B4467">
              <w:t>NR TDD FR1 Band 79</w:t>
            </w:r>
          </w:p>
        </w:tc>
      </w:tr>
      <w:tr w:rsidR="00FC164C" w:rsidRPr="007B4467" w14:paraId="3AF8101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5DC10B" w14:textId="77777777" w:rsidR="00FC164C" w:rsidRPr="007B4467" w:rsidRDefault="00FC164C"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3C386BC" w14:textId="77777777" w:rsidR="00FC164C" w:rsidRPr="007B4467"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F149590" w14:textId="77777777" w:rsidR="00FC164C" w:rsidRPr="007B4467"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3BAA927" w14:textId="77777777" w:rsidR="00FC164C" w:rsidRPr="007B4467" w:rsidRDefault="00FC164C" w:rsidP="007B6927">
            <w:pPr>
              <w:pStyle w:val="TAC"/>
            </w:pPr>
          </w:p>
        </w:tc>
      </w:tr>
      <w:tr w:rsidR="00F07895" w:rsidRPr="007B4467" w14:paraId="388D09A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E9AB274" w14:textId="4A0B3F16" w:rsidR="00F07895" w:rsidRPr="007B4467" w:rsidRDefault="00F07895" w:rsidP="00F07895">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7FBCDD36" w14:textId="2C7FFA99" w:rsidR="00F07895" w:rsidRPr="007B4467" w:rsidRDefault="00F07895" w:rsidP="00F07895">
            <w:pPr>
              <w:pStyle w:val="TAL"/>
            </w:pPr>
            <w:r w:rsidRPr="007B4467">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0B7F4EFD" w14:textId="44BD7D9F" w:rsidR="00F07895" w:rsidRPr="007B4467" w:rsidRDefault="00F07895" w:rsidP="00F07895">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E0608D1" w14:textId="348925E3" w:rsidR="00F07895" w:rsidRPr="007B4467" w:rsidRDefault="00F07895" w:rsidP="00F07895">
            <w:pPr>
              <w:pStyle w:val="TAC"/>
            </w:pPr>
            <w:r w:rsidRPr="007B4467">
              <w:t>NR TDD FR1 Band 85</w:t>
            </w:r>
          </w:p>
        </w:tc>
      </w:tr>
      <w:tr w:rsidR="00F07895" w:rsidRPr="007B4467" w14:paraId="4323A37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4182903" w14:textId="0C7F493D" w:rsidR="00F07895" w:rsidRPr="007B4467" w:rsidRDefault="00F07895" w:rsidP="00F07895">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DEA01FA" w14:textId="77777777" w:rsidR="00F07895" w:rsidRPr="007B4467" w:rsidRDefault="00F07895" w:rsidP="00F07895">
            <w:pPr>
              <w:pStyle w:val="TAL"/>
            </w:pPr>
          </w:p>
        </w:tc>
        <w:tc>
          <w:tcPr>
            <w:tcW w:w="1831" w:type="dxa"/>
            <w:tcBorders>
              <w:top w:val="single" w:sz="6" w:space="0" w:color="auto"/>
              <w:left w:val="single" w:sz="6" w:space="0" w:color="auto"/>
              <w:bottom w:val="single" w:sz="6" w:space="0" w:color="auto"/>
              <w:right w:val="single" w:sz="4" w:space="0" w:color="auto"/>
            </w:tcBorders>
          </w:tcPr>
          <w:p w14:paraId="055A9BE8" w14:textId="77777777" w:rsidR="00F07895" w:rsidRPr="007B4467" w:rsidRDefault="00F07895" w:rsidP="00F07895">
            <w:pPr>
              <w:pStyle w:val="TAC"/>
            </w:pPr>
          </w:p>
        </w:tc>
        <w:tc>
          <w:tcPr>
            <w:tcW w:w="2191" w:type="dxa"/>
            <w:tcBorders>
              <w:top w:val="single" w:sz="4" w:space="0" w:color="auto"/>
              <w:left w:val="single" w:sz="4" w:space="0" w:color="auto"/>
              <w:bottom w:val="single" w:sz="4" w:space="0" w:color="auto"/>
              <w:right w:val="single" w:sz="4" w:space="0" w:color="auto"/>
            </w:tcBorders>
          </w:tcPr>
          <w:p w14:paraId="001BBCB9" w14:textId="77777777" w:rsidR="00F07895" w:rsidRPr="007B4467" w:rsidRDefault="00F07895" w:rsidP="00F07895">
            <w:pPr>
              <w:pStyle w:val="TAC"/>
            </w:pPr>
          </w:p>
        </w:tc>
      </w:tr>
      <w:tr w:rsidR="00FC164C" w:rsidRPr="007B4467" w14:paraId="468AAE7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8F054C" w14:textId="77777777" w:rsidR="00FC164C" w:rsidRPr="007B4467" w:rsidRDefault="00FC164C" w:rsidP="007B6927">
            <w:pPr>
              <w:pStyle w:val="TAC"/>
              <w:rPr>
                <w:lang w:eastAsia="zh-CN"/>
              </w:rPr>
            </w:pPr>
            <w:r w:rsidRPr="007B4467">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5ECB0980" w14:textId="77777777" w:rsidR="00FC164C" w:rsidRPr="007B4467" w:rsidRDefault="00FC164C" w:rsidP="007B6927">
            <w:pPr>
              <w:pStyle w:val="TAL"/>
            </w:pPr>
            <w:r w:rsidRPr="007B4467">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2E386BFC"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937F62" w14:textId="77777777" w:rsidR="00FC164C" w:rsidRPr="007B4467" w:rsidRDefault="00FC164C" w:rsidP="007B6927">
            <w:pPr>
              <w:pStyle w:val="TAC"/>
            </w:pPr>
            <w:r w:rsidRPr="007B4467">
              <w:t xml:space="preserve">NR </w:t>
            </w:r>
            <w:r w:rsidRPr="007B4467">
              <w:rPr>
                <w:rFonts w:eastAsia="PMingLiU"/>
              </w:rPr>
              <w:t xml:space="preserve">FDD FR1 </w:t>
            </w:r>
            <w:r w:rsidRPr="007B4467">
              <w:t>Band n91</w:t>
            </w:r>
          </w:p>
        </w:tc>
      </w:tr>
      <w:tr w:rsidR="00FC164C" w:rsidRPr="007B4467" w14:paraId="0AF7A418"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53D93B" w14:textId="77777777" w:rsidR="00FC164C" w:rsidRPr="007B4467" w:rsidRDefault="00FC164C" w:rsidP="007B6927">
            <w:pPr>
              <w:pStyle w:val="TAC"/>
              <w:rPr>
                <w:lang w:eastAsia="zh-CN"/>
              </w:rPr>
            </w:pPr>
            <w:r w:rsidRPr="007B4467">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18C189A6" w14:textId="77777777" w:rsidR="00FC164C" w:rsidRPr="007B4467" w:rsidRDefault="00FC164C" w:rsidP="007B6927">
            <w:pPr>
              <w:pStyle w:val="TAL"/>
            </w:pPr>
            <w:r w:rsidRPr="007B4467">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53CA5748"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48344EB" w14:textId="77777777" w:rsidR="00FC164C" w:rsidRPr="007B4467" w:rsidRDefault="00FC164C" w:rsidP="007B6927">
            <w:pPr>
              <w:pStyle w:val="TAC"/>
            </w:pPr>
            <w:r w:rsidRPr="007B4467">
              <w:t xml:space="preserve">NR </w:t>
            </w:r>
            <w:r w:rsidRPr="007B4467">
              <w:rPr>
                <w:rFonts w:eastAsia="PMingLiU"/>
              </w:rPr>
              <w:t xml:space="preserve">FDD FR1 </w:t>
            </w:r>
            <w:r w:rsidRPr="007B4467">
              <w:t>Band n92</w:t>
            </w:r>
          </w:p>
        </w:tc>
      </w:tr>
      <w:tr w:rsidR="00FC164C" w:rsidRPr="007B4467" w14:paraId="39B5AB5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5EF373" w14:textId="77777777" w:rsidR="00FC164C" w:rsidRPr="007B4467" w:rsidRDefault="00FC164C" w:rsidP="007B6927">
            <w:pPr>
              <w:pStyle w:val="TAC"/>
              <w:rPr>
                <w:lang w:eastAsia="zh-CN"/>
              </w:rPr>
            </w:pPr>
            <w:r w:rsidRPr="007B4467">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2AAE6E9A" w14:textId="77777777" w:rsidR="00FC164C" w:rsidRPr="007B4467" w:rsidRDefault="00FC164C" w:rsidP="007B6927">
            <w:pPr>
              <w:pStyle w:val="TAL"/>
            </w:pPr>
            <w:r w:rsidRPr="007B4467">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0D5CC09"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50130B1" w14:textId="77777777" w:rsidR="00FC164C" w:rsidRPr="007B4467" w:rsidRDefault="00FC164C" w:rsidP="007B6927">
            <w:pPr>
              <w:pStyle w:val="TAC"/>
            </w:pPr>
            <w:r w:rsidRPr="007B4467">
              <w:t xml:space="preserve">NR </w:t>
            </w:r>
            <w:r w:rsidRPr="007B4467">
              <w:rPr>
                <w:rFonts w:eastAsia="PMingLiU"/>
              </w:rPr>
              <w:t xml:space="preserve">FDD FR1 </w:t>
            </w:r>
            <w:r w:rsidRPr="007B4467">
              <w:t>Band n93</w:t>
            </w:r>
          </w:p>
        </w:tc>
      </w:tr>
      <w:tr w:rsidR="00FC164C" w:rsidRPr="007B4467" w14:paraId="4AF50E8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97B71C1" w14:textId="77777777" w:rsidR="00FC164C" w:rsidRPr="007B4467" w:rsidRDefault="00FC164C" w:rsidP="007B6927">
            <w:pPr>
              <w:pStyle w:val="TAC"/>
              <w:rPr>
                <w:lang w:eastAsia="zh-CN"/>
              </w:rPr>
            </w:pPr>
            <w:r w:rsidRPr="007B4467">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5FC7B102" w14:textId="77777777" w:rsidR="00FC164C" w:rsidRPr="007B4467" w:rsidRDefault="00FC164C" w:rsidP="007B6927">
            <w:pPr>
              <w:pStyle w:val="TAL"/>
            </w:pPr>
            <w:r w:rsidRPr="007B4467">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0ADE86E7"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5E9F1FC" w14:textId="77777777" w:rsidR="00FC164C" w:rsidRPr="007B4467" w:rsidRDefault="00FC164C" w:rsidP="007B6927">
            <w:pPr>
              <w:pStyle w:val="TAC"/>
            </w:pPr>
            <w:r w:rsidRPr="007B4467">
              <w:t xml:space="preserve">NR </w:t>
            </w:r>
            <w:r w:rsidRPr="007B4467">
              <w:rPr>
                <w:rFonts w:eastAsia="PMingLiU"/>
              </w:rPr>
              <w:t xml:space="preserve">FDD FR1 </w:t>
            </w:r>
            <w:r w:rsidRPr="007B4467">
              <w:t>Band n94</w:t>
            </w:r>
          </w:p>
        </w:tc>
      </w:tr>
      <w:tr w:rsidR="00FC164C" w:rsidRPr="007B4467" w14:paraId="0B25B8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63A99BF" w14:textId="77777777" w:rsidR="00FC164C" w:rsidRPr="007B4467" w:rsidRDefault="00FC164C" w:rsidP="007B6927">
            <w:pPr>
              <w:pStyle w:val="TAC"/>
              <w:rPr>
                <w:lang w:eastAsia="zh-CN"/>
              </w:rPr>
            </w:pPr>
            <w:r w:rsidRPr="007B4467">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1290C48" w14:textId="77777777" w:rsidR="00FC164C" w:rsidRPr="007B4467" w:rsidRDefault="00FC164C" w:rsidP="007B6927">
            <w:pPr>
              <w:pStyle w:val="TAL"/>
            </w:pPr>
            <w:r w:rsidRPr="007B4467">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1EC8DC1B"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AB0C942" w14:textId="77777777" w:rsidR="00FC164C" w:rsidRPr="007B4467" w:rsidRDefault="00FC164C" w:rsidP="007B6927">
            <w:pPr>
              <w:pStyle w:val="TAC"/>
            </w:pPr>
            <w:r w:rsidRPr="007B4467">
              <w:t>NR FDD FR1 Band n100</w:t>
            </w:r>
          </w:p>
        </w:tc>
      </w:tr>
      <w:tr w:rsidR="00FC164C" w:rsidRPr="007B4467" w14:paraId="7DC6396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41359E9B" w14:textId="77777777" w:rsidR="00FC164C" w:rsidRPr="007B4467" w:rsidRDefault="00FC164C" w:rsidP="007B6927">
            <w:pPr>
              <w:pStyle w:val="TAC"/>
              <w:rPr>
                <w:lang w:eastAsia="zh-CN"/>
              </w:rPr>
            </w:pPr>
            <w:r w:rsidRPr="007B4467">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41126B59" w14:textId="77777777" w:rsidR="00FC164C" w:rsidRPr="007B4467" w:rsidRDefault="00FC164C" w:rsidP="007B6927">
            <w:pPr>
              <w:pStyle w:val="TAL"/>
            </w:pPr>
            <w:r w:rsidRPr="007B4467">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AAD1EFA"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8A615E" w14:textId="77777777" w:rsidR="00FC164C" w:rsidRPr="007B4467" w:rsidRDefault="00FC164C" w:rsidP="007B6927">
            <w:pPr>
              <w:pStyle w:val="TAC"/>
            </w:pPr>
            <w:r w:rsidRPr="007B4467">
              <w:t>NR TDD FR1 Band n101</w:t>
            </w:r>
          </w:p>
        </w:tc>
      </w:tr>
      <w:tr w:rsidR="00FC164C" w:rsidRPr="007B4467" w14:paraId="1A22C9B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895E21D" w14:textId="77777777" w:rsidR="00FC164C" w:rsidRPr="007B4467" w:rsidRDefault="00FC164C" w:rsidP="007B6927">
            <w:pPr>
              <w:pStyle w:val="TAC"/>
              <w:rPr>
                <w:lang w:eastAsia="zh-CN"/>
              </w:rPr>
            </w:pPr>
            <w:r w:rsidRPr="007B4467">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910525E" w14:textId="77777777" w:rsidR="00FC164C" w:rsidRPr="007B4467" w:rsidRDefault="00FC164C" w:rsidP="007B6927">
            <w:pPr>
              <w:pStyle w:val="TAL"/>
            </w:pPr>
            <w:r w:rsidRPr="007B4467">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234C634" w14:textId="77777777" w:rsidR="00FC164C" w:rsidRPr="007B4467" w:rsidRDefault="00FC164C" w:rsidP="007B6927">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DA47B81" w14:textId="77777777" w:rsidR="00FC164C" w:rsidRPr="007B4467" w:rsidRDefault="00FC164C" w:rsidP="007B6927">
            <w:pPr>
              <w:pStyle w:val="TAC"/>
            </w:pPr>
            <w:r w:rsidRPr="007B4467">
              <w:t>NR TDD FR1 Band n102</w:t>
            </w:r>
          </w:p>
        </w:tc>
      </w:tr>
      <w:tr w:rsidR="0040202A" w:rsidRPr="007B4467" w14:paraId="206766E0"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EE9BA57" w14:textId="4C826AEE" w:rsidR="0040202A" w:rsidRPr="007B4467" w:rsidRDefault="0040202A" w:rsidP="0040202A">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79E8F5F" w14:textId="77777777" w:rsidR="0040202A" w:rsidRPr="007B4467" w:rsidRDefault="0040202A" w:rsidP="0040202A">
            <w:pPr>
              <w:pStyle w:val="TAL"/>
            </w:pPr>
          </w:p>
        </w:tc>
        <w:tc>
          <w:tcPr>
            <w:tcW w:w="1831" w:type="dxa"/>
            <w:tcBorders>
              <w:top w:val="single" w:sz="6" w:space="0" w:color="auto"/>
              <w:left w:val="single" w:sz="6" w:space="0" w:color="auto"/>
              <w:bottom w:val="single" w:sz="6" w:space="0" w:color="auto"/>
              <w:right w:val="single" w:sz="4" w:space="0" w:color="auto"/>
            </w:tcBorders>
          </w:tcPr>
          <w:p w14:paraId="38EEFB6A" w14:textId="77777777" w:rsidR="0040202A" w:rsidRPr="007B4467" w:rsidRDefault="0040202A" w:rsidP="0040202A">
            <w:pPr>
              <w:pStyle w:val="TAC"/>
            </w:pPr>
          </w:p>
        </w:tc>
        <w:tc>
          <w:tcPr>
            <w:tcW w:w="2191" w:type="dxa"/>
            <w:tcBorders>
              <w:top w:val="single" w:sz="4" w:space="0" w:color="auto"/>
              <w:left w:val="single" w:sz="4" w:space="0" w:color="auto"/>
              <w:bottom w:val="single" w:sz="4" w:space="0" w:color="auto"/>
              <w:right w:val="single" w:sz="4" w:space="0" w:color="auto"/>
            </w:tcBorders>
          </w:tcPr>
          <w:p w14:paraId="432FEB6C" w14:textId="77777777" w:rsidR="0040202A" w:rsidRPr="007B4467" w:rsidRDefault="0040202A" w:rsidP="0040202A">
            <w:pPr>
              <w:pStyle w:val="TAC"/>
            </w:pPr>
          </w:p>
        </w:tc>
      </w:tr>
      <w:tr w:rsidR="00FE165E" w:rsidRPr="007B4467" w14:paraId="2C11B69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C032E9A" w14:textId="1699CEE4" w:rsidR="00FE165E" w:rsidRPr="007B4467" w:rsidRDefault="00FE165E" w:rsidP="00FE165E">
            <w:pPr>
              <w:pStyle w:val="TAC"/>
            </w:pPr>
            <w:r w:rsidRPr="007B4467">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211FB58B" w14:textId="25A2C76A" w:rsidR="00FE165E" w:rsidRPr="007B4467" w:rsidRDefault="00FE165E" w:rsidP="00FE165E">
            <w:pPr>
              <w:pStyle w:val="TAL"/>
            </w:pPr>
            <w:r w:rsidRPr="007B4467">
              <w:rPr>
                <w:lang w:eastAsia="zh-TW"/>
              </w:rPr>
              <w:t xml:space="preserve">NR Frequency band: </w:t>
            </w:r>
            <w:r w:rsidRPr="007B4467">
              <w:rPr>
                <w:rFonts w:eastAsia="SimSun"/>
                <w:lang w:eastAsia="zh-CN"/>
              </w:rPr>
              <w:t>64</w:t>
            </w:r>
            <w:r w:rsidRPr="007B4467">
              <w:t>25–</w:t>
            </w:r>
            <w:r w:rsidRPr="007B4467">
              <w:rPr>
                <w:rFonts w:eastAsia="SimSun"/>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5884690A" w14:textId="70C8E507" w:rsidR="00FE165E" w:rsidRPr="007B4467" w:rsidRDefault="00FE165E" w:rsidP="00FE165E">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ABE92C6" w14:textId="66072E3C" w:rsidR="00FE165E" w:rsidRPr="007B4467" w:rsidRDefault="00FE165E" w:rsidP="00FE165E">
            <w:pPr>
              <w:pStyle w:val="TAC"/>
            </w:pPr>
            <w:r w:rsidRPr="007B4467">
              <w:t>NR TDD FR1 Band n10</w:t>
            </w:r>
            <w:r w:rsidRPr="007B4467">
              <w:rPr>
                <w:rFonts w:eastAsia="SimSun"/>
                <w:lang w:eastAsia="zh-CN"/>
              </w:rPr>
              <w:t>4</w:t>
            </w:r>
          </w:p>
        </w:tc>
      </w:tr>
      <w:tr w:rsidR="0040202A" w:rsidRPr="007B4467" w14:paraId="5B9E012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521CA15" w14:textId="424D010E" w:rsidR="0040202A" w:rsidRPr="007B4467" w:rsidRDefault="0040202A" w:rsidP="0040202A">
            <w:pPr>
              <w:pStyle w:val="TAC"/>
              <w:rPr>
                <w:lang w:eastAsia="zh-CN"/>
              </w:rPr>
            </w:pPr>
            <w:r w:rsidRPr="007B4467">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7C52376E" w14:textId="1F2E52B3" w:rsidR="0040202A" w:rsidRPr="007B4467" w:rsidRDefault="0040202A" w:rsidP="0040202A">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792572D0" w14:textId="4F2763FC" w:rsidR="0040202A" w:rsidRPr="007B4467" w:rsidRDefault="0040202A" w:rsidP="0040202A">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CB29F82" w14:textId="353394E9" w:rsidR="0040202A" w:rsidRPr="007B4467" w:rsidRDefault="0040202A" w:rsidP="0040202A">
            <w:pPr>
              <w:pStyle w:val="TAC"/>
            </w:pPr>
            <w:r w:rsidRPr="007B4467">
              <w:t>NR FDD FR1 Band n105</w:t>
            </w:r>
          </w:p>
        </w:tc>
      </w:tr>
      <w:tr w:rsidR="001713E9" w:rsidRPr="007B4467" w14:paraId="0C0CA8A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661E633" w14:textId="7C7BEBAF" w:rsidR="001713E9" w:rsidRPr="007B4467" w:rsidRDefault="001713E9" w:rsidP="001713E9">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4C90C12" w14:textId="77777777" w:rsidR="001713E9" w:rsidRPr="007B4467" w:rsidRDefault="001713E9" w:rsidP="001713E9">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2FE0C457" w14:textId="77777777" w:rsidR="001713E9" w:rsidRPr="007B4467" w:rsidRDefault="001713E9" w:rsidP="001713E9">
            <w:pPr>
              <w:pStyle w:val="TAC"/>
            </w:pPr>
          </w:p>
        </w:tc>
        <w:tc>
          <w:tcPr>
            <w:tcW w:w="2191" w:type="dxa"/>
            <w:tcBorders>
              <w:top w:val="single" w:sz="4" w:space="0" w:color="auto"/>
              <w:left w:val="single" w:sz="4" w:space="0" w:color="auto"/>
              <w:bottom w:val="single" w:sz="4" w:space="0" w:color="auto"/>
              <w:right w:val="single" w:sz="4" w:space="0" w:color="auto"/>
            </w:tcBorders>
          </w:tcPr>
          <w:p w14:paraId="5CD9011D" w14:textId="77777777" w:rsidR="001713E9" w:rsidRPr="007B4467" w:rsidRDefault="001713E9" w:rsidP="001713E9">
            <w:pPr>
              <w:pStyle w:val="TAC"/>
            </w:pPr>
          </w:p>
        </w:tc>
      </w:tr>
      <w:tr w:rsidR="001713E9" w:rsidRPr="007B4467" w14:paraId="2874C63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191F132" w14:textId="390D80CD" w:rsidR="001713E9" w:rsidRPr="007B4467" w:rsidRDefault="001713E9" w:rsidP="001713E9">
            <w:pPr>
              <w:pStyle w:val="TAC"/>
              <w:rPr>
                <w:lang w:eastAsia="zh-CN"/>
              </w:rPr>
            </w:pPr>
            <w:r w:rsidRPr="007B4467">
              <w:rPr>
                <w:lang w:eastAsia="zh-CN"/>
              </w:rPr>
              <w:t>109</w:t>
            </w:r>
          </w:p>
        </w:tc>
        <w:tc>
          <w:tcPr>
            <w:tcW w:w="4483" w:type="dxa"/>
            <w:tcBorders>
              <w:top w:val="single" w:sz="6" w:space="0" w:color="auto"/>
              <w:left w:val="single" w:sz="6" w:space="0" w:color="auto"/>
              <w:bottom w:val="single" w:sz="6" w:space="0" w:color="auto"/>
              <w:right w:val="single" w:sz="6" w:space="0" w:color="auto"/>
            </w:tcBorders>
          </w:tcPr>
          <w:p w14:paraId="56DEAED4" w14:textId="5613056C" w:rsidR="001713E9" w:rsidRPr="007B4467" w:rsidRDefault="001713E9" w:rsidP="001713E9">
            <w:pPr>
              <w:pStyle w:val="TAL"/>
              <w:rPr>
                <w:lang w:eastAsia="zh-TW"/>
              </w:rPr>
            </w:pPr>
            <w:r w:rsidRPr="007B4467">
              <w:t xml:space="preserve">NR Frequency band: </w:t>
            </w:r>
            <w:r w:rsidRPr="007B4467">
              <w:rPr>
                <w:lang w:eastAsia="zh-CN"/>
              </w:rPr>
              <w:t>703</w:t>
            </w:r>
            <w:r w:rsidRPr="007B4467">
              <w:t xml:space="preserve"> MHz – </w:t>
            </w:r>
            <w:r w:rsidRPr="007B4467">
              <w:rPr>
                <w:lang w:eastAsia="zh-CN"/>
              </w:rPr>
              <w:t>733</w:t>
            </w:r>
            <w:r w:rsidRPr="007B4467">
              <w:t xml:space="preserve"> MHz</w:t>
            </w:r>
            <w:r w:rsidRPr="007B4467">
              <w:rPr>
                <w:lang w:eastAsia="zh-CN"/>
              </w:rPr>
              <w:t xml:space="preserve"> </w:t>
            </w:r>
            <w:r w:rsidRPr="007B4467">
              <w:rPr>
                <w:lang w:eastAsia="zh-TW"/>
              </w:rPr>
              <w:t>(UL),</w:t>
            </w:r>
            <w:r w:rsidRPr="007B4467">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37E5E68A" w14:textId="32C3EEFB" w:rsidR="001713E9" w:rsidRPr="007B4467" w:rsidRDefault="001713E9" w:rsidP="001713E9">
            <w:pPr>
              <w:pStyle w:val="TAC"/>
            </w:pPr>
            <w:r w:rsidRPr="007B4467">
              <w:t xml:space="preserve">38.101-1, </w:t>
            </w:r>
            <w:r w:rsidRPr="007B446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9CA142D" w14:textId="21B3D87F" w:rsidR="001713E9" w:rsidRPr="007B4467" w:rsidRDefault="001713E9" w:rsidP="001713E9">
            <w:pPr>
              <w:pStyle w:val="TAC"/>
            </w:pPr>
            <w:r w:rsidRPr="007B4467">
              <w:t xml:space="preserve">NR </w:t>
            </w:r>
            <w:r w:rsidRPr="007B4467">
              <w:rPr>
                <w:lang w:eastAsia="zh-CN"/>
              </w:rPr>
              <w:t>F</w:t>
            </w:r>
            <w:r w:rsidRPr="007B4467">
              <w:t>DD FR1 Band n10</w:t>
            </w:r>
            <w:r w:rsidRPr="007B4467">
              <w:rPr>
                <w:lang w:eastAsia="zh-CN"/>
              </w:rPr>
              <w:t>9</w:t>
            </w:r>
          </w:p>
        </w:tc>
      </w:tr>
      <w:tr w:rsidR="00FC164C" w:rsidRPr="007B4467" w14:paraId="02BE1266" w14:textId="77777777" w:rsidTr="007B6927">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3A09698" w14:textId="77777777" w:rsidR="00FC164C" w:rsidRPr="007B4467" w:rsidRDefault="00FC164C" w:rsidP="007B6927">
            <w:pPr>
              <w:pStyle w:val="TAN"/>
            </w:pPr>
            <w:r w:rsidRPr="007B4467">
              <w:t>NOTE 1:</w:t>
            </w:r>
            <w:r w:rsidRPr="007B4467">
              <w:tab/>
            </w:r>
            <w:r w:rsidRPr="007B4467">
              <w:rPr>
                <w:rFonts w:cs="Arial"/>
                <w:szCs w:val="18"/>
              </w:rPr>
              <w:t>Uplink transmission is not allowed at this band for UE with external vehicle-mounted antennas.</w:t>
            </w:r>
          </w:p>
        </w:tc>
      </w:tr>
    </w:tbl>
    <w:p w14:paraId="18A3D7F9" w14:textId="77777777" w:rsidR="00D223C3" w:rsidRPr="007B4467" w:rsidRDefault="00D223C3" w:rsidP="00D223C3">
      <w:pPr>
        <w:rPr>
          <w:lang w:eastAsia="en-US"/>
        </w:rPr>
      </w:pPr>
    </w:p>
    <w:p w14:paraId="10119898" w14:textId="4E887495" w:rsidR="008C3D6B" w:rsidRPr="007B4467" w:rsidRDefault="008C3D6B" w:rsidP="00FC164C">
      <w:pPr>
        <w:pStyle w:val="Heading3"/>
      </w:pPr>
      <w:bookmarkStart w:id="1093" w:name="_Toc106741022"/>
      <w:bookmarkStart w:id="1094" w:name="_Toc114916378"/>
      <w:bookmarkStart w:id="1095" w:name="_Toc194512982"/>
      <w:r w:rsidRPr="007B4467">
        <w:t>A.4.3.10</w:t>
      </w:r>
      <w:r w:rsidRPr="007B4467">
        <w:tab/>
        <w:t>Sidelink Capabilities</w:t>
      </w:r>
      <w:bookmarkEnd w:id="1086"/>
      <w:bookmarkEnd w:id="1087"/>
      <w:bookmarkEnd w:id="1088"/>
      <w:bookmarkEnd w:id="1089"/>
      <w:bookmarkEnd w:id="1090"/>
      <w:bookmarkEnd w:id="1091"/>
      <w:bookmarkEnd w:id="1092"/>
      <w:bookmarkEnd w:id="1093"/>
      <w:bookmarkEnd w:id="1094"/>
      <w:bookmarkEnd w:id="1095"/>
    </w:p>
    <w:p w14:paraId="0E17BC4A" w14:textId="77777777" w:rsidR="008C3D6B" w:rsidRPr="007B4467" w:rsidRDefault="008C3D6B" w:rsidP="008C3D6B">
      <w:pPr>
        <w:pStyle w:val="TH"/>
      </w:pPr>
      <w:r w:rsidRPr="007B4467">
        <w:t>Table A.4.3.10-</w:t>
      </w:r>
      <w:r w:rsidRPr="007B4467">
        <w:rPr>
          <w:lang w:eastAsia="zh-CN"/>
        </w:rPr>
        <w:t>1</w:t>
      </w:r>
      <w:r w:rsidRPr="007B4467">
        <w:t>: NR Sidelink Capabilities</w:t>
      </w:r>
    </w:p>
    <w:tbl>
      <w:tblPr>
        <w:tblW w:w="4649" w:type="pct"/>
        <w:jc w:val="center"/>
        <w:tblCellMar>
          <w:left w:w="28" w:type="dxa"/>
          <w:right w:w="56" w:type="dxa"/>
        </w:tblCellMar>
        <w:tblLook w:val="04A0" w:firstRow="1" w:lastRow="0" w:firstColumn="1" w:lastColumn="0" w:noHBand="0" w:noVBand="1"/>
      </w:tblPr>
      <w:tblGrid>
        <w:gridCol w:w="546"/>
        <w:gridCol w:w="2683"/>
        <w:gridCol w:w="1194"/>
        <w:gridCol w:w="1005"/>
        <w:gridCol w:w="4127"/>
        <w:gridCol w:w="583"/>
        <w:gridCol w:w="1711"/>
        <w:gridCol w:w="1427"/>
      </w:tblGrid>
      <w:tr w:rsidR="00431D02" w:rsidRPr="007B4467"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7B4467" w:rsidRDefault="008C3D6B">
            <w:pPr>
              <w:pStyle w:val="TAH"/>
            </w:pPr>
            <w:r w:rsidRPr="007B4467">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7B4467" w:rsidRDefault="008C3D6B">
            <w:pPr>
              <w:pStyle w:val="TAH"/>
            </w:pPr>
            <w:r w:rsidRPr="007B4467">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7B4467" w:rsidRDefault="008C3D6B">
            <w:pPr>
              <w:pStyle w:val="TAH"/>
            </w:pPr>
            <w:r w:rsidRPr="007B4467">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7B4467" w:rsidRDefault="008C3D6B">
            <w:pPr>
              <w:pStyle w:val="TAH"/>
            </w:pPr>
            <w:r w:rsidRPr="007B4467">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7B4467" w:rsidRDefault="008C3D6B">
            <w:pPr>
              <w:pStyle w:val="TAH"/>
            </w:pPr>
            <w:r w:rsidRPr="007B4467">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7B4467" w:rsidRDefault="008C3D6B">
            <w:pPr>
              <w:pStyle w:val="TAH"/>
            </w:pPr>
            <w:r w:rsidRPr="007B4467">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7B4467" w:rsidRDefault="008C3D6B">
            <w:pPr>
              <w:pStyle w:val="TAH"/>
            </w:pPr>
            <w:r w:rsidRPr="007B4467">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7B4467" w:rsidRDefault="008C3D6B">
            <w:pPr>
              <w:pStyle w:val="TAH"/>
            </w:pPr>
            <w:r w:rsidRPr="007B4467">
              <w:t>Comments</w:t>
            </w:r>
          </w:p>
        </w:tc>
      </w:tr>
      <w:tr w:rsidR="00431D02" w:rsidRPr="007B4467"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7B4467" w:rsidRDefault="008C3D6B">
            <w:pPr>
              <w:pStyle w:val="TAC"/>
            </w:pPr>
            <w:r w:rsidRPr="007B4467">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7B4467" w:rsidRDefault="008C3D6B">
            <w:pPr>
              <w:pStyle w:val="TAL"/>
            </w:pPr>
            <w:r w:rsidRPr="007B4467">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7B4467" w:rsidRDefault="008C3D6B">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7B4467" w:rsidRDefault="008C3D6B">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7B4467" w:rsidRDefault="008C3D6B">
            <w:pPr>
              <w:pStyle w:val="TAL"/>
            </w:pPr>
            <w:r w:rsidRPr="007B4467">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7B4467" w:rsidRDefault="008C3D6B">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7B4467"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7B4467" w:rsidRDefault="008C3D6B">
            <w:pPr>
              <w:pStyle w:val="TAL"/>
            </w:pPr>
          </w:p>
        </w:tc>
      </w:tr>
      <w:tr w:rsidR="00431D02" w:rsidRPr="007B4467"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7B4467" w:rsidRDefault="00EC58BC" w:rsidP="00EC58BC">
            <w:pPr>
              <w:pStyle w:val="TAC"/>
            </w:pPr>
            <w:r w:rsidRPr="007B4467">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7B4467" w:rsidRDefault="00EC58BC" w:rsidP="00EC58BC">
            <w:pPr>
              <w:pStyle w:val="TAL"/>
            </w:pPr>
            <w:r w:rsidRPr="007B4467">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7B4467" w:rsidRDefault="00EC58BC" w:rsidP="00EC58BC">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7B4467" w:rsidRDefault="00EC58BC" w:rsidP="00EC58BC">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7B4467" w:rsidRDefault="00EC58BC" w:rsidP="00EC58BC">
            <w:pPr>
              <w:pStyle w:val="TAL"/>
              <w:rPr>
                <w:rFonts w:eastAsia="MS Mincho"/>
              </w:rPr>
            </w:pPr>
            <w:r w:rsidRPr="007B4467">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7B4467" w:rsidRDefault="00EC58BC" w:rsidP="00EC58BC">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7B4467"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7B4467" w:rsidRDefault="00EC58BC" w:rsidP="00EC58BC">
            <w:pPr>
              <w:pStyle w:val="TAL"/>
            </w:pPr>
          </w:p>
        </w:tc>
      </w:tr>
      <w:tr w:rsidR="00431D02" w:rsidRPr="007B4467"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7B4467" w:rsidRDefault="00431D02" w:rsidP="00431D02">
            <w:pPr>
              <w:pStyle w:val="TAC"/>
            </w:pPr>
            <w:r w:rsidRPr="007B4467">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7B4467" w:rsidRDefault="00431D02" w:rsidP="00431D02">
            <w:pPr>
              <w:pStyle w:val="TAL"/>
            </w:pPr>
            <w:r w:rsidRPr="007B4467">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7B4467" w:rsidRDefault="00431D02" w:rsidP="00431D02">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7B4467" w:rsidRDefault="00431D02" w:rsidP="00431D02">
            <w:pPr>
              <w:pStyle w:val="TAL"/>
              <w:rPr>
                <w:rFonts w:eastAsia="MS Mincho"/>
              </w:rPr>
            </w:pPr>
            <w:r w:rsidRPr="007B4467">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7B4467" w:rsidRDefault="00431D02" w:rsidP="00431D02">
            <w:pPr>
              <w:pStyle w:val="TAL"/>
            </w:pPr>
          </w:p>
        </w:tc>
      </w:tr>
      <w:tr w:rsidR="00431D02" w:rsidRPr="007B4467"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7B4467" w:rsidRDefault="00431D02" w:rsidP="00431D02">
            <w:pPr>
              <w:pStyle w:val="TAC"/>
            </w:pPr>
            <w:r w:rsidRPr="007B4467">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7B4467" w:rsidRDefault="00431D02" w:rsidP="00431D02">
            <w:pPr>
              <w:pStyle w:val="TAL"/>
            </w:pPr>
            <w:r w:rsidRPr="007B4467">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7B4467" w:rsidRDefault="00431D02" w:rsidP="00431D02">
            <w:pPr>
              <w:pStyle w:val="TAL"/>
              <w:rPr>
                <w:rFonts w:eastAsia="MS Mincho"/>
              </w:rPr>
            </w:pPr>
            <w:r w:rsidRPr="007B4467">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7B4467" w:rsidRDefault="00431D02" w:rsidP="00431D02">
            <w:pPr>
              <w:pStyle w:val="TAL"/>
              <w:rPr>
                <w:rFonts w:eastAsia="MS Mincho"/>
              </w:rPr>
            </w:pPr>
            <w:r w:rsidRPr="007B4467">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7B4467" w:rsidRDefault="00431D02" w:rsidP="00431D02">
            <w:pPr>
              <w:pStyle w:val="TAL"/>
            </w:pPr>
          </w:p>
        </w:tc>
      </w:tr>
      <w:tr w:rsidR="00431D02" w:rsidRPr="007B4467"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7B4467" w:rsidRDefault="00431D02" w:rsidP="00431D02">
            <w:pPr>
              <w:pStyle w:val="TAC"/>
            </w:pPr>
            <w:r w:rsidRPr="007B4467">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7B4467" w:rsidRDefault="00431D02" w:rsidP="00431D02">
            <w:pPr>
              <w:pStyle w:val="TAL"/>
            </w:pPr>
            <w:r w:rsidRPr="007B4467">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7B4467" w:rsidRDefault="00431D02" w:rsidP="00431D02">
            <w:pPr>
              <w:pStyle w:val="TAL"/>
              <w:rPr>
                <w:rFonts w:eastAsia="MS Mincho"/>
              </w:rPr>
            </w:pPr>
            <w:r w:rsidRPr="007B4467">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7B4467" w:rsidRDefault="00431D02" w:rsidP="00431D02">
            <w:pPr>
              <w:pStyle w:val="TAL"/>
              <w:rPr>
                <w:rFonts w:eastAsia="MS Mincho"/>
              </w:rPr>
            </w:pPr>
            <w:r w:rsidRPr="007B4467">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7B4467" w:rsidRDefault="00431D02" w:rsidP="00431D02">
            <w:pPr>
              <w:pStyle w:val="TAL"/>
            </w:pPr>
          </w:p>
        </w:tc>
      </w:tr>
      <w:tr w:rsidR="00431D02" w:rsidRPr="007B4467"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7B4467" w:rsidRDefault="00431D02" w:rsidP="00431D02">
            <w:pPr>
              <w:pStyle w:val="TAC"/>
            </w:pPr>
            <w:r w:rsidRPr="007B4467">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7B4467" w:rsidRDefault="00431D02" w:rsidP="00431D02">
            <w:pPr>
              <w:pStyle w:val="TAL"/>
            </w:pPr>
            <w:r w:rsidRPr="007B4467">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7B4467" w:rsidRDefault="00431D02" w:rsidP="00431D02">
            <w:pPr>
              <w:pStyle w:val="TAL"/>
              <w:rPr>
                <w:rFonts w:eastAsia="MS Mincho"/>
              </w:rPr>
            </w:pPr>
            <w:r w:rsidRPr="007B4467">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7B4467" w:rsidRDefault="00431D02" w:rsidP="00431D02">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7B4467" w:rsidRDefault="00431D02" w:rsidP="00431D02">
            <w:pPr>
              <w:pStyle w:val="TAL"/>
              <w:rPr>
                <w:rFonts w:eastAsia="MS Mincho"/>
              </w:rPr>
            </w:pPr>
            <w:r w:rsidRPr="007B4467">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7B4467" w:rsidRDefault="00431D02" w:rsidP="00431D02">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7B446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7B4467" w:rsidRDefault="00431D02" w:rsidP="00431D02">
            <w:pPr>
              <w:pStyle w:val="TAL"/>
            </w:pPr>
          </w:p>
        </w:tc>
      </w:tr>
      <w:tr w:rsidR="00CB1860" w:rsidRPr="007B4467"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7B4467" w:rsidRDefault="00CB1860">
            <w:pPr>
              <w:pStyle w:val="TAC"/>
            </w:pPr>
            <w:bookmarkStart w:id="1096" w:name="_Toc68089631"/>
            <w:bookmarkStart w:id="1097" w:name="_Toc69067752"/>
            <w:bookmarkStart w:id="1098" w:name="_Toc75383300"/>
            <w:bookmarkStart w:id="1099" w:name="_Toc83706948"/>
            <w:bookmarkStart w:id="1100" w:name="_Toc90491653"/>
            <w:bookmarkStart w:id="1101" w:name="_Toc100147751"/>
            <w:r w:rsidRPr="007B4467">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7B4467" w:rsidRDefault="00CB1860">
            <w:pPr>
              <w:pStyle w:val="TAL"/>
            </w:pPr>
            <w:r w:rsidRPr="007B4467">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7B4467" w:rsidRDefault="00CB1860">
            <w:pPr>
              <w:pStyle w:val="TAL"/>
              <w:rPr>
                <w:rFonts w:eastAsia="MS Mincho"/>
              </w:rPr>
            </w:pPr>
            <w:r w:rsidRPr="007B4467">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7B4467" w:rsidRDefault="00CB1860">
            <w:pPr>
              <w:pStyle w:val="TAL"/>
            </w:pPr>
          </w:p>
        </w:tc>
      </w:tr>
      <w:tr w:rsidR="00CB1860" w:rsidRPr="007B4467"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7B4467" w:rsidRDefault="00CB1860">
            <w:pPr>
              <w:pStyle w:val="TAC"/>
            </w:pPr>
            <w:r w:rsidRPr="007B4467">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7B4467" w:rsidRDefault="00CB1860">
            <w:pPr>
              <w:pStyle w:val="TAL"/>
            </w:pPr>
            <w:r w:rsidRPr="007B4467">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7B4467" w:rsidRDefault="00CB1860">
            <w:pPr>
              <w:pStyle w:val="TAL"/>
              <w:rPr>
                <w:rFonts w:eastAsia="MS Mincho"/>
              </w:rPr>
            </w:pPr>
            <w:r w:rsidRPr="007B4467">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7B4467" w:rsidRDefault="00CB1860">
            <w:pPr>
              <w:pStyle w:val="TAL"/>
            </w:pPr>
          </w:p>
        </w:tc>
      </w:tr>
      <w:tr w:rsidR="00CB1860" w:rsidRPr="007B4467"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7B4467" w:rsidRDefault="00CB1860">
            <w:pPr>
              <w:pStyle w:val="TAC"/>
            </w:pPr>
            <w:r w:rsidRPr="007B4467">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7B4467" w:rsidRDefault="00CB1860">
            <w:pPr>
              <w:pStyle w:val="TAL"/>
            </w:pPr>
            <w:r w:rsidRPr="007B4467">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7B4467" w:rsidRDefault="00CB1860">
            <w:pPr>
              <w:pStyle w:val="TAL"/>
              <w:rPr>
                <w:rFonts w:eastAsia="MS Mincho"/>
              </w:rPr>
            </w:pPr>
            <w:r w:rsidRPr="007B4467">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7B4467" w:rsidRDefault="00CB1860">
            <w:pPr>
              <w:pStyle w:val="TAL"/>
            </w:pPr>
          </w:p>
        </w:tc>
      </w:tr>
      <w:tr w:rsidR="00CB1860" w:rsidRPr="007B4467"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7B4467" w:rsidRDefault="00CB1860">
            <w:pPr>
              <w:pStyle w:val="TAC"/>
            </w:pPr>
            <w:r w:rsidRPr="007B4467">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7B4467" w:rsidRDefault="00CB1860">
            <w:pPr>
              <w:pStyle w:val="TAL"/>
            </w:pPr>
            <w:r w:rsidRPr="007B4467">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7B4467" w:rsidRDefault="00CB1860">
            <w:pPr>
              <w:pStyle w:val="TAL"/>
              <w:rPr>
                <w:rFonts w:eastAsia="MS Mincho"/>
              </w:rPr>
            </w:pPr>
            <w:r w:rsidRPr="007B4467">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7B4467" w:rsidRDefault="00CB1860">
            <w:pPr>
              <w:pStyle w:val="TAL"/>
            </w:pPr>
          </w:p>
        </w:tc>
      </w:tr>
      <w:tr w:rsidR="00CB1860" w:rsidRPr="007B4467"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7B4467" w:rsidRDefault="00CB1860">
            <w:pPr>
              <w:pStyle w:val="TAC"/>
            </w:pPr>
            <w:r w:rsidRPr="007B4467">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7B4467" w:rsidRDefault="00CB1860">
            <w:pPr>
              <w:pStyle w:val="TAL"/>
            </w:pPr>
            <w:r w:rsidRPr="007B4467">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7B4467" w:rsidRDefault="00CB1860">
            <w:pPr>
              <w:pStyle w:val="TAL"/>
              <w:rPr>
                <w:rFonts w:eastAsia="MS Mincho"/>
              </w:rPr>
            </w:pPr>
            <w:r w:rsidRPr="007B4467">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7B4467" w:rsidRDefault="00CB1860">
            <w:pPr>
              <w:pStyle w:val="TAL"/>
            </w:pPr>
          </w:p>
        </w:tc>
      </w:tr>
      <w:tr w:rsidR="00CB1860" w:rsidRPr="007B4467"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7B4467" w:rsidRDefault="00CB1860">
            <w:pPr>
              <w:pStyle w:val="TAC"/>
            </w:pPr>
            <w:r w:rsidRPr="007B4467">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7B4467" w:rsidRDefault="00CB1860">
            <w:pPr>
              <w:pStyle w:val="TAL"/>
            </w:pPr>
            <w:r w:rsidRPr="007B4467">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7B4467" w:rsidRDefault="00CB1860">
            <w:pPr>
              <w:pStyle w:val="TAL"/>
              <w:rPr>
                <w:rFonts w:eastAsia="MS Mincho"/>
              </w:rPr>
            </w:pPr>
            <w:r w:rsidRPr="007B4467">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7B4467" w:rsidRDefault="00CB1860">
            <w:pPr>
              <w:pStyle w:val="TAL"/>
            </w:pPr>
          </w:p>
        </w:tc>
      </w:tr>
      <w:tr w:rsidR="00CB1860" w:rsidRPr="007B4467"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7B4467" w:rsidRDefault="00CB1860">
            <w:pPr>
              <w:pStyle w:val="TAC"/>
            </w:pPr>
            <w:r w:rsidRPr="007B4467">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7B4467" w:rsidRDefault="00CB1860">
            <w:pPr>
              <w:pStyle w:val="TAL"/>
            </w:pPr>
            <w:r w:rsidRPr="007B4467">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7B4467" w:rsidRDefault="00CB1860">
            <w:pPr>
              <w:pStyle w:val="TAL"/>
              <w:rPr>
                <w:rFonts w:eastAsia="MS Mincho"/>
              </w:rPr>
            </w:pPr>
            <w:r w:rsidRPr="007B4467">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7B4467" w:rsidRDefault="00CB1860">
            <w:pPr>
              <w:pStyle w:val="TAL"/>
            </w:pPr>
          </w:p>
        </w:tc>
      </w:tr>
      <w:tr w:rsidR="00CB1860" w:rsidRPr="007B4467"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7B4467" w:rsidRDefault="00CB1860">
            <w:pPr>
              <w:pStyle w:val="TAC"/>
            </w:pPr>
            <w:r w:rsidRPr="007B4467">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7B4467" w:rsidRDefault="00CB1860">
            <w:pPr>
              <w:pStyle w:val="TAL"/>
            </w:pPr>
            <w:r w:rsidRPr="007B4467">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7B4467" w:rsidRDefault="00CB1860">
            <w:pPr>
              <w:pStyle w:val="TAL"/>
              <w:rPr>
                <w:rFonts w:eastAsia="MS Mincho"/>
              </w:rPr>
            </w:pPr>
            <w:r w:rsidRPr="007B4467">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7B4467" w:rsidRDefault="00CB1860">
            <w:pPr>
              <w:pStyle w:val="TAL"/>
            </w:pPr>
          </w:p>
        </w:tc>
      </w:tr>
      <w:tr w:rsidR="00CB1860" w:rsidRPr="007B4467"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7B4467" w:rsidRDefault="00CB1860">
            <w:pPr>
              <w:pStyle w:val="TAC"/>
            </w:pPr>
            <w:r w:rsidRPr="007B4467">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7B4467" w:rsidRDefault="00CB1860">
            <w:pPr>
              <w:pStyle w:val="TAL"/>
            </w:pPr>
            <w:r w:rsidRPr="007B4467">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7B4467" w:rsidRDefault="00CB1860">
            <w:pPr>
              <w:pStyle w:val="TAL"/>
              <w:rPr>
                <w:rFonts w:eastAsia="MS Mincho"/>
              </w:rPr>
            </w:pPr>
            <w:r w:rsidRPr="007B4467">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7B4467" w:rsidRDefault="00CB1860">
            <w:pPr>
              <w:pStyle w:val="TAL"/>
            </w:pPr>
          </w:p>
        </w:tc>
      </w:tr>
      <w:tr w:rsidR="00CB1860" w:rsidRPr="007B4467"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7B4467" w:rsidRDefault="00CB1860">
            <w:pPr>
              <w:pStyle w:val="TAC"/>
            </w:pPr>
            <w:r w:rsidRPr="007B4467">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7B4467" w:rsidRDefault="00CB1860">
            <w:pPr>
              <w:pStyle w:val="TAL"/>
            </w:pPr>
            <w:r w:rsidRPr="007B4467">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7B4467" w:rsidRDefault="00CB1860">
            <w:pPr>
              <w:pStyle w:val="TAL"/>
              <w:rPr>
                <w:rFonts w:eastAsia="MS Mincho"/>
              </w:rPr>
            </w:pPr>
            <w:r w:rsidRPr="007B4467">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7B4467" w:rsidRDefault="00CB1860">
            <w:pPr>
              <w:pStyle w:val="TAL"/>
            </w:pPr>
          </w:p>
        </w:tc>
      </w:tr>
      <w:tr w:rsidR="00CB1860" w:rsidRPr="007B4467"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7B4467" w:rsidRDefault="00CB1860">
            <w:pPr>
              <w:pStyle w:val="TAC"/>
            </w:pPr>
            <w:r w:rsidRPr="007B4467">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7B4467" w:rsidRDefault="00CB1860">
            <w:pPr>
              <w:pStyle w:val="TAL"/>
            </w:pPr>
            <w:r w:rsidRPr="007B4467">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7B4467" w:rsidRDefault="00CB1860">
            <w:pPr>
              <w:pStyle w:val="TAL"/>
              <w:rPr>
                <w:rFonts w:eastAsia="MS Mincho"/>
              </w:rPr>
            </w:pPr>
            <w:r w:rsidRPr="007B4467">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7B4467" w:rsidRDefault="00CB1860">
            <w:pPr>
              <w:pStyle w:val="TAL"/>
            </w:pPr>
          </w:p>
        </w:tc>
      </w:tr>
      <w:tr w:rsidR="00CB1860" w:rsidRPr="007B4467"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7B4467" w:rsidRDefault="00CB1860">
            <w:pPr>
              <w:pStyle w:val="TAC"/>
            </w:pPr>
            <w:r w:rsidRPr="007B4467">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7B4467" w:rsidRDefault="00CB1860">
            <w:pPr>
              <w:pStyle w:val="TAL"/>
            </w:pPr>
            <w:r w:rsidRPr="007B4467">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7B4467" w:rsidRDefault="00CB1860">
            <w:pPr>
              <w:pStyle w:val="TAL"/>
              <w:rPr>
                <w:rFonts w:eastAsia="MS Mincho"/>
              </w:rPr>
            </w:pPr>
            <w:r w:rsidRPr="007B4467">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7B4467" w:rsidRDefault="00CB1860">
            <w:pPr>
              <w:pStyle w:val="TAL"/>
            </w:pPr>
          </w:p>
        </w:tc>
      </w:tr>
      <w:tr w:rsidR="00CB1860" w:rsidRPr="007B4467"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7B4467" w:rsidRDefault="00CB1860">
            <w:pPr>
              <w:pStyle w:val="TAC"/>
            </w:pPr>
            <w:r w:rsidRPr="007B4467">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7B4467" w:rsidRDefault="00CB1860">
            <w:pPr>
              <w:pStyle w:val="TAL"/>
            </w:pPr>
            <w:r w:rsidRPr="007B4467">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7B4467" w:rsidRDefault="00CB1860">
            <w:pPr>
              <w:pStyle w:val="TAL"/>
              <w:rPr>
                <w:rFonts w:eastAsia="MS Mincho"/>
              </w:rPr>
            </w:pPr>
            <w:r w:rsidRPr="007B4467">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7B4467" w:rsidRDefault="00CB1860">
            <w:pPr>
              <w:pStyle w:val="TAL"/>
            </w:pPr>
          </w:p>
        </w:tc>
      </w:tr>
      <w:tr w:rsidR="00CB1860" w:rsidRPr="007B4467"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7B4467" w:rsidRDefault="00CB1860">
            <w:pPr>
              <w:pStyle w:val="TAC"/>
            </w:pPr>
            <w:r w:rsidRPr="007B4467">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7B4467" w:rsidRDefault="00CB1860">
            <w:pPr>
              <w:pStyle w:val="TAL"/>
            </w:pPr>
            <w:r w:rsidRPr="007B4467">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7B4467" w:rsidRDefault="00CB1860">
            <w:pPr>
              <w:pStyle w:val="TAL"/>
              <w:rPr>
                <w:rFonts w:eastAsia="MS Mincho"/>
              </w:rPr>
            </w:pPr>
            <w:r w:rsidRPr="007B4467">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7B4467" w:rsidRDefault="00CB1860">
            <w:pPr>
              <w:pStyle w:val="TAL"/>
            </w:pPr>
          </w:p>
        </w:tc>
      </w:tr>
      <w:tr w:rsidR="00CB1860" w:rsidRPr="007B4467"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7B4467" w:rsidRDefault="00CB1860">
            <w:pPr>
              <w:pStyle w:val="TAC"/>
            </w:pPr>
            <w:r w:rsidRPr="007B4467">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7B4467" w:rsidRDefault="00CB1860">
            <w:pPr>
              <w:pStyle w:val="TAL"/>
            </w:pPr>
            <w:r w:rsidRPr="007B4467">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7B4467" w:rsidRDefault="00CB1860">
            <w:pPr>
              <w:pStyle w:val="TAL"/>
              <w:rPr>
                <w:rFonts w:eastAsia="MS Mincho"/>
              </w:rPr>
            </w:pPr>
            <w:r w:rsidRPr="007B4467">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7B4467" w:rsidRDefault="00CB1860">
            <w:pPr>
              <w:pStyle w:val="TAL"/>
            </w:pPr>
          </w:p>
        </w:tc>
      </w:tr>
      <w:tr w:rsidR="00CB1860" w:rsidRPr="007B4467"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7B4467" w:rsidRDefault="00CB1860">
            <w:pPr>
              <w:pStyle w:val="TAC"/>
            </w:pPr>
            <w:r w:rsidRPr="007B4467">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7B4467" w:rsidRDefault="00CB1860">
            <w:pPr>
              <w:pStyle w:val="TAL"/>
            </w:pPr>
            <w:r w:rsidRPr="007B4467">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7B4467" w:rsidRDefault="00CB1860">
            <w:pPr>
              <w:pStyle w:val="TAL"/>
              <w:rPr>
                <w:rFonts w:eastAsia="MS Mincho"/>
              </w:rPr>
            </w:pPr>
            <w:r w:rsidRPr="007B446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7B4467" w:rsidRDefault="00CB1860">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7B4467" w:rsidRDefault="00CB1860">
            <w:pPr>
              <w:pStyle w:val="TAL"/>
              <w:rPr>
                <w:rFonts w:eastAsia="MS Mincho"/>
              </w:rPr>
            </w:pPr>
            <w:r w:rsidRPr="007B4467">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7B4467" w:rsidRDefault="00CB1860">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7B4467"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7B4467" w:rsidRDefault="00CB1860">
            <w:pPr>
              <w:pStyle w:val="TAL"/>
            </w:pPr>
          </w:p>
        </w:tc>
      </w:tr>
      <w:tr w:rsidR="006B3BDF" w:rsidRPr="007B4467"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7B4467" w:rsidRDefault="006B3BDF" w:rsidP="00452594">
            <w:pPr>
              <w:pStyle w:val="TAC"/>
            </w:pPr>
            <w:r w:rsidRPr="007B4467">
              <w:t>23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7B4467" w:rsidRDefault="006B3BDF" w:rsidP="00452594">
            <w:pPr>
              <w:pStyle w:val="TAL"/>
            </w:pPr>
            <w:r w:rsidRPr="007B4467">
              <w:t>Support of 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7B4467" w:rsidRDefault="006B3BDF" w:rsidP="00452594">
            <w:pPr>
              <w:pStyle w:val="TAL"/>
              <w:rPr>
                <w:rFonts w:eastAsia="MS Mincho"/>
              </w:rPr>
            </w:pPr>
            <w:r w:rsidRPr="007B4467">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7B4467" w:rsidRDefault="006B3BDF" w:rsidP="00452594">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5E1708FE" w14:textId="2265D229" w:rsidR="006B3BDF" w:rsidRPr="007B4467" w:rsidRDefault="006B3BDF" w:rsidP="00452594">
            <w:pPr>
              <w:pStyle w:val="TAL"/>
              <w:rPr>
                <w:rFonts w:eastAsia="MS Mincho"/>
              </w:rPr>
            </w:pPr>
            <w:r w:rsidRPr="007B4467">
              <w:rPr>
                <w:rFonts w:eastAsia="MS Mincho"/>
              </w:rPr>
              <w:t>pc_relayUE</w:t>
            </w:r>
            <w:r w:rsidR="00B81691" w:rsidRPr="007B4467">
              <w:rPr>
                <w:rFonts w:eastAsia="MS Mincho"/>
              </w:rPr>
              <w:t>_</w:t>
            </w:r>
            <w:r w:rsidRPr="007B4467">
              <w:rPr>
                <w:rFonts w:eastAsia="MS Mincho"/>
              </w:rPr>
              <w:t>Operation</w:t>
            </w:r>
            <w:r w:rsidR="00C50C97" w:rsidRPr="007B4467">
              <w:rPr>
                <w:rFonts w:eastAsia="MS Mincho"/>
              </w:rPr>
              <w:t>_</w:t>
            </w:r>
            <w:r w:rsidRPr="007B4467">
              <w:rPr>
                <w:rFonts w:eastAsia="MS Mincho"/>
              </w:rPr>
              <w:t>L2</w:t>
            </w:r>
            <w:r w:rsidR="00C50C97" w:rsidRPr="007B4467">
              <w:rPr>
                <w:rFonts w:eastAsia="MS Mincho"/>
              </w:rPr>
              <w:t>_</w:t>
            </w:r>
            <w:r w:rsidRPr="007B4467">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7B4467" w:rsidRDefault="006B3BDF" w:rsidP="00452594">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7B4467"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7B4467" w:rsidRDefault="006B3BDF" w:rsidP="00452594">
            <w:pPr>
              <w:pStyle w:val="TAL"/>
            </w:pPr>
          </w:p>
        </w:tc>
      </w:tr>
      <w:tr w:rsidR="006B3BDF" w:rsidRPr="007B4467"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7B4467" w:rsidRDefault="006B3BDF" w:rsidP="00452594">
            <w:pPr>
              <w:pStyle w:val="TAC"/>
            </w:pPr>
            <w:r w:rsidRPr="007B4467">
              <w:t>24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7B4467" w:rsidRDefault="006B3BDF" w:rsidP="00452594">
            <w:pPr>
              <w:pStyle w:val="TAL"/>
            </w:pPr>
            <w:r w:rsidRPr="007B4467">
              <w:t>Support of 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7B4467" w:rsidRDefault="006B3BDF" w:rsidP="00452594">
            <w:pPr>
              <w:pStyle w:val="TAL"/>
              <w:rPr>
                <w:rFonts w:eastAsia="MS Mincho"/>
              </w:rPr>
            </w:pPr>
            <w:r w:rsidRPr="007B4467">
              <w:rPr>
                <w:rFonts w:eastAsia="MS Mincho"/>
              </w:rPr>
              <w:t>38.306, 4.2.16.1.1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7B4467" w:rsidRDefault="006B3BDF" w:rsidP="00452594">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3CDBF0B1" w14:textId="1A9795D2" w:rsidR="006B3BDF" w:rsidRPr="007B4467" w:rsidRDefault="006B3BDF" w:rsidP="00452594">
            <w:pPr>
              <w:pStyle w:val="TAL"/>
              <w:rPr>
                <w:rFonts w:eastAsia="MS Mincho"/>
              </w:rPr>
            </w:pPr>
            <w:r w:rsidRPr="007B4467">
              <w:rPr>
                <w:rFonts w:eastAsia="MS Mincho"/>
              </w:rPr>
              <w:t>pc_remoteUE</w:t>
            </w:r>
            <w:r w:rsidR="00B81691" w:rsidRPr="007B4467">
              <w:rPr>
                <w:rFonts w:eastAsia="MS Mincho"/>
              </w:rPr>
              <w:t>_</w:t>
            </w:r>
            <w:r w:rsidRPr="007B4467">
              <w:rPr>
                <w:rFonts w:eastAsia="MS Mincho"/>
              </w:rPr>
              <w:t>Operation</w:t>
            </w:r>
            <w:r w:rsidR="00C50C97" w:rsidRPr="007B4467">
              <w:rPr>
                <w:rFonts w:eastAsia="MS Mincho"/>
              </w:rPr>
              <w:t>_</w:t>
            </w:r>
            <w:r w:rsidRPr="007B4467">
              <w:rPr>
                <w:rFonts w:eastAsia="MS Mincho"/>
              </w:rPr>
              <w:t>L2</w:t>
            </w:r>
            <w:r w:rsidR="00C50C97" w:rsidRPr="007B4467">
              <w:rPr>
                <w:rFonts w:eastAsia="MS Mincho"/>
              </w:rPr>
              <w:t>_</w:t>
            </w:r>
            <w:r w:rsidRPr="007B4467">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7B4467" w:rsidRDefault="006B3BDF" w:rsidP="00452594">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7B4467"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7B4467" w:rsidRDefault="006B3BDF" w:rsidP="00452594">
            <w:pPr>
              <w:pStyle w:val="TAL"/>
            </w:pPr>
          </w:p>
        </w:tc>
      </w:tr>
      <w:tr w:rsidR="00A64E2E" w:rsidRPr="007B4467" w14:paraId="4521A28E" w14:textId="77777777" w:rsidTr="00A64E2E">
        <w:trPr>
          <w:cantSplit/>
          <w:jc w:val="center"/>
        </w:trPr>
        <w:tc>
          <w:tcPr>
            <w:tcW w:w="250" w:type="pct"/>
            <w:tcBorders>
              <w:top w:val="single" w:sz="4" w:space="0" w:color="auto"/>
              <w:left w:val="single" w:sz="4" w:space="0" w:color="auto"/>
              <w:bottom w:val="single" w:sz="4" w:space="0" w:color="auto"/>
              <w:right w:val="single" w:sz="4" w:space="0" w:color="auto"/>
            </w:tcBorders>
          </w:tcPr>
          <w:p w14:paraId="307B10B4" w14:textId="77777777" w:rsidR="00A64E2E" w:rsidRPr="007B4467" w:rsidRDefault="00A64E2E" w:rsidP="000D631A">
            <w:pPr>
              <w:pStyle w:val="TAC"/>
            </w:pPr>
            <w:r w:rsidRPr="007B4467">
              <w:t>25</w:t>
            </w:r>
          </w:p>
        </w:tc>
        <w:tc>
          <w:tcPr>
            <w:tcW w:w="1055" w:type="pct"/>
            <w:tcBorders>
              <w:top w:val="single" w:sz="6" w:space="0" w:color="auto"/>
              <w:left w:val="single" w:sz="4" w:space="0" w:color="auto"/>
              <w:bottom w:val="single" w:sz="6" w:space="0" w:color="auto"/>
              <w:right w:val="single" w:sz="6" w:space="0" w:color="auto"/>
            </w:tcBorders>
          </w:tcPr>
          <w:p w14:paraId="7C3CA4E0" w14:textId="77777777" w:rsidR="00A64E2E" w:rsidRPr="007B4467" w:rsidRDefault="00A64E2E" w:rsidP="000D631A">
            <w:pPr>
              <w:pStyle w:val="TAL"/>
            </w:pPr>
            <w:r w:rsidRPr="007B4467">
              <w:t>Support of rank 2 transmission for NR sidelink</w:t>
            </w:r>
          </w:p>
        </w:tc>
        <w:tc>
          <w:tcPr>
            <w:tcW w:w="494" w:type="pct"/>
            <w:tcBorders>
              <w:top w:val="single" w:sz="6" w:space="0" w:color="auto"/>
              <w:left w:val="single" w:sz="6" w:space="0" w:color="auto"/>
              <w:bottom w:val="single" w:sz="6" w:space="0" w:color="auto"/>
              <w:right w:val="single" w:sz="4" w:space="0" w:color="auto"/>
            </w:tcBorders>
          </w:tcPr>
          <w:p w14:paraId="3D8E1D43" w14:textId="77777777" w:rsidR="00A64E2E" w:rsidRPr="007B4467" w:rsidRDefault="00A64E2E" w:rsidP="000D631A">
            <w:pPr>
              <w:pStyle w:val="TAL"/>
              <w:rPr>
                <w:rFonts w:eastAsia="MS Mincho"/>
              </w:rPr>
            </w:pPr>
            <w:r w:rsidRPr="007B4467">
              <w:rPr>
                <w:rFonts w:eastAsia="MS Mincho"/>
              </w:rPr>
              <w:t>38.211, 8.3.1.3</w:t>
            </w:r>
          </w:p>
        </w:tc>
        <w:tc>
          <w:tcPr>
            <w:tcW w:w="423" w:type="pct"/>
            <w:tcBorders>
              <w:top w:val="single" w:sz="4" w:space="0" w:color="auto"/>
              <w:left w:val="single" w:sz="4" w:space="0" w:color="auto"/>
              <w:bottom w:val="single" w:sz="4" w:space="0" w:color="auto"/>
              <w:right w:val="single" w:sz="4" w:space="0" w:color="auto"/>
            </w:tcBorders>
          </w:tcPr>
          <w:p w14:paraId="10055ECC" w14:textId="77777777" w:rsidR="00A64E2E" w:rsidRPr="007B4467" w:rsidRDefault="00A64E2E" w:rsidP="000D631A">
            <w:pPr>
              <w:pStyle w:val="TAL"/>
              <w:rPr>
                <w:rFonts w:eastAsia="MS Mincho"/>
              </w:rPr>
            </w:pPr>
            <w:r w:rsidRPr="007B4467">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9126837" w14:textId="01D59C41" w:rsidR="00A64E2E" w:rsidRPr="007B4467" w:rsidRDefault="00A64E2E" w:rsidP="000D631A">
            <w:pPr>
              <w:pStyle w:val="TAL"/>
              <w:rPr>
                <w:rFonts w:eastAsia="MS Mincho"/>
              </w:rPr>
            </w:pPr>
            <w:r w:rsidRPr="007B4467">
              <w:rPr>
                <w:rFonts w:eastAsia="MS Mincho"/>
              </w:rPr>
              <w:t>pc_sl</w:t>
            </w:r>
            <w:r w:rsidR="00C50C97" w:rsidRPr="007B4467">
              <w:rPr>
                <w:rFonts w:eastAsia="MS Mincho"/>
              </w:rPr>
              <w:t>_</w:t>
            </w:r>
            <w:r w:rsidRPr="007B4467">
              <w:rPr>
                <w:rFonts w:eastAsia="MS Mincho"/>
              </w:rPr>
              <w:t>MIMO</w:t>
            </w:r>
            <w:r w:rsidR="00C50C97" w:rsidRPr="007B4467">
              <w:rPr>
                <w:rFonts w:eastAsia="MS Mincho"/>
              </w:rPr>
              <w:t>_</w:t>
            </w:r>
            <w:r w:rsidRPr="007B4467">
              <w:rPr>
                <w:rFonts w:eastAsia="MS Mincho"/>
              </w:rPr>
              <w:t>r16</w:t>
            </w:r>
          </w:p>
        </w:tc>
        <w:tc>
          <w:tcPr>
            <w:tcW w:w="264" w:type="pct"/>
            <w:tcBorders>
              <w:top w:val="single" w:sz="4" w:space="0" w:color="auto"/>
              <w:left w:val="single" w:sz="4" w:space="0" w:color="auto"/>
              <w:bottom w:val="single" w:sz="4" w:space="0" w:color="auto"/>
              <w:right w:val="single" w:sz="4" w:space="0" w:color="auto"/>
            </w:tcBorders>
          </w:tcPr>
          <w:p w14:paraId="1234D0FD" w14:textId="77777777" w:rsidR="00A64E2E" w:rsidRPr="007B4467" w:rsidRDefault="00A64E2E" w:rsidP="000D631A">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0F422692" w14:textId="77777777" w:rsidR="00A64E2E" w:rsidRPr="007B4467" w:rsidRDefault="00A64E2E"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77CE6C67" w14:textId="77777777" w:rsidR="00A64E2E" w:rsidRPr="007B4467" w:rsidRDefault="00A64E2E" w:rsidP="000D631A">
            <w:pPr>
              <w:pStyle w:val="TAL"/>
            </w:pPr>
          </w:p>
        </w:tc>
      </w:tr>
      <w:tr w:rsidR="004B4B35" w:rsidRPr="007B4467" w14:paraId="535C8AB5" w14:textId="77777777" w:rsidTr="004B4B35">
        <w:trPr>
          <w:cantSplit/>
          <w:jc w:val="center"/>
        </w:trPr>
        <w:tc>
          <w:tcPr>
            <w:tcW w:w="250" w:type="pct"/>
            <w:tcBorders>
              <w:top w:val="single" w:sz="4" w:space="0" w:color="auto"/>
              <w:left w:val="single" w:sz="4" w:space="0" w:color="auto"/>
              <w:bottom w:val="single" w:sz="4" w:space="0" w:color="auto"/>
              <w:right w:val="single" w:sz="4" w:space="0" w:color="auto"/>
            </w:tcBorders>
          </w:tcPr>
          <w:p w14:paraId="5F207EFA" w14:textId="170F7BA3" w:rsidR="004B4B35" w:rsidRPr="007B4467" w:rsidRDefault="004B4B35" w:rsidP="000D631A">
            <w:pPr>
              <w:pStyle w:val="TAC"/>
            </w:pPr>
            <w:r w:rsidRPr="007B4467">
              <w:t>26</w:t>
            </w:r>
          </w:p>
        </w:tc>
        <w:tc>
          <w:tcPr>
            <w:tcW w:w="1055" w:type="pct"/>
            <w:tcBorders>
              <w:top w:val="single" w:sz="6" w:space="0" w:color="auto"/>
              <w:left w:val="single" w:sz="4" w:space="0" w:color="auto"/>
              <w:bottom w:val="single" w:sz="6" w:space="0" w:color="auto"/>
              <w:right w:val="single" w:sz="6" w:space="0" w:color="auto"/>
            </w:tcBorders>
          </w:tcPr>
          <w:p w14:paraId="7CB42F3C" w14:textId="77777777" w:rsidR="004B4B35" w:rsidRPr="007B4467" w:rsidRDefault="004B4B35" w:rsidP="000D631A">
            <w:pPr>
              <w:pStyle w:val="TAL"/>
            </w:pPr>
            <w:r w:rsidRPr="007B4467">
              <w:t>Support of direct to indirect path switch with target relay in RRC_IDLE or RRC_INACTIVE state</w:t>
            </w:r>
          </w:p>
        </w:tc>
        <w:tc>
          <w:tcPr>
            <w:tcW w:w="494" w:type="pct"/>
            <w:tcBorders>
              <w:top w:val="single" w:sz="6" w:space="0" w:color="auto"/>
              <w:left w:val="single" w:sz="6" w:space="0" w:color="auto"/>
              <w:bottom w:val="single" w:sz="6" w:space="0" w:color="auto"/>
              <w:right w:val="single" w:sz="4" w:space="0" w:color="auto"/>
            </w:tcBorders>
          </w:tcPr>
          <w:p w14:paraId="2784F8A6" w14:textId="77777777" w:rsidR="004B4B35" w:rsidRPr="007B4467" w:rsidRDefault="004B4B35" w:rsidP="000D631A">
            <w:pPr>
              <w:pStyle w:val="TAL"/>
              <w:rPr>
                <w:rFonts w:eastAsia="MS Mincho"/>
              </w:rPr>
            </w:pPr>
            <w:r w:rsidRPr="007B4467">
              <w:rPr>
                <w:rFonts w:eastAsia="MS Mincho"/>
              </w:rPr>
              <w:t>38.306</w:t>
            </w:r>
          </w:p>
          <w:p w14:paraId="3343C8DB" w14:textId="77777777" w:rsidR="004B4B35" w:rsidRPr="007B4467" w:rsidRDefault="004B4B35" w:rsidP="000D631A">
            <w:pPr>
              <w:pStyle w:val="TAL"/>
              <w:rPr>
                <w:rFonts w:eastAsia="MS Mincho"/>
              </w:rPr>
            </w:pPr>
            <w:r w:rsidRPr="007B4467">
              <w:rPr>
                <w:rFonts w:eastAsia="MS Mincho"/>
              </w:rPr>
              <w:t>4.2.16.1.1</w:t>
            </w:r>
          </w:p>
        </w:tc>
        <w:tc>
          <w:tcPr>
            <w:tcW w:w="423" w:type="pct"/>
            <w:tcBorders>
              <w:top w:val="single" w:sz="4" w:space="0" w:color="auto"/>
              <w:left w:val="single" w:sz="4" w:space="0" w:color="auto"/>
              <w:bottom w:val="single" w:sz="4" w:space="0" w:color="auto"/>
              <w:right w:val="single" w:sz="4" w:space="0" w:color="auto"/>
            </w:tcBorders>
          </w:tcPr>
          <w:p w14:paraId="4A7D3726" w14:textId="77777777" w:rsidR="004B4B35" w:rsidRPr="007B4467" w:rsidRDefault="004B4B35" w:rsidP="000D631A">
            <w:pPr>
              <w:pStyle w:val="TAL"/>
              <w:rPr>
                <w:rFonts w:eastAsia="MS Mincho"/>
              </w:rPr>
            </w:pPr>
            <w:r w:rsidRPr="007B4467">
              <w:rPr>
                <w:rFonts w:eastAsia="MS Mincho"/>
              </w:rPr>
              <w:t>Rel-17</w:t>
            </w:r>
          </w:p>
        </w:tc>
        <w:tc>
          <w:tcPr>
            <w:tcW w:w="1243" w:type="pct"/>
            <w:tcBorders>
              <w:top w:val="single" w:sz="4" w:space="0" w:color="auto"/>
              <w:left w:val="single" w:sz="4" w:space="0" w:color="auto"/>
              <w:bottom w:val="single" w:sz="4" w:space="0" w:color="auto"/>
              <w:right w:val="single" w:sz="4" w:space="0" w:color="auto"/>
            </w:tcBorders>
          </w:tcPr>
          <w:p w14:paraId="40B9927C" w14:textId="77777777" w:rsidR="004B4B35" w:rsidRPr="007B4467" w:rsidRDefault="004B4B35" w:rsidP="000D631A">
            <w:pPr>
              <w:pStyle w:val="TAL"/>
              <w:rPr>
                <w:rFonts w:eastAsia="MS Mincho"/>
              </w:rPr>
            </w:pPr>
            <w:r w:rsidRPr="007B4467">
              <w:rPr>
                <w:rFonts w:eastAsia="MS Mincho"/>
              </w:rPr>
              <w:t>pc_remoteUE_PathSwitchToIdleInactiveRelay_r17</w:t>
            </w:r>
          </w:p>
        </w:tc>
        <w:tc>
          <w:tcPr>
            <w:tcW w:w="264" w:type="pct"/>
            <w:tcBorders>
              <w:top w:val="single" w:sz="4" w:space="0" w:color="auto"/>
              <w:left w:val="single" w:sz="4" w:space="0" w:color="auto"/>
              <w:bottom w:val="single" w:sz="4" w:space="0" w:color="auto"/>
              <w:right w:val="single" w:sz="4" w:space="0" w:color="auto"/>
            </w:tcBorders>
          </w:tcPr>
          <w:p w14:paraId="2A35652E" w14:textId="77777777" w:rsidR="004B4B35" w:rsidRPr="007B4467" w:rsidRDefault="004B4B35" w:rsidP="000D631A">
            <w:pPr>
              <w:pStyle w:val="TAL"/>
            </w:pPr>
            <w:r w:rsidRPr="007B4467">
              <w:t>No</w:t>
            </w:r>
          </w:p>
        </w:tc>
        <w:tc>
          <w:tcPr>
            <w:tcW w:w="689" w:type="pct"/>
            <w:tcBorders>
              <w:top w:val="single" w:sz="4" w:space="0" w:color="auto"/>
              <w:left w:val="single" w:sz="4" w:space="0" w:color="auto"/>
              <w:bottom w:val="single" w:sz="4" w:space="0" w:color="auto"/>
              <w:right w:val="single" w:sz="4" w:space="0" w:color="auto"/>
            </w:tcBorders>
          </w:tcPr>
          <w:p w14:paraId="5D777026" w14:textId="77777777" w:rsidR="004B4B35" w:rsidRPr="007B4467" w:rsidRDefault="004B4B35"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4A1644DC" w14:textId="77777777" w:rsidR="004B4B35" w:rsidRPr="007B4467" w:rsidRDefault="004B4B35" w:rsidP="000D631A">
            <w:pPr>
              <w:pStyle w:val="TAL"/>
            </w:pPr>
          </w:p>
        </w:tc>
      </w:tr>
    </w:tbl>
    <w:p w14:paraId="22005695" w14:textId="77777777" w:rsidR="00CB1860" w:rsidRPr="007B4467" w:rsidRDefault="00CB1860" w:rsidP="005B00C6"/>
    <w:p w14:paraId="26990B3F" w14:textId="52CC3D2E" w:rsidR="00195F47" w:rsidRPr="007B4467" w:rsidRDefault="00195F47" w:rsidP="00195F47">
      <w:pPr>
        <w:pStyle w:val="Heading3"/>
        <w:rPr>
          <w:lang w:eastAsia="zh-CN"/>
        </w:rPr>
      </w:pPr>
      <w:bookmarkStart w:id="1102" w:name="_Toc106741023"/>
      <w:bookmarkStart w:id="1103" w:name="_Toc114916379"/>
      <w:bookmarkStart w:id="1104" w:name="_Toc194512983"/>
      <w:r w:rsidRPr="007B4467">
        <w:t>A.4.3.1</w:t>
      </w:r>
      <w:r w:rsidRPr="007B4467">
        <w:rPr>
          <w:lang w:eastAsia="zh-CN"/>
        </w:rPr>
        <w:t>1</w:t>
      </w:r>
      <w:r w:rsidRPr="007B4467">
        <w:tab/>
      </w:r>
      <w:r w:rsidRPr="007B4467">
        <w:rPr>
          <w:lang w:eastAsia="zh-CN"/>
        </w:rPr>
        <w:t>High Speed Capabilities</w:t>
      </w:r>
      <w:bookmarkEnd w:id="1096"/>
      <w:bookmarkEnd w:id="1097"/>
      <w:bookmarkEnd w:id="1098"/>
      <w:bookmarkEnd w:id="1099"/>
      <w:bookmarkEnd w:id="1100"/>
      <w:bookmarkEnd w:id="1101"/>
      <w:bookmarkEnd w:id="1102"/>
      <w:bookmarkEnd w:id="1103"/>
      <w:bookmarkEnd w:id="1104"/>
    </w:p>
    <w:p w14:paraId="58512695" w14:textId="77777777" w:rsidR="00195F47" w:rsidRPr="007B4467" w:rsidRDefault="00195F47" w:rsidP="00195F47">
      <w:pPr>
        <w:pStyle w:val="TH"/>
      </w:pPr>
      <w:r w:rsidRPr="007B4467">
        <w:t>Table A.4.3.1</w:t>
      </w:r>
      <w:r w:rsidRPr="007B4467">
        <w:rPr>
          <w:lang w:eastAsia="zh-CN"/>
        </w:rPr>
        <w:t>1</w:t>
      </w:r>
      <w:r w:rsidRPr="007B4467">
        <w:t>-</w:t>
      </w:r>
      <w:r w:rsidRPr="007B4467">
        <w:rPr>
          <w:lang w:eastAsia="zh-CN"/>
        </w:rPr>
        <w:t>1</w:t>
      </w:r>
      <w:r w:rsidRPr="007B4467">
        <w:t xml:space="preserve">: </w:t>
      </w:r>
      <w:r w:rsidRPr="007B446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5"/>
        <w:gridCol w:w="1336"/>
        <w:gridCol w:w="765"/>
        <w:gridCol w:w="4278"/>
        <w:gridCol w:w="577"/>
        <w:gridCol w:w="1205"/>
        <w:gridCol w:w="2727"/>
      </w:tblGrid>
      <w:tr w:rsidR="00195F47" w:rsidRPr="007B4467" w14:paraId="34EA57C7" w14:textId="77777777" w:rsidTr="003B253E">
        <w:trPr>
          <w:cantSplit/>
          <w:jc w:val="center"/>
        </w:trPr>
        <w:tc>
          <w:tcPr>
            <w:tcW w:w="159" w:type="pct"/>
            <w:tcBorders>
              <w:top w:val="single" w:sz="6" w:space="0" w:color="auto"/>
              <w:left w:val="single" w:sz="6" w:space="0" w:color="auto"/>
              <w:bottom w:val="single" w:sz="4" w:space="0" w:color="auto"/>
              <w:right w:val="single" w:sz="6" w:space="0" w:color="auto"/>
            </w:tcBorders>
            <w:hideMark/>
          </w:tcPr>
          <w:p w14:paraId="3C4212E6" w14:textId="77777777" w:rsidR="00195F47" w:rsidRPr="007B4467" w:rsidRDefault="00195F47" w:rsidP="000F1A13">
            <w:pPr>
              <w:pStyle w:val="TAH"/>
            </w:pPr>
            <w:r w:rsidRPr="007B4467">
              <w:t>Item</w:t>
            </w:r>
          </w:p>
        </w:tc>
        <w:tc>
          <w:tcPr>
            <w:tcW w:w="1028" w:type="pct"/>
            <w:tcBorders>
              <w:top w:val="single" w:sz="6" w:space="0" w:color="auto"/>
              <w:left w:val="single" w:sz="6" w:space="0" w:color="auto"/>
              <w:bottom w:val="single" w:sz="6" w:space="0" w:color="auto"/>
              <w:right w:val="single" w:sz="6" w:space="0" w:color="auto"/>
            </w:tcBorders>
            <w:hideMark/>
          </w:tcPr>
          <w:p w14:paraId="4DDBC331" w14:textId="77777777" w:rsidR="00195F47" w:rsidRPr="007B4467" w:rsidRDefault="00195F47" w:rsidP="000F1A13">
            <w:pPr>
              <w:pStyle w:val="TAH"/>
            </w:pPr>
            <w:r w:rsidRPr="007B4467">
              <w:t xml:space="preserve">UE </w:t>
            </w:r>
            <w:r w:rsidRPr="007B4467">
              <w:rPr>
                <w:lang w:eastAsia="zh-CN"/>
              </w:rPr>
              <w:t>High Speed</w:t>
            </w:r>
            <w:r w:rsidRPr="007B4467">
              <w:t xml:space="preserve"> Capabilities</w:t>
            </w:r>
          </w:p>
        </w:tc>
        <w:tc>
          <w:tcPr>
            <w:tcW w:w="468" w:type="pct"/>
            <w:tcBorders>
              <w:top w:val="single" w:sz="6" w:space="0" w:color="auto"/>
              <w:left w:val="single" w:sz="6" w:space="0" w:color="auto"/>
              <w:bottom w:val="single" w:sz="6" w:space="0" w:color="auto"/>
              <w:right w:val="single" w:sz="4" w:space="0" w:color="auto"/>
            </w:tcBorders>
            <w:hideMark/>
          </w:tcPr>
          <w:p w14:paraId="02DC0D24" w14:textId="77777777" w:rsidR="00195F47" w:rsidRPr="007B4467" w:rsidRDefault="00195F47" w:rsidP="000F1A13">
            <w:pPr>
              <w:pStyle w:val="TAH"/>
            </w:pPr>
            <w:r w:rsidRPr="007B4467">
              <w:t>Ref.</w:t>
            </w:r>
          </w:p>
        </w:tc>
        <w:tc>
          <w:tcPr>
            <w:tcW w:w="268" w:type="pct"/>
            <w:tcBorders>
              <w:top w:val="single" w:sz="4" w:space="0" w:color="auto"/>
              <w:left w:val="single" w:sz="4" w:space="0" w:color="auto"/>
              <w:bottom w:val="single" w:sz="4" w:space="0" w:color="auto"/>
              <w:right w:val="single" w:sz="4" w:space="0" w:color="auto"/>
            </w:tcBorders>
            <w:hideMark/>
          </w:tcPr>
          <w:p w14:paraId="4EF0C57D" w14:textId="77777777" w:rsidR="00195F47" w:rsidRPr="007B4467" w:rsidRDefault="00195F47" w:rsidP="000F1A13">
            <w:pPr>
              <w:pStyle w:val="TAH"/>
            </w:pPr>
            <w:r w:rsidRPr="007B4467">
              <w:t>Release</w:t>
            </w:r>
          </w:p>
        </w:tc>
        <w:tc>
          <w:tcPr>
            <w:tcW w:w="1498" w:type="pct"/>
            <w:tcBorders>
              <w:top w:val="single" w:sz="4" w:space="0" w:color="auto"/>
              <w:left w:val="single" w:sz="4" w:space="0" w:color="auto"/>
              <w:bottom w:val="single" w:sz="4" w:space="0" w:color="auto"/>
              <w:right w:val="single" w:sz="4" w:space="0" w:color="auto"/>
            </w:tcBorders>
            <w:hideMark/>
          </w:tcPr>
          <w:p w14:paraId="05D53B16" w14:textId="77777777" w:rsidR="00195F47" w:rsidRPr="007B4467" w:rsidRDefault="00195F47" w:rsidP="000F1A13">
            <w:pPr>
              <w:pStyle w:val="TAH"/>
            </w:pPr>
            <w:r w:rsidRPr="007B4467">
              <w:t>Mnemonic</w:t>
            </w:r>
          </w:p>
        </w:tc>
        <w:tc>
          <w:tcPr>
            <w:tcW w:w="202" w:type="pct"/>
            <w:tcBorders>
              <w:top w:val="single" w:sz="4" w:space="0" w:color="auto"/>
              <w:left w:val="single" w:sz="4" w:space="0" w:color="auto"/>
              <w:bottom w:val="single" w:sz="4" w:space="0" w:color="auto"/>
              <w:right w:val="single" w:sz="4" w:space="0" w:color="auto"/>
            </w:tcBorders>
            <w:hideMark/>
          </w:tcPr>
          <w:p w14:paraId="604869F8" w14:textId="77777777" w:rsidR="00195F47" w:rsidRPr="007B4467" w:rsidRDefault="00195F47" w:rsidP="000F1A13">
            <w:pPr>
              <w:pStyle w:val="TAH"/>
            </w:pPr>
            <w:r w:rsidRPr="007B4467">
              <w:t>M</w:t>
            </w:r>
          </w:p>
        </w:tc>
        <w:tc>
          <w:tcPr>
            <w:tcW w:w="422" w:type="pct"/>
            <w:tcBorders>
              <w:top w:val="single" w:sz="4" w:space="0" w:color="auto"/>
              <w:left w:val="single" w:sz="4" w:space="0" w:color="auto"/>
              <w:bottom w:val="single" w:sz="4" w:space="0" w:color="auto"/>
              <w:right w:val="single" w:sz="4" w:space="0" w:color="auto"/>
            </w:tcBorders>
            <w:hideMark/>
          </w:tcPr>
          <w:p w14:paraId="55164B06" w14:textId="77777777" w:rsidR="00195F47" w:rsidRPr="007B4467" w:rsidRDefault="00195F47" w:rsidP="000F1A13">
            <w:pPr>
              <w:pStyle w:val="TAH"/>
            </w:pPr>
            <w:r w:rsidRPr="007B4467">
              <w:rPr>
                <w:sz w:val="16"/>
                <w:szCs w:val="16"/>
              </w:rPr>
              <w:t>If indicated "Yes" the feature shall be implemented and successfully tested for the corresponding release</w:t>
            </w:r>
          </w:p>
        </w:tc>
        <w:tc>
          <w:tcPr>
            <w:tcW w:w="955" w:type="pct"/>
            <w:tcBorders>
              <w:top w:val="single" w:sz="4" w:space="0" w:color="auto"/>
              <w:left w:val="single" w:sz="4" w:space="0" w:color="auto"/>
              <w:bottom w:val="single" w:sz="4" w:space="0" w:color="auto"/>
              <w:right w:val="single" w:sz="4" w:space="0" w:color="auto"/>
            </w:tcBorders>
            <w:hideMark/>
          </w:tcPr>
          <w:p w14:paraId="53490FA7" w14:textId="77777777" w:rsidR="00195F47" w:rsidRPr="007B4467" w:rsidRDefault="00195F47" w:rsidP="000F1A13">
            <w:pPr>
              <w:pStyle w:val="TAH"/>
            </w:pPr>
            <w:r w:rsidRPr="007B4467">
              <w:t>Comments</w:t>
            </w:r>
          </w:p>
        </w:tc>
      </w:tr>
      <w:tr w:rsidR="007173FE" w:rsidRPr="007B4467" w14:paraId="4F71227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1D364C87" w14:textId="77777777" w:rsidR="007173FE" w:rsidRPr="007B4467" w:rsidRDefault="007173FE" w:rsidP="007173FE">
            <w:pPr>
              <w:pStyle w:val="TAC"/>
            </w:pPr>
            <w:r w:rsidRPr="007B4467">
              <w:t>1</w:t>
            </w:r>
          </w:p>
        </w:tc>
        <w:tc>
          <w:tcPr>
            <w:tcW w:w="1028" w:type="pct"/>
            <w:tcBorders>
              <w:top w:val="single" w:sz="6" w:space="0" w:color="auto"/>
              <w:left w:val="single" w:sz="4" w:space="0" w:color="auto"/>
              <w:bottom w:val="single" w:sz="6" w:space="0" w:color="auto"/>
              <w:right w:val="single" w:sz="6" w:space="0" w:color="auto"/>
            </w:tcBorders>
            <w:hideMark/>
          </w:tcPr>
          <w:p w14:paraId="4722ABB6" w14:textId="77777777" w:rsidR="007173FE" w:rsidRPr="007B4467" w:rsidRDefault="007173FE" w:rsidP="007173FE">
            <w:pPr>
              <w:pStyle w:val="TAL"/>
            </w:pPr>
            <w:r w:rsidRPr="007B4467">
              <w:t xml:space="preserve">Support </w:t>
            </w:r>
            <w:r w:rsidRPr="007B4467">
              <w:rPr>
                <w:szCs w:val="22"/>
              </w:rPr>
              <w:t>the enhanced intra-NR and inter-RAT E-UTRAN measurement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hideMark/>
          </w:tcPr>
          <w:p w14:paraId="182248B3" w14:textId="77777777" w:rsidR="007173FE" w:rsidRPr="007B4467" w:rsidRDefault="007173FE" w:rsidP="007173FE">
            <w:pPr>
              <w:pStyle w:val="TAL"/>
              <w:rPr>
                <w:lang w:eastAsia="zh-CN"/>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64BBDDC" w14:textId="77777777"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52BFA206" w14:textId="77777777" w:rsidR="007173FE" w:rsidRPr="007B4467" w:rsidRDefault="007173FE" w:rsidP="007173FE">
            <w:pPr>
              <w:pStyle w:val="TAL"/>
              <w:rPr>
                <w:szCs w:val="18"/>
                <w:lang w:eastAsia="zh-CN"/>
              </w:rPr>
            </w:pP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hideMark/>
          </w:tcPr>
          <w:p w14:paraId="1CB798D3" w14:textId="75BCAD35"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A6E858F"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D068D8D" w14:textId="77777777" w:rsidR="007173FE" w:rsidRPr="007B4467" w:rsidRDefault="007173FE" w:rsidP="007173FE">
            <w:pPr>
              <w:pStyle w:val="TAL"/>
            </w:pPr>
          </w:p>
        </w:tc>
      </w:tr>
      <w:tr w:rsidR="007173FE" w:rsidRPr="007B4467" w14:paraId="2085DD0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424399E0" w14:textId="77777777" w:rsidR="007173FE" w:rsidRPr="007B4467" w:rsidRDefault="007173FE" w:rsidP="007173FE">
            <w:pPr>
              <w:pStyle w:val="TAC"/>
              <w:rPr>
                <w:lang w:eastAsia="zh-CN"/>
              </w:rPr>
            </w:pPr>
            <w:r w:rsidRPr="007B4467">
              <w:rPr>
                <w:lang w:eastAsia="zh-CN"/>
              </w:rPr>
              <w:t>2</w:t>
            </w:r>
          </w:p>
        </w:tc>
        <w:tc>
          <w:tcPr>
            <w:tcW w:w="1028" w:type="pct"/>
            <w:tcBorders>
              <w:top w:val="single" w:sz="6" w:space="0" w:color="auto"/>
              <w:left w:val="single" w:sz="4" w:space="0" w:color="auto"/>
              <w:bottom w:val="single" w:sz="6" w:space="0" w:color="auto"/>
              <w:right w:val="single" w:sz="6" w:space="0" w:color="auto"/>
            </w:tcBorders>
            <w:hideMark/>
          </w:tcPr>
          <w:p w14:paraId="36730922" w14:textId="77777777" w:rsidR="007173FE" w:rsidRPr="007B4467" w:rsidRDefault="007173FE" w:rsidP="007173FE">
            <w:pPr>
              <w:pStyle w:val="TAL"/>
            </w:pPr>
            <w:r w:rsidRPr="007B4467">
              <w:t>Support the enhanced demodulation processing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hideMark/>
          </w:tcPr>
          <w:p w14:paraId="76322042" w14:textId="77777777"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C0C8C0B" w14:textId="77777777" w:rsidR="007173FE" w:rsidRPr="007B4467" w:rsidRDefault="007173FE" w:rsidP="007173FE">
            <w:pPr>
              <w:pStyle w:val="TAL"/>
              <w:rPr>
                <w:lang w:eastAsia="zh-CN"/>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08657CCF" w14:textId="77777777" w:rsidR="007173FE" w:rsidRPr="007B4467" w:rsidRDefault="007173FE" w:rsidP="007173FE">
            <w:pPr>
              <w:pStyle w:val="TAL"/>
              <w:rPr>
                <w:rFonts w:eastAsia="MS Mincho"/>
              </w:rPr>
            </w:pPr>
            <w:r w:rsidRPr="007B4467">
              <w:rPr>
                <w:lang w:eastAsia="zh-CN"/>
              </w:rPr>
              <w:t>pc_hst_</w:t>
            </w:r>
            <w:r w:rsidRPr="007B4467">
              <w:rPr>
                <w:rFonts w:eastAsia="MS Mincho"/>
              </w:rPr>
              <w:t>dem</w:t>
            </w:r>
            <w:r w:rsidRPr="007B4467">
              <w:rPr>
                <w:lang w:eastAsia="zh-CN"/>
              </w:rPr>
              <w:t>od_e</w:t>
            </w:r>
            <w:r w:rsidRPr="007B4467">
              <w:rPr>
                <w:rFonts w:eastAsia="MS Mincho"/>
              </w:rPr>
              <w:t>nh</w:t>
            </w:r>
            <w:r w:rsidRPr="007B4467">
              <w:rPr>
                <w:lang w:eastAsia="zh-CN"/>
              </w:rPr>
              <w:t>_</w:t>
            </w:r>
            <w:r w:rsidRPr="007B4467">
              <w:rPr>
                <w:rFonts w:eastAsia="MS Mincho"/>
              </w:rPr>
              <w:t>r16</w:t>
            </w:r>
          </w:p>
        </w:tc>
        <w:tc>
          <w:tcPr>
            <w:tcW w:w="202" w:type="pct"/>
            <w:tcBorders>
              <w:top w:val="single" w:sz="4" w:space="0" w:color="auto"/>
              <w:left w:val="single" w:sz="4" w:space="0" w:color="auto"/>
              <w:bottom w:val="single" w:sz="4" w:space="0" w:color="auto"/>
              <w:right w:val="single" w:sz="4" w:space="0" w:color="auto"/>
            </w:tcBorders>
            <w:hideMark/>
          </w:tcPr>
          <w:p w14:paraId="3871B996" w14:textId="624DBB8B"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DE985A8"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2B979E4" w14:textId="77777777" w:rsidR="007173FE" w:rsidRPr="007B4467" w:rsidRDefault="007173FE" w:rsidP="007173FE">
            <w:pPr>
              <w:pStyle w:val="TAL"/>
            </w:pPr>
          </w:p>
        </w:tc>
      </w:tr>
      <w:tr w:rsidR="007173FE" w:rsidRPr="007B4467" w14:paraId="2063FB4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3DADE9CE" w14:textId="53621C5E" w:rsidR="007173FE" w:rsidRPr="007B4467" w:rsidRDefault="007173FE" w:rsidP="007173FE">
            <w:pPr>
              <w:pStyle w:val="TAC"/>
              <w:rPr>
                <w:lang w:eastAsia="zh-CN"/>
              </w:rPr>
            </w:pPr>
            <w:r w:rsidRPr="007B4467">
              <w:rPr>
                <w:lang w:eastAsia="zh-CN"/>
              </w:rPr>
              <w:t>3</w:t>
            </w:r>
          </w:p>
        </w:tc>
        <w:tc>
          <w:tcPr>
            <w:tcW w:w="1028" w:type="pct"/>
            <w:tcBorders>
              <w:top w:val="single" w:sz="6" w:space="0" w:color="auto"/>
              <w:left w:val="single" w:sz="4" w:space="0" w:color="auto"/>
              <w:bottom w:val="single" w:sz="6" w:space="0" w:color="auto"/>
              <w:right w:val="single" w:sz="6" w:space="0" w:color="auto"/>
            </w:tcBorders>
          </w:tcPr>
          <w:p w14:paraId="53EF66BE" w14:textId="75E73023" w:rsidR="007173FE" w:rsidRPr="007B4467" w:rsidRDefault="007173FE" w:rsidP="007173FE">
            <w:pPr>
              <w:pStyle w:val="TAL"/>
            </w:pPr>
            <w:r w:rsidRPr="007B4467">
              <w:t xml:space="preserve">Support </w:t>
            </w:r>
            <w:r w:rsidRPr="007B4467">
              <w:rPr>
                <w:szCs w:val="22"/>
              </w:rPr>
              <w:t>the enhanced intra-NR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224557E0" w14:textId="412E99CA"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948DF7A" w14:textId="33CEA397"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5BB22083" w14:textId="19669D18" w:rsidR="007173FE" w:rsidRPr="007B4467" w:rsidRDefault="007173FE" w:rsidP="007173FE">
            <w:pPr>
              <w:pStyle w:val="TAL"/>
              <w:rPr>
                <w:lang w:eastAsia="zh-CN"/>
              </w:rPr>
            </w:pP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B962F95" w14:textId="10A54EE7"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2BAC59D8"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30D0BBB3" w14:textId="77777777" w:rsidR="007173FE" w:rsidRPr="007B4467" w:rsidRDefault="007173FE" w:rsidP="007173FE">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0DFF90D5" w14:textId="52BD9C51" w:rsidR="007173FE" w:rsidRPr="007B4467" w:rsidRDefault="007173FE" w:rsidP="007173FE">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7173FE" w:rsidRPr="007B4467" w14:paraId="6F3FE06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01128B5" w14:textId="4F22A48B" w:rsidR="007173FE" w:rsidRPr="007B4467" w:rsidRDefault="007173FE" w:rsidP="007173FE">
            <w:pPr>
              <w:pStyle w:val="TAC"/>
              <w:rPr>
                <w:lang w:eastAsia="zh-CN"/>
              </w:rPr>
            </w:pPr>
            <w:r w:rsidRPr="007B4467">
              <w:rPr>
                <w:lang w:eastAsia="zh-CN"/>
              </w:rPr>
              <w:t>4</w:t>
            </w:r>
          </w:p>
        </w:tc>
        <w:tc>
          <w:tcPr>
            <w:tcW w:w="1028" w:type="pct"/>
            <w:tcBorders>
              <w:top w:val="single" w:sz="6" w:space="0" w:color="auto"/>
              <w:left w:val="single" w:sz="4" w:space="0" w:color="auto"/>
              <w:bottom w:val="single" w:sz="6" w:space="0" w:color="auto"/>
              <w:right w:val="single" w:sz="6" w:space="0" w:color="auto"/>
            </w:tcBorders>
          </w:tcPr>
          <w:p w14:paraId="2D53632C" w14:textId="7F0F4F85" w:rsidR="007173FE" w:rsidRPr="007B4467" w:rsidRDefault="007173FE" w:rsidP="007173FE">
            <w:pPr>
              <w:pStyle w:val="TAL"/>
            </w:pPr>
            <w:r w:rsidRPr="007B4467">
              <w:t>Supports the enhanced inter-RAT E-UTRAN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73106A65" w14:textId="096A9828"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7CEA33F" w14:textId="595BED4D"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2D5979C9" w14:textId="36AB9AB5" w:rsidR="007173FE" w:rsidRPr="007B4467" w:rsidRDefault="007173FE" w:rsidP="007173FE">
            <w:pPr>
              <w:pStyle w:val="TAL"/>
              <w:rPr>
                <w:lang w:eastAsia="zh-CN"/>
              </w:rPr>
            </w:pP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CA1DBF3" w14:textId="705AF5A1"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87FE181"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6C8E268F" w14:textId="77777777" w:rsidR="007173FE" w:rsidRPr="007B4467" w:rsidRDefault="007173FE" w:rsidP="007173FE">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6CFADEBD" w14:textId="246A2C92" w:rsidR="007173FE" w:rsidRPr="007B4467" w:rsidRDefault="007173FE" w:rsidP="007173FE">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C23A85" w:rsidRPr="007B4467" w14:paraId="7E0425A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84E0D15" w14:textId="77777777" w:rsidR="00C23A85" w:rsidRPr="007B4467" w:rsidRDefault="00C23A85">
            <w:pPr>
              <w:pStyle w:val="TAC"/>
              <w:rPr>
                <w:lang w:eastAsia="zh-CN"/>
              </w:rPr>
            </w:pPr>
            <w:r w:rsidRPr="007B4467">
              <w:rPr>
                <w:lang w:eastAsia="zh-CN"/>
              </w:rPr>
              <w:t>5</w:t>
            </w:r>
          </w:p>
        </w:tc>
        <w:tc>
          <w:tcPr>
            <w:tcW w:w="1028" w:type="pct"/>
            <w:tcBorders>
              <w:top w:val="single" w:sz="6" w:space="0" w:color="auto"/>
              <w:left w:val="single" w:sz="4" w:space="0" w:color="auto"/>
              <w:bottom w:val="single" w:sz="6" w:space="0" w:color="auto"/>
              <w:right w:val="single" w:sz="6" w:space="0" w:color="auto"/>
            </w:tcBorders>
          </w:tcPr>
          <w:p w14:paraId="3558A19E" w14:textId="4AB06CBB" w:rsidR="00C23A85" w:rsidRPr="007B4467" w:rsidRDefault="00C23A85">
            <w:pPr>
              <w:pStyle w:val="TAL"/>
            </w:pPr>
            <w:r w:rsidRPr="007B4467">
              <w:t xml:space="preserve">Support for enhanced inter-RAT NR measurement requirements in </w:t>
            </w:r>
            <w:r w:rsidR="00D176B4" w:rsidRPr="007B4467">
              <w:t>high-speed</w:t>
            </w:r>
            <w:r w:rsidRPr="007B4467">
              <w:t xml:space="preserve"> scenario</w:t>
            </w:r>
          </w:p>
        </w:tc>
        <w:tc>
          <w:tcPr>
            <w:tcW w:w="468" w:type="pct"/>
            <w:tcBorders>
              <w:top w:val="single" w:sz="6" w:space="0" w:color="auto"/>
              <w:left w:val="single" w:sz="6" w:space="0" w:color="auto"/>
              <w:bottom w:val="single" w:sz="6" w:space="0" w:color="auto"/>
              <w:right w:val="single" w:sz="4" w:space="0" w:color="auto"/>
            </w:tcBorders>
          </w:tcPr>
          <w:p w14:paraId="243CECB6" w14:textId="77777777" w:rsidR="00C23A85" w:rsidRPr="007B4467" w:rsidRDefault="00C23A85">
            <w:pPr>
              <w:pStyle w:val="TAL"/>
              <w:rPr>
                <w:rFonts w:eastAsia="MS Mincho"/>
              </w:rPr>
            </w:pPr>
            <w:r w:rsidRPr="007B4467">
              <w:rPr>
                <w:rFonts w:eastAsia="MS Mincho"/>
              </w:rPr>
              <w:t>36.306,4.3.33.7</w:t>
            </w:r>
          </w:p>
        </w:tc>
        <w:tc>
          <w:tcPr>
            <w:tcW w:w="268" w:type="pct"/>
            <w:tcBorders>
              <w:top w:val="single" w:sz="4" w:space="0" w:color="auto"/>
              <w:left w:val="single" w:sz="4" w:space="0" w:color="auto"/>
              <w:bottom w:val="single" w:sz="4" w:space="0" w:color="auto"/>
              <w:right w:val="single" w:sz="4" w:space="0" w:color="auto"/>
            </w:tcBorders>
          </w:tcPr>
          <w:p w14:paraId="5051D271" w14:textId="77777777" w:rsidR="00C23A85" w:rsidRPr="007B4467" w:rsidRDefault="00C23A85">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6E030819" w14:textId="77777777" w:rsidR="00C23A85" w:rsidRPr="007B4467" w:rsidRDefault="00C23A85">
            <w:pPr>
              <w:pStyle w:val="TAL"/>
              <w:rPr>
                <w:rFonts w:eastAsia="MS Mincho" w:cs="Arial"/>
                <w:szCs w:val="18"/>
              </w:rPr>
            </w:pPr>
            <w:r w:rsidRPr="007B4467">
              <w:rPr>
                <w:rFonts w:eastAsia="MS Mincho" w:cs="Arial"/>
                <w:szCs w:val="18"/>
              </w:rPr>
              <w:t>pc_hst_interRAT_NR_meas_enh_r16</w:t>
            </w:r>
          </w:p>
        </w:tc>
        <w:tc>
          <w:tcPr>
            <w:tcW w:w="202" w:type="pct"/>
            <w:tcBorders>
              <w:top w:val="single" w:sz="4" w:space="0" w:color="auto"/>
              <w:left w:val="single" w:sz="4" w:space="0" w:color="auto"/>
              <w:bottom w:val="single" w:sz="4" w:space="0" w:color="auto"/>
              <w:right w:val="single" w:sz="4" w:space="0" w:color="auto"/>
            </w:tcBorders>
          </w:tcPr>
          <w:p w14:paraId="055A9920" w14:textId="77777777" w:rsidR="00C23A85" w:rsidRPr="007B4467" w:rsidRDefault="00C23A85">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FB125C8" w14:textId="77777777" w:rsidR="00C23A85" w:rsidRPr="007B4467" w:rsidRDefault="00C23A85">
            <w:pPr>
              <w:pStyle w:val="TAL"/>
            </w:pPr>
          </w:p>
        </w:tc>
        <w:tc>
          <w:tcPr>
            <w:tcW w:w="955" w:type="pct"/>
            <w:tcBorders>
              <w:top w:val="single" w:sz="4" w:space="0" w:color="auto"/>
              <w:left w:val="single" w:sz="4" w:space="0" w:color="auto"/>
              <w:bottom w:val="single" w:sz="4" w:space="0" w:color="auto"/>
              <w:right w:val="single" w:sz="4" w:space="0" w:color="auto"/>
            </w:tcBorders>
          </w:tcPr>
          <w:p w14:paraId="4A035C99" w14:textId="77777777" w:rsidR="00C23A85" w:rsidRPr="007B4467" w:rsidRDefault="00C23A85">
            <w:pPr>
              <w:pStyle w:val="TAL"/>
              <w:rPr>
                <w:lang w:eastAsia="zh-CN"/>
              </w:rPr>
            </w:pPr>
          </w:p>
        </w:tc>
      </w:tr>
      <w:tr w:rsidR="00D21A8C" w:rsidRPr="007B4467" w14:paraId="34FAF27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554FC7CB" w14:textId="19618B90" w:rsidR="00D21A8C" w:rsidRPr="007B4467" w:rsidRDefault="00D21A8C" w:rsidP="00D21A8C">
            <w:pPr>
              <w:pStyle w:val="TAC"/>
              <w:rPr>
                <w:lang w:eastAsia="zh-CN"/>
              </w:rPr>
            </w:pPr>
            <w:r w:rsidRPr="007B4467">
              <w:rPr>
                <w:lang w:eastAsia="zh-CN"/>
              </w:rPr>
              <w:t>6</w:t>
            </w:r>
          </w:p>
        </w:tc>
        <w:tc>
          <w:tcPr>
            <w:tcW w:w="1028" w:type="pct"/>
            <w:tcBorders>
              <w:top w:val="single" w:sz="6" w:space="0" w:color="auto"/>
              <w:left w:val="single" w:sz="4" w:space="0" w:color="auto"/>
              <w:bottom w:val="single" w:sz="6" w:space="0" w:color="auto"/>
              <w:right w:val="single" w:sz="6" w:space="0" w:color="auto"/>
            </w:tcBorders>
          </w:tcPr>
          <w:p w14:paraId="70B09B86" w14:textId="77E234DA" w:rsidR="00D21A8C" w:rsidRPr="007B4467" w:rsidRDefault="00D21A8C" w:rsidP="00D21A8C">
            <w:pPr>
              <w:pStyle w:val="TAL"/>
            </w:pPr>
            <w:r w:rsidRPr="007B4467">
              <w:t>Supports the enhanced RRM requirements for carrier aggregation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424B4948" w14:textId="3C128FFF" w:rsidR="00D21A8C" w:rsidRPr="007B4467" w:rsidRDefault="00D21A8C" w:rsidP="00D21A8C">
            <w:pPr>
              <w:pStyle w:val="TAL"/>
              <w:rPr>
                <w:rFonts w:eastAsia="MS Mincho"/>
              </w:rPr>
            </w:pPr>
            <w:r w:rsidRPr="007B4467">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5D4734AF" w14:textId="2F2B0CC5" w:rsidR="00D21A8C" w:rsidRPr="007B4467" w:rsidRDefault="00D21A8C" w:rsidP="00D21A8C">
            <w:pPr>
              <w:pStyle w:val="TAL"/>
              <w:rPr>
                <w:rFonts w:eastAsia="MS Mincho"/>
              </w:rPr>
            </w:pPr>
            <w:r w:rsidRPr="007B4467">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0FBCFC23" w14:textId="2195A0F5" w:rsidR="00D21A8C" w:rsidRPr="007B4467" w:rsidRDefault="00D21A8C" w:rsidP="00D21A8C">
            <w:pPr>
              <w:pStyle w:val="TAL"/>
              <w:rPr>
                <w:rFonts w:eastAsia="MS Mincho" w:cs="Arial"/>
                <w:szCs w:val="18"/>
              </w:rPr>
            </w:pPr>
            <w:r w:rsidRPr="007B4467">
              <w:rPr>
                <w:rFonts w:eastAsia="MS Mincho" w:cs="Arial"/>
                <w:szCs w:val="18"/>
              </w:rPr>
              <w:t>pc_hst_RRM_CA_enh_r17</w:t>
            </w:r>
          </w:p>
        </w:tc>
        <w:tc>
          <w:tcPr>
            <w:tcW w:w="202" w:type="pct"/>
            <w:tcBorders>
              <w:top w:val="single" w:sz="4" w:space="0" w:color="auto"/>
              <w:left w:val="single" w:sz="4" w:space="0" w:color="auto"/>
              <w:bottom w:val="single" w:sz="4" w:space="0" w:color="auto"/>
              <w:right w:val="single" w:sz="4" w:space="0" w:color="auto"/>
            </w:tcBorders>
          </w:tcPr>
          <w:p w14:paraId="60218708" w14:textId="044CA41C" w:rsidR="00D21A8C" w:rsidRPr="007B4467" w:rsidRDefault="00D21A8C" w:rsidP="00D21A8C">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01462037"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0B407621" w14:textId="77777777" w:rsidR="00D21A8C" w:rsidRPr="007B4467" w:rsidRDefault="00D21A8C" w:rsidP="00D21A8C">
            <w:pPr>
              <w:pStyle w:val="TAL"/>
              <w:rPr>
                <w:lang w:eastAsia="zh-CN"/>
              </w:rPr>
            </w:pPr>
            <w:r w:rsidRPr="007B4467">
              <w:rPr>
                <w:lang w:eastAsia="zh-CN"/>
              </w:rPr>
              <w:t>FR1 only</w:t>
            </w:r>
          </w:p>
          <w:p w14:paraId="7A4E9D71" w14:textId="43008D0E"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D21A8C" w:rsidRPr="007B4467" w14:paraId="02229D9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2FE610B" w14:textId="749394BE" w:rsidR="00D21A8C" w:rsidRPr="007B4467" w:rsidRDefault="00C077D5" w:rsidP="00D21A8C">
            <w:pPr>
              <w:pStyle w:val="TAC"/>
              <w:rPr>
                <w:lang w:eastAsia="zh-CN"/>
              </w:rPr>
            </w:pPr>
            <w:r w:rsidRPr="007B4467">
              <w:rPr>
                <w:lang w:eastAsia="zh-CN"/>
              </w:rPr>
              <w:t>7</w:t>
            </w:r>
          </w:p>
        </w:tc>
        <w:tc>
          <w:tcPr>
            <w:tcW w:w="1028" w:type="pct"/>
            <w:tcBorders>
              <w:top w:val="single" w:sz="6" w:space="0" w:color="auto"/>
              <w:left w:val="single" w:sz="4" w:space="0" w:color="auto"/>
              <w:bottom w:val="single" w:sz="6" w:space="0" w:color="auto"/>
              <w:right w:val="single" w:sz="6" w:space="0" w:color="auto"/>
            </w:tcBorders>
          </w:tcPr>
          <w:p w14:paraId="33DDB664" w14:textId="5E489250" w:rsidR="00D21A8C" w:rsidRPr="007B4467" w:rsidRDefault="00D21A8C" w:rsidP="00D21A8C">
            <w:pPr>
              <w:pStyle w:val="TAL"/>
            </w:pPr>
            <w:r w:rsidRPr="007B4467">
              <w:t>Supports the enhanced RRM requirements for inter-frequency measurements in connected mode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5BAAFA89" w14:textId="2121DEE1" w:rsidR="00D21A8C" w:rsidRPr="007B4467" w:rsidRDefault="00D21A8C" w:rsidP="00D21A8C">
            <w:pPr>
              <w:pStyle w:val="TAL"/>
              <w:rPr>
                <w:rFonts w:eastAsia="MS Mincho"/>
              </w:rPr>
            </w:pPr>
            <w:r w:rsidRPr="007B4467">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495A3C4D" w14:textId="2B703315" w:rsidR="00D21A8C" w:rsidRPr="007B4467" w:rsidRDefault="00D21A8C" w:rsidP="00D21A8C">
            <w:pPr>
              <w:pStyle w:val="TAL"/>
              <w:rPr>
                <w:rFonts w:eastAsia="MS Mincho"/>
              </w:rPr>
            </w:pPr>
            <w:r w:rsidRPr="007B4467">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25C82A58" w14:textId="0A648233" w:rsidR="00D21A8C" w:rsidRPr="007B4467" w:rsidRDefault="00D21A8C" w:rsidP="00D21A8C">
            <w:pPr>
              <w:pStyle w:val="TAL"/>
              <w:rPr>
                <w:rFonts w:eastAsia="MS Mincho" w:cs="Arial"/>
                <w:szCs w:val="18"/>
              </w:rPr>
            </w:pPr>
            <w:r w:rsidRPr="007B4467">
              <w:rPr>
                <w:rFonts w:eastAsia="MS Mincho" w:cs="Arial"/>
                <w:szCs w:val="18"/>
              </w:rPr>
              <w:t>pc_hst_RRM_interfreq_meas_enh_r17</w:t>
            </w:r>
          </w:p>
        </w:tc>
        <w:tc>
          <w:tcPr>
            <w:tcW w:w="202" w:type="pct"/>
            <w:tcBorders>
              <w:top w:val="single" w:sz="4" w:space="0" w:color="auto"/>
              <w:left w:val="single" w:sz="4" w:space="0" w:color="auto"/>
              <w:bottom w:val="single" w:sz="4" w:space="0" w:color="auto"/>
              <w:right w:val="single" w:sz="4" w:space="0" w:color="auto"/>
            </w:tcBorders>
          </w:tcPr>
          <w:p w14:paraId="0B0D39AE" w14:textId="4CE3A2A3" w:rsidR="00D21A8C" w:rsidRPr="007B4467" w:rsidRDefault="00D21A8C" w:rsidP="00D21A8C">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156A752C"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3E32553" w14:textId="77777777" w:rsidR="00D21A8C" w:rsidRPr="007B4467" w:rsidRDefault="00D21A8C" w:rsidP="00D21A8C">
            <w:pPr>
              <w:pStyle w:val="TAL"/>
              <w:rPr>
                <w:lang w:eastAsia="zh-CN"/>
              </w:rPr>
            </w:pPr>
            <w:r w:rsidRPr="007B4467">
              <w:rPr>
                <w:lang w:eastAsia="zh-CN"/>
              </w:rPr>
              <w:t>FR1 only</w:t>
            </w:r>
          </w:p>
          <w:p w14:paraId="301DCBDD" w14:textId="4C1BC063"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D21A8C" w:rsidRPr="007B4467" w14:paraId="79046A6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288D9E58" w14:textId="0A5F1EE3" w:rsidR="00D21A8C" w:rsidRPr="007B4467" w:rsidRDefault="00C077D5" w:rsidP="00D21A8C">
            <w:pPr>
              <w:pStyle w:val="TAC"/>
              <w:rPr>
                <w:lang w:eastAsia="zh-CN"/>
              </w:rPr>
            </w:pPr>
            <w:r w:rsidRPr="007B4467">
              <w:rPr>
                <w:lang w:eastAsia="zh-CN"/>
              </w:rPr>
              <w:t>8</w:t>
            </w:r>
          </w:p>
        </w:tc>
        <w:tc>
          <w:tcPr>
            <w:tcW w:w="1028" w:type="pct"/>
            <w:tcBorders>
              <w:top w:val="single" w:sz="6" w:space="0" w:color="auto"/>
              <w:left w:val="single" w:sz="4" w:space="0" w:color="auto"/>
              <w:bottom w:val="single" w:sz="6" w:space="0" w:color="auto"/>
              <w:right w:val="single" w:sz="6" w:space="0" w:color="auto"/>
            </w:tcBorders>
          </w:tcPr>
          <w:p w14:paraId="5C006611" w14:textId="0DF7AC6F" w:rsidR="00D21A8C" w:rsidRPr="007B4467" w:rsidRDefault="00D21A8C" w:rsidP="00D21A8C">
            <w:pPr>
              <w:pStyle w:val="TAL"/>
            </w:pPr>
            <w:r w:rsidRPr="007B4467">
              <w:rPr>
                <w:rFonts w:eastAsia="MS PGothic"/>
              </w:rPr>
              <w:t xml:space="preserve">Support the enhanced RRM requirements for inter-frequency IDLE/INACTIVE measurements to support </w:t>
            </w:r>
            <w:r w:rsidRPr="007B4467">
              <w:t>high speed up to 500 km/h</w:t>
            </w:r>
          </w:p>
        </w:tc>
        <w:tc>
          <w:tcPr>
            <w:tcW w:w="468" w:type="pct"/>
            <w:tcBorders>
              <w:top w:val="single" w:sz="6" w:space="0" w:color="auto"/>
              <w:left w:val="single" w:sz="6" w:space="0" w:color="auto"/>
              <w:bottom w:val="single" w:sz="6" w:space="0" w:color="auto"/>
              <w:right w:val="single" w:sz="4" w:space="0" w:color="auto"/>
            </w:tcBorders>
          </w:tcPr>
          <w:p w14:paraId="16587AB0" w14:textId="719EE128" w:rsidR="00D21A8C" w:rsidRPr="007B4467" w:rsidRDefault="00D21A8C" w:rsidP="00D21A8C">
            <w:pPr>
              <w:pStyle w:val="TAL"/>
              <w:rPr>
                <w:rFonts w:eastAsia="MS Mincho"/>
              </w:rPr>
            </w:pPr>
            <w:r w:rsidRPr="007B4467">
              <w:t>38.306, 5.6</w:t>
            </w:r>
          </w:p>
        </w:tc>
        <w:tc>
          <w:tcPr>
            <w:tcW w:w="268" w:type="pct"/>
            <w:tcBorders>
              <w:top w:val="single" w:sz="4" w:space="0" w:color="auto"/>
              <w:left w:val="single" w:sz="4" w:space="0" w:color="auto"/>
              <w:bottom w:val="single" w:sz="4" w:space="0" w:color="auto"/>
              <w:right w:val="single" w:sz="4" w:space="0" w:color="auto"/>
            </w:tcBorders>
          </w:tcPr>
          <w:p w14:paraId="5B67639D" w14:textId="7730BCA1" w:rsidR="00D21A8C" w:rsidRPr="007B4467" w:rsidRDefault="00D21A8C" w:rsidP="00D21A8C">
            <w:pPr>
              <w:pStyle w:val="TAL"/>
              <w:rPr>
                <w:rFonts w:eastAsia="MS Mincho"/>
              </w:rPr>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28656849" w14:textId="23C16B7E" w:rsidR="00D21A8C" w:rsidRPr="007B4467" w:rsidRDefault="00D21A8C" w:rsidP="00D21A8C">
            <w:pPr>
              <w:pStyle w:val="TAL"/>
              <w:rPr>
                <w:rFonts w:eastAsia="MS Mincho" w:cs="Arial"/>
                <w:szCs w:val="18"/>
              </w:rPr>
            </w:pPr>
            <w:r w:rsidRPr="007B4467">
              <w:rPr>
                <w:rFonts w:eastAsia="MS Mincho" w:cs="Arial"/>
                <w:szCs w:val="18"/>
              </w:rPr>
              <w:t>pc_hst_RRM_interfreq_idle_inactive_meas_enh_r17</w:t>
            </w:r>
          </w:p>
        </w:tc>
        <w:tc>
          <w:tcPr>
            <w:tcW w:w="202" w:type="pct"/>
            <w:tcBorders>
              <w:top w:val="single" w:sz="4" w:space="0" w:color="auto"/>
              <w:left w:val="single" w:sz="4" w:space="0" w:color="auto"/>
              <w:bottom w:val="single" w:sz="4" w:space="0" w:color="auto"/>
              <w:right w:val="single" w:sz="4" w:space="0" w:color="auto"/>
            </w:tcBorders>
          </w:tcPr>
          <w:p w14:paraId="555E81B9" w14:textId="4E45961E" w:rsidR="00D21A8C" w:rsidRPr="007B4467" w:rsidRDefault="00D21A8C" w:rsidP="00D21A8C">
            <w:pPr>
              <w:pStyle w:val="TAL"/>
              <w:rPr>
                <w:lang w:eastAsia="zh-CN"/>
              </w:rPr>
            </w:pPr>
            <w:r w:rsidRPr="007B4467">
              <w:t>No</w:t>
            </w:r>
          </w:p>
        </w:tc>
        <w:tc>
          <w:tcPr>
            <w:tcW w:w="422" w:type="pct"/>
            <w:tcBorders>
              <w:top w:val="single" w:sz="4" w:space="0" w:color="auto"/>
              <w:left w:val="single" w:sz="4" w:space="0" w:color="auto"/>
              <w:bottom w:val="single" w:sz="4" w:space="0" w:color="auto"/>
              <w:right w:val="single" w:sz="4" w:space="0" w:color="auto"/>
            </w:tcBorders>
          </w:tcPr>
          <w:p w14:paraId="25A381CE"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E9CD277" w14:textId="77777777" w:rsidR="00D21A8C" w:rsidRPr="007B4467" w:rsidRDefault="00D21A8C" w:rsidP="00D21A8C">
            <w:pPr>
              <w:pStyle w:val="TAL"/>
              <w:rPr>
                <w:lang w:eastAsia="zh-CN"/>
              </w:rPr>
            </w:pPr>
            <w:r w:rsidRPr="007B4467">
              <w:rPr>
                <w:lang w:eastAsia="zh-CN"/>
              </w:rPr>
              <w:t>FR1 only</w:t>
            </w:r>
          </w:p>
          <w:p w14:paraId="0CB78F62" w14:textId="414309B4"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813896" w:rsidRPr="007B4467" w14:paraId="75677C2E"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70DFD4E5" w14:textId="31AF1989" w:rsidR="00813896" w:rsidRPr="007B4467" w:rsidRDefault="00813896" w:rsidP="00452594">
            <w:pPr>
              <w:pStyle w:val="TAC"/>
              <w:rPr>
                <w:lang w:eastAsia="zh-CN"/>
              </w:rPr>
            </w:pPr>
            <w:r w:rsidRPr="007B4467">
              <w:rPr>
                <w:lang w:eastAsia="zh-CN"/>
              </w:rPr>
              <w:t>9</w:t>
            </w:r>
          </w:p>
        </w:tc>
        <w:tc>
          <w:tcPr>
            <w:tcW w:w="1028" w:type="pct"/>
            <w:tcBorders>
              <w:top w:val="single" w:sz="6" w:space="0" w:color="auto"/>
              <w:left w:val="single" w:sz="4" w:space="0" w:color="auto"/>
              <w:bottom w:val="single" w:sz="6" w:space="0" w:color="auto"/>
              <w:right w:val="single" w:sz="6" w:space="0" w:color="auto"/>
            </w:tcBorders>
          </w:tcPr>
          <w:p w14:paraId="08B718DC" w14:textId="35FB68B5" w:rsidR="00813896" w:rsidRPr="007B4467" w:rsidRDefault="00813896" w:rsidP="00452594">
            <w:pPr>
              <w:pStyle w:val="TAL"/>
              <w:rPr>
                <w:rFonts w:eastAsia="MS PGothic"/>
              </w:rPr>
            </w:pPr>
            <w:r w:rsidRPr="007B4467">
              <w:rPr>
                <w:rFonts w:eastAsia="MS PGothic"/>
              </w:rPr>
              <w:t>Indicates whether the UE supports one shot large UL timing adjustment.</w:t>
            </w:r>
          </w:p>
        </w:tc>
        <w:tc>
          <w:tcPr>
            <w:tcW w:w="468" w:type="pct"/>
            <w:tcBorders>
              <w:top w:val="single" w:sz="6" w:space="0" w:color="auto"/>
              <w:left w:val="single" w:sz="6" w:space="0" w:color="auto"/>
              <w:bottom w:val="single" w:sz="6" w:space="0" w:color="auto"/>
              <w:right w:val="single" w:sz="4" w:space="0" w:color="auto"/>
            </w:tcBorders>
          </w:tcPr>
          <w:p w14:paraId="73415815" w14:textId="77777777" w:rsidR="00813896" w:rsidRPr="007B4467" w:rsidRDefault="00813896" w:rsidP="00452594">
            <w:pPr>
              <w:pStyle w:val="TAL"/>
            </w:pPr>
            <w:r w:rsidRPr="007B4467">
              <w:t>38.306, 4.2.7.2</w:t>
            </w:r>
          </w:p>
        </w:tc>
        <w:tc>
          <w:tcPr>
            <w:tcW w:w="268" w:type="pct"/>
            <w:tcBorders>
              <w:top w:val="single" w:sz="4" w:space="0" w:color="auto"/>
              <w:left w:val="single" w:sz="4" w:space="0" w:color="auto"/>
              <w:bottom w:val="single" w:sz="4" w:space="0" w:color="auto"/>
              <w:right w:val="single" w:sz="4" w:space="0" w:color="auto"/>
            </w:tcBorders>
          </w:tcPr>
          <w:p w14:paraId="2CDD0542" w14:textId="77777777" w:rsidR="00813896" w:rsidRPr="007B4467" w:rsidRDefault="00813896" w:rsidP="00452594">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361F708C" w14:textId="77777777" w:rsidR="00813896" w:rsidRPr="007B4467" w:rsidRDefault="00813896" w:rsidP="00452594">
            <w:pPr>
              <w:pStyle w:val="TAL"/>
              <w:rPr>
                <w:rFonts w:eastAsia="MS Mincho" w:cs="Arial"/>
                <w:szCs w:val="18"/>
              </w:rPr>
            </w:pPr>
            <w:r w:rsidRPr="007B4467">
              <w:rPr>
                <w:rFonts w:eastAsia="MS Mincho" w:cs="Arial"/>
                <w:szCs w:val="18"/>
              </w:rPr>
              <w:t>pc_hst_oneStep_UL_Timing_adj_r17</w:t>
            </w:r>
          </w:p>
        </w:tc>
        <w:tc>
          <w:tcPr>
            <w:tcW w:w="202" w:type="pct"/>
            <w:tcBorders>
              <w:top w:val="single" w:sz="4" w:space="0" w:color="auto"/>
              <w:left w:val="single" w:sz="4" w:space="0" w:color="auto"/>
              <w:bottom w:val="single" w:sz="4" w:space="0" w:color="auto"/>
              <w:right w:val="single" w:sz="4" w:space="0" w:color="auto"/>
            </w:tcBorders>
          </w:tcPr>
          <w:p w14:paraId="6F2D6DD8" w14:textId="77777777" w:rsidR="00813896" w:rsidRPr="007B4467" w:rsidRDefault="00813896" w:rsidP="00452594">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3CDBE025" w14:textId="77777777" w:rsidR="00813896" w:rsidRPr="007B4467" w:rsidRDefault="00813896"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5A32BBD7" w14:textId="77777777" w:rsidR="00813896" w:rsidRPr="007B4467" w:rsidRDefault="00813896" w:rsidP="00452594">
            <w:pPr>
              <w:pStyle w:val="TAL"/>
              <w:rPr>
                <w:lang w:eastAsia="zh-CN"/>
              </w:rPr>
            </w:pPr>
            <w:r w:rsidRPr="007B4467">
              <w:rPr>
                <w:lang w:eastAsia="zh-CN"/>
              </w:rPr>
              <w:t>FR2 only</w:t>
            </w:r>
          </w:p>
          <w:p w14:paraId="675CFD1F" w14:textId="68868AA6" w:rsidR="00813896" w:rsidRPr="007B4467" w:rsidRDefault="00813896" w:rsidP="00452594">
            <w:pPr>
              <w:pStyle w:val="TAL"/>
              <w:rPr>
                <w:lang w:eastAsia="zh-CN"/>
              </w:rPr>
            </w:pPr>
          </w:p>
        </w:tc>
      </w:tr>
      <w:tr w:rsidR="008F22D7" w:rsidRPr="007B4467" w14:paraId="120B54F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62E84C7" w14:textId="77CD55C8" w:rsidR="008F22D7" w:rsidRPr="007B4467" w:rsidRDefault="008F22D7" w:rsidP="00452594">
            <w:pPr>
              <w:pStyle w:val="TAC"/>
              <w:rPr>
                <w:lang w:eastAsia="zh-CN"/>
              </w:rPr>
            </w:pPr>
            <w:r w:rsidRPr="007B4467">
              <w:rPr>
                <w:lang w:eastAsia="zh-CN"/>
              </w:rPr>
              <w:t>10</w:t>
            </w:r>
          </w:p>
        </w:tc>
        <w:tc>
          <w:tcPr>
            <w:tcW w:w="1028" w:type="pct"/>
            <w:tcBorders>
              <w:top w:val="single" w:sz="6" w:space="0" w:color="auto"/>
              <w:left w:val="single" w:sz="4" w:space="0" w:color="auto"/>
              <w:bottom w:val="single" w:sz="6" w:space="0" w:color="auto"/>
              <w:right w:val="single" w:sz="6" w:space="0" w:color="auto"/>
            </w:tcBorders>
          </w:tcPr>
          <w:p w14:paraId="01A8A0BC" w14:textId="5D48C39E" w:rsidR="008F22D7" w:rsidRPr="007B4467" w:rsidRDefault="001F423C" w:rsidP="001F423C">
            <w:pPr>
              <w:rPr>
                <w:rFonts w:ascii="Arial" w:eastAsia="MS PGothic" w:hAnsi="Arial"/>
                <w:sz w:val="18"/>
              </w:rPr>
            </w:pPr>
            <w:r w:rsidRPr="007B4467">
              <w:rPr>
                <w:rFonts w:ascii="Arial" w:eastAsia="MS PGothic" w:hAnsi="Arial"/>
                <w:sz w:val="18"/>
              </w:rPr>
              <w:t>Support the enhanced intra-NR RRM requirements to support high-speed up to 350 km/h for FR2</w:t>
            </w:r>
          </w:p>
        </w:tc>
        <w:tc>
          <w:tcPr>
            <w:tcW w:w="468" w:type="pct"/>
            <w:tcBorders>
              <w:top w:val="single" w:sz="6" w:space="0" w:color="auto"/>
              <w:left w:val="single" w:sz="6" w:space="0" w:color="auto"/>
              <w:bottom w:val="single" w:sz="6" w:space="0" w:color="auto"/>
              <w:right w:val="single" w:sz="4" w:space="0" w:color="auto"/>
            </w:tcBorders>
          </w:tcPr>
          <w:p w14:paraId="3D2B08FD" w14:textId="2C44DE74" w:rsidR="008F22D7" w:rsidRPr="007B4467" w:rsidRDefault="008F22D7" w:rsidP="00452594">
            <w:pPr>
              <w:pStyle w:val="TAL"/>
            </w:pPr>
            <w:r w:rsidRPr="007B4467">
              <w:t xml:space="preserve">38.306, </w:t>
            </w:r>
            <w:r w:rsidR="001F423C" w:rsidRPr="007B4467">
              <w:t>4.2.7.2</w:t>
            </w:r>
          </w:p>
        </w:tc>
        <w:tc>
          <w:tcPr>
            <w:tcW w:w="268" w:type="pct"/>
            <w:tcBorders>
              <w:top w:val="single" w:sz="4" w:space="0" w:color="auto"/>
              <w:left w:val="single" w:sz="4" w:space="0" w:color="auto"/>
              <w:bottom w:val="single" w:sz="4" w:space="0" w:color="auto"/>
              <w:right w:val="single" w:sz="4" w:space="0" w:color="auto"/>
            </w:tcBorders>
          </w:tcPr>
          <w:p w14:paraId="3704B0B2" w14:textId="77777777" w:rsidR="008F22D7" w:rsidRPr="007B4467" w:rsidRDefault="008F22D7" w:rsidP="00452594">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49FB795A" w14:textId="77777777" w:rsidR="008F22D7" w:rsidRPr="007B4467" w:rsidRDefault="008F22D7" w:rsidP="00452594">
            <w:pPr>
              <w:pStyle w:val="TAL"/>
              <w:rPr>
                <w:rFonts w:eastAsia="MS Mincho" w:cs="Arial"/>
                <w:szCs w:val="18"/>
              </w:rPr>
            </w:pPr>
            <w:r w:rsidRPr="007B4467">
              <w:rPr>
                <w:rFonts w:eastAsia="MS Mincho" w:cs="Arial"/>
                <w:szCs w:val="18"/>
              </w:rPr>
              <w:t>pc_hst_MeasFlagFR2_r17</w:t>
            </w:r>
          </w:p>
        </w:tc>
        <w:tc>
          <w:tcPr>
            <w:tcW w:w="202" w:type="pct"/>
            <w:tcBorders>
              <w:top w:val="single" w:sz="4" w:space="0" w:color="auto"/>
              <w:left w:val="single" w:sz="4" w:space="0" w:color="auto"/>
              <w:bottom w:val="single" w:sz="4" w:space="0" w:color="auto"/>
              <w:right w:val="single" w:sz="4" w:space="0" w:color="auto"/>
            </w:tcBorders>
          </w:tcPr>
          <w:p w14:paraId="4F6B3F9F" w14:textId="77777777" w:rsidR="008F22D7" w:rsidRPr="007B4467" w:rsidRDefault="008F22D7" w:rsidP="00452594">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60748D01" w14:textId="77777777" w:rsidR="008F22D7" w:rsidRPr="007B4467" w:rsidRDefault="008F22D7"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72523BD2" w14:textId="77777777" w:rsidR="008F22D7" w:rsidRPr="007B4467" w:rsidRDefault="008F22D7" w:rsidP="00452594">
            <w:pPr>
              <w:pStyle w:val="TAL"/>
              <w:rPr>
                <w:lang w:eastAsia="zh-CN"/>
              </w:rPr>
            </w:pPr>
            <w:r w:rsidRPr="007B4467">
              <w:rPr>
                <w:lang w:eastAsia="zh-CN"/>
              </w:rPr>
              <w:t>FR2 only</w:t>
            </w:r>
          </w:p>
          <w:p w14:paraId="57CDED09" w14:textId="77777777" w:rsidR="008F22D7" w:rsidRPr="007B4467" w:rsidRDefault="008F22D7" w:rsidP="00452594">
            <w:pPr>
              <w:pStyle w:val="TAL"/>
              <w:rPr>
                <w:lang w:eastAsia="zh-CN"/>
              </w:rPr>
            </w:pPr>
            <w:r w:rsidRPr="007B4467">
              <w:rPr>
                <w:lang w:eastAsia="zh-CN"/>
              </w:rPr>
              <w:t>UE indicating support of this feature shall indicate support of ue-PowerClass-v1700 set to 'pc6'.</w:t>
            </w:r>
          </w:p>
        </w:tc>
      </w:tr>
      <w:tr w:rsidR="003B253E" w:rsidRPr="007B4467" w14:paraId="0B199BE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FC0CB85" w14:textId="271423C1" w:rsidR="003B253E" w:rsidRPr="007B4467" w:rsidRDefault="003B253E" w:rsidP="00973659">
            <w:pPr>
              <w:pStyle w:val="TAC"/>
              <w:rPr>
                <w:lang w:eastAsia="zh-CN"/>
              </w:rPr>
            </w:pPr>
            <w:r w:rsidRPr="007B4467">
              <w:rPr>
                <w:lang w:eastAsia="zh-CN"/>
              </w:rPr>
              <w:t>11</w:t>
            </w:r>
          </w:p>
        </w:tc>
        <w:tc>
          <w:tcPr>
            <w:tcW w:w="1028" w:type="pct"/>
            <w:tcBorders>
              <w:top w:val="single" w:sz="6" w:space="0" w:color="auto"/>
              <w:left w:val="single" w:sz="4" w:space="0" w:color="auto"/>
              <w:bottom w:val="single" w:sz="6" w:space="0" w:color="auto"/>
              <w:right w:val="single" w:sz="6" w:space="0" w:color="auto"/>
            </w:tcBorders>
          </w:tcPr>
          <w:p w14:paraId="324C8B0E" w14:textId="77777777" w:rsidR="003B253E" w:rsidRPr="007B4467" w:rsidRDefault="003B253E" w:rsidP="00973659">
            <w:pPr>
              <w:rPr>
                <w:rFonts w:ascii="Arial" w:eastAsia="MS PGothic" w:hAnsi="Arial"/>
                <w:sz w:val="18"/>
              </w:rPr>
            </w:pPr>
            <w:r w:rsidRPr="007B4467">
              <w:rPr>
                <w:rFonts w:ascii="Arial" w:eastAsia="MS PGothic" w:hAnsi="Arial"/>
                <w:sz w:val="18"/>
              </w:rPr>
              <w:t>Support the enhanced one-shot large UL transmit timing adjustment requirement to support FR2 PC6 UEs and enhanced TCI state switching delay requirements in HST FR2</w:t>
            </w:r>
          </w:p>
        </w:tc>
        <w:tc>
          <w:tcPr>
            <w:tcW w:w="468" w:type="pct"/>
            <w:tcBorders>
              <w:top w:val="single" w:sz="6" w:space="0" w:color="auto"/>
              <w:left w:val="single" w:sz="6" w:space="0" w:color="auto"/>
              <w:bottom w:val="single" w:sz="6" w:space="0" w:color="auto"/>
              <w:right w:val="single" w:sz="4" w:space="0" w:color="auto"/>
            </w:tcBorders>
          </w:tcPr>
          <w:p w14:paraId="3D7F547B" w14:textId="77777777" w:rsidR="003B253E" w:rsidRPr="007B4467" w:rsidRDefault="003B253E" w:rsidP="00973659">
            <w:pPr>
              <w:pStyle w:val="TAL"/>
            </w:pPr>
            <w:r w:rsidRPr="007B4467">
              <w:t>38.306, 4.2.7.2</w:t>
            </w:r>
          </w:p>
        </w:tc>
        <w:tc>
          <w:tcPr>
            <w:tcW w:w="268" w:type="pct"/>
            <w:tcBorders>
              <w:top w:val="single" w:sz="4" w:space="0" w:color="auto"/>
              <w:left w:val="single" w:sz="4" w:space="0" w:color="auto"/>
              <w:bottom w:val="single" w:sz="4" w:space="0" w:color="auto"/>
              <w:right w:val="single" w:sz="4" w:space="0" w:color="auto"/>
            </w:tcBorders>
          </w:tcPr>
          <w:p w14:paraId="58D8B598" w14:textId="77777777" w:rsidR="003B253E" w:rsidRPr="007B4467" w:rsidRDefault="003B253E" w:rsidP="00973659">
            <w:pPr>
              <w:pStyle w:val="TAL"/>
            </w:pPr>
            <w:r w:rsidRPr="007B4467">
              <w:t>Rel-18</w:t>
            </w:r>
          </w:p>
        </w:tc>
        <w:tc>
          <w:tcPr>
            <w:tcW w:w="1498" w:type="pct"/>
            <w:tcBorders>
              <w:top w:val="single" w:sz="4" w:space="0" w:color="auto"/>
              <w:left w:val="single" w:sz="4" w:space="0" w:color="auto"/>
              <w:bottom w:val="single" w:sz="4" w:space="0" w:color="auto"/>
              <w:right w:val="single" w:sz="4" w:space="0" w:color="auto"/>
            </w:tcBorders>
          </w:tcPr>
          <w:p w14:paraId="0CDB7D8C" w14:textId="3B855996" w:rsidR="003B253E" w:rsidRPr="007B4467" w:rsidRDefault="003B253E" w:rsidP="00973659">
            <w:pPr>
              <w:pStyle w:val="TAL"/>
              <w:rPr>
                <w:rFonts w:eastAsia="MS Mincho" w:cs="Arial"/>
                <w:szCs w:val="18"/>
              </w:rPr>
            </w:pPr>
            <w:r w:rsidRPr="007B4467">
              <w:rPr>
                <w:rFonts w:eastAsia="MS Mincho" w:cs="Arial"/>
                <w:szCs w:val="18"/>
              </w:rPr>
              <w:t>pc_hst_tciStateSwitchInd_r18</w:t>
            </w:r>
          </w:p>
        </w:tc>
        <w:tc>
          <w:tcPr>
            <w:tcW w:w="202" w:type="pct"/>
            <w:tcBorders>
              <w:top w:val="single" w:sz="4" w:space="0" w:color="auto"/>
              <w:left w:val="single" w:sz="4" w:space="0" w:color="auto"/>
              <w:bottom w:val="single" w:sz="4" w:space="0" w:color="auto"/>
              <w:right w:val="single" w:sz="4" w:space="0" w:color="auto"/>
            </w:tcBorders>
          </w:tcPr>
          <w:p w14:paraId="5B6C0C2B" w14:textId="77777777" w:rsidR="003B253E" w:rsidRPr="007B4467" w:rsidRDefault="003B253E" w:rsidP="00973659">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5B1BC32F" w14:textId="77777777" w:rsidR="003B253E" w:rsidRPr="007B4467" w:rsidRDefault="003B253E" w:rsidP="00973659">
            <w:pPr>
              <w:pStyle w:val="TAL"/>
            </w:pPr>
          </w:p>
        </w:tc>
        <w:tc>
          <w:tcPr>
            <w:tcW w:w="955" w:type="pct"/>
            <w:tcBorders>
              <w:top w:val="single" w:sz="4" w:space="0" w:color="auto"/>
              <w:left w:val="single" w:sz="4" w:space="0" w:color="auto"/>
              <w:bottom w:val="single" w:sz="4" w:space="0" w:color="auto"/>
              <w:right w:val="single" w:sz="4" w:space="0" w:color="auto"/>
            </w:tcBorders>
          </w:tcPr>
          <w:p w14:paraId="531BBBB0" w14:textId="77777777" w:rsidR="003B253E" w:rsidRPr="007B4467" w:rsidRDefault="003B253E" w:rsidP="00973659">
            <w:pPr>
              <w:pStyle w:val="TAL"/>
              <w:rPr>
                <w:lang w:eastAsia="zh-CN"/>
              </w:rPr>
            </w:pPr>
            <w:r w:rsidRPr="007B4467">
              <w:rPr>
                <w:lang w:eastAsia="zh-CN"/>
              </w:rPr>
              <w:t>FR2 only</w:t>
            </w:r>
          </w:p>
          <w:p w14:paraId="69FC3211" w14:textId="77777777" w:rsidR="003B253E" w:rsidRPr="007B4467" w:rsidRDefault="003B253E" w:rsidP="00973659">
            <w:pPr>
              <w:pStyle w:val="TAL"/>
              <w:rPr>
                <w:lang w:eastAsia="zh-CN"/>
              </w:rPr>
            </w:pPr>
            <w:r w:rsidRPr="007B4467">
              <w:rPr>
                <w:lang w:eastAsia="zh-CN"/>
              </w:rPr>
              <w:t>UE indicating support of this feature shall indicate support of ue-PowerClass-v1700 set to 'pc6'.</w:t>
            </w:r>
          </w:p>
        </w:tc>
      </w:tr>
      <w:tr w:rsidR="00BC48BE" w:rsidRPr="007B4467" w14:paraId="0E649030" w14:textId="77777777" w:rsidTr="00BC48BE">
        <w:trPr>
          <w:cantSplit/>
          <w:jc w:val="center"/>
        </w:trPr>
        <w:tc>
          <w:tcPr>
            <w:tcW w:w="159" w:type="pct"/>
            <w:tcBorders>
              <w:top w:val="single" w:sz="4" w:space="0" w:color="auto"/>
              <w:left w:val="single" w:sz="4" w:space="0" w:color="auto"/>
              <w:bottom w:val="single" w:sz="4" w:space="0" w:color="auto"/>
              <w:right w:val="single" w:sz="4" w:space="0" w:color="auto"/>
            </w:tcBorders>
          </w:tcPr>
          <w:p w14:paraId="50C002A6" w14:textId="77777777" w:rsidR="00BC48BE" w:rsidRPr="007B4467" w:rsidRDefault="00BC48BE" w:rsidP="00E04F03">
            <w:pPr>
              <w:pStyle w:val="TAC"/>
              <w:rPr>
                <w:lang w:eastAsia="zh-CN"/>
              </w:rPr>
            </w:pPr>
            <w:r w:rsidRPr="007B4467">
              <w:rPr>
                <w:lang w:eastAsia="zh-CN"/>
              </w:rPr>
              <w:t>12</w:t>
            </w:r>
          </w:p>
        </w:tc>
        <w:tc>
          <w:tcPr>
            <w:tcW w:w="1028" w:type="pct"/>
            <w:tcBorders>
              <w:top w:val="single" w:sz="6" w:space="0" w:color="auto"/>
              <w:left w:val="single" w:sz="4" w:space="0" w:color="auto"/>
              <w:bottom w:val="single" w:sz="6" w:space="0" w:color="auto"/>
              <w:right w:val="single" w:sz="6" w:space="0" w:color="auto"/>
            </w:tcBorders>
          </w:tcPr>
          <w:p w14:paraId="71328AFF" w14:textId="77777777" w:rsidR="00BC48BE" w:rsidRPr="007B4467" w:rsidRDefault="00BC48BE" w:rsidP="00E04F03">
            <w:pPr>
              <w:rPr>
                <w:rFonts w:ascii="Arial" w:eastAsia="MS PGothic" w:hAnsi="Arial"/>
                <w:sz w:val="18"/>
              </w:rPr>
            </w:pPr>
            <w:r w:rsidRPr="007B4467">
              <w:rPr>
                <w:rFonts w:ascii="Arial" w:eastAsia="MS PGothic" w:hAnsi="Arial"/>
                <w:sz w:val="18"/>
              </w:rPr>
              <w:t>Supports the enhanced demodulation processing for carrier aggregation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tcPr>
          <w:p w14:paraId="3B0B39AB" w14:textId="77777777" w:rsidR="00BC48BE" w:rsidRPr="007B4467" w:rsidRDefault="00BC48BE" w:rsidP="00E04F03">
            <w:pPr>
              <w:pStyle w:val="TAL"/>
            </w:pPr>
            <w:r w:rsidRPr="007B4467">
              <w:t>38.306, 4.2.7.4</w:t>
            </w:r>
          </w:p>
        </w:tc>
        <w:tc>
          <w:tcPr>
            <w:tcW w:w="268" w:type="pct"/>
            <w:tcBorders>
              <w:top w:val="single" w:sz="4" w:space="0" w:color="auto"/>
              <w:left w:val="single" w:sz="4" w:space="0" w:color="auto"/>
              <w:bottom w:val="single" w:sz="4" w:space="0" w:color="auto"/>
              <w:right w:val="single" w:sz="4" w:space="0" w:color="auto"/>
            </w:tcBorders>
          </w:tcPr>
          <w:p w14:paraId="38B037A7" w14:textId="77777777" w:rsidR="00BC48BE" w:rsidRPr="007B4467" w:rsidRDefault="00BC48BE" w:rsidP="00E04F03">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5B53D609" w14:textId="77777777" w:rsidR="00BC48BE" w:rsidRPr="007B4467" w:rsidRDefault="00BC48BE" w:rsidP="00E04F03">
            <w:pPr>
              <w:pStyle w:val="TAL"/>
              <w:rPr>
                <w:rFonts w:eastAsia="MS Mincho" w:cs="Arial"/>
                <w:szCs w:val="18"/>
              </w:rPr>
            </w:pPr>
            <w:r w:rsidRPr="007B4467">
              <w:rPr>
                <w:rFonts w:eastAsia="MS Mincho" w:cs="Arial"/>
                <w:szCs w:val="18"/>
              </w:rPr>
              <w:t>pc_hst_demod_CA_enh_r17</w:t>
            </w:r>
          </w:p>
        </w:tc>
        <w:tc>
          <w:tcPr>
            <w:tcW w:w="202" w:type="pct"/>
            <w:tcBorders>
              <w:top w:val="single" w:sz="4" w:space="0" w:color="auto"/>
              <w:left w:val="single" w:sz="4" w:space="0" w:color="auto"/>
              <w:bottom w:val="single" w:sz="4" w:space="0" w:color="auto"/>
              <w:right w:val="single" w:sz="4" w:space="0" w:color="auto"/>
            </w:tcBorders>
          </w:tcPr>
          <w:p w14:paraId="3A470557" w14:textId="77777777" w:rsidR="00BC48BE" w:rsidRPr="007B4467" w:rsidRDefault="00BC48BE" w:rsidP="00E04F03">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51A4ADED" w14:textId="77777777" w:rsidR="00BC48BE" w:rsidRPr="007B4467" w:rsidRDefault="00BC48BE" w:rsidP="00E04F03">
            <w:pPr>
              <w:pStyle w:val="TAL"/>
            </w:pPr>
          </w:p>
        </w:tc>
        <w:tc>
          <w:tcPr>
            <w:tcW w:w="955" w:type="pct"/>
            <w:tcBorders>
              <w:top w:val="single" w:sz="4" w:space="0" w:color="auto"/>
              <w:left w:val="single" w:sz="4" w:space="0" w:color="auto"/>
              <w:bottom w:val="single" w:sz="4" w:space="0" w:color="auto"/>
              <w:right w:val="single" w:sz="4" w:space="0" w:color="auto"/>
            </w:tcBorders>
          </w:tcPr>
          <w:p w14:paraId="35B13657" w14:textId="77777777" w:rsidR="00BC48BE" w:rsidRPr="007B4467" w:rsidRDefault="00BC48BE" w:rsidP="00E04F03">
            <w:pPr>
              <w:pStyle w:val="TAL"/>
              <w:rPr>
                <w:lang w:eastAsia="zh-CN"/>
              </w:rPr>
            </w:pPr>
            <w:r w:rsidRPr="007B4467">
              <w:rPr>
                <w:lang w:eastAsia="zh-CN"/>
              </w:rPr>
              <w:t>FR1 only.</w:t>
            </w:r>
          </w:p>
          <w:p w14:paraId="6A7E67E4" w14:textId="77777777" w:rsidR="00BC48BE" w:rsidRPr="007B4467" w:rsidRDefault="00BC48BE" w:rsidP="00E04F03">
            <w:pPr>
              <w:pStyle w:val="TAL"/>
              <w:rPr>
                <w:lang w:eastAsia="zh-CN"/>
              </w:rPr>
            </w:pPr>
            <w:r w:rsidRPr="007B4467">
              <w:rPr>
                <w:lang w:eastAsia="zh-CN"/>
              </w:rPr>
              <w:t>UE indicating support of this feature shall indicate support of demodulationEnhancement-r16.</w:t>
            </w:r>
          </w:p>
        </w:tc>
      </w:tr>
    </w:tbl>
    <w:p w14:paraId="115CCB2E" w14:textId="106F4B6A" w:rsidR="00FA72F8" w:rsidRPr="007B4467" w:rsidRDefault="00FA72F8" w:rsidP="00FA72F8"/>
    <w:p w14:paraId="058C25B5" w14:textId="77777777" w:rsidR="00962CAE" w:rsidRPr="007B4467" w:rsidRDefault="005772FD" w:rsidP="00A36FC2">
      <w:pPr>
        <w:pStyle w:val="Heading3"/>
        <w:rPr>
          <w:rFonts w:eastAsia="SimSun"/>
          <w:lang w:eastAsia="en-US"/>
        </w:rPr>
      </w:pPr>
      <w:bookmarkStart w:id="1105" w:name="_Toc106741024"/>
      <w:bookmarkStart w:id="1106" w:name="_Toc114916380"/>
      <w:bookmarkStart w:id="1107" w:name="_Toc194512984"/>
      <w:r w:rsidRPr="007B4467">
        <w:t>A.4.3.12</w:t>
      </w:r>
      <w:r w:rsidRPr="007B4467">
        <w:tab/>
        <w:t>RedCap Capabilities</w:t>
      </w:r>
      <w:bookmarkEnd w:id="1105"/>
      <w:bookmarkEnd w:id="1106"/>
      <w:bookmarkEnd w:id="1107"/>
    </w:p>
    <w:p w14:paraId="66CF6560" w14:textId="77777777" w:rsidR="00BC6943" w:rsidRPr="007B4467" w:rsidRDefault="00962CAE" w:rsidP="00BC6943">
      <w:pPr>
        <w:rPr>
          <w:rFonts w:eastAsia="SimSun"/>
        </w:rPr>
      </w:pPr>
      <w:r w:rsidRPr="007B4467">
        <w:rPr>
          <w:rFonts w:eastAsia="SimSun"/>
          <w:lang w:eastAsia="en-US"/>
        </w:rPr>
        <w:t>According to TS 38.306 [17] clause 4.2.21:</w:t>
      </w:r>
    </w:p>
    <w:p w14:paraId="6C8F4221" w14:textId="3D710ED5" w:rsidR="00962CAE" w:rsidRPr="007B4467" w:rsidRDefault="00BC6943" w:rsidP="00BC6943">
      <w:pPr>
        <w:overflowPunct/>
        <w:autoSpaceDE/>
        <w:autoSpaceDN/>
        <w:adjustRightInd/>
        <w:textAlignment w:val="auto"/>
        <w:rPr>
          <w:rFonts w:eastAsia="SimSun"/>
          <w:lang w:eastAsia="en-US"/>
        </w:rPr>
      </w:pPr>
      <w:r w:rsidRPr="007B4467">
        <w:rPr>
          <w:rFonts w:eastAsia="SimSun"/>
        </w:rPr>
        <w:t>CA, MR-DC, DAPS, CPAC and IAB (i.e the RedCap IE is not expected to act as IAB mode) related UE features and corresponding capabilities are not supported by the RedCap UEs.</w:t>
      </w:r>
    </w:p>
    <w:p w14:paraId="4EE8E0BA" w14:textId="01266E72" w:rsidR="00962CAE" w:rsidRPr="007B4467" w:rsidRDefault="00962CAE" w:rsidP="00A36FC2">
      <w:pPr>
        <w:pStyle w:val="B1"/>
        <w:rPr>
          <w:rFonts w:eastAsia="SimSun"/>
          <w:lang w:eastAsia="en-US"/>
        </w:rPr>
      </w:pPr>
      <w:r w:rsidRPr="007B4467">
        <w:rPr>
          <w:rFonts w:eastAsia="SimSun"/>
          <w:lang w:eastAsia="en-US"/>
        </w:rPr>
        <w:t>-</w:t>
      </w:r>
      <w:r w:rsidRPr="007B4467">
        <w:rPr>
          <w:rFonts w:eastAsia="SimSun"/>
          <w:lang w:eastAsia="en-US"/>
        </w:rPr>
        <w:tab/>
        <w:t xml:space="preserve">PICS associated to the following features </w:t>
      </w:r>
      <w:r w:rsidR="00BC6943" w:rsidRPr="007B4467">
        <w:rPr>
          <w:rFonts w:eastAsia="SimSun"/>
        </w:rPr>
        <w:t>are as below</w:t>
      </w:r>
      <w:r w:rsidRPr="007B4467">
        <w:rPr>
          <w:rFonts w:eastAsia="SimSun"/>
          <w:lang w:eastAsia="en-US"/>
        </w:rPr>
        <w:t>:</w:t>
      </w:r>
    </w:p>
    <w:p w14:paraId="57021969" w14:textId="32C883DD"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CA: PICS defined in clause A.4.3.2A;</w:t>
      </w:r>
    </w:p>
    <w:p w14:paraId="0695A2D2"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MR-DC: PICS defined in clause A.4.3.2B;</w:t>
      </w:r>
    </w:p>
    <w:p w14:paraId="35940551"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DAPS: PICS include pc_intraFreqDAPS_r16, interFreqDAPS_r16 and other DAPS related PICS;</w:t>
      </w:r>
    </w:p>
    <w:p w14:paraId="0A9CC2A8"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CPAC: PICS include pc_condPSCellChange_r16 and other CPAC related PICS.</w:t>
      </w:r>
    </w:p>
    <w:p w14:paraId="5023AE53" w14:textId="272EAF14" w:rsidR="00BC6943" w:rsidRPr="007B4467" w:rsidRDefault="00962CAE" w:rsidP="00BC6943">
      <w:pPr>
        <w:pStyle w:val="B1"/>
        <w:rPr>
          <w:rFonts w:eastAsia="SimSun"/>
        </w:rPr>
      </w:pPr>
      <w:r w:rsidRPr="007B4467">
        <w:rPr>
          <w:rFonts w:eastAsia="SimSun"/>
          <w:lang w:eastAsia="en-US"/>
        </w:rPr>
        <w:t>-</w:t>
      </w:r>
      <w:r w:rsidRPr="007B4467">
        <w:rPr>
          <w:rFonts w:eastAsia="SimSun"/>
          <w:lang w:eastAsia="en-US"/>
        </w:rPr>
        <w:tab/>
      </w:r>
      <w:r w:rsidR="00BC6943" w:rsidRPr="007B4467">
        <w:rPr>
          <w:rFonts w:eastAsia="SimSun"/>
        </w:rPr>
        <w:t xml:space="preserve">UE </w:t>
      </w:r>
      <w:r w:rsidRPr="007B4467">
        <w:rPr>
          <w:rFonts w:eastAsia="SimSun"/>
          <w:lang w:eastAsia="en-US"/>
        </w:rPr>
        <w:t xml:space="preserve">features and corresponding capabilities related to more than 2 UE Rx branches or more than 2 DL MIMO layers, as well as UE features and capabilities related to more than </w:t>
      </w:r>
      <w:r w:rsidR="00BC6943" w:rsidRPr="007B4467">
        <w:rPr>
          <w:rFonts w:eastAsia="SimSun"/>
          <w:lang w:eastAsia="en-US"/>
        </w:rPr>
        <w:t>1</w:t>
      </w:r>
      <w:r w:rsidRPr="007B4467">
        <w:rPr>
          <w:rFonts w:eastAsia="SimSun"/>
          <w:lang w:eastAsia="en-US"/>
        </w:rPr>
        <w:t xml:space="preserve"> UE Tx branches or more than </w:t>
      </w:r>
      <w:r w:rsidR="00BC6943" w:rsidRPr="007B4467">
        <w:rPr>
          <w:rFonts w:eastAsia="SimSun"/>
          <w:lang w:eastAsia="en-US"/>
        </w:rPr>
        <w:t>1</w:t>
      </w:r>
      <w:r w:rsidRPr="007B4467">
        <w:rPr>
          <w:rFonts w:eastAsia="SimSun"/>
          <w:lang w:eastAsia="en-US"/>
        </w:rPr>
        <w:t xml:space="preserve"> UL MIMO layers</w:t>
      </w:r>
      <w:r w:rsidR="00BC6943" w:rsidRPr="007B4467">
        <w:rPr>
          <w:rFonts w:eastAsia="SimSun"/>
        </w:rPr>
        <w:t xml:space="preserve"> are not supported by RedCap UE</w:t>
      </w:r>
      <w:r w:rsidRPr="007B4467">
        <w:rPr>
          <w:rFonts w:eastAsia="SimSun"/>
          <w:lang w:eastAsia="en-US"/>
        </w:rPr>
        <w:t>.</w:t>
      </w:r>
    </w:p>
    <w:p w14:paraId="03E381CB" w14:textId="45E7F9E1" w:rsidR="00BC6943" w:rsidRPr="007B4467" w:rsidRDefault="00BC6943" w:rsidP="00BC6943">
      <w:pPr>
        <w:pStyle w:val="B1"/>
      </w:pPr>
      <w:r w:rsidRPr="007B4467">
        <w:t>-</w:t>
      </w:r>
      <w:r w:rsidRPr="007B4467">
        <w:tab/>
        <w:t>For FR1, 1 DL MIMO layer if 1 Rx branch is supported, and 2 DL MIMO layers if 2 Rx branches are supported.</w:t>
      </w:r>
    </w:p>
    <w:p w14:paraId="19431728" w14:textId="6F6A059A" w:rsidR="005772FD" w:rsidRPr="007B4467" w:rsidRDefault="00BC6943" w:rsidP="00BC6943">
      <w:pPr>
        <w:pStyle w:val="B1"/>
      </w:pPr>
      <w:r w:rsidRPr="007B4467">
        <w:t>-</w:t>
      </w:r>
      <w:r w:rsidRPr="007B4467">
        <w:tab/>
        <w:t>For FR2, either 1 or 2 DL MIMO layers can be supported, while 2 Rx branches are always supported.</w:t>
      </w:r>
    </w:p>
    <w:p w14:paraId="3DDC1B05" w14:textId="02F4DA5A" w:rsidR="005772FD" w:rsidRPr="007B4467" w:rsidRDefault="005772FD" w:rsidP="005772FD">
      <w:pPr>
        <w:pStyle w:val="TH"/>
      </w:pPr>
      <w:r w:rsidRPr="007B4467">
        <w:t>Table A.4.3.12-</w:t>
      </w:r>
      <w:r w:rsidRPr="007B4467">
        <w:rPr>
          <w:lang w:eastAsia="zh-CN"/>
        </w:rPr>
        <w:t>1</w:t>
      </w:r>
      <w:r w:rsidRPr="007B4467">
        <w:t xml:space="preserve">: RedCap </w:t>
      </w:r>
      <w:r w:rsidR="00BC6943" w:rsidRPr="007B4467">
        <w:t xml:space="preserve">UE </w:t>
      </w:r>
      <w:r w:rsidRPr="007B4467">
        <w:t>Capabilities</w:t>
      </w:r>
    </w:p>
    <w:tbl>
      <w:tblPr>
        <w:tblW w:w="4832" w:type="pct"/>
        <w:jc w:val="center"/>
        <w:tblCellMar>
          <w:left w:w="28" w:type="dxa"/>
          <w:right w:w="56" w:type="dxa"/>
        </w:tblCellMar>
        <w:tblLook w:val="04A0" w:firstRow="1" w:lastRow="0" w:firstColumn="1" w:lastColumn="0" w:noHBand="0" w:noVBand="1"/>
      </w:tblPr>
      <w:tblGrid>
        <w:gridCol w:w="455"/>
        <w:gridCol w:w="2345"/>
        <w:gridCol w:w="885"/>
        <w:gridCol w:w="765"/>
        <w:gridCol w:w="4407"/>
        <w:gridCol w:w="315"/>
        <w:gridCol w:w="1205"/>
        <w:gridCol w:w="3812"/>
      </w:tblGrid>
      <w:tr w:rsidR="005772FD" w:rsidRPr="007B4467" w14:paraId="7E6E3BB3" w14:textId="77777777" w:rsidTr="00541077">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40055F37" w14:textId="77777777" w:rsidR="005772FD" w:rsidRPr="007B4467" w:rsidRDefault="005772FD">
            <w:pPr>
              <w:pStyle w:val="TAH"/>
            </w:pPr>
            <w:r w:rsidRPr="007B4467">
              <w:t>Item</w:t>
            </w:r>
          </w:p>
        </w:tc>
        <w:tc>
          <w:tcPr>
            <w:tcW w:w="850" w:type="pct"/>
            <w:tcBorders>
              <w:top w:val="single" w:sz="6" w:space="0" w:color="auto"/>
              <w:left w:val="single" w:sz="6" w:space="0" w:color="auto"/>
              <w:bottom w:val="single" w:sz="6" w:space="0" w:color="auto"/>
              <w:right w:val="single" w:sz="6" w:space="0" w:color="auto"/>
            </w:tcBorders>
            <w:hideMark/>
          </w:tcPr>
          <w:p w14:paraId="29229700" w14:textId="44FF5554" w:rsidR="005772FD" w:rsidRPr="007B4467" w:rsidRDefault="005772FD">
            <w:pPr>
              <w:pStyle w:val="TAH"/>
            </w:pPr>
            <w:r w:rsidRPr="007B4467">
              <w:t>UE Capabilities</w:t>
            </w:r>
          </w:p>
        </w:tc>
        <w:tc>
          <w:tcPr>
            <w:tcW w:w="321" w:type="pct"/>
            <w:tcBorders>
              <w:top w:val="single" w:sz="6" w:space="0" w:color="auto"/>
              <w:left w:val="single" w:sz="6" w:space="0" w:color="auto"/>
              <w:bottom w:val="single" w:sz="6" w:space="0" w:color="auto"/>
              <w:right w:val="single" w:sz="4" w:space="0" w:color="auto"/>
            </w:tcBorders>
            <w:hideMark/>
          </w:tcPr>
          <w:p w14:paraId="2F07A28F" w14:textId="77777777" w:rsidR="005772FD" w:rsidRPr="007B4467" w:rsidRDefault="005772FD">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52F40D55" w14:textId="77777777" w:rsidR="005772FD" w:rsidRPr="007B4467" w:rsidRDefault="005772FD">
            <w:pPr>
              <w:pStyle w:val="TAH"/>
            </w:pPr>
            <w:r w:rsidRPr="007B4467">
              <w:t>Release</w:t>
            </w:r>
          </w:p>
        </w:tc>
        <w:tc>
          <w:tcPr>
            <w:tcW w:w="1455" w:type="pct"/>
            <w:tcBorders>
              <w:top w:val="single" w:sz="4" w:space="0" w:color="auto"/>
              <w:left w:val="single" w:sz="4" w:space="0" w:color="auto"/>
              <w:bottom w:val="single" w:sz="4" w:space="0" w:color="auto"/>
              <w:right w:val="single" w:sz="4" w:space="0" w:color="auto"/>
            </w:tcBorders>
            <w:hideMark/>
          </w:tcPr>
          <w:p w14:paraId="77B0575C" w14:textId="77777777" w:rsidR="005772FD" w:rsidRPr="007B4467" w:rsidRDefault="005772FD">
            <w:pPr>
              <w:pStyle w:val="TAH"/>
            </w:pPr>
            <w:r w:rsidRPr="007B4467">
              <w:t>Mnemonic</w:t>
            </w:r>
          </w:p>
        </w:tc>
        <w:tc>
          <w:tcPr>
            <w:tcW w:w="114" w:type="pct"/>
            <w:tcBorders>
              <w:top w:val="single" w:sz="4" w:space="0" w:color="auto"/>
              <w:left w:val="single" w:sz="4" w:space="0" w:color="auto"/>
              <w:bottom w:val="single" w:sz="4" w:space="0" w:color="auto"/>
              <w:right w:val="single" w:sz="4" w:space="0" w:color="auto"/>
            </w:tcBorders>
            <w:hideMark/>
          </w:tcPr>
          <w:p w14:paraId="43144A53" w14:textId="77777777" w:rsidR="005772FD" w:rsidRPr="007B4467" w:rsidRDefault="005772FD">
            <w:pPr>
              <w:pStyle w:val="TAH"/>
            </w:pPr>
            <w:r w:rsidRPr="007B4467">
              <w:t>M</w:t>
            </w:r>
          </w:p>
        </w:tc>
        <w:tc>
          <w:tcPr>
            <w:tcW w:w="437" w:type="pct"/>
            <w:tcBorders>
              <w:top w:val="single" w:sz="4" w:space="0" w:color="auto"/>
              <w:left w:val="single" w:sz="4" w:space="0" w:color="auto"/>
              <w:bottom w:val="single" w:sz="4" w:space="0" w:color="auto"/>
              <w:right w:val="single" w:sz="4" w:space="0" w:color="auto"/>
            </w:tcBorders>
            <w:hideMark/>
          </w:tcPr>
          <w:p w14:paraId="7C742D30" w14:textId="77777777" w:rsidR="005772FD" w:rsidRPr="007B4467" w:rsidRDefault="005772FD">
            <w:pPr>
              <w:pStyle w:val="TAH"/>
            </w:pPr>
            <w:r w:rsidRPr="007B4467">
              <w:rPr>
                <w:sz w:val="16"/>
                <w:szCs w:val="16"/>
              </w:rPr>
              <w:t>If indicated "Yes" the feature shall be implemented and successfully tested for the corresponding release</w:t>
            </w:r>
          </w:p>
        </w:tc>
        <w:tc>
          <w:tcPr>
            <w:tcW w:w="1381" w:type="pct"/>
            <w:tcBorders>
              <w:top w:val="single" w:sz="4" w:space="0" w:color="auto"/>
              <w:left w:val="single" w:sz="4" w:space="0" w:color="auto"/>
              <w:bottom w:val="single" w:sz="4" w:space="0" w:color="auto"/>
              <w:right w:val="single" w:sz="4" w:space="0" w:color="auto"/>
            </w:tcBorders>
            <w:hideMark/>
          </w:tcPr>
          <w:p w14:paraId="0FF67EE1" w14:textId="77777777" w:rsidR="005772FD" w:rsidRPr="007B4467" w:rsidRDefault="005772FD">
            <w:pPr>
              <w:pStyle w:val="TAH"/>
            </w:pPr>
            <w:r w:rsidRPr="007B4467">
              <w:t>Comments</w:t>
            </w:r>
          </w:p>
        </w:tc>
      </w:tr>
      <w:tr w:rsidR="005772FD" w:rsidRPr="007B4467" w14:paraId="4F1530EF"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5F54A8B" w14:textId="77777777" w:rsidR="005772FD" w:rsidRPr="007B4467" w:rsidRDefault="005772FD">
            <w:pPr>
              <w:pStyle w:val="TAC"/>
            </w:pPr>
            <w:r w:rsidRPr="007B4467">
              <w:t>1</w:t>
            </w:r>
          </w:p>
        </w:tc>
        <w:tc>
          <w:tcPr>
            <w:tcW w:w="850" w:type="pct"/>
            <w:tcBorders>
              <w:top w:val="single" w:sz="6" w:space="0" w:color="auto"/>
              <w:left w:val="single" w:sz="4" w:space="0" w:color="auto"/>
              <w:bottom w:val="single" w:sz="6" w:space="0" w:color="auto"/>
              <w:right w:val="single" w:sz="6" w:space="0" w:color="auto"/>
            </w:tcBorders>
            <w:hideMark/>
          </w:tcPr>
          <w:p w14:paraId="0E39B4E7" w14:textId="77777777" w:rsidR="005772FD" w:rsidRPr="007B4467" w:rsidRDefault="005772FD">
            <w:pPr>
              <w:pStyle w:val="TAL"/>
            </w:pPr>
            <w:r w:rsidRPr="007B4467">
              <w:t xml:space="preserve">Support of </w:t>
            </w:r>
            <w:r w:rsidRPr="007B4467">
              <w:rPr>
                <w:rFonts w:cs="Arial"/>
                <w:szCs w:val="18"/>
              </w:rPr>
              <w:t>16 DRBs for RedCap UEs.</w:t>
            </w:r>
          </w:p>
        </w:tc>
        <w:tc>
          <w:tcPr>
            <w:tcW w:w="321" w:type="pct"/>
            <w:tcBorders>
              <w:top w:val="single" w:sz="6" w:space="0" w:color="auto"/>
              <w:left w:val="single" w:sz="6" w:space="0" w:color="auto"/>
              <w:bottom w:val="single" w:sz="6" w:space="0" w:color="auto"/>
              <w:right w:val="single" w:sz="4" w:space="0" w:color="auto"/>
            </w:tcBorders>
            <w:hideMark/>
          </w:tcPr>
          <w:p w14:paraId="56DDC5CD"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14FA390B"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E6B203A" w14:textId="127940CC" w:rsidR="005772FD" w:rsidRPr="007B4467" w:rsidRDefault="005772FD">
            <w:pPr>
              <w:pStyle w:val="TAL"/>
            </w:pPr>
            <w:r w:rsidRPr="007B4467">
              <w:rPr>
                <w:rFonts w:eastAsia="MS Mincho"/>
              </w:rPr>
              <w:t>pc_</w:t>
            </w:r>
            <w:r w:rsidR="004D367D" w:rsidRPr="007B4467">
              <w:rPr>
                <w:rFonts w:eastAsia="MS Mincho"/>
              </w:rPr>
              <w:t>supportOf</w:t>
            </w:r>
            <w:r w:rsidRPr="007B4467">
              <w:rPr>
                <w:rFonts w:eastAsia="MS Mincho"/>
              </w:rPr>
              <w:t>16DRB_RedCap_r17</w:t>
            </w:r>
          </w:p>
        </w:tc>
        <w:tc>
          <w:tcPr>
            <w:tcW w:w="114" w:type="pct"/>
            <w:tcBorders>
              <w:top w:val="single" w:sz="4" w:space="0" w:color="auto"/>
              <w:left w:val="single" w:sz="4" w:space="0" w:color="auto"/>
              <w:bottom w:val="single" w:sz="4" w:space="0" w:color="auto"/>
              <w:right w:val="single" w:sz="4" w:space="0" w:color="auto"/>
            </w:tcBorders>
            <w:hideMark/>
          </w:tcPr>
          <w:p w14:paraId="4EC04AFA"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20946F7"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78F44C04" w14:textId="77777777" w:rsidR="005772FD" w:rsidRPr="007B4467" w:rsidRDefault="005772FD">
            <w:pPr>
              <w:pStyle w:val="TAL"/>
            </w:pPr>
          </w:p>
        </w:tc>
      </w:tr>
      <w:tr w:rsidR="005772FD" w:rsidRPr="007B4467" w14:paraId="7A9F7610"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7B0327D9" w14:textId="77777777" w:rsidR="005772FD" w:rsidRPr="007B4467" w:rsidRDefault="005772FD">
            <w:pPr>
              <w:pStyle w:val="TAC"/>
            </w:pPr>
            <w:r w:rsidRPr="007B4467">
              <w:t>2</w:t>
            </w:r>
          </w:p>
        </w:tc>
        <w:tc>
          <w:tcPr>
            <w:tcW w:w="850" w:type="pct"/>
            <w:tcBorders>
              <w:top w:val="single" w:sz="6" w:space="0" w:color="auto"/>
              <w:left w:val="single" w:sz="4" w:space="0" w:color="auto"/>
              <w:bottom w:val="single" w:sz="6" w:space="0" w:color="auto"/>
              <w:right w:val="single" w:sz="6" w:space="0" w:color="auto"/>
            </w:tcBorders>
            <w:hideMark/>
          </w:tcPr>
          <w:p w14:paraId="431CA6AB" w14:textId="77777777" w:rsidR="005772FD" w:rsidRPr="007B4467" w:rsidRDefault="005772FD">
            <w:pPr>
              <w:pStyle w:val="TAL"/>
            </w:pPr>
            <w:r w:rsidRPr="007B4467">
              <w:t>Support of RedCap.</w:t>
            </w:r>
          </w:p>
        </w:tc>
        <w:tc>
          <w:tcPr>
            <w:tcW w:w="321" w:type="pct"/>
            <w:tcBorders>
              <w:top w:val="single" w:sz="6" w:space="0" w:color="auto"/>
              <w:left w:val="single" w:sz="6" w:space="0" w:color="auto"/>
              <w:bottom w:val="single" w:sz="6" w:space="0" w:color="auto"/>
              <w:right w:val="single" w:sz="4" w:space="0" w:color="auto"/>
            </w:tcBorders>
            <w:hideMark/>
          </w:tcPr>
          <w:p w14:paraId="3D32CB42"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60AC7459"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2F85E36" w14:textId="4E7E61ED" w:rsidR="005772FD" w:rsidRPr="007B4467" w:rsidRDefault="005772FD">
            <w:pPr>
              <w:pStyle w:val="TAL"/>
              <w:rPr>
                <w:rFonts w:eastAsia="MS Mincho"/>
              </w:rPr>
            </w:pPr>
            <w:r w:rsidRPr="007B4467">
              <w:rPr>
                <w:rFonts w:eastAsia="MS Mincho"/>
              </w:rPr>
              <w:t>pc_</w:t>
            </w:r>
            <w:r w:rsidR="004D367D" w:rsidRPr="007B4467">
              <w:rPr>
                <w:rFonts w:eastAsia="MS Mincho"/>
              </w:rPr>
              <w:t>supportOf</w:t>
            </w:r>
            <w:r w:rsidRPr="007B4467">
              <w:rPr>
                <w:rFonts w:eastAsia="MS Mincho"/>
              </w:rPr>
              <w:t>RedCap_r17</w:t>
            </w:r>
          </w:p>
        </w:tc>
        <w:tc>
          <w:tcPr>
            <w:tcW w:w="114" w:type="pct"/>
            <w:tcBorders>
              <w:top w:val="single" w:sz="4" w:space="0" w:color="auto"/>
              <w:left w:val="single" w:sz="4" w:space="0" w:color="auto"/>
              <w:bottom w:val="single" w:sz="4" w:space="0" w:color="auto"/>
              <w:right w:val="single" w:sz="4" w:space="0" w:color="auto"/>
            </w:tcBorders>
            <w:hideMark/>
          </w:tcPr>
          <w:p w14:paraId="1D431C54"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32A28CC5"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20FF3BA2" w14:textId="7437A7B4" w:rsidR="005772FD" w:rsidRPr="007B4467" w:rsidRDefault="004D367D">
            <w:pPr>
              <w:pStyle w:val="TAL"/>
            </w:pPr>
            <w:r w:rsidRPr="007B4467">
              <w:t>This PICS shall always be true for RedCap UE.</w:t>
            </w:r>
          </w:p>
        </w:tc>
      </w:tr>
      <w:tr w:rsidR="005772FD" w:rsidRPr="007B4467" w14:paraId="2C56D56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52813734" w14:textId="77777777" w:rsidR="005772FD" w:rsidRPr="007B4467" w:rsidRDefault="005772FD">
            <w:pPr>
              <w:pStyle w:val="TAC"/>
            </w:pPr>
            <w:r w:rsidRPr="007B4467">
              <w:t>3</w:t>
            </w:r>
          </w:p>
        </w:tc>
        <w:tc>
          <w:tcPr>
            <w:tcW w:w="850" w:type="pct"/>
            <w:tcBorders>
              <w:top w:val="single" w:sz="6" w:space="0" w:color="auto"/>
              <w:left w:val="single" w:sz="4" w:space="0" w:color="auto"/>
              <w:bottom w:val="single" w:sz="6" w:space="0" w:color="auto"/>
              <w:right w:val="single" w:sz="6" w:space="0" w:color="auto"/>
            </w:tcBorders>
            <w:hideMark/>
          </w:tcPr>
          <w:p w14:paraId="422F953D" w14:textId="2F41327D"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367D2CB6" w14:textId="733AAD90"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7B291D00" w14:textId="2D216A72"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734A95DD" w14:textId="75FD581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0F642BB6" w14:textId="1328C7BE"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0ED924D"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05125BC2" w14:textId="77777777" w:rsidR="005772FD" w:rsidRPr="007B4467" w:rsidRDefault="005772FD">
            <w:pPr>
              <w:pStyle w:val="TAL"/>
            </w:pPr>
          </w:p>
        </w:tc>
      </w:tr>
      <w:tr w:rsidR="005772FD" w:rsidRPr="007B4467" w14:paraId="7C64807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1A45A58A" w14:textId="77777777" w:rsidR="005772FD" w:rsidRPr="007B4467" w:rsidRDefault="005772FD">
            <w:pPr>
              <w:pStyle w:val="TAC"/>
            </w:pPr>
            <w:r w:rsidRPr="007B4467">
              <w:t>4</w:t>
            </w:r>
          </w:p>
        </w:tc>
        <w:tc>
          <w:tcPr>
            <w:tcW w:w="850" w:type="pct"/>
            <w:tcBorders>
              <w:top w:val="single" w:sz="6" w:space="0" w:color="auto"/>
              <w:left w:val="single" w:sz="4" w:space="0" w:color="auto"/>
              <w:bottom w:val="single" w:sz="6" w:space="0" w:color="auto"/>
              <w:right w:val="single" w:sz="6" w:space="0" w:color="auto"/>
            </w:tcBorders>
            <w:hideMark/>
          </w:tcPr>
          <w:p w14:paraId="7CEC5FCB" w14:textId="76E1138F"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1323E596" w14:textId="33B85A06"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632B6243" w14:textId="4262626F"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12659C14" w14:textId="5367166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5F2168C8" w14:textId="34D2BA8B"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FBD9F5E"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4897A367" w14:textId="77777777" w:rsidR="005772FD" w:rsidRPr="007B4467" w:rsidRDefault="005772FD">
            <w:pPr>
              <w:pStyle w:val="TAL"/>
            </w:pPr>
          </w:p>
        </w:tc>
      </w:tr>
      <w:tr w:rsidR="00962CAE" w:rsidRPr="007B4467" w14:paraId="39FF0C0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5243827" w14:textId="77777777" w:rsidR="00962CAE" w:rsidRPr="007B4467" w:rsidRDefault="00962CAE" w:rsidP="00452594">
            <w:pPr>
              <w:pStyle w:val="TAC"/>
            </w:pPr>
            <w:r w:rsidRPr="007B4467">
              <w:t>5</w:t>
            </w:r>
          </w:p>
        </w:tc>
        <w:tc>
          <w:tcPr>
            <w:tcW w:w="850" w:type="pct"/>
            <w:tcBorders>
              <w:top w:val="single" w:sz="6" w:space="0" w:color="auto"/>
              <w:left w:val="single" w:sz="4" w:space="0" w:color="auto"/>
              <w:bottom w:val="single" w:sz="6" w:space="0" w:color="auto"/>
              <w:right w:val="single" w:sz="6" w:space="0" w:color="auto"/>
            </w:tcBorders>
            <w:hideMark/>
          </w:tcPr>
          <w:p w14:paraId="198B0643" w14:textId="5B8D8BBC" w:rsidR="00962CAE" w:rsidRPr="007B4467" w:rsidRDefault="00962CAE" w:rsidP="00452594">
            <w:pPr>
              <w:pStyle w:val="TAL"/>
            </w:pPr>
            <w:r w:rsidRPr="007B4467">
              <w:t xml:space="preserve">Support of Half-duplex FDD operation (instead of full-duplex FDD operation) type A for RedCap </w:t>
            </w:r>
            <w:r w:rsidR="005F4E10" w:rsidRPr="007B4467">
              <w:t xml:space="preserve">or eRedCap </w:t>
            </w:r>
            <w:r w:rsidRPr="007B4467">
              <w:t>UE.</w:t>
            </w:r>
          </w:p>
        </w:tc>
        <w:tc>
          <w:tcPr>
            <w:tcW w:w="321" w:type="pct"/>
            <w:tcBorders>
              <w:top w:val="single" w:sz="6" w:space="0" w:color="auto"/>
              <w:left w:val="single" w:sz="6" w:space="0" w:color="auto"/>
              <w:bottom w:val="single" w:sz="6" w:space="0" w:color="auto"/>
              <w:right w:val="single" w:sz="4" w:space="0" w:color="auto"/>
            </w:tcBorders>
            <w:hideMark/>
          </w:tcPr>
          <w:p w14:paraId="057C06DE" w14:textId="77777777" w:rsidR="00962CAE" w:rsidRPr="007B4467" w:rsidRDefault="00962CAE" w:rsidP="00452594">
            <w:pPr>
              <w:pStyle w:val="TAL"/>
              <w:rPr>
                <w:rFonts w:eastAsia="MS Mincho"/>
              </w:rPr>
            </w:pPr>
            <w:r w:rsidRPr="007B4467">
              <w:rPr>
                <w:rFonts w:eastAsia="MS Mincho"/>
              </w:rPr>
              <w:t>38.306</w:t>
            </w:r>
          </w:p>
          <w:p w14:paraId="022033EA" w14:textId="77777777" w:rsidR="00962CAE" w:rsidRPr="007B4467" w:rsidRDefault="00962CAE" w:rsidP="00452594">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hideMark/>
          </w:tcPr>
          <w:p w14:paraId="28745381" w14:textId="77777777" w:rsidR="00962CAE" w:rsidRPr="007B4467" w:rsidRDefault="00962CAE"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11B437E3" w14:textId="77777777" w:rsidR="00962CAE" w:rsidRPr="007B4467" w:rsidRDefault="00962CAE" w:rsidP="00452594">
            <w:pPr>
              <w:pStyle w:val="TAL"/>
              <w:rPr>
                <w:rFonts w:eastAsia="MS Mincho"/>
              </w:rPr>
            </w:pPr>
            <w:r w:rsidRPr="007B4467">
              <w:rPr>
                <w:rFonts w:eastAsia="MS Mincho"/>
              </w:rPr>
              <w:t>pc_halfDuplexFDD_TypeA_RedCap_r17</w:t>
            </w:r>
          </w:p>
        </w:tc>
        <w:tc>
          <w:tcPr>
            <w:tcW w:w="114" w:type="pct"/>
            <w:tcBorders>
              <w:top w:val="single" w:sz="4" w:space="0" w:color="auto"/>
              <w:left w:val="single" w:sz="4" w:space="0" w:color="auto"/>
              <w:bottom w:val="single" w:sz="4" w:space="0" w:color="auto"/>
              <w:right w:val="single" w:sz="4" w:space="0" w:color="auto"/>
            </w:tcBorders>
            <w:hideMark/>
          </w:tcPr>
          <w:p w14:paraId="49D0B689" w14:textId="77777777" w:rsidR="00962CAE" w:rsidRPr="007B4467" w:rsidRDefault="00962CAE"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6F79303" w14:textId="77777777" w:rsidR="00962CAE" w:rsidRPr="007B4467" w:rsidRDefault="00962CAE"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42CFD3D9" w14:textId="7E139DDE" w:rsidR="00962CAE" w:rsidRPr="007B4467" w:rsidRDefault="00BC6943" w:rsidP="00452594">
            <w:pPr>
              <w:pStyle w:val="TAL"/>
            </w:pPr>
            <w:r w:rsidRPr="007B4467">
              <w:t>FDD FR1 only</w:t>
            </w:r>
          </w:p>
        </w:tc>
      </w:tr>
      <w:tr w:rsidR="00205645" w:rsidRPr="007B4467" w14:paraId="081148A6"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7ED17FB6" w14:textId="47046B07" w:rsidR="00205645" w:rsidRPr="007B4467" w:rsidRDefault="00205645" w:rsidP="00205645">
            <w:pPr>
              <w:pStyle w:val="TAC"/>
            </w:pPr>
            <w:r w:rsidRPr="007B4467">
              <w:t>6</w:t>
            </w:r>
          </w:p>
        </w:tc>
        <w:tc>
          <w:tcPr>
            <w:tcW w:w="850" w:type="pct"/>
            <w:tcBorders>
              <w:top w:val="single" w:sz="6" w:space="0" w:color="auto"/>
              <w:left w:val="single" w:sz="4" w:space="0" w:color="auto"/>
              <w:bottom w:val="single" w:sz="6" w:space="0" w:color="auto"/>
              <w:right w:val="single" w:sz="6" w:space="0" w:color="auto"/>
            </w:tcBorders>
          </w:tcPr>
          <w:p w14:paraId="461D71A3" w14:textId="2BB3E387" w:rsidR="00205645" w:rsidRPr="007B4467" w:rsidRDefault="00205645" w:rsidP="00205645">
            <w:pPr>
              <w:pStyle w:val="TAL"/>
            </w:pPr>
            <w:r w:rsidRPr="007B4467">
              <w:t xml:space="preserve">Support of </w:t>
            </w:r>
            <w:r w:rsidRPr="007B4467">
              <w:rPr>
                <w:bCs/>
                <w:iCs/>
              </w:rPr>
              <w:t>relaxed RRM measurements in RRC_CONNECTED</w:t>
            </w:r>
            <w:r w:rsidRPr="007B4467">
              <w:t xml:space="preserve"> for RedCap UE.</w:t>
            </w:r>
          </w:p>
        </w:tc>
        <w:tc>
          <w:tcPr>
            <w:tcW w:w="321" w:type="pct"/>
            <w:tcBorders>
              <w:top w:val="single" w:sz="6" w:space="0" w:color="auto"/>
              <w:left w:val="single" w:sz="6" w:space="0" w:color="auto"/>
              <w:bottom w:val="single" w:sz="6" w:space="0" w:color="auto"/>
              <w:right w:val="single" w:sz="4" w:space="0" w:color="auto"/>
            </w:tcBorders>
          </w:tcPr>
          <w:p w14:paraId="2F2C89C9" w14:textId="77777777" w:rsidR="00205645" w:rsidRPr="007B4467" w:rsidRDefault="00205645" w:rsidP="00205645">
            <w:pPr>
              <w:pStyle w:val="TAL"/>
              <w:rPr>
                <w:rFonts w:eastAsia="MS Mincho"/>
              </w:rPr>
            </w:pPr>
            <w:r w:rsidRPr="007B4467">
              <w:rPr>
                <w:rFonts w:eastAsia="MS Mincho"/>
              </w:rPr>
              <w:t>38.306</w:t>
            </w:r>
          </w:p>
          <w:p w14:paraId="729D5241" w14:textId="5AAEB265" w:rsidR="00205645" w:rsidRPr="007B4467" w:rsidRDefault="00205645" w:rsidP="00205645">
            <w:pPr>
              <w:pStyle w:val="TAL"/>
              <w:rPr>
                <w:rFonts w:eastAsia="MS Mincho"/>
              </w:rPr>
            </w:pPr>
            <w:r w:rsidRPr="007B4467">
              <w:rPr>
                <w:rFonts w:eastAsia="MS Mincho"/>
              </w:rPr>
              <w:t>4.2.21.5</w:t>
            </w:r>
          </w:p>
        </w:tc>
        <w:tc>
          <w:tcPr>
            <w:tcW w:w="277" w:type="pct"/>
            <w:tcBorders>
              <w:top w:val="single" w:sz="4" w:space="0" w:color="auto"/>
              <w:left w:val="single" w:sz="4" w:space="0" w:color="auto"/>
              <w:bottom w:val="single" w:sz="4" w:space="0" w:color="auto"/>
              <w:right w:val="single" w:sz="4" w:space="0" w:color="auto"/>
            </w:tcBorders>
          </w:tcPr>
          <w:p w14:paraId="186971DD" w14:textId="7AFEA661" w:rsidR="00205645" w:rsidRPr="007B4467" w:rsidRDefault="00205645" w:rsidP="00205645">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041F4A4" w14:textId="02021EF9" w:rsidR="00205645" w:rsidRPr="007B4467" w:rsidRDefault="00205645" w:rsidP="00205645">
            <w:pPr>
              <w:pStyle w:val="TAL"/>
              <w:rPr>
                <w:rFonts w:eastAsia="MS Mincho"/>
              </w:rPr>
            </w:pPr>
            <w:r w:rsidRPr="007B4467">
              <w:rPr>
                <w:rFonts w:eastAsia="MS Mincho"/>
              </w:rPr>
              <w:t>pc_rrm_RelaxationRRC_ConnectedRedCap_r17</w:t>
            </w:r>
          </w:p>
        </w:tc>
        <w:tc>
          <w:tcPr>
            <w:tcW w:w="114" w:type="pct"/>
            <w:tcBorders>
              <w:top w:val="single" w:sz="4" w:space="0" w:color="auto"/>
              <w:left w:val="single" w:sz="4" w:space="0" w:color="auto"/>
              <w:bottom w:val="single" w:sz="4" w:space="0" w:color="auto"/>
              <w:right w:val="single" w:sz="4" w:space="0" w:color="auto"/>
            </w:tcBorders>
          </w:tcPr>
          <w:p w14:paraId="1D530AC0" w14:textId="73A2E1DF" w:rsidR="00205645" w:rsidRPr="007B4467" w:rsidRDefault="00205645" w:rsidP="00205645">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15D0330E" w14:textId="77777777" w:rsidR="00205645" w:rsidRPr="007B4467" w:rsidRDefault="00205645" w:rsidP="00205645">
            <w:pPr>
              <w:pStyle w:val="TAL"/>
            </w:pPr>
          </w:p>
        </w:tc>
        <w:tc>
          <w:tcPr>
            <w:tcW w:w="1381" w:type="pct"/>
            <w:tcBorders>
              <w:top w:val="single" w:sz="4" w:space="0" w:color="auto"/>
              <w:left w:val="single" w:sz="4" w:space="0" w:color="auto"/>
              <w:bottom w:val="single" w:sz="4" w:space="0" w:color="auto"/>
              <w:right w:val="single" w:sz="4" w:space="0" w:color="auto"/>
            </w:tcBorders>
          </w:tcPr>
          <w:p w14:paraId="6F43689D" w14:textId="77777777" w:rsidR="00205645" w:rsidRPr="007B4467" w:rsidRDefault="00205645" w:rsidP="00205645">
            <w:pPr>
              <w:pStyle w:val="TAL"/>
            </w:pPr>
          </w:p>
        </w:tc>
      </w:tr>
      <w:tr w:rsidR="00023A90" w:rsidRPr="007B4467" w14:paraId="1BFBCB8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6806E2" w14:textId="77777777" w:rsidR="00023A90" w:rsidRPr="007B4467" w:rsidRDefault="00023A90" w:rsidP="00452594">
            <w:pPr>
              <w:pStyle w:val="TAC"/>
            </w:pPr>
            <w:r w:rsidRPr="007B4467">
              <w:t>7</w:t>
            </w:r>
          </w:p>
        </w:tc>
        <w:tc>
          <w:tcPr>
            <w:tcW w:w="850" w:type="pct"/>
            <w:tcBorders>
              <w:top w:val="single" w:sz="6" w:space="0" w:color="auto"/>
              <w:left w:val="single" w:sz="4" w:space="0" w:color="auto"/>
              <w:bottom w:val="single" w:sz="6" w:space="0" w:color="auto"/>
              <w:right w:val="single" w:sz="6" w:space="0" w:color="auto"/>
            </w:tcBorders>
          </w:tcPr>
          <w:p w14:paraId="14DCD203" w14:textId="77777777" w:rsidR="00023A90" w:rsidRPr="007B4467" w:rsidRDefault="00023A90" w:rsidP="00452594">
            <w:pPr>
              <w:pStyle w:val="TAL"/>
            </w:pPr>
            <w:r w:rsidRPr="007B4467">
              <w:t>Support of initiating</w:t>
            </w:r>
          </w:p>
          <w:p w14:paraId="7BACFD2D" w14:textId="2A6C7469" w:rsidR="00023A90" w:rsidRPr="007B4467" w:rsidRDefault="00023A90" w:rsidP="00452594">
            <w:pPr>
              <w:pStyle w:val="TAL"/>
            </w:pPr>
            <w:r w:rsidRPr="007B4467">
              <w:t>UE Assistance Information procedure immediately upon change of its fulfilment status for RRM measurement relaxation criterion for connected mode.</w:t>
            </w:r>
          </w:p>
        </w:tc>
        <w:tc>
          <w:tcPr>
            <w:tcW w:w="321" w:type="pct"/>
            <w:tcBorders>
              <w:top w:val="single" w:sz="6" w:space="0" w:color="auto"/>
              <w:left w:val="single" w:sz="6" w:space="0" w:color="auto"/>
              <w:bottom w:val="single" w:sz="6" w:space="0" w:color="auto"/>
              <w:right w:val="single" w:sz="4" w:space="0" w:color="auto"/>
            </w:tcBorders>
          </w:tcPr>
          <w:p w14:paraId="3679AB72" w14:textId="77777777" w:rsidR="00023A90" w:rsidRPr="007B4467" w:rsidRDefault="00023A90" w:rsidP="00452594">
            <w:pPr>
              <w:pStyle w:val="TAL"/>
              <w:rPr>
                <w:rFonts w:eastAsia="MS Mincho"/>
              </w:rPr>
            </w:pPr>
            <w:r w:rsidRPr="007B4467">
              <w:rPr>
                <w:rFonts w:eastAsia="MS Mincho"/>
              </w:rPr>
              <w:t>TS 38.331</w:t>
            </w:r>
          </w:p>
          <w:p w14:paraId="74B3173E" w14:textId="77777777" w:rsidR="00023A90" w:rsidRPr="007B4467" w:rsidRDefault="00023A90" w:rsidP="00452594">
            <w:pPr>
              <w:pStyle w:val="TAL"/>
              <w:rPr>
                <w:rFonts w:eastAsia="MS Mincho"/>
              </w:rPr>
            </w:pPr>
            <w:r w:rsidRPr="007B4467">
              <w:rPr>
                <w:rFonts w:eastAsia="MS Mincho"/>
              </w:rPr>
              <w:t>5.7.4.2</w:t>
            </w:r>
          </w:p>
        </w:tc>
        <w:tc>
          <w:tcPr>
            <w:tcW w:w="277" w:type="pct"/>
            <w:tcBorders>
              <w:top w:val="single" w:sz="4" w:space="0" w:color="auto"/>
              <w:left w:val="single" w:sz="4" w:space="0" w:color="auto"/>
              <w:bottom w:val="single" w:sz="4" w:space="0" w:color="auto"/>
              <w:right w:val="single" w:sz="4" w:space="0" w:color="auto"/>
            </w:tcBorders>
          </w:tcPr>
          <w:p w14:paraId="158F95C5" w14:textId="77777777" w:rsidR="00023A90" w:rsidRPr="007B4467" w:rsidRDefault="00023A90"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0715DF0" w14:textId="77777777" w:rsidR="00023A90" w:rsidRPr="007B4467" w:rsidRDefault="00023A90" w:rsidP="00452594">
            <w:pPr>
              <w:pStyle w:val="TAL"/>
              <w:rPr>
                <w:rFonts w:eastAsia="MS Mincho"/>
              </w:rPr>
            </w:pPr>
            <w:r w:rsidRPr="007B4467">
              <w:rPr>
                <w:rFonts w:eastAsia="MS Mincho"/>
              </w:rPr>
              <w:t>pc_UAI_rrm_RelaxationRRC_ConnectedRedCap</w:t>
            </w:r>
          </w:p>
        </w:tc>
        <w:tc>
          <w:tcPr>
            <w:tcW w:w="114" w:type="pct"/>
            <w:tcBorders>
              <w:top w:val="single" w:sz="4" w:space="0" w:color="auto"/>
              <w:left w:val="single" w:sz="4" w:space="0" w:color="auto"/>
              <w:bottom w:val="single" w:sz="4" w:space="0" w:color="auto"/>
              <w:right w:val="single" w:sz="4" w:space="0" w:color="auto"/>
            </w:tcBorders>
          </w:tcPr>
          <w:p w14:paraId="582DA2F1" w14:textId="77777777" w:rsidR="00023A90" w:rsidRPr="007B4467" w:rsidRDefault="00023A90"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9D0E0D3" w14:textId="77777777" w:rsidR="00023A90" w:rsidRPr="007B4467" w:rsidRDefault="00023A90"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4DE05D" w14:textId="77777777" w:rsidR="00023A90" w:rsidRPr="007B4467" w:rsidRDefault="00023A90" w:rsidP="00452594">
            <w:pPr>
              <w:pStyle w:val="TAL"/>
            </w:pPr>
            <w:r w:rsidRPr="007B4467">
              <w:t xml:space="preserve">The UE will initiate </w:t>
            </w:r>
          </w:p>
          <w:p w14:paraId="7FA4FDDD" w14:textId="77777777" w:rsidR="00023A90" w:rsidRPr="007B4467" w:rsidRDefault="00023A90" w:rsidP="00452594">
            <w:pPr>
              <w:pStyle w:val="TAL"/>
            </w:pPr>
            <w:r w:rsidRPr="007B4467">
              <w:t>UE Assistance Information procedure immediately upon change of its fulfilment status for RRM measurement relaxation criterion for connected mode.</w:t>
            </w:r>
          </w:p>
          <w:p w14:paraId="77ABFC52" w14:textId="77777777" w:rsidR="00023A90" w:rsidRPr="007B4467" w:rsidRDefault="00023A90" w:rsidP="00452594">
            <w:pPr>
              <w:pStyle w:val="TAL"/>
            </w:pPr>
            <w:r w:rsidRPr="007B4467">
              <w:t>It is only applicable for RedCap UE.</w:t>
            </w:r>
          </w:p>
        </w:tc>
      </w:tr>
      <w:tr w:rsidR="00277FE7" w:rsidRPr="007B4467" w14:paraId="6F3DB71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3B1FD65" w14:textId="76E78578" w:rsidR="00277FE7" w:rsidRPr="007B4467" w:rsidRDefault="00277FE7" w:rsidP="00452594">
            <w:pPr>
              <w:pStyle w:val="TAC"/>
            </w:pPr>
            <w:r w:rsidRPr="007B4467">
              <w:t>8</w:t>
            </w:r>
          </w:p>
        </w:tc>
        <w:tc>
          <w:tcPr>
            <w:tcW w:w="850" w:type="pct"/>
            <w:tcBorders>
              <w:top w:val="single" w:sz="6" w:space="0" w:color="auto"/>
              <w:left w:val="single" w:sz="4" w:space="0" w:color="auto"/>
              <w:bottom w:val="single" w:sz="6" w:space="0" w:color="auto"/>
              <w:right w:val="single" w:sz="6" w:space="0" w:color="auto"/>
            </w:tcBorders>
          </w:tcPr>
          <w:p w14:paraId="2E52CCA8" w14:textId="77777777" w:rsidR="00277FE7" w:rsidRPr="007B4467" w:rsidRDefault="00277FE7" w:rsidP="00452594">
            <w:pPr>
              <w:pStyle w:val="TAL"/>
            </w:pPr>
            <w:r w:rsidRPr="007B4467">
              <w:t>Support of Rel-17 relaxed RRM measurements of neighbour cells in RRC_IDLE/RRC_INACTIVE</w:t>
            </w:r>
          </w:p>
        </w:tc>
        <w:tc>
          <w:tcPr>
            <w:tcW w:w="321" w:type="pct"/>
            <w:tcBorders>
              <w:top w:val="single" w:sz="6" w:space="0" w:color="auto"/>
              <w:left w:val="single" w:sz="6" w:space="0" w:color="auto"/>
              <w:bottom w:val="single" w:sz="6" w:space="0" w:color="auto"/>
              <w:right w:val="single" w:sz="4" w:space="0" w:color="auto"/>
            </w:tcBorders>
          </w:tcPr>
          <w:p w14:paraId="39820F04" w14:textId="77777777" w:rsidR="00277FE7" w:rsidRPr="007B4467" w:rsidRDefault="00277FE7" w:rsidP="00452594">
            <w:pPr>
              <w:pStyle w:val="TAL"/>
              <w:rPr>
                <w:rFonts w:eastAsia="MS Mincho"/>
              </w:rPr>
            </w:pPr>
            <w:r w:rsidRPr="007B4467">
              <w:rPr>
                <w:rFonts w:eastAsia="MS Mincho"/>
              </w:rPr>
              <w:t>38.306, 5.6</w:t>
            </w:r>
          </w:p>
        </w:tc>
        <w:tc>
          <w:tcPr>
            <w:tcW w:w="277" w:type="pct"/>
            <w:tcBorders>
              <w:top w:val="single" w:sz="4" w:space="0" w:color="auto"/>
              <w:left w:val="single" w:sz="4" w:space="0" w:color="auto"/>
              <w:bottom w:val="single" w:sz="4" w:space="0" w:color="auto"/>
              <w:right w:val="single" w:sz="4" w:space="0" w:color="auto"/>
            </w:tcBorders>
          </w:tcPr>
          <w:p w14:paraId="4D86D8F4" w14:textId="77777777" w:rsidR="00277FE7" w:rsidRPr="007B4467" w:rsidRDefault="00277FE7"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93DF3F0" w14:textId="77777777" w:rsidR="00277FE7" w:rsidRPr="007B4467" w:rsidRDefault="00277FE7" w:rsidP="00452594">
            <w:pPr>
              <w:pStyle w:val="TAL"/>
              <w:rPr>
                <w:rFonts w:eastAsia="MS Mincho"/>
              </w:rPr>
            </w:pPr>
            <w:r w:rsidRPr="007B4467">
              <w:rPr>
                <w:rFonts w:eastAsia="MS Mincho"/>
              </w:rPr>
              <w:t>pc_Relaxed_Measurement_RedCap_r17</w:t>
            </w:r>
          </w:p>
        </w:tc>
        <w:tc>
          <w:tcPr>
            <w:tcW w:w="114" w:type="pct"/>
            <w:tcBorders>
              <w:top w:val="single" w:sz="4" w:space="0" w:color="auto"/>
              <w:left w:val="single" w:sz="4" w:space="0" w:color="auto"/>
              <w:bottom w:val="single" w:sz="4" w:space="0" w:color="auto"/>
              <w:right w:val="single" w:sz="4" w:space="0" w:color="auto"/>
            </w:tcBorders>
          </w:tcPr>
          <w:p w14:paraId="68C41C38" w14:textId="77777777" w:rsidR="00277FE7" w:rsidRPr="007B4467" w:rsidRDefault="00277FE7"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7B8EF9" w14:textId="77777777" w:rsidR="00277FE7" w:rsidRPr="007B4467" w:rsidRDefault="00277FE7"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28BF40" w14:textId="77777777" w:rsidR="00277FE7" w:rsidRPr="007B4467" w:rsidRDefault="00277FE7" w:rsidP="00452594">
            <w:pPr>
              <w:pStyle w:val="TAL"/>
            </w:pPr>
            <w:r w:rsidRPr="007B4467">
              <w:t>It is optional for RedCap UE to support Rel-17 relaxed RRM measurements of neighbour cells in RRC_IDLE/RRC_INACTIVE</w:t>
            </w:r>
          </w:p>
        </w:tc>
      </w:tr>
      <w:tr w:rsidR="00114DBC" w:rsidRPr="007B4467" w14:paraId="134CAE5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DB3301" w14:textId="77777777" w:rsidR="00114DBC" w:rsidRPr="007B4467" w:rsidRDefault="00114DBC" w:rsidP="007B6927">
            <w:pPr>
              <w:pStyle w:val="TAC"/>
            </w:pPr>
            <w:r w:rsidRPr="007B4467">
              <w:t>9</w:t>
            </w:r>
          </w:p>
        </w:tc>
        <w:tc>
          <w:tcPr>
            <w:tcW w:w="850" w:type="pct"/>
            <w:tcBorders>
              <w:top w:val="single" w:sz="6" w:space="0" w:color="auto"/>
              <w:left w:val="single" w:sz="4" w:space="0" w:color="auto"/>
              <w:bottom w:val="single" w:sz="6" w:space="0" w:color="auto"/>
              <w:right w:val="single" w:sz="6" w:space="0" w:color="auto"/>
            </w:tcBorders>
          </w:tcPr>
          <w:p w14:paraId="57408F98" w14:textId="69407D34" w:rsidR="00114DBC" w:rsidRPr="007B4467" w:rsidRDefault="00114DBC" w:rsidP="007B6927">
            <w:pPr>
              <w:pStyle w:val="TAL"/>
            </w:pPr>
            <w:r w:rsidRPr="007B4467">
              <w:t xml:space="preserve">Support of Half-duplex FDD operation (instead of full-duplex FDD operation) type A for overlap MFBI band undertest for RedCap </w:t>
            </w:r>
            <w:r w:rsidR="005F4E10" w:rsidRPr="007B4467">
              <w:t xml:space="preserve">or eRedCap </w:t>
            </w:r>
            <w:r w:rsidRPr="007B4467">
              <w:t>UE</w:t>
            </w:r>
          </w:p>
        </w:tc>
        <w:tc>
          <w:tcPr>
            <w:tcW w:w="321" w:type="pct"/>
            <w:tcBorders>
              <w:top w:val="single" w:sz="6" w:space="0" w:color="auto"/>
              <w:left w:val="single" w:sz="6" w:space="0" w:color="auto"/>
              <w:bottom w:val="single" w:sz="6" w:space="0" w:color="auto"/>
              <w:right w:val="single" w:sz="4" w:space="0" w:color="auto"/>
            </w:tcBorders>
          </w:tcPr>
          <w:p w14:paraId="62D19913" w14:textId="77777777" w:rsidR="00114DBC" w:rsidRPr="007B4467" w:rsidRDefault="00114DBC" w:rsidP="007B6927">
            <w:pPr>
              <w:pStyle w:val="TAL"/>
              <w:rPr>
                <w:rFonts w:eastAsia="MS Mincho"/>
              </w:rPr>
            </w:pPr>
            <w:r w:rsidRPr="007B4467">
              <w:rPr>
                <w:rFonts w:eastAsia="MS Mincho"/>
              </w:rPr>
              <w:t>38.306</w:t>
            </w:r>
          </w:p>
          <w:p w14:paraId="1DEA6C75" w14:textId="77777777" w:rsidR="00114DBC" w:rsidRPr="007B4467" w:rsidRDefault="00114DBC" w:rsidP="007B6927">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54F9653" w14:textId="77777777" w:rsidR="00114DBC" w:rsidRPr="007B4467" w:rsidRDefault="00114DBC" w:rsidP="007B6927">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1946D57B" w14:textId="77777777" w:rsidR="00114DBC" w:rsidRPr="007B4467" w:rsidRDefault="00114DBC" w:rsidP="007B6927">
            <w:pPr>
              <w:pStyle w:val="TAL"/>
              <w:rPr>
                <w:rFonts w:eastAsia="MS Mincho"/>
              </w:rPr>
            </w:pPr>
            <w:r w:rsidRPr="007B4467">
              <w:rPr>
                <w:rFonts w:eastAsia="MS Mincho"/>
              </w:rPr>
              <w:t>pc_halfDuplexFDD_TypeA_RedCap_MFBI</w:t>
            </w:r>
          </w:p>
        </w:tc>
        <w:tc>
          <w:tcPr>
            <w:tcW w:w="114" w:type="pct"/>
            <w:tcBorders>
              <w:top w:val="single" w:sz="4" w:space="0" w:color="auto"/>
              <w:left w:val="single" w:sz="4" w:space="0" w:color="auto"/>
              <w:bottom w:val="single" w:sz="4" w:space="0" w:color="auto"/>
              <w:right w:val="single" w:sz="4" w:space="0" w:color="auto"/>
            </w:tcBorders>
          </w:tcPr>
          <w:p w14:paraId="4D7895AB" w14:textId="77777777" w:rsidR="00114DBC" w:rsidRPr="007B4467" w:rsidRDefault="00114DBC" w:rsidP="007B6927">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26128DA0" w14:textId="77777777" w:rsidR="00114DBC" w:rsidRPr="007B4467" w:rsidRDefault="00114DBC" w:rsidP="007B6927">
            <w:pPr>
              <w:pStyle w:val="TAL"/>
            </w:pPr>
          </w:p>
        </w:tc>
        <w:tc>
          <w:tcPr>
            <w:tcW w:w="1381" w:type="pct"/>
            <w:tcBorders>
              <w:top w:val="single" w:sz="4" w:space="0" w:color="auto"/>
              <w:left w:val="single" w:sz="4" w:space="0" w:color="auto"/>
              <w:bottom w:val="single" w:sz="4" w:space="0" w:color="auto"/>
              <w:right w:val="single" w:sz="4" w:space="0" w:color="auto"/>
            </w:tcBorders>
          </w:tcPr>
          <w:p w14:paraId="30CFF80F" w14:textId="77777777" w:rsidR="00114DBC" w:rsidRPr="007B4467" w:rsidRDefault="00114DBC" w:rsidP="007B6927">
            <w:pPr>
              <w:pStyle w:val="TAL"/>
            </w:pPr>
            <w:r w:rsidRPr="007B4467">
              <w:t>FDD FR1 only</w:t>
            </w:r>
          </w:p>
          <w:p w14:paraId="356C357C" w14:textId="77777777" w:rsidR="00114DBC" w:rsidRPr="007B4467" w:rsidRDefault="00114DBC" w:rsidP="007B6927">
            <w:pPr>
              <w:pStyle w:val="TAL"/>
            </w:pPr>
            <w:r w:rsidRPr="007B4467">
              <w:t>It is only applicable when pc_halfDuplexFDD_TypeA_RedCap_r17=True</w:t>
            </w:r>
          </w:p>
        </w:tc>
      </w:tr>
      <w:tr w:rsidR="00541077" w:rsidRPr="007B4467" w14:paraId="345762B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2B69D7B" w14:textId="1574E3B8" w:rsidR="00541077" w:rsidRPr="007B4467" w:rsidRDefault="00541077" w:rsidP="00E04F03">
            <w:pPr>
              <w:pStyle w:val="TAC"/>
            </w:pPr>
            <w:r w:rsidRPr="007B4467">
              <w:t>10</w:t>
            </w:r>
          </w:p>
        </w:tc>
        <w:tc>
          <w:tcPr>
            <w:tcW w:w="850" w:type="pct"/>
            <w:tcBorders>
              <w:top w:val="single" w:sz="6" w:space="0" w:color="auto"/>
              <w:left w:val="single" w:sz="4" w:space="0" w:color="auto"/>
              <w:bottom w:val="single" w:sz="6" w:space="0" w:color="auto"/>
              <w:right w:val="single" w:sz="6" w:space="0" w:color="auto"/>
            </w:tcBorders>
          </w:tcPr>
          <w:p w14:paraId="72C45198" w14:textId="77777777" w:rsidR="00541077" w:rsidRPr="007B4467" w:rsidRDefault="00541077" w:rsidP="00E04F03">
            <w:pPr>
              <w:pStyle w:val="TAL"/>
            </w:pPr>
            <w:r w:rsidRPr="007B4467">
              <w:t>Support of using (e)RedCap-specific initial DL BWP associated with NCD-SSB for SDT</w:t>
            </w:r>
          </w:p>
        </w:tc>
        <w:tc>
          <w:tcPr>
            <w:tcW w:w="321" w:type="pct"/>
            <w:tcBorders>
              <w:top w:val="single" w:sz="6" w:space="0" w:color="auto"/>
              <w:left w:val="single" w:sz="6" w:space="0" w:color="auto"/>
              <w:bottom w:val="single" w:sz="6" w:space="0" w:color="auto"/>
              <w:right w:val="single" w:sz="4" w:space="0" w:color="auto"/>
            </w:tcBorders>
          </w:tcPr>
          <w:p w14:paraId="707B3338" w14:textId="77777777" w:rsidR="00541077" w:rsidRPr="007B4467" w:rsidRDefault="00541077" w:rsidP="00E04F03">
            <w:pPr>
              <w:pStyle w:val="TAL"/>
              <w:rPr>
                <w:rFonts w:eastAsia="MS Mincho"/>
              </w:rPr>
            </w:pPr>
            <w:r w:rsidRPr="007B4467">
              <w:rPr>
                <w:rFonts w:eastAsia="MS Mincho"/>
              </w:rPr>
              <w:t>38.306</w:t>
            </w:r>
          </w:p>
          <w:p w14:paraId="4168E70D" w14:textId="77777777" w:rsidR="00541077" w:rsidRPr="007B4467" w:rsidRDefault="00541077" w:rsidP="00E04F03">
            <w:pPr>
              <w:pStyle w:val="TAL"/>
              <w:rPr>
                <w:rFonts w:eastAsia="MS Mincho"/>
              </w:rPr>
            </w:pPr>
            <w:r w:rsidRPr="007B4467">
              <w:rPr>
                <w:rFonts w:eastAsia="MS Mincho"/>
              </w:rPr>
              <w:t>4.2.21.2</w:t>
            </w:r>
          </w:p>
        </w:tc>
        <w:tc>
          <w:tcPr>
            <w:tcW w:w="277" w:type="pct"/>
            <w:tcBorders>
              <w:top w:val="single" w:sz="4" w:space="0" w:color="auto"/>
              <w:left w:val="single" w:sz="4" w:space="0" w:color="auto"/>
              <w:bottom w:val="single" w:sz="4" w:space="0" w:color="auto"/>
              <w:right w:val="single" w:sz="4" w:space="0" w:color="auto"/>
            </w:tcBorders>
          </w:tcPr>
          <w:p w14:paraId="7074B35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811E83A" w14:textId="77777777" w:rsidR="00541077" w:rsidRPr="007B4467" w:rsidRDefault="00541077" w:rsidP="00E04F03">
            <w:pPr>
              <w:pStyle w:val="TAL"/>
              <w:rPr>
                <w:rFonts w:eastAsia="MS Mincho"/>
              </w:rPr>
            </w:pPr>
            <w:r w:rsidRPr="007B4467">
              <w:rPr>
                <w:rFonts w:eastAsia="MS Mincho"/>
              </w:rPr>
              <w:t>pc_ncd_SSB_ForRedCapInitialBWP_SDT_r17</w:t>
            </w:r>
          </w:p>
        </w:tc>
        <w:tc>
          <w:tcPr>
            <w:tcW w:w="114" w:type="pct"/>
            <w:tcBorders>
              <w:top w:val="single" w:sz="4" w:space="0" w:color="auto"/>
              <w:left w:val="single" w:sz="4" w:space="0" w:color="auto"/>
              <w:bottom w:val="single" w:sz="4" w:space="0" w:color="auto"/>
              <w:right w:val="single" w:sz="4" w:space="0" w:color="auto"/>
            </w:tcBorders>
          </w:tcPr>
          <w:p w14:paraId="7206D335"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0AE185CD"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08D6D288" w14:textId="77777777" w:rsidR="00541077" w:rsidRPr="007B4467" w:rsidRDefault="00541077" w:rsidP="00E04F03">
            <w:pPr>
              <w:pStyle w:val="TAL"/>
            </w:pPr>
          </w:p>
        </w:tc>
      </w:tr>
      <w:tr w:rsidR="00541077" w:rsidRPr="007B4467" w14:paraId="76F476D8"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7726F2E" w14:textId="47917DA7" w:rsidR="00541077" w:rsidRPr="007B4467" w:rsidRDefault="00541077" w:rsidP="00E04F03">
            <w:pPr>
              <w:pStyle w:val="TAC"/>
            </w:pPr>
            <w:r w:rsidRPr="007B4467">
              <w:t>11</w:t>
            </w:r>
          </w:p>
        </w:tc>
        <w:tc>
          <w:tcPr>
            <w:tcW w:w="850" w:type="pct"/>
            <w:tcBorders>
              <w:top w:val="single" w:sz="6" w:space="0" w:color="auto"/>
              <w:left w:val="single" w:sz="4" w:space="0" w:color="auto"/>
              <w:bottom w:val="single" w:sz="6" w:space="0" w:color="auto"/>
              <w:right w:val="single" w:sz="6" w:space="0" w:color="auto"/>
            </w:tcBorders>
          </w:tcPr>
          <w:p w14:paraId="1C1FFEBF" w14:textId="77777777" w:rsidR="00541077" w:rsidRPr="007B4467" w:rsidRDefault="00541077" w:rsidP="00E04F03">
            <w:pPr>
              <w:pStyle w:val="TAL"/>
            </w:pPr>
            <w:r w:rsidRPr="007B4467">
              <w:t>Support of RRC-configured DL BWP without CD-SSB or NCD-SSB</w:t>
            </w:r>
          </w:p>
        </w:tc>
        <w:tc>
          <w:tcPr>
            <w:tcW w:w="321" w:type="pct"/>
            <w:tcBorders>
              <w:top w:val="single" w:sz="6" w:space="0" w:color="auto"/>
              <w:left w:val="single" w:sz="6" w:space="0" w:color="auto"/>
              <w:bottom w:val="single" w:sz="6" w:space="0" w:color="auto"/>
              <w:right w:val="single" w:sz="4" w:space="0" w:color="auto"/>
            </w:tcBorders>
          </w:tcPr>
          <w:p w14:paraId="127CA05C" w14:textId="77777777" w:rsidR="00541077" w:rsidRPr="007B4467" w:rsidRDefault="00541077" w:rsidP="00E04F03">
            <w:pPr>
              <w:pStyle w:val="TAL"/>
              <w:rPr>
                <w:rFonts w:eastAsia="MS Mincho"/>
              </w:rPr>
            </w:pPr>
            <w:r w:rsidRPr="007B4467">
              <w:rPr>
                <w:rFonts w:eastAsia="MS Mincho"/>
              </w:rPr>
              <w:t>38.306</w:t>
            </w:r>
          </w:p>
          <w:p w14:paraId="52209B06" w14:textId="77777777" w:rsidR="00541077" w:rsidRPr="007B4467" w:rsidRDefault="00541077" w:rsidP="00E04F03">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7E81876"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DFF3432" w14:textId="77777777" w:rsidR="00541077" w:rsidRPr="007B4467" w:rsidRDefault="00541077" w:rsidP="00E04F03">
            <w:pPr>
              <w:pStyle w:val="TAL"/>
              <w:rPr>
                <w:rFonts w:eastAsia="MS Mincho"/>
              </w:rPr>
            </w:pPr>
            <w:r w:rsidRPr="007B4467">
              <w:rPr>
                <w:rFonts w:eastAsia="MS Mincho"/>
              </w:rPr>
              <w:t>pc_bwp_WithoutCD_SSB_OrNCD_SSB_RedCap_r17</w:t>
            </w:r>
          </w:p>
        </w:tc>
        <w:tc>
          <w:tcPr>
            <w:tcW w:w="114" w:type="pct"/>
            <w:tcBorders>
              <w:top w:val="single" w:sz="4" w:space="0" w:color="auto"/>
              <w:left w:val="single" w:sz="4" w:space="0" w:color="auto"/>
              <w:bottom w:val="single" w:sz="4" w:space="0" w:color="auto"/>
              <w:right w:val="single" w:sz="4" w:space="0" w:color="auto"/>
            </w:tcBorders>
          </w:tcPr>
          <w:p w14:paraId="32822706"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1FE83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511D9546" w14:textId="77777777" w:rsidR="00541077" w:rsidRPr="007B4467" w:rsidRDefault="00541077" w:rsidP="00E04F03">
            <w:pPr>
              <w:pStyle w:val="TAL"/>
            </w:pPr>
          </w:p>
        </w:tc>
      </w:tr>
      <w:tr w:rsidR="00541077" w:rsidRPr="007B4467" w14:paraId="23E978C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B802333" w14:textId="5D6FDBF6" w:rsidR="00541077" w:rsidRPr="007B4467" w:rsidRDefault="00541077" w:rsidP="00E04F03">
            <w:pPr>
              <w:pStyle w:val="TAC"/>
            </w:pPr>
            <w:r w:rsidRPr="007B4467">
              <w:t>12</w:t>
            </w:r>
          </w:p>
        </w:tc>
        <w:tc>
          <w:tcPr>
            <w:tcW w:w="850" w:type="pct"/>
            <w:tcBorders>
              <w:top w:val="single" w:sz="6" w:space="0" w:color="auto"/>
              <w:left w:val="single" w:sz="4" w:space="0" w:color="auto"/>
              <w:bottom w:val="single" w:sz="6" w:space="0" w:color="auto"/>
              <w:right w:val="single" w:sz="6" w:space="0" w:color="auto"/>
            </w:tcBorders>
          </w:tcPr>
          <w:p w14:paraId="1DD31034" w14:textId="77777777" w:rsidR="00541077" w:rsidRPr="007B4467" w:rsidRDefault="00541077" w:rsidP="00E04F03">
            <w:pPr>
              <w:pStyle w:val="TAL"/>
            </w:pPr>
            <w:r w:rsidRPr="007B4467">
              <w:t>Support of storage of connection establishment failure or connection resume failure information and the reporting in UEInformationResponse message</w:t>
            </w:r>
          </w:p>
        </w:tc>
        <w:tc>
          <w:tcPr>
            <w:tcW w:w="321" w:type="pct"/>
            <w:tcBorders>
              <w:top w:val="single" w:sz="6" w:space="0" w:color="auto"/>
              <w:left w:val="single" w:sz="6" w:space="0" w:color="auto"/>
              <w:bottom w:val="single" w:sz="6" w:space="0" w:color="auto"/>
              <w:right w:val="single" w:sz="4" w:space="0" w:color="auto"/>
            </w:tcBorders>
          </w:tcPr>
          <w:p w14:paraId="452168F7" w14:textId="77777777" w:rsidR="00541077" w:rsidRPr="007B4467" w:rsidRDefault="00541077" w:rsidP="00E04F03">
            <w:pPr>
              <w:pStyle w:val="TAL"/>
              <w:rPr>
                <w:rFonts w:eastAsia="MS Mincho"/>
              </w:rPr>
            </w:pPr>
            <w:r w:rsidRPr="007B4467">
              <w:rPr>
                <w:rFonts w:eastAsia="MS Mincho"/>
              </w:rPr>
              <w:t>38.306</w:t>
            </w:r>
          </w:p>
          <w:p w14:paraId="2DC4AFE9"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6D9D51D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75A6B6B" w14:textId="77777777" w:rsidR="00541077" w:rsidRPr="007B4467" w:rsidRDefault="00541077" w:rsidP="00E04F03">
            <w:pPr>
              <w:pStyle w:val="TAL"/>
              <w:rPr>
                <w:rFonts w:eastAsia="MS Mincho"/>
              </w:rPr>
            </w:pPr>
            <w:r w:rsidRPr="007B4467">
              <w:rPr>
                <w:rFonts w:eastAsia="MS Mincho"/>
              </w:rPr>
              <w:t>pc_cef_ReportRedCap_r17</w:t>
            </w:r>
          </w:p>
        </w:tc>
        <w:tc>
          <w:tcPr>
            <w:tcW w:w="114" w:type="pct"/>
            <w:tcBorders>
              <w:top w:val="single" w:sz="4" w:space="0" w:color="auto"/>
              <w:left w:val="single" w:sz="4" w:space="0" w:color="auto"/>
              <w:bottom w:val="single" w:sz="4" w:space="0" w:color="auto"/>
              <w:right w:val="single" w:sz="4" w:space="0" w:color="auto"/>
            </w:tcBorders>
          </w:tcPr>
          <w:p w14:paraId="72D7C381"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5A7431A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36A2F04D" w14:textId="77777777" w:rsidR="00541077" w:rsidRPr="007B4467" w:rsidRDefault="00541077" w:rsidP="00E04F03">
            <w:pPr>
              <w:pStyle w:val="TAL"/>
            </w:pPr>
          </w:p>
        </w:tc>
      </w:tr>
      <w:tr w:rsidR="00541077" w:rsidRPr="007B4467" w14:paraId="6ED108E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ECAB2EC" w14:textId="09220942" w:rsidR="00541077" w:rsidRPr="007B4467" w:rsidRDefault="00541077" w:rsidP="00E04F03">
            <w:pPr>
              <w:pStyle w:val="TAC"/>
            </w:pPr>
            <w:r w:rsidRPr="007B4467">
              <w:t>13</w:t>
            </w:r>
          </w:p>
        </w:tc>
        <w:tc>
          <w:tcPr>
            <w:tcW w:w="850" w:type="pct"/>
            <w:tcBorders>
              <w:top w:val="single" w:sz="6" w:space="0" w:color="auto"/>
              <w:left w:val="single" w:sz="4" w:space="0" w:color="auto"/>
              <w:bottom w:val="single" w:sz="6" w:space="0" w:color="auto"/>
              <w:right w:val="single" w:sz="6" w:space="0" w:color="auto"/>
            </w:tcBorders>
          </w:tcPr>
          <w:p w14:paraId="513ED8A8" w14:textId="77777777" w:rsidR="00541077" w:rsidRPr="007B4467" w:rsidRDefault="00541077" w:rsidP="00E04F03">
            <w:pPr>
              <w:pStyle w:val="TAL"/>
            </w:pPr>
            <w:r w:rsidRPr="007B4467">
              <w:t>Support of the storage of radio link failure information or handover failure information and the reporting in UEInformationResponse message</w:t>
            </w:r>
          </w:p>
        </w:tc>
        <w:tc>
          <w:tcPr>
            <w:tcW w:w="321" w:type="pct"/>
            <w:tcBorders>
              <w:top w:val="single" w:sz="6" w:space="0" w:color="auto"/>
              <w:left w:val="single" w:sz="6" w:space="0" w:color="auto"/>
              <w:bottom w:val="single" w:sz="6" w:space="0" w:color="auto"/>
              <w:right w:val="single" w:sz="4" w:space="0" w:color="auto"/>
            </w:tcBorders>
          </w:tcPr>
          <w:p w14:paraId="730A8576" w14:textId="77777777" w:rsidR="00541077" w:rsidRPr="007B4467" w:rsidRDefault="00541077" w:rsidP="00E04F03">
            <w:pPr>
              <w:pStyle w:val="TAL"/>
              <w:rPr>
                <w:rFonts w:eastAsia="MS Mincho"/>
              </w:rPr>
            </w:pPr>
            <w:r w:rsidRPr="007B4467">
              <w:rPr>
                <w:rFonts w:eastAsia="MS Mincho"/>
              </w:rPr>
              <w:t>38.306</w:t>
            </w:r>
          </w:p>
          <w:p w14:paraId="75AEF74D"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5452337E"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708E3F9D" w14:textId="77777777" w:rsidR="00541077" w:rsidRPr="007B4467" w:rsidRDefault="00541077" w:rsidP="00E04F03">
            <w:pPr>
              <w:pStyle w:val="TAL"/>
              <w:rPr>
                <w:rFonts w:eastAsia="MS Mincho"/>
              </w:rPr>
            </w:pPr>
            <w:r w:rsidRPr="007B4467">
              <w:rPr>
                <w:rFonts w:eastAsia="MS Mincho"/>
              </w:rPr>
              <w:t>pc_rlf_ReportRedCap_r17</w:t>
            </w:r>
          </w:p>
        </w:tc>
        <w:tc>
          <w:tcPr>
            <w:tcW w:w="114" w:type="pct"/>
            <w:tcBorders>
              <w:top w:val="single" w:sz="4" w:space="0" w:color="auto"/>
              <w:left w:val="single" w:sz="4" w:space="0" w:color="auto"/>
              <w:bottom w:val="single" w:sz="4" w:space="0" w:color="auto"/>
              <w:right w:val="single" w:sz="4" w:space="0" w:color="auto"/>
            </w:tcBorders>
          </w:tcPr>
          <w:p w14:paraId="1C2B57E2"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5D737AB"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6C7F684B" w14:textId="77777777" w:rsidR="00541077" w:rsidRPr="007B4467" w:rsidRDefault="00541077" w:rsidP="00E04F03">
            <w:pPr>
              <w:pStyle w:val="TAL"/>
            </w:pPr>
          </w:p>
        </w:tc>
      </w:tr>
    </w:tbl>
    <w:p w14:paraId="18ACD403" w14:textId="77777777" w:rsidR="005772FD" w:rsidRPr="007B4467" w:rsidRDefault="005772FD" w:rsidP="00FA72F8"/>
    <w:p w14:paraId="60D7753F" w14:textId="77777777" w:rsidR="00B82847" w:rsidRPr="007B4467" w:rsidRDefault="00B82847" w:rsidP="00FA72F8">
      <w:pPr>
        <w:sectPr w:rsidR="00B82847" w:rsidRPr="007B4467" w:rsidSect="001D1B69">
          <w:footnotePr>
            <w:numRestart w:val="eachSect"/>
          </w:footnotePr>
          <w:pgSz w:w="16840" w:h="11907" w:orient="landscape" w:code="9"/>
          <w:pgMar w:top="1133" w:right="1416" w:bottom="1133" w:left="1133" w:header="850" w:footer="340" w:gutter="0"/>
          <w:cols w:space="720"/>
          <w:formProt w:val="0"/>
          <w:docGrid w:linePitch="272"/>
        </w:sectPr>
      </w:pPr>
    </w:p>
    <w:p w14:paraId="661C88E2" w14:textId="77777777" w:rsidR="00D378D2" w:rsidRPr="007B4467" w:rsidRDefault="00D378D2" w:rsidP="00D378D2">
      <w:pPr>
        <w:pStyle w:val="Heading3"/>
      </w:pPr>
      <w:bookmarkStart w:id="1108" w:name="_Toc194512985"/>
      <w:r w:rsidRPr="007B4467">
        <w:t>A.4.3.12A</w:t>
      </w:r>
      <w:r w:rsidRPr="007B4467">
        <w:tab/>
        <w:t>eRedCap Capabilities</w:t>
      </w:r>
      <w:bookmarkEnd w:id="1108"/>
    </w:p>
    <w:p w14:paraId="6FBC318C" w14:textId="77777777" w:rsidR="00D378D2" w:rsidRPr="007B4467" w:rsidRDefault="00D378D2" w:rsidP="00D378D2">
      <w:r w:rsidRPr="007B4467">
        <w:t>According to TS 38.306 [17] clause 4.2.22:</w:t>
      </w:r>
    </w:p>
    <w:p w14:paraId="21C5B3D5" w14:textId="77777777" w:rsidR="00D378D2" w:rsidRPr="007B4467" w:rsidRDefault="00D378D2" w:rsidP="00D378D2">
      <w:r w:rsidRPr="007B4467">
        <w:t>The maximum bandwidth is 20 MHz for FR1. UE features and corresponding capabilities related to UE bandwidths wider than 20 MHz in FR1 are not supported by eRedCap UEs. eRedCap UEs do not support operation in FR2 and in FR1 60kHz SCS.</w:t>
      </w:r>
    </w:p>
    <w:p w14:paraId="3890C27A" w14:textId="77777777" w:rsidR="00D378D2" w:rsidRPr="007B4467" w:rsidRDefault="00D378D2" w:rsidP="00D378D2">
      <w:r w:rsidRPr="007B4467">
        <w:t>CA, MR-DC, DAPS, CPAC and IAB (i.e the eRedCap IE is not expected to act as IAB mode) related UE features and corresponding capabilities are not supported by the eRedCap UEs.</w:t>
      </w:r>
    </w:p>
    <w:p w14:paraId="2481A2D4" w14:textId="77777777" w:rsidR="00D378D2" w:rsidRPr="007B4467" w:rsidRDefault="00D378D2" w:rsidP="00D378D2">
      <w:pPr>
        <w:pStyle w:val="B1"/>
      </w:pPr>
      <w:r w:rsidRPr="007B4467">
        <w:t>-</w:t>
      </w:r>
      <w:r w:rsidRPr="007B4467">
        <w:tab/>
        <w:t>PICS associated to the following features are as below:</w:t>
      </w:r>
    </w:p>
    <w:p w14:paraId="1C50770F" w14:textId="77777777" w:rsidR="00D378D2" w:rsidRPr="007B4467" w:rsidRDefault="00D378D2" w:rsidP="00D378D2">
      <w:pPr>
        <w:pStyle w:val="B2"/>
      </w:pPr>
      <w:r w:rsidRPr="007B4467">
        <w:t>-</w:t>
      </w:r>
      <w:r w:rsidRPr="007B4467">
        <w:tab/>
        <w:t>CA: PICS defined in clause A.4.3.2A;</w:t>
      </w:r>
    </w:p>
    <w:p w14:paraId="55F43E55" w14:textId="77777777" w:rsidR="00D378D2" w:rsidRPr="007B4467" w:rsidRDefault="00D378D2" w:rsidP="00D378D2">
      <w:pPr>
        <w:pStyle w:val="B2"/>
      </w:pPr>
      <w:r w:rsidRPr="007B4467">
        <w:t>-</w:t>
      </w:r>
      <w:r w:rsidRPr="007B4467">
        <w:tab/>
        <w:t>MR-DC: PICS defined in clause A.4.3.2B;</w:t>
      </w:r>
    </w:p>
    <w:p w14:paraId="16083273" w14:textId="77777777" w:rsidR="00D378D2" w:rsidRPr="007B4467" w:rsidRDefault="00D378D2" w:rsidP="00D378D2">
      <w:pPr>
        <w:pStyle w:val="B2"/>
      </w:pPr>
      <w:r w:rsidRPr="007B4467">
        <w:t>-</w:t>
      </w:r>
      <w:r w:rsidRPr="007B4467">
        <w:tab/>
        <w:t>DAPS: PICS include pc_intraFreqDAPS_r16, interFreqDAPS_r16 and other DAPS related PICS;</w:t>
      </w:r>
    </w:p>
    <w:p w14:paraId="0C44C02C" w14:textId="77777777" w:rsidR="00453936" w:rsidRPr="007B4467" w:rsidRDefault="00D378D2" w:rsidP="00453936">
      <w:pPr>
        <w:pStyle w:val="B2"/>
      </w:pPr>
      <w:r w:rsidRPr="007B4467">
        <w:t>-</w:t>
      </w:r>
      <w:r w:rsidRPr="007B4467">
        <w:tab/>
        <w:t>CPAC: PICS include pc_condPSCellChange_r16 and other CPAC related PICS.</w:t>
      </w:r>
    </w:p>
    <w:p w14:paraId="53842B03" w14:textId="448D03BE" w:rsidR="00D378D2" w:rsidRPr="007B4467" w:rsidRDefault="00453936" w:rsidP="00453936">
      <w:pPr>
        <w:pStyle w:val="B2"/>
      </w:pPr>
      <w:r w:rsidRPr="007B4467">
        <w:t>-</w:t>
      </w:r>
      <w:r w:rsidRPr="007B4467">
        <w:tab/>
        <w:t>FR2: PICS include pc_nrFR2 and other FR2 related PICS.</w:t>
      </w:r>
    </w:p>
    <w:p w14:paraId="1072E5A3" w14:textId="77777777" w:rsidR="00D378D2" w:rsidRPr="007B4467" w:rsidRDefault="00D378D2" w:rsidP="00D378D2">
      <w:pPr>
        <w:pStyle w:val="TH"/>
      </w:pPr>
      <w:r w:rsidRPr="007B4467">
        <w:t>Table A.4.3.12A-</w:t>
      </w:r>
      <w:r w:rsidRPr="007B4467">
        <w:rPr>
          <w:lang w:eastAsia="zh-CN"/>
        </w:rPr>
        <w:t>1</w:t>
      </w:r>
      <w:r w:rsidRPr="007B4467">
        <w:t>: eRedCap UE Capabilities</w:t>
      </w:r>
    </w:p>
    <w:tbl>
      <w:tblPr>
        <w:tblW w:w="4840" w:type="pct"/>
        <w:jc w:val="center"/>
        <w:tblCellMar>
          <w:left w:w="28" w:type="dxa"/>
          <w:right w:w="56" w:type="dxa"/>
        </w:tblCellMar>
        <w:tblLook w:val="04A0" w:firstRow="1" w:lastRow="0" w:firstColumn="1" w:lastColumn="0" w:noHBand="0" w:noVBand="1"/>
      </w:tblPr>
      <w:tblGrid>
        <w:gridCol w:w="427"/>
        <w:gridCol w:w="1015"/>
        <w:gridCol w:w="730"/>
        <w:gridCol w:w="711"/>
        <w:gridCol w:w="3182"/>
        <w:gridCol w:w="315"/>
        <w:gridCol w:w="1117"/>
        <w:gridCol w:w="2131"/>
      </w:tblGrid>
      <w:tr w:rsidR="00D378D2" w:rsidRPr="007B4467" w14:paraId="488F7731" w14:textId="77777777" w:rsidTr="00973659">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22E06600" w14:textId="77777777" w:rsidR="00D378D2" w:rsidRPr="007B4467" w:rsidRDefault="00D378D2" w:rsidP="00973659">
            <w:pPr>
              <w:pStyle w:val="TAH"/>
            </w:pPr>
            <w:r w:rsidRPr="007B4467">
              <w:t>Item</w:t>
            </w:r>
          </w:p>
        </w:tc>
        <w:tc>
          <w:tcPr>
            <w:tcW w:w="849" w:type="pct"/>
            <w:tcBorders>
              <w:top w:val="single" w:sz="6" w:space="0" w:color="auto"/>
              <w:left w:val="single" w:sz="6" w:space="0" w:color="auto"/>
              <w:bottom w:val="single" w:sz="6" w:space="0" w:color="auto"/>
              <w:right w:val="single" w:sz="6" w:space="0" w:color="auto"/>
            </w:tcBorders>
            <w:hideMark/>
          </w:tcPr>
          <w:p w14:paraId="15B5C1EE" w14:textId="77777777" w:rsidR="00D378D2" w:rsidRPr="007B4467" w:rsidRDefault="00D378D2" w:rsidP="00973659">
            <w:pPr>
              <w:pStyle w:val="TAH"/>
            </w:pPr>
            <w:r w:rsidRPr="007B4467">
              <w:t>UE Capabilities</w:t>
            </w:r>
          </w:p>
        </w:tc>
        <w:tc>
          <w:tcPr>
            <w:tcW w:w="320" w:type="pct"/>
            <w:tcBorders>
              <w:top w:val="single" w:sz="6" w:space="0" w:color="auto"/>
              <w:left w:val="single" w:sz="6" w:space="0" w:color="auto"/>
              <w:bottom w:val="single" w:sz="6" w:space="0" w:color="auto"/>
              <w:right w:val="single" w:sz="4" w:space="0" w:color="auto"/>
            </w:tcBorders>
            <w:hideMark/>
          </w:tcPr>
          <w:p w14:paraId="78DD7637" w14:textId="77777777" w:rsidR="00D378D2" w:rsidRPr="007B4467" w:rsidRDefault="00D378D2" w:rsidP="00973659">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630D0301" w14:textId="77777777" w:rsidR="00D378D2" w:rsidRPr="007B4467" w:rsidRDefault="00D378D2" w:rsidP="00973659">
            <w:pPr>
              <w:pStyle w:val="TAH"/>
            </w:pPr>
            <w:r w:rsidRPr="007B4467">
              <w:t>Release</w:t>
            </w:r>
          </w:p>
        </w:tc>
        <w:tc>
          <w:tcPr>
            <w:tcW w:w="1453" w:type="pct"/>
            <w:tcBorders>
              <w:top w:val="single" w:sz="4" w:space="0" w:color="auto"/>
              <w:left w:val="single" w:sz="4" w:space="0" w:color="auto"/>
              <w:bottom w:val="single" w:sz="4" w:space="0" w:color="auto"/>
              <w:right w:val="single" w:sz="4" w:space="0" w:color="auto"/>
            </w:tcBorders>
            <w:hideMark/>
          </w:tcPr>
          <w:p w14:paraId="05393447" w14:textId="77777777" w:rsidR="00D378D2" w:rsidRPr="007B4467" w:rsidRDefault="00D378D2" w:rsidP="00973659">
            <w:pPr>
              <w:pStyle w:val="TAH"/>
            </w:pPr>
            <w:r w:rsidRPr="007B4467">
              <w:t>Mnemonic</w:t>
            </w:r>
          </w:p>
        </w:tc>
        <w:tc>
          <w:tcPr>
            <w:tcW w:w="121" w:type="pct"/>
            <w:tcBorders>
              <w:top w:val="single" w:sz="4" w:space="0" w:color="auto"/>
              <w:left w:val="single" w:sz="4" w:space="0" w:color="auto"/>
              <w:bottom w:val="single" w:sz="4" w:space="0" w:color="auto"/>
              <w:right w:val="single" w:sz="4" w:space="0" w:color="auto"/>
            </w:tcBorders>
            <w:hideMark/>
          </w:tcPr>
          <w:p w14:paraId="7E974561" w14:textId="77777777" w:rsidR="00D378D2" w:rsidRPr="007B4467" w:rsidRDefault="00D378D2" w:rsidP="00973659">
            <w:pPr>
              <w:pStyle w:val="TAH"/>
            </w:pPr>
            <w:r w:rsidRPr="007B4467">
              <w:t>M</w:t>
            </w:r>
          </w:p>
        </w:tc>
        <w:tc>
          <w:tcPr>
            <w:tcW w:w="436" w:type="pct"/>
            <w:tcBorders>
              <w:top w:val="single" w:sz="4" w:space="0" w:color="auto"/>
              <w:left w:val="single" w:sz="4" w:space="0" w:color="auto"/>
              <w:bottom w:val="single" w:sz="4" w:space="0" w:color="auto"/>
              <w:right w:val="single" w:sz="4" w:space="0" w:color="auto"/>
            </w:tcBorders>
            <w:hideMark/>
          </w:tcPr>
          <w:p w14:paraId="0C4DA648" w14:textId="77777777" w:rsidR="00D378D2" w:rsidRPr="007B4467" w:rsidRDefault="00D378D2" w:rsidP="00973659">
            <w:pPr>
              <w:pStyle w:val="TAH"/>
            </w:pPr>
            <w:r w:rsidRPr="007B4467">
              <w:rPr>
                <w:sz w:val="16"/>
                <w:szCs w:val="16"/>
              </w:rPr>
              <w:t>If indicated "Yes" the feature shall be implemented and successfully tested for the corresponding release</w:t>
            </w:r>
          </w:p>
        </w:tc>
        <w:tc>
          <w:tcPr>
            <w:tcW w:w="1379" w:type="pct"/>
            <w:tcBorders>
              <w:top w:val="single" w:sz="4" w:space="0" w:color="auto"/>
              <w:left w:val="single" w:sz="4" w:space="0" w:color="auto"/>
              <w:bottom w:val="single" w:sz="4" w:space="0" w:color="auto"/>
              <w:right w:val="single" w:sz="4" w:space="0" w:color="auto"/>
            </w:tcBorders>
            <w:hideMark/>
          </w:tcPr>
          <w:p w14:paraId="19F0DE5E" w14:textId="77777777" w:rsidR="00D378D2" w:rsidRPr="007B4467" w:rsidRDefault="00D378D2" w:rsidP="00973659">
            <w:pPr>
              <w:pStyle w:val="TAH"/>
            </w:pPr>
            <w:r w:rsidRPr="007B4467">
              <w:t>Comments</w:t>
            </w:r>
          </w:p>
        </w:tc>
      </w:tr>
      <w:tr w:rsidR="00D378D2" w:rsidRPr="007B4467" w14:paraId="7A3644CB"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2DC71BC" w14:textId="77777777" w:rsidR="00D378D2" w:rsidRPr="007B4467" w:rsidRDefault="00D378D2" w:rsidP="00973659">
            <w:pPr>
              <w:pStyle w:val="TAC"/>
            </w:pPr>
            <w:r w:rsidRPr="007B4467">
              <w:t>1</w:t>
            </w:r>
          </w:p>
        </w:tc>
        <w:tc>
          <w:tcPr>
            <w:tcW w:w="849" w:type="pct"/>
            <w:tcBorders>
              <w:top w:val="single" w:sz="6" w:space="0" w:color="auto"/>
              <w:left w:val="single" w:sz="4" w:space="0" w:color="auto"/>
              <w:bottom w:val="single" w:sz="6" w:space="0" w:color="auto"/>
              <w:right w:val="single" w:sz="6" w:space="0" w:color="auto"/>
            </w:tcBorders>
            <w:hideMark/>
          </w:tcPr>
          <w:p w14:paraId="1E041875" w14:textId="77777777" w:rsidR="00D378D2" w:rsidRPr="007B4467" w:rsidRDefault="00D378D2" w:rsidP="00973659">
            <w:pPr>
              <w:pStyle w:val="TAL"/>
              <w:rPr>
                <w:lang w:eastAsia="zh-CN"/>
              </w:rPr>
            </w:pPr>
            <w:r w:rsidRPr="007B4467">
              <w:rPr>
                <w:rFonts w:cs="Arial"/>
                <w:szCs w:val="18"/>
              </w:rPr>
              <w:t>Indicates that the UE is an eRedCap UE with reduced peak data rate and reduced baseband bandwidth in FR1</w:t>
            </w:r>
          </w:p>
        </w:tc>
        <w:tc>
          <w:tcPr>
            <w:tcW w:w="320" w:type="pct"/>
            <w:tcBorders>
              <w:top w:val="single" w:sz="6" w:space="0" w:color="auto"/>
              <w:left w:val="single" w:sz="6" w:space="0" w:color="auto"/>
              <w:bottom w:val="single" w:sz="6" w:space="0" w:color="auto"/>
              <w:right w:val="single" w:sz="4" w:space="0" w:color="auto"/>
            </w:tcBorders>
            <w:hideMark/>
          </w:tcPr>
          <w:p w14:paraId="1E2B0E35"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hideMark/>
          </w:tcPr>
          <w:p w14:paraId="74CCC897"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6F3831AD" w14:textId="77777777" w:rsidR="00D378D2" w:rsidRPr="007B4467" w:rsidRDefault="00D378D2" w:rsidP="00973659">
            <w:pPr>
              <w:pStyle w:val="TAL"/>
            </w:pPr>
            <w:r w:rsidRPr="007B4467">
              <w:rPr>
                <w:rFonts w:eastAsia="MS Mincho"/>
              </w:rPr>
              <w:t>pc_supportOfERedCap_r18</w:t>
            </w:r>
          </w:p>
        </w:tc>
        <w:tc>
          <w:tcPr>
            <w:tcW w:w="121" w:type="pct"/>
            <w:tcBorders>
              <w:top w:val="single" w:sz="4" w:space="0" w:color="auto"/>
              <w:left w:val="single" w:sz="4" w:space="0" w:color="auto"/>
              <w:bottom w:val="single" w:sz="4" w:space="0" w:color="auto"/>
              <w:right w:val="single" w:sz="4" w:space="0" w:color="auto"/>
            </w:tcBorders>
            <w:hideMark/>
          </w:tcPr>
          <w:p w14:paraId="59D6BE8B" w14:textId="77777777" w:rsidR="00D378D2" w:rsidRPr="007B4467" w:rsidRDefault="00D378D2" w:rsidP="00973659">
            <w:pPr>
              <w:pStyle w:val="TAL"/>
            </w:pPr>
            <w:r w:rsidRPr="007B4467">
              <w:rPr>
                <w:lang w:eastAsia="zh-CN"/>
              </w:rPr>
              <w:t>CY</w:t>
            </w:r>
          </w:p>
        </w:tc>
        <w:tc>
          <w:tcPr>
            <w:tcW w:w="436" w:type="pct"/>
            <w:tcBorders>
              <w:top w:val="single" w:sz="4" w:space="0" w:color="auto"/>
              <w:left w:val="single" w:sz="4" w:space="0" w:color="auto"/>
              <w:bottom w:val="single" w:sz="4" w:space="0" w:color="auto"/>
              <w:right w:val="single" w:sz="4" w:space="0" w:color="auto"/>
            </w:tcBorders>
          </w:tcPr>
          <w:p w14:paraId="1E58CEB6"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4FFEEB64" w14:textId="77777777" w:rsidR="00D378D2" w:rsidRPr="007B4467" w:rsidRDefault="00D378D2" w:rsidP="00973659">
            <w:pPr>
              <w:pStyle w:val="TAL"/>
              <w:rPr>
                <w:lang w:eastAsia="zh-CN"/>
              </w:rPr>
            </w:pPr>
            <w:r w:rsidRPr="007B4467">
              <w:rPr>
                <w:lang w:eastAsia="zh-CN"/>
              </w:rPr>
              <w:t>FR1 only</w:t>
            </w:r>
          </w:p>
          <w:p w14:paraId="6E9C38A7" w14:textId="0CD63513" w:rsidR="00D378D2" w:rsidRPr="007B4467" w:rsidRDefault="00D378D2" w:rsidP="00973659">
            <w:pPr>
              <w:pStyle w:val="TAL"/>
              <w:rPr>
                <w:rFonts w:cs="Arial"/>
                <w:szCs w:val="18"/>
              </w:rPr>
            </w:pPr>
            <w:r w:rsidRPr="007B4467">
              <w:rPr>
                <w:rFonts w:cs="Arial"/>
                <w:szCs w:val="18"/>
              </w:rPr>
              <w:t xml:space="preserve">An eRedCap UE shall </w:t>
            </w:r>
            <w:r w:rsidRPr="007B4467">
              <w:t xml:space="preserve">set this field to </w:t>
            </w:r>
            <w:r w:rsidRPr="007B4467">
              <w:rPr>
                <w:i/>
                <w:iCs/>
              </w:rPr>
              <w:t>supported</w:t>
            </w:r>
            <w:r w:rsidRPr="007B4467">
              <w:t xml:space="preserve"> but shall not indicate support of </w:t>
            </w:r>
            <w:r w:rsidRPr="007B4467">
              <w:rPr>
                <w:rFonts w:cs="Arial"/>
                <w:i/>
                <w:iCs/>
                <w:szCs w:val="18"/>
              </w:rPr>
              <w:t>supportOfRedCap-r17</w:t>
            </w:r>
            <w:r w:rsidRPr="007B4467">
              <w:rPr>
                <w:rFonts w:cs="Arial"/>
                <w:szCs w:val="18"/>
              </w:rPr>
              <w:t>.</w:t>
            </w:r>
          </w:p>
        </w:tc>
      </w:tr>
      <w:tr w:rsidR="00D378D2" w:rsidRPr="007B4467" w14:paraId="40480C57"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tcPr>
          <w:p w14:paraId="0EFA1B4E" w14:textId="77777777" w:rsidR="00D378D2" w:rsidRPr="007B4467" w:rsidRDefault="00D378D2" w:rsidP="00973659">
            <w:pPr>
              <w:pStyle w:val="TAC"/>
              <w:rPr>
                <w:lang w:eastAsia="zh-CN"/>
              </w:rPr>
            </w:pPr>
            <w:r w:rsidRPr="007B4467">
              <w:t>2</w:t>
            </w:r>
          </w:p>
        </w:tc>
        <w:tc>
          <w:tcPr>
            <w:tcW w:w="849" w:type="pct"/>
            <w:tcBorders>
              <w:top w:val="single" w:sz="6" w:space="0" w:color="auto"/>
              <w:left w:val="single" w:sz="4" w:space="0" w:color="auto"/>
              <w:bottom w:val="single" w:sz="6" w:space="0" w:color="auto"/>
              <w:right w:val="single" w:sz="6" w:space="0" w:color="auto"/>
            </w:tcBorders>
          </w:tcPr>
          <w:p w14:paraId="2BF6470B" w14:textId="77777777" w:rsidR="00D378D2" w:rsidRPr="007B4467" w:rsidRDefault="00D378D2" w:rsidP="00973659">
            <w:pPr>
              <w:pStyle w:val="TAL"/>
              <w:rPr>
                <w:rFonts w:cs="Arial"/>
                <w:szCs w:val="18"/>
              </w:rPr>
            </w:pPr>
            <w:r w:rsidRPr="007B4467">
              <w:rPr>
                <w:rFonts w:cs="Arial"/>
                <w:szCs w:val="18"/>
              </w:rPr>
              <w:t>Indicates that the UE is an eRedCap UE with</w:t>
            </w:r>
            <w:r w:rsidRPr="007B4467">
              <w:rPr>
                <w:rFonts w:cs="Arial"/>
                <w:szCs w:val="18"/>
                <w:lang w:eastAsia="zh-CN"/>
              </w:rPr>
              <w:t>out</w:t>
            </w:r>
            <w:r w:rsidRPr="007B4467">
              <w:rPr>
                <w:rFonts w:cs="Arial"/>
                <w:szCs w:val="18"/>
              </w:rPr>
              <w:t xml:space="preserve"> reduced baseband bandwidth in FR1</w:t>
            </w:r>
          </w:p>
        </w:tc>
        <w:tc>
          <w:tcPr>
            <w:tcW w:w="320" w:type="pct"/>
            <w:tcBorders>
              <w:top w:val="single" w:sz="6" w:space="0" w:color="auto"/>
              <w:left w:val="single" w:sz="6" w:space="0" w:color="auto"/>
              <w:bottom w:val="single" w:sz="6" w:space="0" w:color="auto"/>
              <w:right w:val="single" w:sz="4" w:space="0" w:color="auto"/>
            </w:tcBorders>
          </w:tcPr>
          <w:p w14:paraId="22104452"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tcPr>
          <w:p w14:paraId="6519B0AA"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tcPr>
          <w:p w14:paraId="259B5069" w14:textId="12389C01" w:rsidR="00D378D2" w:rsidRPr="007B4467" w:rsidRDefault="00D378D2" w:rsidP="00973659">
            <w:pPr>
              <w:pStyle w:val="TAL"/>
              <w:rPr>
                <w:rFonts w:eastAsia="MS Mincho"/>
              </w:rPr>
            </w:pPr>
            <w:r w:rsidRPr="007B4467">
              <w:rPr>
                <w:rFonts w:eastAsia="MS Mincho"/>
              </w:rPr>
              <w:t>pc_eRedCapNotReducedBB</w:t>
            </w:r>
            <w:r w:rsidR="00453936" w:rsidRPr="007B4467">
              <w:rPr>
                <w:rFonts w:eastAsia="MS Mincho"/>
              </w:rPr>
              <w:t>_</w:t>
            </w:r>
            <w:r w:rsidRPr="007B4467">
              <w:rPr>
                <w:rFonts w:eastAsia="MS Mincho"/>
              </w:rPr>
              <w:t>BW</w:t>
            </w:r>
            <w:r w:rsidR="00453936" w:rsidRPr="007B4467">
              <w:rPr>
                <w:rFonts w:eastAsia="MS Mincho"/>
              </w:rPr>
              <w:t>_</w:t>
            </w:r>
            <w:r w:rsidRPr="007B4467">
              <w:rPr>
                <w:rFonts w:eastAsia="MS Mincho"/>
              </w:rPr>
              <w:t>r18</w:t>
            </w:r>
          </w:p>
        </w:tc>
        <w:tc>
          <w:tcPr>
            <w:tcW w:w="121" w:type="pct"/>
            <w:tcBorders>
              <w:top w:val="single" w:sz="4" w:space="0" w:color="auto"/>
              <w:left w:val="single" w:sz="4" w:space="0" w:color="auto"/>
              <w:bottom w:val="single" w:sz="4" w:space="0" w:color="auto"/>
              <w:right w:val="single" w:sz="4" w:space="0" w:color="auto"/>
            </w:tcBorders>
          </w:tcPr>
          <w:p w14:paraId="5268A023" w14:textId="77777777" w:rsidR="00D378D2" w:rsidRPr="007B4467" w:rsidRDefault="00D378D2" w:rsidP="00973659">
            <w:pPr>
              <w:pStyle w:val="TAL"/>
              <w:rPr>
                <w:lang w:eastAsia="zh-CN"/>
              </w:rPr>
            </w:pPr>
            <w:r w:rsidRPr="007B4467">
              <w:t>No</w:t>
            </w:r>
          </w:p>
        </w:tc>
        <w:tc>
          <w:tcPr>
            <w:tcW w:w="436" w:type="pct"/>
            <w:tcBorders>
              <w:top w:val="single" w:sz="4" w:space="0" w:color="auto"/>
              <w:left w:val="single" w:sz="4" w:space="0" w:color="auto"/>
              <w:bottom w:val="single" w:sz="4" w:space="0" w:color="auto"/>
              <w:right w:val="single" w:sz="4" w:space="0" w:color="auto"/>
            </w:tcBorders>
          </w:tcPr>
          <w:p w14:paraId="12D4504F"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7619A842" w14:textId="77777777" w:rsidR="00D378D2" w:rsidRPr="007B4467" w:rsidRDefault="00D378D2" w:rsidP="00973659">
            <w:pPr>
              <w:pStyle w:val="TAL"/>
              <w:rPr>
                <w:lang w:eastAsia="zh-CN"/>
              </w:rPr>
            </w:pPr>
            <w:r w:rsidRPr="007B4467">
              <w:rPr>
                <w:lang w:eastAsia="zh-CN"/>
              </w:rPr>
              <w:t>FR1 only.</w:t>
            </w:r>
          </w:p>
          <w:p w14:paraId="5B0A96CD" w14:textId="7E4B958C" w:rsidR="00D378D2" w:rsidRPr="007B4467" w:rsidRDefault="00D378D2" w:rsidP="00973659">
            <w:pPr>
              <w:pStyle w:val="TAL"/>
              <w:rPr>
                <w:rFonts w:cs="Arial"/>
                <w:szCs w:val="18"/>
              </w:rPr>
            </w:pPr>
            <w:r w:rsidRPr="007B4467">
              <w:rPr>
                <w:rFonts w:cs="Arial"/>
                <w:szCs w:val="18"/>
              </w:rPr>
              <w:t>An eRedCap UE with</w:t>
            </w:r>
            <w:r w:rsidRPr="007B4467">
              <w:rPr>
                <w:rFonts w:cs="Arial"/>
                <w:szCs w:val="18"/>
                <w:lang w:eastAsia="zh-CN"/>
              </w:rPr>
              <w:t>out</w:t>
            </w:r>
            <w:r w:rsidRPr="007B4467">
              <w:rPr>
                <w:rFonts w:cs="Arial"/>
                <w:szCs w:val="18"/>
              </w:rPr>
              <w:t xml:space="preserve"> reduced baseband bandwidth in FR1 shall </w:t>
            </w:r>
            <w:r w:rsidRPr="007B4467">
              <w:t xml:space="preserve">set this field to </w:t>
            </w:r>
            <w:r w:rsidRPr="007B4467">
              <w:rPr>
                <w:i/>
                <w:iCs/>
              </w:rPr>
              <w:t>supported</w:t>
            </w:r>
            <w:r w:rsidRPr="007B4467">
              <w:t xml:space="preserve"> </w:t>
            </w:r>
            <w:r w:rsidRPr="007B4467">
              <w:rPr>
                <w:lang w:eastAsia="zh-CN"/>
              </w:rPr>
              <w:t xml:space="preserve">and set </w:t>
            </w:r>
            <w:r w:rsidRPr="007B4467">
              <w:rPr>
                <w:rFonts w:eastAsia="MS Mincho"/>
              </w:rPr>
              <w:t>pc_supportOfERedCap_r18</w:t>
            </w:r>
            <w:r w:rsidRPr="007B4467">
              <w:rPr>
                <w:lang w:eastAsia="zh-CN"/>
              </w:rPr>
              <w:t xml:space="preserve"> to supported </w:t>
            </w:r>
            <w:r w:rsidRPr="007B4467">
              <w:t xml:space="preserve">but shall not indicate support of </w:t>
            </w:r>
            <w:r w:rsidRPr="007B4467">
              <w:rPr>
                <w:rFonts w:cs="Arial"/>
                <w:i/>
                <w:iCs/>
                <w:szCs w:val="18"/>
              </w:rPr>
              <w:t>supportOfRedCap-r17</w:t>
            </w:r>
            <w:r w:rsidRPr="007B4467">
              <w:rPr>
                <w:rFonts w:cs="Arial"/>
                <w:szCs w:val="18"/>
              </w:rPr>
              <w:t>.</w:t>
            </w:r>
          </w:p>
        </w:tc>
      </w:tr>
      <w:tr w:rsidR="00D378D2" w:rsidRPr="007B4467" w14:paraId="6A2D55B1"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270E4597" w14:textId="77777777" w:rsidR="00D378D2" w:rsidRPr="007B4467" w:rsidRDefault="00D378D2" w:rsidP="00973659">
            <w:pPr>
              <w:pStyle w:val="TAC"/>
            </w:pPr>
            <w:r w:rsidRPr="007B4467">
              <w:t>3</w:t>
            </w:r>
          </w:p>
        </w:tc>
        <w:tc>
          <w:tcPr>
            <w:tcW w:w="849" w:type="pct"/>
            <w:tcBorders>
              <w:top w:val="single" w:sz="6" w:space="0" w:color="auto"/>
              <w:left w:val="single" w:sz="4" w:space="0" w:color="auto"/>
              <w:bottom w:val="single" w:sz="6" w:space="0" w:color="auto"/>
              <w:right w:val="single" w:sz="6" w:space="0" w:color="auto"/>
            </w:tcBorders>
            <w:hideMark/>
          </w:tcPr>
          <w:p w14:paraId="69907F7B" w14:textId="77777777" w:rsidR="00D378D2" w:rsidRPr="007B4467" w:rsidRDefault="00D378D2" w:rsidP="00973659">
            <w:pPr>
              <w:pStyle w:val="TAL"/>
            </w:pPr>
            <w:r w:rsidRPr="007B4467">
              <w:t>Support of 1 Rx branch for an eRedCap UE</w:t>
            </w:r>
          </w:p>
        </w:tc>
        <w:tc>
          <w:tcPr>
            <w:tcW w:w="320" w:type="pct"/>
            <w:tcBorders>
              <w:top w:val="single" w:sz="6" w:space="0" w:color="auto"/>
              <w:left w:val="single" w:sz="6" w:space="0" w:color="auto"/>
              <w:bottom w:val="single" w:sz="6" w:space="0" w:color="auto"/>
              <w:right w:val="single" w:sz="4" w:space="0" w:color="auto"/>
            </w:tcBorders>
            <w:hideMark/>
          </w:tcPr>
          <w:p w14:paraId="6777726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6C6D3973"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541F507" w14:textId="77777777" w:rsidR="00D378D2" w:rsidRPr="007B4467" w:rsidRDefault="00D378D2" w:rsidP="00973659">
            <w:pPr>
              <w:pStyle w:val="TAL"/>
              <w:rPr>
                <w:rFonts w:eastAsia="MS Mincho"/>
              </w:rPr>
            </w:pPr>
            <w:r w:rsidRPr="007B4467">
              <w:rPr>
                <w:rFonts w:eastAsia="MS Mincho"/>
              </w:rPr>
              <w:t>pc_supportOf1Rxbranch_eRedCap_r18</w:t>
            </w:r>
          </w:p>
        </w:tc>
        <w:tc>
          <w:tcPr>
            <w:tcW w:w="121" w:type="pct"/>
            <w:tcBorders>
              <w:top w:val="single" w:sz="4" w:space="0" w:color="auto"/>
              <w:left w:val="single" w:sz="4" w:space="0" w:color="auto"/>
              <w:bottom w:val="single" w:sz="4" w:space="0" w:color="auto"/>
              <w:right w:val="single" w:sz="4" w:space="0" w:color="auto"/>
            </w:tcBorders>
            <w:hideMark/>
          </w:tcPr>
          <w:p w14:paraId="3E61D7F2"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4AA646EA"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67FB5D57" w14:textId="77777777" w:rsidR="00D378D2" w:rsidRPr="007B4467" w:rsidRDefault="00D378D2" w:rsidP="00973659">
            <w:pPr>
              <w:pStyle w:val="TAL"/>
              <w:rPr>
                <w:lang w:eastAsia="zh-CN"/>
              </w:rPr>
            </w:pPr>
            <w:r w:rsidRPr="007B4467">
              <w:rPr>
                <w:lang w:eastAsia="zh-CN"/>
              </w:rPr>
              <w:t>FR1 only</w:t>
            </w:r>
          </w:p>
          <w:p w14:paraId="3138C6BF" w14:textId="77777777" w:rsidR="00D378D2" w:rsidRPr="007B4467" w:rsidRDefault="00D378D2" w:rsidP="00973659">
            <w:pPr>
              <w:pStyle w:val="TAL"/>
              <w:rPr>
                <w:lang w:eastAsia="zh-CN"/>
              </w:rPr>
            </w:pPr>
            <w:r w:rsidRPr="007B4467">
              <w:rPr>
                <w:rFonts w:cs="Arial"/>
                <w:szCs w:val="18"/>
              </w:rPr>
              <w:t xml:space="preserve">An eRedCap UE can support both 1 Rx branch </w:t>
            </w:r>
            <w:r w:rsidRPr="007B4467">
              <w:rPr>
                <w:rFonts w:cs="Arial"/>
                <w:szCs w:val="18"/>
                <w:lang w:eastAsia="zh-CN"/>
              </w:rPr>
              <w:t>and 2 Rx branches.</w:t>
            </w:r>
          </w:p>
        </w:tc>
      </w:tr>
      <w:tr w:rsidR="00D378D2" w:rsidRPr="007B4467" w14:paraId="6DBF5430"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83D4C01" w14:textId="77777777" w:rsidR="00D378D2" w:rsidRPr="007B4467" w:rsidRDefault="00D378D2" w:rsidP="00973659">
            <w:pPr>
              <w:pStyle w:val="TAC"/>
            </w:pPr>
            <w:r w:rsidRPr="007B4467">
              <w:t>4</w:t>
            </w:r>
          </w:p>
        </w:tc>
        <w:tc>
          <w:tcPr>
            <w:tcW w:w="849" w:type="pct"/>
            <w:tcBorders>
              <w:top w:val="single" w:sz="6" w:space="0" w:color="auto"/>
              <w:left w:val="single" w:sz="4" w:space="0" w:color="auto"/>
              <w:bottom w:val="single" w:sz="6" w:space="0" w:color="auto"/>
              <w:right w:val="single" w:sz="6" w:space="0" w:color="auto"/>
            </w:tcBorders>
            <w:hideMark/>
          </w:tcPr>
          <w:p w14:paraId="1299A100" w14:textId="77777777" w:rsidR="00D378D2" w:rsidRPr="007B4467" w:rsidRDefault="00D378D2" w:rsidP="00973659">
            <w:pPr>
              <w:pStyle w:val="TAL"/>
            </w:pPr>
            <w:r w:rsidRPr="007B4467">
              <w:t>Support of 2 Rx branches for an eRedCap UE</w:t>
            </w:r>
          </w:p>
        </w:tc>
        <w:tc>
          <w:tcPr>
            <w:tcW w:w="320" w:type="pct"/>
            <w:tcBorders>
              <w:top w:val="single" w:sz="6" w:space="0" w:color="auto"/>
              <w:left w:val="single" w:sz="6" w:space="0" w:color="auto"/>
              <w:bottom w:val="single" w:sz="6" w:space="0" w:color="auto"/>
              <w:right w:val="single" w:sz="4" w:space="0" w:color="auto"/>
            </w:tcBorders>
            <w:hideMark/>
          </w:tcPr>
          <w:p w14:paraId="2AC2404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79290EB4"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725F598" w14:textId="77777777" w:rsidR="00D378D2" w:rsidRPr="007B4467" w:rsidRDefault="00D378D2" w:rsidP="00973659">
            <w:pPr>
              <w:pStyle w:val="TAL"/>
              <w:rPr>
                <w:rFonts w:eastAsia="MS Mincho"/>
              </w:rPr>
            </w:pPr>
            <w:r w:rsidRPr="007B4467">
              <w:rPr>
                <w:rFonts w:eastAsia="MS Mincho"/>
              </w:rPr>
              <w:t>pc_supportOf2Rxbranches_eRedCap_r18</w:t>
            </w:r>
          </w:p>
        </w:tc>
        <w:tc>
          <w:tcPr>
            <w:tcW w:w="121" w:type="pct"/>
            <w:tcBorders>
              <w:top w:val="single" w:sz="4" w:space="0" w:color="auto"/>
              <w:left w:val="single" w:sz="4" w:space="0" w:color="auto"/>
              <w:bottom w:val="single" w:sz="4" w:space="0" w:color="auto"/>
              <w:right w:val="single" w:sz="4" w:space="0" w:color="auto"/>
            </w:tcBorders>
            <w:hideMark/>
          </w:tcPr>
          <w:p w14:paraId="464B98C4"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5D307B28"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27F19336" w14:textId="77777777" w:rsidR="00D378D2" w:rsidRPr="007B4467" w:rsidRDefault="00D378D2" w:rsidP="00973659">
            <w:pPr>
              <w:pStyle w:val="TAL"/>
              <w:rPr>
                <w:lang w:eastAsia="zh-CN"/>
              </w:rPr>
            </w:pPr>
            <w:r w:rsidRPr="007B4467">
              <w:rPr>
                <w:lang w:eastAsia="zh-CN"/>
              </w:rPr>
              <w:t>FR1 only</w:t>
            </w:r>
          </w:p>
          <w:p w14:paraId="79A944BF" w14:textId="77777777" w:rsidR="00D378D2" w:rsidRPr="007B4467" w:rsidRDefault="00D378D2" w:rsidP="00973659">
            <w:pPr>
              <w:pStyle w:val="TAL"/>
              <w:rPr>
                <w:lang w:eastAsia="zh-CN"/>
              </w:rPr>
            </w:pPr>
            <w:r w:rsidRPr="007B4467">
              <w:rPr>
                <w:rFonts w:cs="Arial"/>
                <w:szCs w:val="18"/>
              </w:rPr>
              <w:t xml:space="preserve">An eRedCap UE can support both 1 Rx branch </w:t>
            </w:r>
            <w:r w:rsidRPr="007B4467">
              <w:rPr>
                <w:rFonts w:cs="Arial"/>
                <w:szCs w:val="18"/>
                <w:lang w:eastAsia="zh-CN"/>
              </w:rPr>
              <w:t>and 2 Rx branches.</w:t>
            </w:r>
          </w:p>
        </w:tc>
      </w:tr>
    </w:tbl>
    <w:p w14:paraId="52F6056F" w14:textId="75E4AD40" w:rsidR="00B82847" w:rsidRPr="007B4467" w:rsidRDefault="00B82847" w:rsidP="00FA72F8"/>
    <w:p w14:paraId="5FAAD0EF" w14:textId="0F8AD319" w:rsidR="006B37F0" w:rsidRPr="007B4467" w:rsidRDefault="006B37F0" w:rsidP="007F715C">
      <w:pPr>
        <w:pStyle w:val="Heading3"/>
        <w:rPr>
          <w:rFonts w:eastAsia="SimSun"/>
          <w:lang w:eastAsia="zh-CN"/>
        </w:rPr>
      </w:pPr>
      <w:bookmarkStart w:id="1109" w:name="_Toc114916381"/>
      <w:bookmarkStart w:id="1110" w:name="_Toc51772969"/>
      <w:bookmarkStart w:id="1111" w:name="_Toc58245177"/>
      <w:bookmarkStart w:id="1112" w:name="_Toc68089632"/>
      <w:bookmarkStart w:id="1113" w:name="_Toc69067753"/>
      <w:bookmarkStart w:id="1114" w:name="_Toc75383301"/>
      <w:bookmarkStart w:id="1115" w:name="_Toc83706949"/>
      <w:bookmarkStart w:id="1116" w:name="_Toc90491654"/>
      <w:bookmarkStart w:id="1117" w:name="_Toc100147752"/>
      <w:bookmarkStart w:id="1118" w:name="_Toc106741025"/>
      <w:bookmarkStart w:id="1119" w:name="_Toc194512986"/>
      <w:r w:rsidRPr="007B4467">
        <w:rPr>
          <w:rFonts w:eastAsia="SimSun"/>
          <w:lang w:eastAsia="zh-CN"/>
        </w:rPr>
        <w:t>A</w:t>
      </w:r>
      <w:r w:rsidR="00E85B50" w:rsidRPr="007B4467">
        <w:rPr>
          <w:rFonts w:eastAsia="SimSun"/>
          <w:lang w:eastAsia="zh-CN"/>
        </w:rPr>
        <w:t>.</w:t>
      </w:r>
      <w:r w:rsidRPr="007B4467">
        <w:rPr>
          <w:rFonts w:eastAsia="SimSun"/>
          <w:lang w:eastAsia="zh-CN"/>
        </w:rPr>
        <w:t>4.3.13</w:t>
      </w:r>
      <w:r w:rsidRPr="007B4467">
        <w:rPr>
          <w:rFonts w:eastAsia="SimSun"/>
          <w:lang w:eastAsia="zh-CN"/>
        </w:rPr>
        <w:tab/>
        <w:t>Multi-SIM Capabilities</w:t>
      </w:r>
      <w:bookmarkEnd w:id="1109"/>
      <w:bookmarkEnd w:id="1119"/>
    </w:p>
    <w:p w14:paraId="71B388FC" w14:textId="45773194" w:rsidR="006B37F0" w:rsidRPr="007B4467" w:rsidRDefault="006B37F0" w:rsidP="006B37F0">
      <w:pPr>
        <w:pStyle w:val="TH"/>
        <w:rPr>
          <w:rFonts w:eastAsia="SimSun"/>
          <w:lang w:eastAsia="zh-CN"/>
        </w:rPr>
      </w:pPr>
      <w:r w:rsidRPr="007B4467">
        <w:rPr>
          <w:rFonts w:eastAsia="SimSun"/>
          <w:lang w:eastAsia="zh-CN"/>
        </w:rPr>
        <w:t>Table A.4.3.13-1</w:t>
      </w:r>
      <w:r w:rsidR="009530C0" w:rsidRPr="007B4467">
        <w:rPr>
          <w:rFonts w:eastAsia="SimSun"/>
          <w:lang w:eastAsia="zh-CN"/>
        </w:rPr>
        <w:t>:</w:t>
      </w:r>
      <w:r w:rsidRPr="007B4467">
        <w:rPr>
          <w:rFonts w:eastAsia="SimSun"/>
          <w:lang w:eastAsia="zh-CN"/>
        </w:rPr>
        <w:t xml:space="preserve"> Multi-SIM Capabilities</w:t>
      </w:r>
    </w:p>
    <w:tbl>
      <w:tblPr>
        <w:tblW w:w="4757" w:type="pct"/>
        <w:jc w:val="center"/>
        <w:tblCellMar>
          <w:left w:w="28" w:type="dxa"/>
          <w:right w:w="56" w:type="dxa"/>
        </w:tblCellMar>
        <w:tblLook w:val="04A0" w:firstRow="1" w:lastRow="0" w:firstColumn="1" w:lastColumn="0" w:noHBand="0" w:noVBand="1"/>
      </w:tblPr>
      <w:tblGrid>
        <w:gridCol w:w="421"/>
        <w:gridCol w:w="1917"/>
        <w:gridCol w:w="674"/>
        <w:gridCol w:w="701"/>
        <w:gridCol w:w="3594"/>
        <w:gridCol w:w="293"/>
        <w:gridCol w:w="1100"/>
        <w:gridCol w:w="928"/>
      </w:tblGrid>
      <w:tr w:rsidR="006B37F0" w:rsidRPr="007B4467" w14:paraId="0389EF83" w14:textId="77777777" w:rsidTr="00255DE7">
        <w:trPr>
          <w:cantSplit/>
          <w:jc w:val="center"/>
        </w:trPr>
        <w:tc>
          <w:tcPr>
            <w:tcW w:w="248" w:type="pct"/>
            <w:tcBorders>
              <w:top w:val="single" w:sz="6" w:space="0" w:color="auto"/>
              <w:left w:val="single" w:sz="6" w:space="0" w:color="auto"/>
              <w:bottom w:val="single" w:sz="4" w:space="0" w:color="auto"/>
              <w:right w:val="single" w:sz="6" w:space="0" w:color="auto"/>
            </w:tcBorders>
          </w:tcPr>
          <w:p w14:paraId="0F9B19C5" w14:textId="77777777" w:rsidR="006B37F0" w:rsidRPr="007B4467" w:rsidRDefault="006B37F0" w:rsidP="00452594">
            <w:pPr>
              <w:pStyle w:val="TAH"/>
            </w:pPr>
            <w:r w:rsidRPr="007B4467">
              <w:t>Item</w:t>
            </w:r>
          </w:p>
        </w:tc>
        <w:tc>
          <w:tcPr>
            <w:tcW w:w="936" w:type="pct"/>
            <w:tcBorders>
              <w:top w:val="single" w:sz="6" w:space="0" w:color="auto"/>
              <w:left w:val="single" w:sz="6" w:space="0" w:color="auto"/>
              <w:bottom w:val="single" w:sz="6" w:space="0" w:color="auto"/>
              <w:right w:val="single" w:sz="6" w:space="0" w:color="auto"/>
            </w:tcBorders>
          </w:tcPr>
          <w:p w14:paraId="4C385589" w14:textId="591F6347" w:rsidR="006B37F0" w:rsidRPr="007B4467" w:rsidRDefault="006B37F0" w:rsidP="00452594">
            <w:pPr>
              <w:pStyle w:val="TAH"/>
            </w:pPr>
            <w:r w:rsidRPr="007B4467">
              <w:t xml:space="preserve">UE </w:t>
            </w:r>
            <w:r w:rsidR="00866962" w:rsidRPr="007B4467">
              <w:t>Multi-SIM</w:t>
            </w:r>
            <w:r w:rsidRPr="007B4467">
              <w:t xml:space="preserve"> Capabilities</w:t>
            </w:r>
          </w:p>
        </w:tc>
        <w:tc>
          <w:tcPr>
            <w:tcW w:w="374" w:type="pct"/>
            <w:tcBorders>
              <w:top w:val="single" w:sz="6" w:space="0" w:color="auto"/>
              <w:left w:val="single" w:sz="6" w:space="0" w:color="auto"/>
              <w:bottom w:val="single" w:sz="6" w:space="0" w:color="auto"/>
              <w:right w:val="single" w:sz="4" w:space="0" w:color="auto"/>
            </w:tcBorders>
          </w:tcPr>
          <w:p w14:paraId="283640BD" w14:textId="77777777" w:rsidR="006B37F0" w:rsidRPr="007B4467" w:rsidRDefault="006B37F0" w:rsidP="00452594">
            <w:pPr>
              <w:pStyle w:val="TAH"/>
            </w:pPr>
            <w:r w:rsidRPr="007B4467">
              <w:t>Ref.</w:t>
            </w:r>
          </w:p>
        </w:tc>
        <w:tc>
          <w:tcPr>
            <w:tcW w:w="418" w:type="pct"/>
            <w:tcBorders>
              <w:top w:val="single" w:sz="4" w:space="0" w:color="auto"/>
              <w:left w:val="single" w:sz="4" w:space="0" w:color="auto"/>
              <w:bottom w:val="single" w:sz="4" w:space="0" w:color="auto"/>
              <w:right w:val="single" w:sz="4" w:space="0" w:color="auto"/>
            </w:tcBorders>
          </w:tcPr>
          <w:p w14:paraId="445E4F94" w14:textId="77777777" w:rsidR="006B37F0" w:rsidRPr="007B4467" w:rsidRDefault="006B37F0" w:rsidP="00452594">
            <w:pPr>
              <w:pStyle w:val="TAH"/>
            </w:pPr>
            <w:r w:rsidRPr="007B4467">
              <w:t>Release</w:t>
            </w:r>
          </w:p>
        </w:tc>
        <w:tc>
          <w:tcPr>
            <w:tcW w:w="1641" w:type="pct"/>
            <w:tcBorders>
              <w:top w:val="single" w:sz="4" w:space="0" w:color="auto"/>
              <w:left w:val="single" w:sz="4" w:space="0" w:color="auto"/>
              <w:bottom w:val="single" w:sz="4" w:space="0" w:color="auto"/>
              <w:right w:val="single" w:sz="4" w:space="0" w:color="auto"/>
            </w:tcBorders>
          </w:tcPr>
          <w:p w14:paraId="711FAE17" w14:textId="77777777" w:rsidR="006B37F0" w:rsidRPr="007B4467" w:rsidRDefault="006B37F0" w:rsidP="00452594">
            <w:pPr>
              <w:pStyle w:val="TAH"/>
            </w:pPr>
            <w:r w:rsidRPr="007B4467">
              <w:t>Mnemonic</w:t>
            </w:r>
          </w:p>
        </w:tc>
        <w:tc>
          <w:tcPr>
            <w:tcW w:w="172" w:type="pct"/>
            <w:tcBorders>
              <w:top w:val="single" w:sz="4" w:space="0" w:color="auto"/>
              <w:left w:val="single" w:sz="4" w:space="0" w:color="auto"/>
              <w:bottom w:val="single" w:sz="4" w:space="0" w:color="auto"/>
              <w:right w:val="single" w:sz="4" w:space="0" w:color="auto"/>
            </w:tcBorders>
          </w:tcPr>
          <w:p w14:paraId="67669393" w14:textId="77777777" w:rsidR="006B37F0" w:rsidRPr="007B4467" w:rsidRDefault="006B37F0" w:rsidP="00452594">
            <w:pPr>
              <w:pStyle w:val="TAH"/>
            </w:pPr>
            <w:r w:rsidRPr="007B4467">
              <w:t>M</w:t>
            </w:r>
          </w:p>
        </w:tc>
        <w:tc>
          <w:tcPr>
            <w:tcW w:w="658" w:type="pct"/>
            <w:tcBorders>
              <w:top w:val="single" w:sz="4" w:space="0" w:color="auto"/>
              <w:left w:val="single" w:sz="4" w:space="0" w:color="auto"/>
              <w:bottom w:val="single" w:sz="4" w:space="0" w:color="auto"/>
              <w:right w:val="single" w:sz="4" w:space="0" w:color="auto"/>
            </w:tcBorders>
          </w:tcPr>
          <w:p w14:paraId="65386BE8" w14:textId="77777777" w:rsidR="006B37F0" w:rsidRPr="007B4467" w:rsidRDefault="006B37F0" w:rsidP="00452594">
            <w:pPr>
              <w:pStyle w:val="TAH"/>
            </w:pPr>
            <w:r w:rsidRPr="007B4467">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409086A3" w14:textId="77777777" w:rsidR="006B37F0" w:rsidRPr="007B4467" w:rsidRDefault="006B37F0" w:rsidP="00452594">
            <w:pPr>
              <w:pStyle w:val="TAH"/>
            </w:pPr>
            <w:r w:rsidRPr="007B4467">
              <w:t>Comments</w:t>
            </w:r>
          </w:p>
        </w:tc>
      </w:tr>
      <w:tr w:rsidR="006B37F0" w:rsidRPr="007B4467" w14:paraId="6491F11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DB63554" w14:textId="77777777" w:rsidR="006B37F0" w:rsidRPr="007B4467" w:rsidRDefault="006B37F0" w:rsidP="00452594">
            <w:pPr>
              <w:pStyle w:val="TAC"/>
            </w:pPr>
            <w:r w:rsidRPr="007B4467">
              <w:t>1</w:t>
            </w:r>
          </w:p>
        </w:tc>
        <w:tc>
          <w:tcPr>
            <w:tcW w:w="936" w:type="pct"/>
            <w:tcBorders>
              <w:top w:val="single" w:sz="6" w:space="0" w:color="auto"/>
              <w:left w:val="single" w:sz="4" w:space="0" w:color="auto"/>
              <w:bottom w:val="single" w:sz="6" w:space="0" w:color="auto"/>
              <w:right w:val="single" w:sz="6" w:space="0" w:color="auto"/>
            </w:tcBorders>
          </w:tcPr>
          <w:p w14:paraId="3228AEF5" w14:textId="77777777" w:rsidR="006B37F0" w:rsidRPr="007B4467" w:rsidRDefault="006B37F0" w:rsidP="00452594">
            <w:pPr>
              <w:pStyle w:val="TAL"/>
            </w:pPr>
            <w:r w:rsidRPr="007B4467">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5DCCC5DE"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13CFBFD3"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3FEC3E4" w14:textId="266ADA59" w:rsidR="006B37F0" w:rsidRPr="007B4467" w:rsidRDefault="006B37F0" w:rsidP="00452594">
            <w:pPr>
              <w:pStyle w:val="TAL"/>
            </w:pPr>
            <w:r w:rsidRPr="007B4467">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7FADCB2E"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9589D3F"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7954556" w14:textId="77777777" w:rsidR="006B37F0" w:rsidRPr="007B4467" w:rsidRDefault="006B37F0" w:rsidP="00452594">
            <w:pPr>
              <w:pStyle w:val="TAL"/>
            </w:pPr>
          </w:p>
        </w:tc>
      </w:tr>
      <w:tr w:rsidR="006B37F0" w:rsidRPr="007B4467" w14:paraId="5D496F18"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4DDA30E8" w14:textId="77777777" w:rsidR="006B37F0" w:rsidRPr="007B4467" w:rsidRDefault="006B37F0" w:rsidP="00452594">
            <w:pPr>
              <w:pStyle w:val="TAC"/>
            </w:pPr>
            <w:r w:rsidRPr="007B4467">
              <w:t>2</w:t>
            </w:r>
          </w:p>
        </w:tc>
        <w:tc>
          <w:tcPr>
            <w:tcW w:w="936" w:type="pct"/>
            <w:tcBorders>
              <w:top w:val="single" w:sz="6" w:space="0" w:color="auto"/>
              <w:left w:val="single" w:sz="4" w:space="0" w:color="auto"/>
              <w:bottom w:val="single" w:sz="6" w:space="0" w:color="auto"/>
              <w:right w:val="single" w:sz="6" w:space="0" w:color="auto"/>
            </w:tcBorders>
          </w:tcPr>
          <w:p w14:paraId="4693074D"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118BF8B5"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1D0E22A"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58137C2" w14:textId="77777777" w:rsidR="006B37F0" w:rsidRPr="007B4467" w:rsidRDefault="006B37F0" w:rsidP="00452594">
            <w:pPr>
              <w:pStyle w:val="TAL"/>
              <w:rPr>
                <w:rFonts w:eastAsia="MS Mincho"/>
              </w:rPr>
            </w:pPr>
            <w:r w:rsidRPr="007B4467">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944C06D"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D970337"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5634B37" w14:textId="77777777" w:rsidR="006B37F0" w:rsidRPr="007B4467" w:rsidRDefault="006B37F0" w:rsidP="00452594">
            <w:pPr>
              <w:pStyle w:val="TAL"/>
            </w:pPr>
          </w:p>
        </w:tc>
      </w:tr>
      <w:tr w:rsidR="006B37F0" w:rsidRPr="007B4467" w14:paraId="432F333F"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6537DE0F" w14:textId="77777777" w:rsidR="006B37F0" w:rsidRPr="007B4467" w:rsidRDefault="006B37F0" w:rsidP="00452594">
            <w:pPr>
              <w:pStyle w:val="TAC"/>
            </w:pPr>
            <w:r w:rsidRPr="007B4467">
              <w:t>3</w:t>
            </w:r>
          </w:p>
        </w:tc>
        <w:tc>
          <w:tcPr>
            <w:tcW w:w="936" w:type="pct"/>
            <w:tcBorders>
              <w:top w:val="single" w:sz="6" w:space="0" w:color="auto"/>
              <w:left w:val="single" w:sz="4" w:space="0" w:color="auto"/>
              <w:bottom w:val="single" w:sz="6" w:space="0" w:color="auto"/>
              <w:right w:val="single" w:sz="6" w:space="0" w:color="auto"/>
            </w:tcBorders>
          </w:tcPr>
          <w:p w14:paraId="2B4EC655"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081B7F67"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1F341B3"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C2C3B1C" w14:textId="77777777" w:rsidR="006B37F0" w:rsidRPr="007B4467" w:rsidRDefault="006B37F0" w:rsidP="00452594">
            <w:pPr>
              <w:pStyle w:val="TAL"/>
              <w:rPr>
                <w:rFonts w:eastAsia="MS Mincho"/>
              </w:rPr>
            </w:pPr>
            <w:r w:rsidRPr="007B4467">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7E454CD"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D95F5B8"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D0064FD" w14:textId="77777777" w:rsidR="006B37F0" w:rsidRPr="007B4467" w:rsidRDefault="006B37F0" w:rsidP="00452594">
            <w:pPr>
              <w:pStyle w:val="TAL"/>
            </w:pPr>
          </w:p>
        </w:tc>
      </w:tr>
      <w:tr w:rsidR="006B37F0" w:rsidRPr="007B4467" w14:paraId="204ADB8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4CDE31D" w14:textId="77777777" w:rsidR="006B37F0" w:rsidRPr="007B4467" w:rsidRDefault="006B37F0" w:rsidP="00452594">
            <w:pPr>
              <w:pStyle w:val="TAC"/>
            </w:pPr>
            <w:r w:rsidRPr="007B4467">
              <w:t>4</w:t>
            </w:r>
          </w:p>
        </w:tc>
        <w:tc>
          <w:tcPr>
            <w:tcW w:w="936" w:type="pct"/>
            <w:tcBorders>
              <w:top w:val="single" w:sz="6" w:space="0" w:color="auto"/>
              <w:left w:val="single" w:sz="4" w:space="0" w:color="auto"/>
              <w:bottom w:val="single" w:sz="6" w:space="0" w:color="auto"/>
              <w:right w:val="single" w:sz="6" w:space="0" w:color="auto"/>
            </w:tcBorders>
          </w:tcPr>
          <w:p w14:paraId="698E803D"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Reject paging request</w:t>
            </w:r>
          </w:p>
        </w:tc>
        <w:tc>
          <w:tcPr>
            <w:tcW w:w="374" w:type="pct"/>
            <w:tcBorders>
              <w:top w:val="single" w:sz="6" w:space="0" w:color="auto"/>
              <w:left w:val="single" w:sz="6" w:space="0" w:color="auto"/>
              <w:bottom w:val="single" w:sz="6" w:space="0" w:color="auto"/>
              <w:right w:val="single" w:sz="4" w:space="0" w:color="auto"/>
            </w:tcBorders>
          </w:tcPr>
          <w:p w14:paraId="1ADA808D"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B825346"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61C18B28" w14:textId="77777777" w:rsidR="006B37F0" w:rsidRPr="007B4467" w:rsidRDefault="006B37F0" w:rsidP="00452594">
            <w:pPr>
              <w:pStyle w:val="TAL"/>
              <w:rPr>
                <w:rFonts w:eastAsia="MS Mincho"/>
              </w:rPr>
            </w:pPr>
            <w:r w:rsidRPr="007B4467">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5904587E"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6C3C73F"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FBF7DD2" w14:textId="77777777" w:rsidR="006B37F0" w:rsidRPr="007B4467" w:rsidRDefault="006B37F0" w:rsidP="00452594">
            <w:pPr>
              <w:pStyle w:val="TAL"/>
            </w:pPr>
          </w:p>
        </w:tc>
      </w:tr>
      <w:tr w:rsidR="006B37F0" w:rsidRPr="007B4467" w14:paraId="66279C5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72D37ADD" w14:textId="77777777" w:rsidR="006B37F0" w:rsidRPr="007B4467" w:rsidRDefault="006B37F0" w:rsidP="00452594">
            <w:pPr>
              <w:pStyle w:val="TAC"/>
              <w:rPr>
                <w:lang w:eastAsia="zh-CN"/>
              </w:rPr>
            </w:pPr>
            <w:r w:rsidRPr="007B4467">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361D676C" w14:textId="77777777" w:rsidR="006B37F0" w:rsidRPr="007B4467" w:rsidRDefault="006B37F0" w:rsidP="00452594">
            <w:pPr>
              <w:pStyle w:val="TAL"/>
            </w:pPr>
            <w:r w:rsidRPr="007B4467">
              <w:rPr>
                <w:rFonts w:eastAsia="SimSun"/>
                <w:lang w:eastAsia="zh-CN"/>
              </w:rPr>
              <w:t>S</w:t>
            </w:r>
            <w:r w:rsidRPr="007B4467">
              <w:t>upport of</w:t>
            </w:r>
            <w:r w:rsidRPr="007B4467">
              <w:rPr>
                <w:rFonts w:eastAsia="SimSun"/>
                <w:lang w:eastAsia="zh-CN"/>
              </w:rPr>
              <w:t xml:space="preserve"> Multi-SIM</w:t>
            </w:r>
            <w:r w:rsidRPr="007B4467">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21156CE2" w14:textId="77777777" w:rsidR="006B37F0" w:rsidRPr="007B4467" w:rsidRDefault="006B37F0" w:rsidP="00452594">
            <w:pPr>
              <w:pStyle w:val="TAL"/>
              <w:rPr>
                <w:lang w:eastAsia="zh-CN"/>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DFEDAFD" w14:textId="77777777" w:rsidR="006B37F0" w:rsidRPr="007B4467" w:rsidRDefault="006B37F0"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524014A" w14:textId="77777777" w:rsidR="006B37F0" w:rsidRPr="007B4467" w:rsidRDefault="006B37F0" w:rsidP="00452594">
            <w:pPr>
              <w:pStyle w:val="TAL"/>
              <w:rPr>
                <w:lang w:eastAsia="zh-CN"/>
              </w:rPr>
            </w:pPr>
            <w:r w:rsidRPr="007B4467">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11524482" w14:textId="77777777" w:rsidR="006B37F0" w:rsidRPr="007B4467" w:rsidRDefault="006B37F0"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1AF3CA"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1074793" w14:textId="77777777" w:rsidR="006B37F0" w:rsidRPr="007B4467" w:rsidRDefault="006B37F0" w:rsidP="00452594">
            <w:pPr>
              <w:pStyle w:val="TAL"/>
              <w:rPr>
                <w:rFonts w:eastAsia="SimSun"/>
                <w:lang w:eastAsia="zh-CN"/>
              </w:rPr>
            </w:pPr>
            <w:r w:rsidRPr="007B4467">
              <w:rPr>
                <w:rFonts w:eastAsia="SimSun"/>
                <w:lang w:eastAsia="zh-CN"/>
              </w:rPr>
              <w:t>A UE support Pging restriction shall support:</w:t>
            </w:r>
          </w:p>
          <w:p w14:paraId="1F51BF47" w14:textId="77777777" w:rsidR="006B37F0" w:rsidRPr="007B4467" w:rsidRDefault="006B37F0" w:rsidP="00452594">
            <w:pPr>
              <w:pStyle w:val="TAL"/>
              <w:rPr>
                <w:rFonts w:eastAsia="SimSun"/>
                <w:lang w:eastAsia="zh-CN"/>
              </w:rPr>
            </w:pPr>
            <w:r w:rsidRPr="007B4467">
              <w:rPr>
                <w:rFonts w:eastAsia="SimSun"/>
                <w:lang w:eastAsia="zh-CN"/>
              </w:rPr>
              <w:t xml:space="preserve"> </w:t>
            </w:r>
            <w:r w:rsidRPr="007B4467">
              <w:t xml:space="preserve">- </w:t>
            </w:r>
            <w:r w:rsidRPr="007B4467">
              <w:rPr>
                <w:rFonts w:eastAsia="SimSun"/>
                <w:lang w:eastAsia="zh-CN"/>
              </w:rPr>
              <w:t>N1 NAS signalling connection release or</w:t>
            </w:r>
          </w:p>
          <w:p w14:paraId="1E23B759" w14:textId="77777777" w:rsidR="006B37F0" w:rsidRPr="007B4467" w:rsidRDefault="006B37F0" w:rsidP="00452594">
            <w:pPr>
              <w:pStyle w:val="TAL"/>
              <w:rPr>
                <w:rFonts w:eastAsia="SimSun"/>
                <w:lang w:eastAsia="zh-CN"/>
              </w:rPr>
            </w:pPr>
            <w:r w:rsidRPr="007B4467">
              <w:rPr>
                <w:rFonts w:eastAsia="SimSun"/>
                <w:lang w:eastAsia="zh-CN"/>
              </w:rPr>
              <w:t xml:space="preserve"> </w:t>
            </w:r>
            <w:r w:rsidRPr="007B4467">
              <w:t>-</w:t>
            </w:r>
            <w:r w:rsidRPr="007B4467">
              <w:rPr>
                <w:rFonts w:eastAsia="SimSun"/>
                <w:lang w:eastAsia="zh-CN"/>
              </w:rPr>
              <w:t xml:space="preserve"> Reject paging request or</w:t>
            </w:r>
          </w:p>
          <w:p w14:paraId="5B3D9FC8" w14:textId="77777777" w:rsidR="006B37F0" w:rsidRPr="007B4467" w:rsidRDefault="006B37F0" w:rsidP="00452594">
            <w:pPr>
              <w:pStyle w:val="TAL"/>
            </w:pPr>
            <w:r w:rsidRPr="007B4467">
              <w:rPr>
                <w:rFonts w:eastAsia="SimSun"/>
                <w:lang w:eastAsia="zh-CN"/>
              </w:rPr>
              <w:t>- both of them</w:t>
            </w:r>
          </w:p>
        </w:tc>
      </w:tr>
      <w:tr w:rsidR="009E1C56" w:rsidRPr="007B4467" w14:paraId="7311CB3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D3E36D9" w14:textId="77777777" w:rsidR="009E1C56" w:rsidRPr="007B4467" w:rsidRDefault="009E1C56" w:rsidP="00452594">
            <w:pPr>
              <w:pStyle w:val="TAC"/>
              <w:rPr>
                <w:lang w:eastAsia="zh-CN"/>
              </w:rPr>
            </w:pPr>
            <w:r w:rsidRPr="007B4467">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26CAE346" w14:textId="61D80CFD" w:rsidR="009E1C56" w:rsidRPr="007B4467" w:rsidRDefault="009E1C56" w:rsidP="00452594">
            <w:pPr>
              <w:pStyle w:val="TAL"/>
              <w:rPr>
                <w:rFonts w:eastAsia="SimSun"/>
                <w:lang w:eastAsia="zh-CN"/>
              </w:rPr>
            </w:pPr>
            <w:r w:rsidRPr="007B4467">
              <w:rPr>
                <w:rFonts w:eastAsia="SimSun"/>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507DAFFF" w14:textId="77777777" w:rsidR="009E1C56" w:rsidRPr="007B4467" w:rsidRDefault="009E1C56" w:rsidP="00452594">
            <w:pPr>
              <w:pStyle w:val="TAL"/>
              <w:rPr>
                <w:lang w:eastAsia="zh-CN"/>
              </w:rPr>
            </w:pPr>
            <w:r w:rsidRPr="007B4467">
              <w:rPr>
                <w:lang w:eastAsia="zh-CN"/>
              </w:rPr>
              <w:t>38.306</w:t>
            </w:r>
          </w:p>
          <w:p w14:paraId="00D5B2FD" w14:textId="77777777" w:rsidR="009E1C56" w:rsidRPr="007B4467" w:rsidRDefault="009E1C56" w:rsidP="00452594">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1405639" w14:textId="77777777" w:rsidR="009E1C56" w:rsidRPr="007B4467" w:rsidRDefault="009E1C56"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3C389908" w14:textId="77777777" w:rsidR="009E1C56" w:rsidRPr="007B4467" w:rsidRDefault="009E1C56" w:rsidP="00452594">
            <w:pPr>
              <w:pStyle w:val="TAL"/>
              <w:rPr>
                <w:lang w:eastAsia="zh-CN"/>
              </w:rPr>
            </w:pPr>
            <w:r w:rsidRPr="007B4467">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6253A275" w14:textId="77777777" w:rsidR="009E1C56" w:rsidRPr="007B4467" w:rsidRDefault="009E1C56"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D8C3CDE" w14:textId="77777777" w:rsidR="009E1C56" w:rsidRPr="007B4467"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4807ECBC" w14:textId="77777777" w:rsidR="009E1C56" w:rsidRPr="007B4467" w:rsidRDefault="009E1C56" w:rsidP="00452594">
            <w:pPr>
              <w:pStyle w:val="TAL"/>
              <w:rPr>
                <w:rFonts w:eastAsia="SimSun"/>
                <w:lang w:eastAsia="zh-CN"/>
              </w:rPr>
            </w:pPr>
            <w:r w:rsidRPr="007B4467">
              <w:rPr>
                <w:rFonts w:eastAsia="SimSun"/>
                <w:lang w:eastAsia="zh-CN"/>
              </w:rPr>
              <w:t>UE supporting this feature supports 3 periodic gaps and 1 aperiodic gap.</w:t>
            </w:r>
          </w:p>
        </w:tc>
      </w:tr>
      <w:tr w:rsidR="009E1C56" w:rsidRPr="007B4467" w14:paraId="0837987B"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CAD5ABE" w14:textId="77777777" w:rsidR="009E1C56" w:rsidRPr="007B4467" w:rsidRDefault="009E1C56" w:rsidP="00452594">
            <w:pPr>
              <w:pStyle w:val="TAC"/>
              <w:rPr>
                <w:lang w:eastAsia="zh-CN"/>
              </w:rPr>
            </w:pPr>
            <w:r w:rsidRPr="007B4467">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717EDE32" w14:textId="38773E2C" w:rsidR="009E1C56" w:rsidRPr="007B4467" w:rsidRDefault="009E1C56" w:rsidP="00452594">
            <w:pPr>
              <w:pStyle w:val="TAL"/>
              <w:rPr>
                <w:rFonts w:eastAsia="SimSun"/>
                <w:lang w:eastAsia="zh-CN"/>
              </w:rPr>
            </w:pPr>
            <w:r w:rsidRPr="007B4467">
              <w:rPr>
                <w:rFonts w:eastAsia="SimSun"/>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2B1F26B1" w14:textId="77777777" w:rsidR="009E1C56" w:rsidRPr="007B4467" w:rsidRDefault="009E1C56" w:rsidP="00452594">
            <w:pPr>
              <w:pStyle w:val="TAL"/>
              <w:rPr>
                <w:lang w:eastAsia="zh-CN"/>
              </w:rPr>
            </w:pPr>
            <w:r w:rsidRPr="007B4467">
              <w:rPr>
                <w:lang w:eastAsia="zh-CN"/>
              </w:rPr>
              <w:t>38.306</w:t>
            </w:r>
          </w:p>
          <w:p w14:paraId="651C17F6" w14:textId="77777777" w:rsidR="009E1C56" w:rsidRPr="007B4467" w:rsidRDefault="009E1C56" w:rsidP="00452594">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01D01309" w14:textId="77777777" w:rsidR="009E1C56" w:rsidRPr="007B4467" w:rsidRDefault="009E1C56"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676EB81" w14:textId="77777777" w:rsidR="009E1C56" w:rsidRPr="007B4467" w:rsidRDefault="009E1C56" w:rsidP="00452594">
            <w:pPr>
              <w:pStyle w:val="TAL"/>
              <w:rPr>
                <w:lang w:eastAsia="zh-CN"/>
              </w:rPr>
            </w:pPr>
            <w:r w:rsidRPr="007B4467">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3B35864A" w14:textId="77777777" w:rsidR="009E1C56" w:rsidRPr="007B4467" w:rsidRDefault="009E1C56"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6D87DF" w14:textId="77777777" w:rsidR="009E1C56" w:rsidRPr="007B4467"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78023852" w14:textId="77777777" w:rsidR="009E1C56" w:rsidRPr="007B4467" w:rsidRDefault="009E1C56" w:rsidP="00452594">
            <w:pPr>
              <w:pStyle w:val="TAL"/>
              <w:rPr>
                <w:rFonts w:eastAsia="SimSun"/>
                <w:lang w:eastAsia="zh-CN"/>
              </w:rPr>
            </w:pPr>
          </w:p>
        </w:tc>
      </w:tr>
      <w:tr w:rsidR="008304A8" w:rsidRPr="007B4467" w14:paraId="5A89D04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0C9B97" w14:textId="77777777" w:rsidR="008304A8" w:rsidRPr="007B4467" w:rsidRDefault="008304A8" w:rsidP="00452594">
            <w:pPr>
              <w:pStyle w:val="TAC"/>
              <w:rPr>
                <w:lang w:eastAsia="zh-CN"/>
              </w:rPr>
            </w:pPr>
            <w:r w:rsidRPr="007B4467">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38B99339" w14:textId="77777777" w:rsidR="008304A8" w:rsidRPr="007B4467" w:rsidRDefault="008304A8" w:rsidP="00452594">
            <w:pPr>
              <w:pStyle w:val="TAL"/>
              <w:rPr>
                <w:rFonts w:eastAsia="SimSun"/>
                <w:lang w:eastAsia="zh-CN"/>
              </w:rPr>
            </w:pPr>
            <w:r w:rsidRPr="007B4467">
              <w:rPr>
                <w:rFonts w:eastAsia="SimSun"/>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4251C15C" w14:textId="77777777" w:rsidR="008304A8" w:rsidRPr="007B4467" w:rsidRDefault="008304A8" w:rsidP="00452594">
            <w:pPr>
              <w:pStyle w:val="TAL"/>
              <w:rPr>
                <w:lang w:eastAsia="zh-CN"/>
              </w:rPr>
            </w:pPr>
            <w:r w:rsidRPr="007B4467">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5573B41F" w14:textId="77777777" w:rsidR="008304A8" w:rsidRPr="007B4467" w:rsidRDefault="008304A8"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2D1F0F6" w14:textId="77777777" w:rsidR="008304A8" w:rsidRPr="007B4467" w:rsidRDefault="008304A8" w:rsidP="00452594">
            <w:pPr>
              <w:pStyle w:val="TAL"/>
              <w:rPr>
                <w:lang w:eastAsia="zh-CN"/>
              </w:rPr>
            </w:pPr>
            <w:r w:rsidRPr="007B4467">
              <w:rPr>
                <w:lang w:eastAsia="zh-CN"/>
              </w:rPr>
              <w:t>pc_Set_MUSIM_UAI_Info_NR</w:t>
            </w:r>
          </w:p>
        </w:tc>
        <w:tc>
          <w:tcPr>
            <w:tcW w:w="172" w:type="pct"/>
            <w:tcBorders>
              <w:top w:val="single" w:sz="4" w:space="0" w:color="auto"/>
              <w:left w:val="single" w:sz="4" w:space="0" w:color="auto"/>
              <w:bottom w:val="single" w:sz="4" w:space="0" w:color="auto"/>
              <w:right w:val="single" w:sz="4" w:space="0" w:color="auto"/>
            </w:tcBorders>
          </w:tcPr>
          <w:p w14:paraId="5B15F631" w14:textId="77777777" w:rsidR="008304A8" w:rsidRPr="007B4467" w:rsidRDefault="008304A8"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7492940F" w14:textId="77777777" w:rsidR="008304A8" w:rsidRPr="007B4467" w:rsidRDefault="008304A8"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3646F09F" w14:textId="77777777" w:rsidR="008304A8" w:rsidRPr="007B4467" w:rsidRDefault="008304A8" w:rsidP="00452594">
            <w:pPr>
              <w:pStyle w:val="TAL"/>
              <w:rPr>
                <w:rFonts w:eastAsia="SimSun"/>
                <w:lang w:eastAsia="zh-CN"/>
              </w:rPr>
            </w:pPr>
          </w:p>
        </w:tc>
      </w:tr>
      <w:tr w:rsidR="00987AD5" w:rsidRPr="007B4467" w14:paraId="1BC7D07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276712EE" w14:textId="77777777" w:rsidR="00987AD5" w:rsidRPr="007B4467" w:rsidRDefault="00987AD5" w:rsidP="00973659">
            <w:pPr>
              <w:pStyle w:val="TAC"/>
              <w:rPr>
                <w:lang w:eastAsia="zh-CN"/>
              </w:rPr>
            </w:pPr>
            <w:r w:rsidRPr="007B4467">
              <w:rPr>
                <w:lang w:eastAsia="zh-CN"/>
              </w:rPr>
              <w:t>9</w:t>
            </w:r>
          </w:p>
        </w:tc>
        <w:tc>
          <w:tcPr>
            <w:tcW w:w="936" w:type="pct"/>
            <w:tcBorders>
              <w:top w:val="single" w:sz="6" w:space="0" w:color="auto"/>
              <w:left w:val="single" w:sz="4" w:space="0" w:color="auto"/>
              <w:bottom w:val="single" w:sz="6" w:space="0" w:color="auto"/>
              <w:right w:val="single" w:sz="6" w:space="0" w:color="auto"/>
            </w:tcBorders>
          </w:tcPr>
          <w:p w14:paraId="384E0F20" w14:textId="77777777" w:rsidR="00987AD5" w:rsidRPr="007B4467" w:rsidRDefault="00987AD5" w:rsidP="00973659">
            <w:pPr>
              <w:pStyle w:val="TAL"/>
              <w:rPr>
                <w:rFonts w:eastAsia="SimSun"/>
                <w:lang w:eastAsia="zh-CN"/>
              </w:rPr>
            </w:pPr>
            <w:r w:rsidRPr="007B4467">
              <w:rPr>
                <w:rFonts w:eastAsia="SimSun"/>
                <w:lang w:eastAsia="zh-CN"/>
              </w:rPr>
              <w:t>Support providing MUSIM assistance information with temporary capability restriction and capability restriction indication as specified in TS 38.331 [9]</w:t>
            </w:r>
          </w:p>
        </w:tc>
        <w:tc>
          <w:tcPr>
            <w:tcW w:w="374" w:type="pct"/>
            <w:tcBorders>
              <w:top w:val="single" w:sz="6" w:space="0" w:color="auto"/>
              <w:left w:val="single" w:sz="6" w:space="0" w:color="auto"/>
              <w:bottom w:val="single" w:sz="6" w:space="0" w:color="auto"/>
              <w:right w:val="single" w:sz="4" w:space="0" w:color="auto"/>
            </w:tcBorders>
          </w:tcPr>
          <w:p w14:paraId="25A71039" w14:textId="77777777" w:rsidR="00987AD5" w:rsidRPr="007B4467" w:rsidRDefault="00987AD5" w:rsidP="00973659">
            <w:pPr>
              <w:pStyle w:val="TAL"/>
              <w:rPr>
                <w:lang w:eastAsia="zh-CN"/>
              </w:rPr>
            </w:pPr>
            <w:r w:rsidRPr="007B4467">
              <w:rPr>
                <w:lang w:eastAsia="zh-CN"/>
              </w:rPr>
              <w:t>38.306</w:t>
            </w:r>
          </w:p>
          <w:p w14:paraId="749E1D55" w14:textId="492C2FB6" w:rsidR="00987AD5" w:rsidRPr="007B4467" w:rsidRDefault="00987AD5" w:rsidP="00973659">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70D8379E" w14:textId="77777777" w:rsidR="00987AD5" w:rsidRPr="007B4467" w:rsidRDefault="00987AD5" w:rsidP="00973659">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1DA9E69" w14:textId="77777777" w:rsidR="00987AD5" w:rsidRPr="007B4467" w:rsidRDefault="00987AD5" w:rsidP="00973659">
            <w:pPr>
              <w:pStyle w:val="TAL"/>
              <w:rPr>
                <w:lang w:eastAsia="zh-CN"/>
              </w:rPr>
            </w:pPr>
            <w:r w:rsidRPr="007B4467">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2AFBFF48" w14:textId="77777777" w:rsidR="00987AD5" w:rsidRPr="007B4467" w:rsidRDefault="00987AD5" w:rsidP="00973659">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07D3E88" w14:textId="77777777" w:rsidR="00987AD5" w:rsidRPr="007B4467" w:rsidRDefault="00987AD5" w:rsidP="00973659">
            <w:pPr>
              <w:pStyle w:val="TAL"/>
            </w:pPr>
          </w:p>
        </w:tc>
        <w:tc>
          <w:tcPr>
            <w:tcW w:w="554" w:type="pct"/>
            <w:tcBorders>
              <w:top w:val="single" w:sz="4" w:space="0" w:color="auto"/>
              <w:left w:val="single" w:sz="4" w:space="0" w:color="auto"/>
              <w:bottom w:val="single" w:sz="4" w:space="0" w:color="auto"/>
              <w:right w:val="single" w:sz="4" w:space="0" w:color="auto"/>
            </w:tcBorders>
          </w:tcPr>
          <w:p w14:paraId="7FD4A4EB" w14:textId="77777777" w:rsidR="00987AD5" w:rsidRPr="007B4467" w:rsidRDefault="00987AD5" w:rsidP="00973659">
            <w:pPr>
              <w:pStyle w:val="TAL"/>
              <w:rPr>
                <w:rFonts w:eastAsia="SimSun"/>
                <w:lang w:eastAsia="zh-CN"/>
              </w:rPr>
            </w:pPr>
          </w:p>
        </w:tc>
      </w:tr>
      <w:tr w:rsidR="00255DE7" w:rsidRPr="007B4467" w14:paraId="7B36DB5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3934D7DE" w14:textId="77777777" w:rsidR="00255DE7" w:rsidRPr="007B4467" w:rsidRDefault="00255DE7" w:rsidP="00E04F03">
            <w:pPr>
              <w:pStyle w:val="TAC"/>
              <w:rPr>
                <w:lang w:eastAsia="zh-CN"/>
              </w:rPr>
            </w:pPr>
            <w:r w:rsidRPr="007B4467">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3B4A4421" w14:textId="77777777" w:rsidR="00255DE7" w:rsidRPr="007B4467" w:rsidRDefault="00255DE7" w:rsidP="00E04F03">
            <w:pPr>
              <w:pStyle w:val="TAL"/>
              <w:rPr>
                <w:rFonts w:eastAsia="SimSun"/>
                <w:lang w:eastAsia="zh-CN"/>
              </w:rPr>
            </w:pPr>
            <w:r w:rsidRPr="007B4467">
              <w:rPr>
                <w:rFonts w:eastAsia="SimSun"/>
                <w:lang w:eastAsia="zh-CN"/>
              </w:rPr>
              <w:t>Indicate to the Network A that its capabilities are temporarily restricted in RRCSetupComplete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B246FB8" w14:textId="77777777" w:rsidR="00255DE7" w:rsidRPr="007B4467" w:rsidRDefault="00255DE7" w:rsidP="00E04F03">
            <w:pPr>
              <w:pStyle w:val="TAL"/>
              <w:rPr>
                <w:lang w:eastAsia="zh-CN"/>
              </w:rPr>
            </w:pPr>
            <w:r w:rsidRPr="007B4467">
              <w:rPr>
                <w:lang w:eastAsia="zh-CN"/>
              </w:rPr>
              <w:t>38.331</w:t>
            </w:r>
          </w:p>
          <w:p w14:paraId="2FDEB57E" w14:textId="77777777" w:rsidR="00255DE7" w:rsidRPr="007B4467" w:rsidRDefault="00255DE7" w:rsidP="00E04F03">
            <w:pPr>
              <w:pStyle w:val="TAL"/>
              <w:rPr>
                <w:lang w:eastAsia="zh-CN"/>
              </w:rPr>
            </w:pPr>
            <w:r w:rsidRPr="007B4467">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DE57FD6"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865FF26" w14:textId="77777777" w:rsidR="00255DE7" w:rsidRPr="007B4467" w:rsidRDefault="00255DE7" w:rsidP="00E04F03">
            <w:pPr>
              <w:pStyle w:val="TAL"/>
              <w:rPr>
                <w:lang w:eastAsia="zh-CN"/>
              </w:rPr>
            </w:pPr>
            <w:r w:rsidRPr="007B4467">
              <w:rPr>
                <w:lang w:eastAsia="zh-CN"/>
              </w:rPr>
              <w:t>pc_musim_CapRestrictionInd_</w:t>
            </w:r>
            <w:bookmarkStart w:id="1120" w:name="OLE_LINK43"/>
            <w:bookmarkStart w:id="1121" w:name="OLE_LINK44"/>
            <w:r w:rsidRPr="007B4467">
              <w:rPr>
                <w:lang w:eastAsia="zh-CN"/>
              </w:rPr>
              <w:t>RRCSetup</w:t>
            </w:r>
            <w:bookmarkEnd w:id="1120"/>
            <w:bookmarkEnd w:id="1121"/>
            <w:r w:rsidRPr="007B4467">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3BFA1671"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43BCB64"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4F662BF" w14:textId="77777777" w:rsidR="00255DE7" w:rsidRPr="007B4467" w:rsidRDefault="00255DE7" w:rsidP="00E04F03">
            <w:pPr>
              <w:pStyle w:val="TAL"/>
              <w:rPr>
                <w:rFonts w:eastAsia="SimSun"/>
                <w:lang w:eastAsia="zh-CN"/>
              </w:rPr>
            </w:pPr>
          </w:p>
        </w:tc>
      </w:tr>
      <w:tr w:rsidR="00255DE7" w:rsidRPr="007B4467" w14:paraId="6C2B4C76"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890A39" w14:textId="77777777" w:rsidR="00255DE7" w:rsidRPr="007B4467" w:rsidRDefault="00255DE7" w:rsidP="00E04F03">
            <w:pPr>
              <w:pStyle w:val="TAC"/>
              <w:rPr>
                <w:lang w:eastAsia="zh-CN"/>
              </w:rPr>
            </w:pPr>
            <w:r w:rsidRPr="007B4467">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5E59E4FA" w14:textId="77777777" w:rsidR="00255DE7" w:rsidRPr="007B4467" w:rsidRDefault="00255DE7" w:rsidP="00E04F03">
            <w:pPr>
              <w:pStyle w:val="TAL"/>
              <w:rPr>
                <w:rFonts w:eastAsia="SimSun"/>
                <w:lang w:eastAsia="zh-CN"/>
              </w:rPr>
            </w:pPr>
            <w:r w:rsidRPr="007B4467">
              <w:rPr>
                <w:rFonts w:eastAsia="SimSun"/>
                <w:lang w:eastAsia="zh-CN"/>
              </w:rPr>
              <w:t>Indicate to the Network A that its capabilities are temporarily restricted in RRCResumeComplete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39B23479" w14:textId="77777777" w:rsidR="00255DE7" w:rsidRPr="007B4467" w:rsidRDefault="00255DE7" w:rsidP="00E04F03">
            <w:pPr>
              <w:pStyle w:val="TAL"/>
              <w:rPr>
                <w:lang w:eastAsia="zh-CN"/>
              </w:rPr>
            </w:pPr>
            <w:bookmarkStart w:id="1122" w:name="OLE_LINK45"/>
            <w:bookmarkStart w:id="1123" w:name="OLE_LINK46"/>
            <w:r w:rsidRPr="007B4467">
              <w:rPr>
                <w:lang w:eastAsia="zh-CN"/>
              </w:rPr>
              <w:t>38.331</w:t>
            </w:r>
          </w:p>
          <w:bookmarkEnd w:id="1122"/>
          <w:bookmarkEnd w:id="1123"/>
          <w:p w14:paraId="0493D4C9" w14:textId="77777777" w:rsidR="00255DE7" w:rsidRPr="007B4467" w:rsidRDefault="00255DE7" w:rsidP="00E04F03">
            <w:pPr>
              <w:pStyle w:val="TAL"/>
              <w:rPr>
                <w:lang w:eastAsia="zh-CN"/>
              </w:rPr>
            </w:pPr>
            <w:r w:rsidRPr="007B4467">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3656D9CB"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CEE121E" w14:textId="77777777" w:rsidR="00255DE7" w:rsidRPr="007B4467" w:rsidRDefault="00255DE7" w:rsidP="00E04F03">
            <w:pPr>
              <w:pStyle w:val="TAL"/>
              <w:rPr>
                <w:lang w:eastAsia="zh-CN"/>
              </w:rPr>
            </w:pPr>
            <w:r w:rsidRPr="007B4467">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39ECC8"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D3D6D01"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88B899F" w14:textId="77777777" w:rsidR="00255DE7" w:rsidRPr="007B4467" w:rsidRDefault="00255DE7" w:rsidP="00E04F03">
            <w:pPr>
              <w:pStyle w:val="TAL"/>
              <w:rPr>
                <w:rFonts w:eastAsia="SimSun"/>
                <w:lang w:eastAsia="zh-CN"/>
              </w:rPr>
            </w:pPr>
          </w:p>
        </w:tc>
      </w:tr>
      <w:tr w:rsidR="00255DE7" w:rsidRPr="007B4467" w14:paraId="33D4ADF4"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4213171" w14:textId="77777777" w:rsidR="00255DE7" w:rsidRPr="007B4467" w:rsidRDefault="00255DE7" w:rsidP="00E04F03">
            <w:pPr>
              <w:pStyle w:val="TAC"/>
              <w:rPr>
                <w:lang w:eastAsia="zh-CN"/>
              </w:rPr>
            </w:pPr>
            <w:r w:rsidRPr="007B4467">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1872AF85" w14:textId="77777777" w:rsidR="00255DE7" w:rsidRPr="007B4467" w:rsidRDefault="00255DE7" w:rsidP="00E04F03">
            <w:pPr>
              <w:pStyle w:val="TAL"/>
              <w:rPr>
                <w:rFonts w:eastAsia="SimSun"/>
                <w:lang w:eastAsia="zh-CN"/>
              </w:rPr>
            </w:pPr>
            <w:r w:rsidRPr="007B4467">
              <w:rPr>
                <w:rFonts w:eastAsia="SimSun"/>
                <w:lang w:eastAsia="zh-CN"/>
              </w:rPr>
              <w:t>Transmit R18 MUSIM related UEAssistanceInformation message once the UE is allowed to do so after triggered by RRCReconfiquration</w:t>
            </w:r>
          </w:p>
        </w:tc>
        <w:tc>
          <w:tcPr>
            <w:tcW w:w="374" w:type="pct"/>
            <w:tcBorders>
              <w:top w:val="single" w:sz="6" w:space="0" w:color="auto"/>
              <w:left w:val="single" w:sz="6" w:space="0" w:color="auto"/>
              <w:bottom w:val="single" w:sz="6" w:space="0" w:color="auto"/>
              <w:right w:val="single" w:sz="4" w:space="0" w:color="auto"/>
            </w:tcBorders>
          </w:tcPr>
          <w:p w14:paraId="02C43146" w14:textId="77777777" w:rsidR="00255DE7" w:rsidRPr="007B4467" w:rsidRDefault="00255DE7" w:rsidP="00E04F03">
            <w:pPr>
              <w:pStyle w:val="TAL"/>
              <w:rPr>
                <w:lang w:eastAsia="zh-CN"/>
              </w:rPr>
            </w:pPr>
            <w:r w:rsidRPr="007B4467">
              <w:rPr>
                <w:lang w:eastAsia="zh-CN"/>
              </w:rPr>
              <w:t>38.331</w:t>
            </w:r>
          </w:p>
          <w:p w14:paraId="3BA3077F" w14:textId="77777777" w:rsidR="00255DE7" w:rsidRPr="007B4467" w:rsidRDefault="00255DE7" w:rsidP="00E04F03">
            <w:pPr>
              <w:pStyle w:val="TAL"/>
              <w:rPr>
                <w:lang w:eastAsia="zh-CN"/>
              </w:rPr>
            </w:pPr>
            <w:r w:rsidRPr="007B4467">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78636E66"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198F390A" w14:textId="77777777" w:rsidR="00255DE7" w:rsidRPr="007B4467" w:rsidRDefault="00255DE7" w:rsidP="00E04F03">
            <w:pPr>
              <w:pStyle w:val="TAL"/>
              <w:rPr>
                <w:lang w:eastAsia="zh-CN"/>
              </w:rPr>
            </w:pPr>
            <w:r w:rsidRPr="007B4467">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68C0362"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46A9CC4"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690D070F" w14:textId="77777777" w:rsidR="00255DE7" w:rsidRPr="007B4467" w:rsidRDefault="00255DE7" w:rsidP="00E04F03">
            <w:pPr>
              <w:pStyle w:val="TAL"/>
              <w:rPr>
                <w:rFonts w:eastAsia="SimSun"/>
                <w:lang w:eastAsia="zh-CN"/>
              </w:rPr>
            </w:pPr>
          </w:p>
        </w:tc>
      </w:tr>
    </w:tbl>
    <w:p w14:paraId="3434B1CE" w14:textId="77777777" w:rsidR="006B37F0" w:rsidRPr="007B4467" w:rsidRDefault="006B37F0" w:rsidP="00A36FC2"/>
    <w:p w14:paraId="41C914AE" w14:textId="39464D24" w:rsidR="00E85B50" w:rsidRPr="007B4467" w:rsidRDefault="00E85B50" w:rsidP="00E85B50">
      <w:pPr>
        <w:pStyle w:val="Heading3"/>
        <w:rPr>
          <w:rFonts w:eastAsia="SimSun"/>
        </w:rPr>
      </w:pPr>
      <w:bookmarkStart w:id="1124" w:name="_Hlk132295058"/>
      <w:bookmarkStart w:id="1125" w:name="_Toc114916382"/>
      <w:bookmarkStart w:id="1126" w:name="_Toc194512987"/>
      <w:r w:rsidRPr="007B4467">
        <w:t>A.4.3.14</w:t>
      </w:r>
      <w:r w:rsidRPr="007B4467">
        <w:tab/>
        <w:t>MBS Capabilities</w:t>
      </w:r>
      <w:bookmarkEnd w:id="1126"/>
    </w:p>
    <w:p w14:paraId="5A2B3A6A" w14:textId="065EE014" w:rsidR="00E85B50" w:rsidRPr="007B4467" w:rsidRDefault="00E85B50" w:rsidP="00E85B50">
      <w:pPr>
        <w:pStyle w:val="TH"/>
      </w:pPr>
      <w:r w:rsidRPr="007B4467">
        <w:t>Table A.4.3.14-</w:t>
      </w:r>
      <w:r w:rsidRPr="007B4467">
        <w:rPr>
          <w:lang w:eastAsia="zh-CN"/>
        </w:rPr>
        <w:t>1</w:t>
      </w:r>
      <w:r w:rsidRPr="007B4467">
        <w:t>: MBS Capabilities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rsidRPr="007B4467" w14:paraId="6E83B4DB" w14:textId="77777777" w:rsidTr="007A7083">
        <w:trPr>
          <w:cantSplit/>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Pr="007B4467" w:rsidRDefault="009530C0" w:rsidP="00452594">
            <w:pPr>
              <w:pStyle w:val="TAH"/>
            </w:pPr>
            <w:r w:rsidRPr="007B4467">
              <w:t>Item</w:t>
            </w:r>
          </w:p>
        </w:tc>
        <w:tc>
          <w:tcPr>
            <w:tcW w:w="677" w:type="pct"/>
            <w:tcBorders>
              <w:top w:val="single" w:sz="6" w:space="0" w:color="auto"/>
              <w:left w:val="single" w:sz="6" w:space="0" w:color="auto"/>
              <w:bottom w:val="single" w:sz="6" w:space="0" w:color="auto"/>
              <w:right w:val="single" w:sz="6" w:space="0" w:color="auto"/>
            </w:tcBorders>
          </w:tcPr>
          <w:p w14:paraId="1FF817B3" w14:textId="24308857" w:rsidR="009530C0" w:rsidRPr="007B4467" w:rsidRDefault="009530C0" w:rsidP="00452594">
            <w:pPr>
              <w:pStyle w:val="TAH"/>
            </w:pPr>
            <w:r w:rsidRPr="007B4467">
              <w:t xml:space="preserve">UE </w:t>
            </w:r>
            <w:r w:rsidR="00866962" w:rsidRPr="007B4467">
              <w:t>MBS</w:t>
            </w:r>
            <w:r w:rsidRPr="007B4467">
              <w:t xml:space="preserve">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Pr="007B4467" w:rsidRDefault="009530C0" w:rsidP="00452594">
            <w:pPr>
              <w:pStyle w:val="TAH"/>
            </w:pPr>
            <w:r w:rsidRPr="007B4467">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Pr="007B4467" w:rsidRDefault="009530C0" w:rsidP="00452594">
            <w:pPr>
              <w:pStyle w:val="TAH"/>
            </w:pPr>
            <w:r w:rsidRPr="007B4467">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Pr="007B4467" w:rsidRDefault="009530C0" w:rsidP="00452594">
            <w:pPr>
              <w:pStyle w:val="TAH"/>
            </w:pPr>
            <w:r w:rsidRPr="007B4467">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Pr="007B4467" w:rsidRDefault="009530C0" w:rsidP="00452594">
            <w:pPr>
              <w:pStyle w:val="TAH"/>
            </w:pPr>
            <w:r w:rsidRPr="007B4467">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Pr="007B4467" w:rsidRDefault="009530C0" w:rsidP="00452594">
            <w:pPr>
              <w:pStyle w:val="TAH"/>
            </w:pPr>
            <w:r w:rsidRPr="007B4467">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Pr="007B4467" w:rsidRDefault="009530C0" w:rsidP="00452594">
            <w:pPr>
              <w:pStyle w:val="TAH"/>
            </w:pPr>
            <w:r w:rsidRPr="007B4467">
              <w:t>Comments</w:t>
            </w:r>
          </w:p>
        </w:tc>
      </w:tr>
      <w:tr w:rsidR="009530C0" w:rsidRPr="007B4467" w14:paraId="67A1372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Pr="007B4467" w:rsidRDefault="009530C0" w:rsidP="009530C0">
            <w:pPr>
              <w:pStyle w:val="TAC"/>
            </w:pPr>
            <w:r w:rsidRPr="007B4467">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Pr="007B4467" w:rsidRDefault="009530C0" w:rsidP="009530C0">
            <w:pPr>
              <w:pStyle w:val="TAL"/>
            </w:pPr>
            <w:r w:rsidRPr="007B4467">
              <w:t>Support of broadcast reception</w:t>
            </w:r>
            <w:r w:rsidRPr="007B4467">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Pr="007B4467" w:rsidRDefault="009530C0" w:rsidP="009530C0">
            <w:pPr>
              <w:pStyle w:val="TAL"/>
              <w:rPr>
                <w:rFonts w:eastAsia="MS Mincho"/>
              </w:rPr>
            </w:pPr>
            <w:r w:rsidRPr="007B4467">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Pr="007B4467" w:rsidRDefault="009530C0" w:rsidP="009530C0">
            <w:pPr>
              <w:pStyle w:val="TAL"/>
            </w:pPr>
            <w:r w:rsidRPr="007B4467">
              <w:rPr>
                <w:rFonts w:eastAsia="MS Mincho"/>
              </w:rPr>
              <w:t>pc_</w:t>
            </w:r>
            <w:r w:rsidRPr="007B4467">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Pr="007B4467" w:rsidRDefault="009530C0" w:rsidP="009530C0">
            <w:pPr>
              <w:pStyle w:val="TAL"/>
            </w:pPr>
          </w:p>
        </w:tc>
      </w:tr>
      <w:tr w:rsidR="009530C0" w:rsidRPr="007B4467" w14:paraId="5558D86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Pr="007B4467" w:rsidRDefault="009530C0" w:rsidP="009530C0">
            <w:pPr>
              <w:pStyle w:val="TAC"/>
            </w:pPr>
            <w:r w:rsidRPr="007B4467">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Pr="007B4467" w:rsidRDefault="009530C0" w:rsidP="009530C0">
            <w:pPr>
              <w:pStyle w:val="TAL"/>
            </w:pPr>
            <w:r w:rsidRPr="007B4467">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Pr="007B4467" w:rsidRDefault="009530C0" w:rsidP="009530C0">
            <w:pPr>
              <w:pStyle w:val="TAL"/>
              <w:rPr>
                <w:rFonts w:eastAsia="MS Mincho"/>
              </w:rPr>
            </w:pPr>
            <w:r w:rsidRPr="007B4467">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Pr="007B4467" w:rsidRDefault="009530C0" w:rsidP="009530C0">
            <w:pPr>
              <w:pStyle w:val="TAL"/>
              <w:rPr>
                <w:rFonts w:eastAsia="MS Mincho"/>
              </w:rPr>
            </w:pPr>
            <w:r w:rsidRPr="007B4467">
              <w:rPr>
                <w:rFonts w:eastAsia="MS Mincho"/>
              </w:rPr>
              <w:t>pc_</w:t>
            </w:r>
            <w:r w:rsidRPr="007B4467">
              <w:t>dynamicMulticastPCell</w:t>
            </w:r>
            <w:r w:rsidRPr="007B4467">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Pr="007B4467" w:rsidRDefault="009530C0" w:rsidP="009530C0">
            <w:pPr>
              <w:pStyle w:val="TAL"/>
            </w:pPr>
          </w:p>
        </w:tc>
      </w:tr>
      <w:tr w:rsidR="009530C0" w:rsidRPr="007B4467" w14:paraId="6184956E"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Pr="007B4467" w:rsidRDefault="009530C0" w:rsidP="009530C0">
            <w:pPr>
              <w:pStyle w:val="TAC"/>
            </w:pPr>
            <w:r w:rsidRPr="007B4467">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Pr="007B4467" w:rsidRDefault="009530C0" w:rsidP="009530C0">
            <w:pPr>
              <w:pStyle w:val="TAL"/>
            </w:pPr>
            <w:r w:rsidRPr="007B4467">
              <w:t xml:space="preserve">Support of </w:t>
            </w:r>
            <w:r w:rsidRPr="007B4467">
              <w:rPr>
                <w:rFonts w:cs="Arial"/>
                <w:szCs w:val="18"/>
                <w:lang w:eastAsia="zh-CN"/>
              </w:rPr>
              <w:t>ACK/NACK based HARQ-ACK feedback and RRC-based enabling/disabling ACK/NACK-based feedback for dynamic scheduling for multicast</w:t>
            </w:r>
            <w:r w:rsidRPr="007B4467">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Pr="007B4467" w:rsidRDefault="009530C0" w:rsidP="009530C0">
            <w:pPr>
              <w:pStyle w:val="TAL"/>
              <w:rPr>
                <w:rFonts w:eastAsia="MS Mincho"/>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Pr="007B4467" w:rsidRDefault="009530C0" w:rsidP="009530C0">
            <w:pPr>
              <w:pStyle w:val="TAL"/>
              <w:rPr>
                <w:rFonts w:eastAsia="MS Mincho"/>
              </w:rPr>
            </w:pPr>
            <w:r w:rsidRPr="007B4467">
              <w:rPr>
                <w:rFonts w:eastAsia="MS Mincho"/>
              </w:rPr>
              <w:t>pc_</w:t>
            </w:r>
            <w:r w:rsidRPr="007B4467">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6C476265" w:rsidR="009530C0" w:rsidRPr="007B4467" w:rsidRDefault="009530C0" w:rsidP="009530C0">
            <w:pPr>
              <w:pStyle w:val="TAL"/>
            </w:pPr>
            <w:r w:rsidRPr="007B4467">
              <w:rPr>
                <w:lang w:eastAsia="zh-CN"/>
              </w:rPr>
              <w:t>This PICS can only be set to true</w:t>
            </w:r>
            <w:r w:rsidRPr="007B4467">
              <w:t xml:space="preserve"> when </w:t>
            </w:r>
            <w:r w:rsidRPr="007B4467">
              <w:rPr>
                <w:rFonts w:eastAsia="MS Mincho"/>
              </w:rPr>
              <w:t>pc_</w:t>
            </w:r>
            <w:r w:rsidRPr="007B4467">
              <w:t>dynamicMulticastPCell</w:t>
            </w:r>
            <w:r w:rsidRPr="007B4467">
              <w:rPr>
                <w:rFonts w:eastAsia="MS Mincho"/>
              </w:rPr>
              <w:t>_r17</w:t>
            </w:r>
            <w:r w:rsidRPr="007B4467">
              <w:t xml:space="preserve"> is set to true.</w:t>
            </w:r>
          </w:p>
        </w:tc>
      </w:tr>
      <w:tr w:rsidR="009530C0" w:rsidRPr="007B4467" w14:paraId="4DCDEA5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Pr="007B4467" w:rsidRDefault="009530C0" w:rsidP="009530C0">
            <w:pPr>
              <w:pStyle w:val="TAC"/>
            </w:pPr>
            <w:r w:rsidRPr="007B4467">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Pr="007B4467" w:rsidRDefault="009530C0" w:rsidP="009530C0">
            <w:pPr>
              <w:pStyle w:val="TAL"/>
            </w:pPr>
            <w:r w:rsidRPr="007B4467">
              <w:t xml:space="preserve">Support of </w:t>
            </w:r>
            <w:r w:rsidRPr="007B4467">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Pr="007B4467" w:rsidRDefault="009530C0" w:rsidP="009530C0">
            <w:pPr>
              <w:pStyle w:val="TAL"/>
              <w:rPr>
                <w:rFonts w:eastAsia="MS Mincho"/>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Pr="007B4467" w:rsidRDefault="009530C0" w:rsidP="009530C0">
            <w:pPr>
              <w:pStyle w:val="TAL"/>
              <w:rPr>
                <w:rFonts w:eastAsia="MS Mincho"/>
              </w:rPr>
            </w:pPr>
            <w:r w:rsidRPr="007B4467">
              <w:rPr>
                <w:rFonts w:eastAsia="MS Mincho"/>
              </w:rPr>
              <w:t>pc_</w:t>
            </w:r>
            <w:r w:rsidRPr="007B4467">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0996BA46" w:rsidR="009530C0" w:rsidRPr="007B4467" w:rsidRDefault="009530C0" w:rsidP="009530C0">
            <w:pPr>
              <w:pStyle w:val="TAL"/>
            </w:pPr>
            <w:r w:rsidRPr="007B4467">
              <w:rPr>
                <w:lang w:eastAsia="zh-CN"/>
              </w:rPr>
              <w:t>This PICS can only be set to true</w:t>
            </w:r>
            <w:r w:rsidRPr="007B4467">
              <w:t xml:space="preserve"> when </w:t>
            </w:r>
            <w:r w:rsidRPr="007B4467">
              <w:rPr>
                <w:rFonts w:eastAsia="MS Mincho"/>
              </w:rPr>
              <w:t>pc_</w:t>
            </w:r>
            <w:r w:rsidRPr="007B4467">
              <w:t>ack_NACK_FeedbackForMulticast_r17 is set to true.</w:t>
            </w:r>
          </w:p>
        </w:tc>
      </w:tr>
      <w:tr w:rsidR="009530C0" w:rsidRPr="007B4467" w14:paraId="117C892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7B4467" w:rsidRDefault="009530C0" w:rsidP="009530C0">
            <w:pPr>
              <w:pStyle w:val="TAC"/>
              <w:rPr>
                <w:lang w:eastAsia="zh-CN"/>
              </w:rPr>
            </w:pPr>
            <w:r w:rsidRPr="007B4467">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Pr="007B4467" w:rsidRDefault="009530C0" w:rsidP="009530C0">
            <w:pPr>
              <w:pStyle w:val="TAL"/>
            </w:pPr>
            <w:r w:rsidRPr="007B4467">
              <w:t>Support of 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Pr="007B4467" w:rsidRDefault="009530C0" w:rsidP="009530C0">
            <w:pPr>
              <w:pStyle w:val="TAL"/>
              <w:rPr>
                <w:lang w:eastAsia="zh-CN"/>
              </w:rPr>
            </w:pPr>
            <w:r w:rsidRPr="007B4467">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Pr="007B4467" w:rsidRDefault="009530C0" w:rsidP="009530C0">
            <w:pPr>
              <w:pStyle w:val="TAL"/>
            </w:pPr>
            <w:r w:rsidRPr="007B4467">
              <w:rPr>
                <w:lang w:eastAsia="zh-CN"/>
              </w:rPr>
              <w:t>This PICS can only be set to true when pc_ack_NACK_FeedbackForMulticast_r17 is set to true.</w:t>
            </w:r>
          </w:p>
        </w:tc>
      </w:tr>
      <w:tr w:rsidR="009530C0" w:rsidRPr="007B4467" w14:paraId="336BD458"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7B4467" w:rsidRDefault="009530C0" w:rsidP="009530C0">
            <w:pPr>
              <w:pStyle w:val="TAC"/>
              <w:rPr>
                <w:lang w:eastAsia="zh-CN"/>
              </w:rPr>
            </w:pPr>
            <w:r w:rsidRPr="007B4467">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7B4467" w:rsidRDefault="009530C0" w:rsidP="009530C0">
            <w:pPr>
              <w:pStyle w:val="TAL"/>
              <w:rPr>
                <w:rFonts w:eastAsia="SimSun"/>
                <w:lang w:eastAsia="zh-CN"/>
              </w:rPr>
            </w:pPr>
            <w:r w:rsidRPr="007B4467">
              <w:t>Support of 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7B4467" w:rsidRDefault="009530C0" w:rsidP="009530C0">
            <w:pPr>
              <w:pStyle w:val="TAL"/>
              <w:rPr>
                <w:lang w:eastAsia="zh-CN"/>
              </w:rPr>
            </w:pPr>
            <w:r w:rsidRPr="007B4467">
              <w:rPr>
                <w:rFonts w:eastAsia="MS Mincho"/>
              </w:rPr>
              <w:t>pc_nack_OnlyFeedbackSpecificResourceForMulticast_r17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Pr="007B4467" w:rsidRDefault="009530C0" w:rsidP="009530C0">
            <w:pPr>
              <w:pStyle w:val="TAL"/>
              <w:rPr>
                <w:rFonts w:eastAsia="SimSun"/>
                <w:lang w:eastAsia="zh-CN"/>
              </w:rPr>
            </w:pPr>
            <w:r w:rsidRPr="007B4467">
              <w:rPr>
                <w:lang w:eastAsia="zh-CN"/>
              </w:rPr>
              <w:t>This PICS can only be set to true when pc_nack_OnlyFeedbackForMulticast_r17 is set to true.</w:t>
            </w:r>
          </w:p>
        </w:tc>
      </w:tr>
      <w:tr w:rsidR="009530C0" w:rsidRPr="007B4467" w14:paraId="14528C4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7B4467" w:rsidRDefault="009530C0" w:rsidP="009530C0">
            <w:pPr>
              <w:pStyle w:val="TAC"/>
              <w:rPr>
                <w:lang w:eastAsia="zh-CN"/>
              </w:rPr>
            </w:pPr>
            <w:r w:rsidRPr="007B4467">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Pr="007B4467" w:rsidRDefault="009530C0" w:rsidP="009530C0">
            <w:pPr>
              <w:pStyle w:val="TAL"/>
              <w:rPr>
                <w:rFonts w:eastAsia="SimSun"/>
                <w:lang w:eastAsia="zh-CN"/>
              </w:rPr>
            </w:pPr>
            <w:r w:rsidRPr="007B4467">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674D363" w:rsidR="009530C0" w:rsidRPr="007B4467" w:rsidRDefault="009530C0" w:rsidP="009530C0">
            <w:pPr>
              <w:pStyle w:val="TAL"/>
              <w:rPr>
                <w:lang w:eastAsia="zh-CN"/>
              </w:rPr>
            </w:pPr>
            <w:r w:rsidRPr="007B4467">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Pr="007B4467" w:rsidRDefault="009530C0" w:rsidP="009530C0">
            <w:pPr>
              <w:pStyle w:val="TAL"/>
              <w:rPr>
                <w:rFonts w:eastAsia="SimSun"/>
                <w:lang w:eastAsia="zh-CN"/>
              </w:rPr>
            </w:pPr>
          </w:p>
        </w:tc>
      </w:tr>
      <w:tr w:rsidR="00277FE7" w:rsidRPr="007B4467" w14:paraId="5C3ADA9C"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Pr="007B4467" w:rsidRDefault="00277FE7" w:rsidP="00452594">
            <w:pPr>
              <w:pStyle w:val="TAC"/>
            </w:pPr>
            <w:r w:rsidRPr="007B4467">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7B4467" w:rsidRDefault="00277FE7" w:rsidP="00452594">
            <w:pPr>
              <w:pStyle w:val="TAL"/>
            </w:pPr>
            <w:r w:rsidRPr="007B4467">
              <w:t>Support of DCI format 4_2 with CRC scrambled with G-RNTI for multicast.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B4467" w:rsidRDefault="00277FE7" w:rsidP="00452594">
            <w:pPr>
              <w:pStyle w:val="TAL"/>
              <w:rPr>
                <w:rFonts w:eastAsia="MS Mincho"/>
              </w:rPr>
            </w:pPr>
            <w:r w:rsidRPr="007B4467">
              <w:rPr>
                <w:rFonts w:eastAsia="MS Mincho"/>
              </w:rPr>
              <w:t>pc_dynamicMulticastDCI_Format4_2_r17</w:t>
            </w:r>
          </w:p>
          <w:p w14:paraId="0F95DDC5" w14:textId="77777777" w:rsidR="00277FE7" w:rsidRPr="007B4467"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ADE7380"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pc_dynamicMulticastPCell_r17 is set to true.</w:t>
            </w:r>
          </w:p>
        </w:tc>
      </w:tr>
      <w:tr w:rsidR="00277FE7" w:rsidRPr="007B4467" w14:paraId="44D5605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Pr="007B4467" w:rsidRDefault="00277FE7" w:rsidP="00452594">
            <w:pPr>
              <w:pStyle w:val="TAC"/>
            </w:pPr>
            <w:r w:rsidRPr="007B4467">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Pr="007B4467" w:rsidRDefault="00277FE7" w:rsidP="00452594">
            <w:pPr>
              <w:pStyle w:val="TAL"/>
            </w:pPr>
            <w:r w:rsidRPr="007B4467">
              <w:t>Support of</w:t>
            </w:r>
          </w:p>
          <w:p w14:paraId="12743DB0" w14:textId="77777777" w:rsidR="00277FE7" w:rsidRPr="007B4467" w:rsidRDefault="00277FE7" w:rsidP="00452594">
            <w:pPr>
              <w:pStyle w:val="TAL"/>
            </w:pPr>
            <w:r w:rsidRPr="007B4467">
              <w:t>DCI-based enabling/disabling ACK/NACK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553FE0A3" w14:textId="21A2FCF8" w:rsidR="00277FE7" w:rsidRPr="007B4467" w:rsidRDefault="00277FE7" w:rsidP="00452594">
            <w:pPr>
              <w:pStyle w:val="TAL"/>
              <w:rPr>
                <w:rFonts w:eastAsia="MS Mincho"/>
              </w:rPr>
            </w:pPr>
            <w:r w:rsidRPr="007B4467">
              <w:rPr>
                <w:rFonts w:eastAsia="MS Mincho"/>
              </w:rPr>
              <w:t>pc_ack_NACK_FeedbackForMulticastWithDCI_Enabler_r17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pc_dynamicMulticastDCI_Format4_2_r17</w:t>
            </w:r>
          </w:p>
          <w:p w14:paraId="55234330" w14:textId="77777777" w:rsidR="00277FE7" w:rsidRPr="007B4467" w:rsidRDefault="00277FE7" w:rsidP="00452594">
            <w:pPr>
              <w:pStyle w:val="TAL"/>
              <w:rPr>
                <w:rFonts w:eastAsia="SimSun"/>
                <w:lang w:eastAsia="zh-CN"/>
              </w:rPr>
            </w:pPr>
            <w:r w:rsidRPr="007B4467">
              <w:rPr>
                <w:rFonts w:eastAsia="SimSun"/>
                <w:lang w:eastAsia="zh-CN"/>
              </w:rPr>
              <w:t>and pc_ack_NACK_FeedbackForMulticast_r17 are set to true.</w:t>
            </w:r>
          </w:p>
        </w:tc>
      </w:tr>
      <w:tr w:rsidR="00277FE7" w:rsidRPr="007B4467" w14:paraId="69F8089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Pr="007B4467" w:rsidRDefault="00277FE7" w:rsidP="00452594">
            <w:pPr>
              <w:pStyle w:val="TAC"/>
            </w:pPr>
            <w:r w:rsidRPr="007B4467">
              <w:t>10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Pr="007B4467" w:rsidRDefault="00277FE7" w:rsidP="00452594">
            <w:pPr>
              <w:pStyle w:val="TAL"/>
            </w:pPr>
            <w:r w:rsidRPr="007B4467">
              <w:t>Support of</w:t>
            </w:r>
          </w:p>
          <w:p w14:paraId="61E479B7" w14:textId="77777777" w:rsidR="00277FE7" w:rsidRPr="007B4467" w:rsidRDefault="00277FE7" w:rsidP="00452594">
            <w:pPr>
              <w:pStyle w:val="TAL"/>
            </w:pPr>
            <w:r w:rsidRPr="007B4467">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24636A3" w14:textId="47514025" w:rsidR="00277FE7" w:rsidRPr="007B4467" w:rsidRDefault="00277FE7" w:rsidP="00452594">
            <w:pPr>
              <w:pStyle w:val="TAL"/>
              <w:rPr>
                <w:rFonts w:eastAsia="MS Mincho"/>
              </w:rPr>
            </w:pPr>
            <w:r w:rsidRPr="007B4467">
              <w:rPr>
                <w:rFonts w:eastAsia="MS Mincho"/>
              </w:rPr>
              <w:t>pc_nack_OnlyFeedbackForMulticastWithDCI_Enabler_r17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pc_dynamicMulticastDCI_Format4_2_r17</w:t>
            </w:r>
          </w:p>
          <w:p w14:paraId="39757436" w14:textId="77777777" w:rsidR="00277FE7" w:rsidRPr="007B4467" w:rsidRDefault="00277FE7" w:rsidP="00452594">
            <w:pPr>
              <w:pStyle w:val="TAL"/>
              <w:rPr>
                <w:rFonts w:eastAsia="SimSun"/>
                <w:lang w:eastAsia="zh-CN"/>
              </w:rPr>
            </w:pPr>
            <w:r w:rsidRPr="007B4467">
              <w:rPr>
                <w:rFonts w:eastAsia="SimSun"/>
                <w:lang w:eastAsia="zh-CN"/>
              </w:rPr>
              <w:t>and pc_nack_OnlyFeedbackForMulticast_r17 are set to true.</w:t>
            </w:r>
          </w:p>
        </w:tc>
      </w:tr>
      <w:tr w:rsidR="00277FE7" w:rsidRPr="007B4467" w14:paraId="4226F45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Pr="007B4467" w:rsidRDefault="00277FE7" w:rsidP="00452594">
            <w:pPr>
              <w:pStyle w:val="TAC"/>
            </w:pPr>
            <w:r w:rsidRPr="007B4467">
              <w:t>11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Pr="007B4467" w:rsidRDefault="00277FE7" w:rsidP="00452594">
            <w:pPr>
              <w:pStyle w:val="TAL"/>
            </w:pPr>
            <w:r w:rsidRPr="007B4467">
              <w:t>Support of</w:t>
            </w:r>
          </w:p>
          <w:p w14:paraId="2CF22C16" w14:textId="77777777" w:rsidR="00277FE7" w:rsidRPr="007B4467" w:rsidRDefault="00277FE7" w:rsidP="00452594">
            <w:pPr>
              <w:pStyle w:val="TAL"/>
            </w:pPr>
            <w:r w:rsidRPr="007B4467">
              <w:t>MBS reception via broadcast in RRC_CONNECTED on one frequency indicated in an MBSInterestIndication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3BE1344E" w14:textId="74EB3A82" w:rsidR="00277FE7" w:rsidRPr="007B4467" w:rsidRDefault="00277FE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FD3D8AF" w14:textId="7EE1499D" w:rsidR="00277FE7" w:rsidRPr="007B4467" w:rsidRDefault="00277FE7" w:rsidP="00452594">
            <w:pPr>
              <w:pStyle w:val="TAL"/>
              <w:rPr>
                <w:rFonts w:eastAsia="MS Mincho"/>
              </w:rPr>
            </w:pPr>
            <w:r w:rsidRPr="007B4467">
              <w:rPr>
                <w:rFonts w:eastAsia="MS Mincho"/>
              </w:rPr>
              <w:t>pc_broadcastSCell_r17</w:t>
            </w: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7B4467" w:rsidRDefault="00277FE7" w:rsidP="00452594">
            <w:pPr>
              <w:pStyle w:val="TAL"/>
              <w:rPr>
                <w:rFonts w:eastAsia="SimSun"/>
                <w:lang w:eastAsia="zh-CN"/>
              </w:rPr>
            </w:pPr>
          </w:p>
        </w:tc>
      </w:tr>
      <w:tr w:rsidR="008F22D7" w:rsidRPr="007B4467" w14:paraId="2CF703C6"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Pr="007B4467" w:rsidRDefault="008F22D7" w:rsidP="00452594">
            <w:pPr>
              <w:pStyle w:val="TAC"/>
            </w:pPr>
            <w:r w:rsidRPr="007B4467">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7B4467" w:rsidRDefault="008F22D7" w:rsidP="00452594">
            <w:pPr>
              <w:pStyle w:val="TAL"/>
            </w:pPr>
            <w:r w:rsidRPr="007B4467">
              <w:t>Support of SPS group-common PDSCH for multicast on PCell.</w:t>
            </w:r>
          </w:p>
        </w:tc>
        <w:tc>
          <w:tcPr>
            <w:tcW w:w="251" w:type="pct"/>
            <w:tcBorders>
              <w:top w:val="single" w:sz="6" w:space="0" w:color="auto"/>
              <w:left w:val="single" w:sz="6" w:space="0" w:color="auto"/>
              <w:bottom w:val="single" w:sz="6" w:space="0" w:color="auto"/>
              <w:right w:val="single" w:sz="4" w:space="0" w:color="auto"/>
            </w:tcBorders>
          </w:tcPr>
          <w:p w14:paraId="156FFFE4" w14:textId="7F30834F"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7B4467" w:rsidRDefault="008F22D7" w:rsidP="00452594">
            <w:pPr>
              <w:pStyle w:val="TAL"/>
              <w:rPr>
                <w:rFonts w:eastAsia="MS Mincho"/>
              </w:rPr>
            </w:pPr>
            <w:r w:rsidRPr="007B446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pc_dynamicMulticastPCell_r17 is set to true.</w:t>
            </w:r>
          </w:p>
        </w:tc>
      </w:tr>
      <w:tr w:rsidR="008F22D7" w:rsidRPr="007B4467" w14:paraId="23541555"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Pr="007B4467" w:rsidRDefault="008F22D7" w:rsidP="00452594">
            <w:pPr>
              <w:pStyle w:val="TAC"/>
            </w:pPr>
            <w:r w:rsidRPr="007B4467">
              <w:t>13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7B4467" w:rsidRDefault="008F22D7" w:rsidP="00452594">
            <w:pPr>
              <w:pStyle w:val="TAL"/>
            </w:pPr>
            <w:r w:rsidRPr="007B4467">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1D356DB3" w14:textId="032A7819"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7B4467" w:rsidRDefault="008F22D7" w:rsidP="00452594">
            <w:pPr>
              <w:pStyle w:val="TAL"/>
              <w:rPr>
                <w:rFonts w:eastAsia="MS Mincho"/>
              </w:rPr>
            </w:pPr>
            <w:r w:rsidRPr="007B446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pc_sps_Multicast_r17 is set to true.</w:t>
            </w:r>
          </w:p>
        </w:tc>
      </w:tr>
      <w:tr w:rsidR="008F22D7" w:rsidRPr="007B4467" w14:paraId="3719636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Pr="007B4467" w:rsidRDefault="008F22D7" w:rsidP="00452594">
            <w:pPr>
              <w:pStyle w:val="TAC"/>
            </w:pPr>
            <w:r w:rsidRPr="007B4467">
              <w:t>14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7B4467" w:rsidRDefault="008F22D7" w:rsidP="00452594">
            <w:pPr>
              <w:pStyle w:val="TAL"/>
            </w:pPr>
            <w:r w:rsidRPr="007B4467">
              <w:t>Support of PTP retransmission associated with CS-RNTI for SPS multicast on the cell same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5927368" w14:textId="0F4DF714"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7B4467" w:rsidRDefault="008F22D7" w:rsidP="00452594">
            <w:pPr>
              <w:pStyle w:val="TAL"/>
              <w:rPr>
                <w:rFonts w:eastAsia="MS Mincho"/>
              </w:rPr>
            </w:pPr>
            <w:r w:rsidRPr="007B446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pc_ack_NACK_FeedbackForSPS_Multicast_r17 is set to true.</w:t>
            </w:r>
          </w:p>
        </w:tc>
      </w:tr>
      <w:tr w:rsidR="008F22D7" w:rsidRPr="007B4467" w14:paraId="04E7B3A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Pr="007B4467" w:rsidRDefault="008F22D7" w:rsidP="00452594">
            <w:pPr>
              <w:pStyle w:val="TAC"/>
            </w:pPr>
            <w:r w:rsidRPr="007B4467">
              <w:t>15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7B4467" w:rsidRDefault="008F22D7" w:rsidP="00452594">
            <w:pPr>
              <w:pStyle w:val="TAL"/>
            </w:pPr>
            <w:r w:rsidRPr="007B4467">
              <w:t>Support of unicast PDCCH scrambled with CS-RNTI to release SPS group-common PDSCH.</w:t>
            </w:r>
          </w:p>
        </w:tc>
        <w:tc>
          <w:tcPr>
            <w:tcW w:w="251" w:type="pct"/>
            <w:tcBorders>
              <w:top w:val="single" w:sz="6" w:space="0" w:color="auto"/>
              <w:left w:val="single" w:sz="6" w:space="0" w:color="auto"/>
              <w:bottom w:val="single" w:sz="6" w:space="0" w:color="auto"/>
              <w:right w:val="single" w:sz="4" w:space="0" w:color="auto"/>
            </w:tcBorders>
          </w:tcPr>
          <w:p w14:paraId="5FF5EDA5" w14:textId="3D0C8340"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7B4467" w:rsidRDefault="008F22D7" w:rsidP="00452594">
            <w:pPr>
              <w:pStyle w:val="TAL"/>
              <w:rPr>
                <w:rFonts w:eastAsia="MS Mincho"/>
              </w:rPr>
            </w:pPr>
            <w:r w:rsidRPr="007B446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pc_sps_Multicast_r17 is set to true.</w:t>
            </w:r>
          </w:p>
        </w:tc>
      </w:tr>
      <w:tr w:rsidR="008F22D7" w:rsidRPr="007B4467" w14:paraId="6A153D3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7B4467" w:rsidRDefault="008F22D7" w:rsidP="00452594">
            <w:pPr>
              <w:pStyle w:val="TAC"/>
            </w:pPr>
            <w:r w:rsidRPr="007B4467">
              <w:t>16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7B4467" w:rsidRDefault="008F22D7" w:rsidP="00452594">
            <w:pPr>
              <w:pStyle w:val="TAL"/>
            </w:pPr>
            <w:r w:rsidRPr="007B446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7B4467" w:rsidRDefault="008F22D7" w:rsidP="00452594">
            <w:pPr>
              <w:pStyle w:val="TAL"/>
              <w:rPr>
                <w:rFonts w:eastAsia="MS Mincho"/>
              </w:rPr>
            </w:pPr>
            <w:r w:rsidRPr="007B4467">
              <w:rPr>
                <w:rFonts w:eastAsia="MS Mincho"/>
              </w:rPr>
              <w:t>38.306,</w:t>
            </w:r>
          </w:p>
          <w:p w14:paraId="41C2E46B" w14:textId="77777777" w:rsidR="008F22D7" w:rsidRPr="007B4467" w:rsidRDefault="008F22D7" w:rsidP="00452594">
            <w:pPr>
              <w:pStyle w:val="TAL"/>
              <w:rPr>
                <w:rFonts w:eastAsia="MS Mincho"/>
              </w:rPr>
            </w:pPr>
            <w:r w:rsidRPr="007B4467">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7B4467" w:rsidRDefault="008F22D7" w:rsidP="00452594">
            <w:pPr>
              <w:pStyle w:val="TAL"/>
              <w:rPr>
                <w:rFonts w:eastAsia="MS Mincho"/>
              </w:rPr>
            </w:pPr>
            <w:r w:rsidRPr="007B446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7B4467" w:rsidRDefault="008F22D7" w:rsidP="00452594">
            <w:pPr>
              <w:pStyle w:val="TAL"/>
              <w:rPr>
                <w:rFonts w:eastAsia="SimSun"/>
                <w:lang w:eastAsia="zh-CN"/>
              </w:rPr>
            </w:pPr>
            <w:r w:rsidRPr="007B4467">
              <w:rPr>
                <w:rFonts w:eastAsia="SimSun"/>
                <w:lang w:eastAsia="zh-CN"/>
              </w:rPr>
              <w:t>If the maximum number of G-RNTIs for multicast is more than one, then pc_maxNumberG_RNTI_r17 is set to true.</w:t>
            </w:r>
          </w:p>
        </w:tc>
      </w:tr>
    </w:tbl>
    <w:p w14:paraId="3DDB4094" w14:textId="15BEB4C7" w:rsidR="009530C0" w:rsidRPr="007B4467" w:rsidRDefault="009530C0" w:rsidP="009530C0"/>
    <w:p w14:paraId="41A124D2" w14:textId="3A95E50C" w:rsidR="004C4BA8" w:rsidRPr="007B4467" w:rsidRDefault="004C4BA8" w:rsidP="004C4BA8">
      <w:pPr>
        <w:pStyle w:val="Heading3"/>
        <w:rPr>
          <w:rFonts w:eastAsia="SimSun"/>
        </w:rPr>
      </w:pPr>
      <w:bookmarkStart w:id="1127" w:name="_Toc194512988"/>
      <w:bookmarkEnd w:id="1124"/>
      <w:r w:rsidRPr="007B4467">
        <w:t>A.4.3.15</w:t>
      </w:r>
      <w:r w:rsidRPr="007B4467">
        <w:tab/>
        <w:t>Application layer measurement Capabilities</w:t>
      </w:r>
      <w:bookmarkEnd w:id="1127"/>
    </w:p>
    <w:p w14:paraId="5E0E5B56" w14:textId="15735696" w:rsidR="004C4BA8" w:rsidRPr="007B4467" w:rsidRDefault="004C4BA8" w:rsidP="004C4BA8">
      <w:pPr>
        <w:pStyle w:val="TH"/>
      </w:pPr>
      <w:r w:rsidRPr="007B4467">
        <w:t>Table A.4.3.15-</w:t>
      </w:r>
      <w:r w:rsidRPr="007B4467">
        <w:rPr>
          <w:lang w:eastAsia="zh-CN"/>
        </w:rPr>
        <w:t>1</w:t>
      </w:r>
      <w:r w:rsidRPr="007B4467">
        <w:t>: Application layer measurement Capabilities</w:t>
      </w:r>
    </w:p>
    <w:tbl>
      <w:tblPr>
        <w:tblW w:w="5000" w:type="pct"/>
        <w:jc w:val="center"/>
        <w:tblLayout w:type="fixed"/>
        <w:tblCellMar>
          <w:left w:w="28" w:type="dxa"/>
          <w:right w:w="56" w:type="dxa"/>
        </w:tblCellMar>
        <w:tblLook w:val="04A0" w:firstRow="1" w:lastRow="0" w:firstColumn="1" w:lastColumn="0" w:noHBand="0" w:noVBand="1"/>
      </w:tblPr>
      <w:tblGrid>
        <w:gridCol w:w="455"/>
        <w:gridCol w:w="1315"/>
        <w:gridCol w:w="774"/>
        <w:gridCol w:w="676"/>
        <w:gridCol w:w="2646"/>
        <w:gridCol w:w="316"/>
        <w:gridCol w:w="1205"/>
        <w:gridCol w:w="2241"/>
      </w:tblGrid>
      <w:tr w:rsidR="004C4BA8" w:rsidRPr="007B4467" w14:paraId="5151C654" w14:textId="77777777" w:rsidTr="004C4BA8">
        <w:trPr>
          <w:cantSplit/>
          <w:jc w:val="center"/>
        </w:trPr>
        <w:tc>
          <w:tcPr>
            <w:tcW w:w="236" w:type="pct"/>
            <w:tcBorders>
              <w:top w:val="single" w:sz="6" w:space="0" w:color="auto"/>
              <w:left w:val="single" w:sz="6" w:space="0" w:color="auto"/>
              <w:bottom w:val="single" w:sz="4" w:space="0" w:color="auto"/>
              <w:right w:val="single" w:sz="6" w:space="0" w:color="auto"/>
            </w:tcBorders>
            <w:hideMark/>
          </w:tcPr>
          <w:p w14:paraId="67D2E448" w14:textId="77777777" w:rsidR="004C4BA8" w:rsidRPr="007B4467" w:rsidRDefault="004C4BA8" w:rsidP="00973659">
            <w:pPr>
              <w:pStyle w:val="TAH"/>
            </w:pPr>
            <w:r w:rsidRPr="007B4467">
              <w:t>Item</w:t>
            </w:r>
          </w:p>
        </w:tc>
        <w:tc>
          <w:tcPr>
            <w:tcW w:w="683" w:type="pct"/>
            <w:tcBorders>
              <w:top w:val="single" w:sz="6" w:space="0" w:color="auto"/>
              <w:left w:val="single" w:sz="6" w:space="0" w:color="auto"/>
              <w:bottom w:val="single" w:sz="6" w:space="0" w:color="auto"/>
              <w:right w:val="single" w:sz="6" w:space="0" w:color="auto"/>
            </w:tcBorders>
            <w:hideMark/>
          </w:tcPr>
          <w:p w14:paraId="208C8988" w14:textId="77777777" w:rsidR="004C4BA8" w:rsidRPr="007B4467" w:rsidRDefault="004C4BA8" w:rsidP="00973659">
            <w:pPr>
              <w:pStyle w:val="TAH"/>
            </w:pPr>
            <w:r w:rsidRPr="007B4467">
              <w:t>UE Capabilities</w:t>
            </w:r>
          </w:p>
        </w:tc>
        <w:tc>
          <w:tcPr>
            <w:tcW w:w="402" w:type="pct"/>
            <w:tcBorders>
              <w:top w:val="single" w:sz="6" w:space="0" w:color="auto"/>
              <w:left w:val="single" w:sz="6" w:space="0" w:color="auto"/>
              <w:bottom w:val="single" w:sz="6" w:space="0" w:color="auto"/>
              <w:right w:val="single" w:sz="4" w:space="0" w:color="auto"/>
            </w:tcBorders>
            <w:hideMark/>
          </w:tcPr>
          <w:p w14:paraId="4A84E50C" w14:textId="77777777" w:rsidR="004C4BA8" w:rsidRPr="007B4467" w:rsidRDefault="004C4BA8" w:rsidP="00973659">
            <w:pPr>
              <w:pStyle w:val="TAH"/>
            </w:pPr>
            <w:r w:rsidRPr="007B4467">
              <w:t>Ref.</w:t>
            </w:r>
          </w:p>
        </w:tc>
        <w:tc>
          <w:tcPr>
            <w:tcW w:w="351" w:type="pct"/>
            <w:tcBorders>
              <w:top w:val="single" w:sz="4" w:space="0" w:color="auto"/>
              <w:left w:val="single" w:sz="4" w:space="0" w:color="auto"/>
              <w:bottom w:val="single" w:sz="4" w:space="0" w:color="auto"/>
              <w:right w:val="single" w:sz="4" w:space="0" w:color="auto"/>
            </w:tcBorders>
            <w:hideMark/>
          </w:tcPr>
          <w:p w14:paraId="6753D180" w14:textId="77777777" w:rsidR="004C4BA8" w:rsidRPr="007B4467" w:rsidRDefault="004C4BA8" w:rsidP="00973659">
            <w:pPr>
              <w:pStyle w:val="TAH"/>
            </w:pPr>
            <w:r w:rsidRPr="007B4467">
              <w:t>Release</w:t>
            </w:r>
          </w:p>
        </w:tc>
        <w:tc>
          <w:tcPr>
            <w:tcW w:w="1374" w:type="pct"/>
            <w:tcBorders>
              <w:top w:val="single" w:sz="4" w:space="0" w:color="auto"/>
              <w:left w:val="single" w:sz="4" w:space="0" w:color="auto"/>
              <w:bottom w:val="single" w:sz="4" w:space="0" w:color="auto"/>
              <w:right w:val="single" w:sz="4" w:space="0" w:color="auto"/>
            </w:tcBorders>
            <w:hideMark/>
          </w:tcPr>
          <w:p w14:paraId="15991B08" w14:textId="77777777" w:rsidR="004C4BA8" w:rsidRPr="007B4467" w:rsidRDefault="004C4BA8" w:rsidP="00973659">
            <w:pPr>
              <w:pStyle w:val="TAH"/>
            </w:pPr>
            <w:r w:rsidRPr="007B4467">
              <w:t>Mnemonic</w:t>
            </w:r>
          </w:p>
        </w:tc>
        <w:tc>
          <w:tcPr>
            <w:tcW w:w="164" w:type="pct"/>
            <w:tcBorders>
              <w:top w:val="single" w:sz="4" w:space="0" w:color="auto"/>
              <w:left w:val="single" w:sz="4" w:space="0" w:color="auto"/>
              <w:bottom w:val="single" w:sz="4" w:space="0" w:color="auto"/>
              <w:right w:val="single" w:sz="4" w:space="0" w:color="auto"/>
            </w:tcBorders>
            <w:hideMark/>
          </w:tcPr>
          <w:p w14:paraId="2DAEBB3A" w14:textId="77777777" w:rsidR="004C4BA8" w:rsidRPr="007B4467" w:rsidRDefault="004C4BA8" w:rsidP="00973659">
            <w:pPr>
              <w:pStyle w:val="TAH"/>
            </w:pPr>
            <w:r w:rsidRPr="007B4467">
              <w:t>M</w:t>
            </w:r>
          </w:p>
        </w:tc>
        <w:tc>
          <w:tcPr>
            <w:tcW w:w="626" w:type="pct"/>
            <w:tcBorders>
              <w:top w:val="single" w:sz="4" w:space="0" w:color="auto"/>
              <w:left w:val="single" w:sz="4" w:space="0" w:color="auto"/>
              <w:bottom w:val="single" w:sz="4" w:space="0" w:color="auto"/>
              <w:right w:val="single" w:sz="4" w:space="0" w:color="auto"/>
            </w:tcBorders>
            <w:hideMark/>
          </w:tcPr>
          <w:p w14:paraId="23517830" w14:textId="77777777" w:rsidR="004C4BA8" w:rsidRPr="007B4467" w:rsidRDefault="004C4BA8" w:rsidP="00973659">
            <w:pPr>
              <w:pStyle w:val="TAH"/>
            </w:pPr>
            <w:r w:rsidRPr="007B4467">
              <w:rPr>
                <w:sz w:val="16"/>
                <w:szCs w:val="16"/>
              </w:rPr>
              <w:t>If indicated "Yes" the feature shall be implemented and successfully tested for the corresponding release</w:t>
            </w:r>
          </w:p>
        </w:tc>
        <w:tc>
          <w:tcPr>
            <w:tcW w:w="1164" w:type="pct"/>
            <w:tcBorders>
              <w:top w:val="single" w:sz="4" w:space="0" w:color="auto"/>
              <w:left w:val="single" w:sz="4" w:space="0" w:color="auto"/>
              <w:bottom w:val="single" w:sz="4" w:space="0" w:color="auto"/>
              <w:right w:val="single" w:sz="4" w:space="0" w:color="auto"/>
            </w:tcBorders>
            <w:hideMark/>
          </w:tcPr>
          <w:p w14:paraId="077C944B" w14:textId="77777777" w:rsidR="004C4BA8" w:rsidRPr="007B4467" w:rsidRDefault="004C4BA8" w:rsidP="00973659">
            <w:pPr>
              <w:pStyle w:val="TAH"/>
            </w:pPr>
            <w:r w:rsidRPr="007B4467">
              <w:t>Comments</w:t>
            </w:r>
          </w:p>
        </w:tc>
      </w:tr>
      <w:tr w:rsidR="004C4BA8" w:rsidRPr="007B4467" w14:paraId="50C91EBB" w14:textId="77777777" w:rsidTr="004C4BA8">
        <w:trPr>
          <w:cantSplit/>
          <w:jc w:val="center"/>
        </w:trPr>
        <w:tc>
          <w:tcPr>
            <w:tcW w:w="236" w:type="pct"/>
            <w:tcBorders>
              <w:top w:val="single" w:sz="4" w:space="0" w:color="auto"/>
              <w:left w:val="single" w:sz="4" w:space="0" w:color="auto"/>
              <w:bottom w:val="single" w:sz="4" w:space="0" w:color="auto"/>
              <w:right w:val="single" w:sz="4" w:space="0" w:color="auto"/>
            </w:tcBorders>
            <w:hideMark/>
          </w:tcPr>
          <w:p w14:paraId="4932707D" w14:textId="77777777" w:rsidR="004C4BA8" w:rsidRPr="007B4467" w:rsidRDefault="004C4BA8" w:rsidP="00973659">
            <w:pPr>
              <w:pStyle w:val="TAC"/>
            </w:pPr>
            <w:r w:rsidRPr="007B4467">
              <w:t>1</w:t>
            </w:r>
          </w:p>
        </w:tc>
        <w:tc>
          <w:tcPr>
            <w:tcW w:w="683" w:type="pct"/>
            <w:tcBorders>
              <w:top w:val="single" w:sz="6" w:space="0" w:color="auto"/>
              <w:left w:val="single" w:sz="4" w:space="0" w:color="auto"/>
              <w:bottom w:val="single" w:sz="6" w:space="0" w:color="auto"/>
              <w:right w:val="single" w:sz="6" w:space="0" w:color="auto"/>
            </w:tcBorders>
            <w:hideMark/>
          </w:tcPr>
          <w:p w14:paraId="2F123B6F" w14:textId="77777777" w:rsidR="004C4BA8" w:rsidRPr="007B4467" w:rsidRDefault="004C4BA8" w:rsidP="00973659">
            <w:pPr>
              <w:pStyle w:val="TAL"/>
            </w:pPr>
            <w:r w:rsidRPr="007B4467">
              <w:t xml:space="preserve">Support of </w:t>
            </w:r>
            <w:r w:rsidRPr="007B4467">
              <w:rPr>
                <w:rFonts w:cs="Arial"/>
                <w:szCs w:val="18"/>
              </w:rPr>
              <w:t>NR QoE Measurement Collection for MTSI services</w:t>
            </w:r>
          </w:p>
        </w:tc>
        <w:tc>
          <w:tcPr>
            <w:tcW w:w="402" w:type="pct"/>
            <w:tcBorders>
              <w:top w:val="single" w:sz="6" w:space="0" w:color="auto"/>
              <w:left w:val="single" w:sz="6" w:space="0" w:color="auto"/>
              <w:bottom w:val="single" w:sz="6" w:space="0" w:color="auto"/>
              <w:right w:val="single" w:sz="4" w:space="0" w:color="auto"/>
            </w:tcBorders>
            <w:hideMark/>
          </w:tcPr>
          <w:p w14:paraId="697EEADC" w14:textId="77777777" w:rsidR="004C4BA8" w:rsidRPr="007B4467" w:rsidRDefault="004C4BA8" w:rsidP="00973659">
            <w:pPr>
              <w:pStyle w:val="TAL"/>
              <w:rPr>
                <w:rFonts w:eastAsia="MS Mincho"/>
              </w:rPr>
            </w:pPr>
            <w:r w:rsidRPr="007B4467">
              <w:rPr>
                <w:rFonts w:eastAsia="MS Mincho"/>
              </w:rPr>
              <w:t>38.306, 4.2.20</w:t>
            </w:r>
          </w:p>
        </w:tc>
        <w:tc>
          <w:tcPr>
            <w:tcW w:w="351" w:type="pct"/>
            <w:tcBorders>
              <w:top w:val="single" w:sz="4" w:space="0" w:color="auto"/>
              <w:left w:val="single" w:sz="4" w:space="0" w:color="auto"/>
              <w:bottom w:val="single" w:sz="4" w:space="0" w:color="auto"/>
              <w:right w:val="single" w:sz="4" w:space="0" w:color="auto"/>
            </w:tcBorders>
            <w:hideMark/>
          </w:tcPr>
          <w:p w14:paraId="4504FC72" w14:textId="77777777" w:rsidR="004C4BA8" w:rsidRPr="007B4467" w:rsidRDefault="004C4BA8" w:rsidP="00973659">
            <w:pPr>
              <w:pStyle w:val="TAL"/>
              <w:rPr>
                <w:rFonts w:eastAsia="MS Mincho"/>
              </w:rPr>
            </w:pPr>
            <w:r w:rsidRPr="007B4467">
              <w:rPr>
                <w:rFonts w:eastAsia="MS Mincho"/>
              </w:rPr>
              <w:t>Rel-17</w:t>
            </w:r>
          </w:p>
        </w:tc>
        <w:tc>
          <w:tcPr>
            <w:tcW w:w="1374" w:type="pct"/>
            <w:tcBorders>
              <w:top w:val="single" w:sz="4" w:space="0" w:color="auto"/>
              <w:left w:val="single" w:sz="4" w:space="0" w:color="auto"/>
              <w:bottom w:val="single" w:sz="4" w:space="0" w:color="auto"/>
              <w:right w:val="single" w:sz="4" w:space="0" w:color="auto"/>
            </w:tcBorders>
            <w:hideMark/>
          </w:tcPr>
          <w:p w14:paraId="6B558B49" w14:textId="77777777" w:rsidR="004C4BA8" w:rsidRPr="007B4467" w:rsidRDefault="004C4BA8" w:rsidP="00973659">
            <w:pPr>
              <w:pStyle w:val="TAL"/>
            </w:pPr>
            <w:r w:rsidRPr="007B4467">
              <w:rPr>
                <w:rFonts w:eastAsia="MS Mincho"/>
              </w:rPr>
              <w:t>pc_qoe_MTSI_MeasReport_r17</w:t>
            </w:r>
          </w:p>
        </w:tc>
        <w:tc>
          <w:tcPr>
            <w:tcW w:w="164" w:type="pct"/>
            <w:tcBorders>
              <w:top w:val="single" w:sz="4" w:space="0" w:color="auto"/>
              <w:left w:val="single" w:sz="4" w:space="0" w:color="auto"/>
              <w:bottom w:val="single" w:sz="4" w:space="0" w:color="auto"/>
              <w:right w:val="single" w:sz="4" w:space="0" w:color="auto"/>
            </w:tcBorders>
            <w:hideMark/>
          </w:tcPr>
          <w:p w14:paraId="4BCD629C" w14:textId="77777777" w:rsidR="004C4BA8" w:rsidRPr="007B4467" w:rsidRDefault="004C4BA8" w:rsidP="00973659">
            <w:pPr>
              <w:pStyle w:val="TAL"/>
            </w:pPr>
            <w:r w:rsidRPr="007B4467">
              <w:t>No</w:t>
            </w:r>
          </w:p>
        </w:tc>
        <w:tc>
          <w:tcPr>
            <w:tcW w:w="626" w:type="pct"/>
            <w:tcBorders>
              <w:top w:val="single" w:sz="4" w:space="0" w:color="auto"/>
              <w:left w:val="single" w:sz="4" w:space="0" w:color="auto"/>
              <w:bottom w:val="single" w:sz="4" w:space="0" w:color="auto"/>
              <w:right w:val="single" w:sz="4" w:space="0" w:color="auto"/>
            </w:tcBorders>
          </w:tcPr>
          <w:p w14:paraId="214CD483" w14:textId="77777777" w:rsidR="004C4BA8" w:rsidRPr="007B4467" w:rsidRDefault="004C4BA8" w:rsidP="00973659">
            <w:pPr>
              <w:pStyle w:val="TAL"/>
            </w:pPr>
          </w:p>
        </w:tc>
        <w:tc>
          <w:tcPr>
            <w:tcW w:w="1164" w:type="pct"/>
            <w:tcBorders>
              <w:top w:val="single" w:sz="4" w:space="0" w:color="auto"/>
              <w:left w:val="single" w:sz="4" w:space="0" w:color="auto"/>
              <w:bottom w:val="single" w:sz="4" w:space="0" w:color="auto"/>
              <w:right w:val="single" w:sz="4" w:space="0" w:color="auto"/>
            </w:tcBorders>
          </w:tcPr>
          <w:p w14:paraId="1B817744" w14:textId="77777777" w:rsidR="004C4BA8" w:rsidRPr="007B4467" w:rsidRDefault="004C4BA8" w:rsidP="00973659">
            <w:pPr>
              <w:pStyle w:val="TAL"/>
            </w:pPr>
          </w:p>
        </w:tc>
      </w:tr>
    </w:tbl>
    <w:p w14:paraId="4EACBA28" w14:textId="77777777" w:rsidR="004C4BA8" w:rsidRPr="007B4467" w:rsidRDefault="004C4BA8" w:rsidP="004C4BA8"/>
    <w:p w14:paraId="2FEB5C0F" w14:textId="56CA914A" w:rsidR="0024175E" w:rsidRPr="007B4467" w:rsidRDefault="0024175E" w:rsidP="0024175E">
      <w:pPr>
        <w:pStyle w:val="Heading2"/>
      </w:pPr>
      <w:bookmarkStart w:id="1128" w:name="_Toc194512989"/>
      <w:r w:rsidRPr="007B4467">
        <w:t>A.4.4</w:t>
      </w:r>
      <w:r w:rsidRPr="007B4467">
        <w:tab/>
        <w:t>Additional information</w:t>
      </w:r>
      <w:bookmarkEnd w:id="1083"/>
      <w:bookmarkEnd w:id="1084"/>
      <w:bookmarkEnd w:id="1085"/>
      <w:bookmarkEnd w:id="1110"/>
      <w:bookmarkEnd w:id="1111"/>
      <w:bookmarkEnd w:id="1112"/>
      <w:bookmarkEnd w:id="1113"/>
      <w:bookmarkEnd w:id="1114"/>
      <w:bookmarkEnd w:id="1115"/>
      <w:bookmarkEnd w:id="1116"/>
      <w:bookmarkEnd w:id="1117"/>
      <w:bookmarkEnd w:id="1118"/>
      <w:bookmarkEnd w:id="1125"/>
      <w:bookmarkEnd w:id="1128"/>
    </w:p>
    <w:p w14:paraId="733775B3" w14:textId="77777777" w:rsidR="0024175E" w:rsidRPr="007B4467" w:rsidRDefault="0024175E" w:rsidP="0024175E">
      <w:pPr>
        <w:pStyle w:val="TH"/>
      </w:pPr>
      <w:bookmarkStart w:id="1129" w:name="OLE_LINK7"/>
      <w:bookmarkStart w:id="1130" w:name="OLE_LINK8"/>
      <w:r w:rsidRPr="007B4467">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7B4467" w14:paraId="02AFF84A" w14:textId="77777777" w:rsidTr="006C5929">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129"/>
          <w:bookmarkEnd w:id="1130"/>
          <w:p w14:paraId="31AB5475" w14:textId="77777777" w:rsidR="0024175E" w:rsidRPr="007B4467" w:rsidRDefault="0024175E" w:rsidP="00BD3B00">
            <w:pPr>
              <w:pStyle w:val="TAH"/>
              <w:rPr>
                <w:lang w:eastAsia="en-US"/>
              </w:rPr>
            </w:pPr>
            <w:r w:rsidRPr="007B4467">
              <w:rPr>
                <w:lang w:eastAsia="en-US"/>
              </w:rPr>
              <w:t>Item</w:t>
            </w:r>
          </w:p>
        </w:tc>
        <w:tc>
          <w:tcPr>
            <w:tcW w:w="3083" w:type="dxa"/>
            <w:tcBorders>
              <w:top w:val="single" w:sz="6" w:space="0" w:color="auto"/>
              <w:left w:val="single" w:sz="6" w:space="0" w:color="auto"/>
              <w:bottom w:val="single" w:sz="6" w:space="0" w:color="auto"/>
              <w:right w:val="single" w:sz="6" w:space="0" w:color="auto"/>
            </w:tcBorders>
          </w:tcPr>
          <w:p w14:paraId="14D3CCDF" w14:textId="77777777" w:rsidR="0024175E" w:rsidRPr="007B4467" w:rsidRDefault="0024175E" w:rsidP="00BD3B00">
            <w:pPr>
              <w:pStyle w:val="TAH"/>
              <w:rPr>
                <w:lang w:eastAsia="en-US"/>
              </w:rPr>
            </w:pPr>
            <w:r w:rsidRPr="007B4467">
              <w:rPr>
                <w:lang w:eastAsia="en-US"/>
              </w:rPr>
              <w:t>Additional information</w:t>
            </w:r>
          </w:p>
        </w:tc>
        <w:tc>
          <w:tcPr>
            <w:tcW w:w="1285" w:type="dxa"/>
            <w:tcBorders>
              <w:top w:val="single" w:sz="6" w:space="0" w:color="auto"/>
              <w:left w:val="single" w:sz="6" w:space="0" w:color="auto"/>
              <w:bottom w:val="single" w:sz="6" w:space="0" w:color="auto"/>
              <w:right w:val="single" w:sz="4" w:space="0" w:color="auto"/>
            </w:tcBorders>
          </w:tcPr>
          <w:p w14:paraId="1C673B9D" w14:textId="77777777" w:rsidR="0024175E" w:rsidRPr="007B4467" w:rsidRDefault="0024175E" w:rsidP="00BD3B00">
            <w:pPr>
              <w:pStyle w:val="TAH"/>
              <w:rPr>
                <w:lang w:eastAsia="en-US"/>
              </w:rPr>
            </w:pPr>
            <w:r w:rsidRPr="007B4467">
              <w:rPr>
                <w:lang w:eastAsia="en-US"/>
              </w:rPr>
              <w:t>Ref.</w:t>
            </w:r>
          </w:p>
        </w:tc>
        <w:tc>
          <w:tcPr>
            <w:tcW w:w="857" w:type="dxa"/>
            <w:tcBorders>
              <w:top w:val="single" w:sz="4" w:space="0" w:color="auto"/>
              <w:left w:val="single" w:sz="4" w:space="0" w:color="auto"/>
              <w:bottom w:val="single" w:sz="4" w:space="0" w:color="auto"/>
              <w:right w:val="single" w:sz="4" w:space="0" w:color="auto"/>
            </w:tcBorders>
          </w:tcPr>
          <w:p w14:paraId="3F66BD24" w14:textId="77777777" w:rsidR="0024175E" w:rsidRPr="007B4467" w:rsidRDefault="0024175E" w:rsidP="00BD3B00">
            <w:pPr>
              <w:pStyle w:val="TAH"/>
              <w:rPr>
                <w:lang w:eastAsia="en-US"/>
              </w:rPr>
            </w:pPr>
            <w:r w:rsidRPr="007B4467">
              <w:rPr>
                <w:lang w:eastAsia="en-US"/>
              </w:rPr>
              <w:t>Release</w:t>
            </w:r>
          </w:p>
        </w:tc>
        <w:tc>
          <w:tcPr>
            <w:tcW w:w="1684" w:type="dxa"/>
            <w:tcBorders>
              <w:top w:val="single" w:sz="4" w:space="0" w:color="auto"/>
              <w:left w:val="single" w:sz="4" w:space="0" w:color="auto"/>
              <w:bottom w:val="single" w:sz="4" w:space="0" w:color="auto"/>
              <w:right w:val="single" w:sz="4" w:space="0" w:color="auto"/>
            </w:tcBorders>
          </w:tcPr>
          <w:p w14:paraId="6372F660" w14:textId="77777777" w:rsidR="0024175E" w:rsidRPr="007B4467" w:rsidRDefault="0024175E" w:rsidP="00BD3B00">
            <w:pPr>
              <w:pStyle w:val="TAH"/>
              <w:rPr>
                <w:lang w:eastAsia="en-US"/>
              </w:rPr>
            </w:pPr>
            <w:r w:rsidRPr="007B4467">
              <w:rPr>
                <w:lang w:eastAsia="en-US"/>
              </w:rPr>
              <w:t>Mnemonic</w:t>
            </w:r>
          </w:p>
        </w:tc>
        <w:tc>
          <w:tcPr>
            <w:tcW w:w="2365" w:type="dxa"/>
            <w:tcBorders>
              <w:top w:val="single" w:sz="4" w:space="0" w:color="auto"/>
              <w:left w:val="single" w:sz="4" w:space="0" w:color="auto"/>
              <w:bottom w:val="single" w:sz="4" w:space="0" w:color="auto"/>
              <w:right w:val="single" w:sz="4" w:space="0" w:color="auto"/>
            </w:tcBorders>
          </w:tcPr>
          <w:p w14:paraId="4C62BB15" w14:textId="77777777" w:rsidR="0024175E" w:rsidRPr="007B4467" w:rsidRDefault="0024175E" w:rsidP="00BD3B00">
            <w:pPr>
              <w:pStyle w:val="TAH"/>
              <w:rPr>
                <w:lang w:eastAsia="en-US"/>
              </w:rPr>
            </w:pPr>
            <w:r w:rsidRPr="007B4467">
              <w:rPr>
                <w:lang w:eastAsia="en-US"/>
              </w:rPr>
              <w:t>Comments</w:t>
            </w:r>
          </w:p>
        </w:tc>
      </w:tr>
      <w:tr w:rsidR="0024175E" w:rsidRPr="007B4467" w14:paraId="2CDD887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3D4D253" w14:textId="77777777" w:rsidR="0024175E" w:rsidRPr="007B4467" w:rsidRDefault="0024175E" w:rsidP="0024175E">
            <w:pPr>
              <w:pStyle w:val="TAC"/>
              <w:rPr>
                <w:lang w:eastAsia="en-US"/>
              </w:rPr>
            </w:pPr>
            <w:r w:rsidRPr="007B4467">
              <w:rPr>
                <w:lang w:eastAsia="en-US"/>
              </w:rPr>
              <w:t>1</w:t>
            </w:r>
          </w:p>
        </w:tc>
        <w:tc>
          <w:tcPr>
            <w:tcW w:w="3083" w:type="dxa"/>
            <w:tcBorders>
              <w:top w:val="single" w:sz="6" w:space="0" w:color="auto"/>
              <w:left w:val="single" w:sz="6" w:space="0" w:color="auto"/>
              <w:bottom w:val="single" w:sz="6" w:space="0" w:color="auto"/>
              <w:right w:val="single" w:sz="6" w:space="0" w:color="auto"/>
            </w:tcBorders>
          </w:tcPr>
          <w:p w14:paraId="069590C7" w14:textId="77777777" w:rsidR="0024175E" w:rsidRPr="007B4467" w:rsidRDefault="0024175E" w:rsidP="0024175E">
            <w:pPr>
              <w:pStyle w:val="TAL"/>
              <w:rPr>
                <w:lang w:eastAsia="en-US"/>
              </w:rPr>
            </w:pPr>
            <w:r w:rsidRPr="007B4467">
              <w:rPr>
                <w:lang w:eastAsia="en-US"/>
              </w:rPr>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32DFC583" w14:textId="77777777" w:rsidR="0024175E" w:rsidRPr="007B4467" w:rsidRDefault="0024175E" w:rsidP="0024175E">
            <w:pPr>
              <w:pStyle w:val="TAL"/>
              <w:rPr>
                <w:lang w:eastAsia="en-US"/>
              </w:rPr>
            </w:pPr>
            <w:r w:rsidRPr="007B4467">
              <w:rPr>
                <w:lang w:eastAsia="en-US"/>
              </w:rPr>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4DA8F44D" w14:textId="77777777" w:rsidR="0024175E" w:rsidRPr="007B4467" w:rsidRDefault="0024175E" w:rsidP="0024175E">
            <w:pPr>
              <w:pStyle w:val="TAC"/>
              <w:rPr>
                <w:lang w:eastAsia="en-US"/>
              </w:rPr>
            </w:pPr>
            <w:r w:rsidRPr="007B4467">
              <w:rPr>
                <w:lang w:eastAsia="en-US"/>
              </w:rPr>
              <w:t>NA</w:t>
            </w:r>
          </w:p>
        </w:tc>
        <w:tc>
          <w:tcPr>
            <w:tcW w:w="1684" w:type="dxa"/>
            <w:tcBorders>
              <w:top w:val="single" w:sz="4" w:space="0" w:color="auto"/>
              <w:left w:val="single" w:sz="4" w:space="0" w:color="auto"/>
              <w:bottom w:val="single" w:sz="4" w:space="0" w:color="auto"/>
              <w:right w:val="single" w:sz="4" w:space="0" w:color="auto"/>
            </w:tcBorders>
          </w:tcPr>
          <w:p w14:paraId="65B11346" w14:textId="77777777" w:rsidR="0024175E" w:rsidRPr="007B4467" w:rsidRDefault="0024175E" w:rsidP="0024175E">
            <w:pPr>
              <w:pStyle w:val="TAL"/>
              <w:rPr>
                <w:lang w:eastAsia="en-US"/>
              </w:rPr>
            </w:pPr>
            <w:r w:rsidRPr="007B4467">
              <w:rPr>
                <w:lang w:eastAsia="en-US"/>
              </w:rPr>
              <w:t>pc_IP_Ping</w:t>
            </w:r>
          </w:p>
        </w:tc>
        <w:tc>
          <w:tcPr>
            <w:tcW w:w="2365" w:type="dxa"/>
            <w:tcBorders>
              <w:top w:val="single" w:sz="4" w:space="0" w:color="auto"/>
              <w:left w:val="single" w:sz="4" w:space="0" w:color="auto"/>
              <w:bottom w:val="single" w:sz="4" w:space="0" w:color="auto"/>
              <w:right w:val="single" w:sz="4" w:space="0" w:color="auto"/>
            </w:tcBorders>
          </w:tcPr>
          <w:p w14:paraId="553D5472" w14:textId="200B3D0A" w:rsidR="0024175E" w:rsidRPr="007B4467" w:rsidRDefault="0024175E" w:rsidP="00E12C83">
            <w:pPr>
              <w:pStyle w:val="TAL"/>
              <w:rPr>
                <w:lang w:eastAsia="en-US"/>
              </w:rPr>
            </w:pPr>
            <w:r w:rsidRPr="007B4467">
              <w:rPr>
                <w:lang w:eastAsia="en-US"/>
              </w:rPr>
              <w:t>UE support</w:t>
            </w:r>
            <w:r w:rsidR="00E12C83" w:rsidRPr="007B4467">
              <w:rPr>
                <w:lang w:eastAsia="en-US"/>
              </w:rPr>
              <w:t>s</w:t>
            </w:r>
            <w:r w:rsidRPr="007B4467">
              <w:rPr>
                <w:lang w:eastAsia="en-US"/>
              </w:rPr>
              <w:t xml:space="preserve"> ICMP </w:t>
            </w:r>
            <w:r w:rsidR="00E12C83" w:rsidRPr="007B4467">
              <w:rPr>
                <w:lang w:eastAsia="en-US"/>
              </w:rPr>
              <w:t>or ICMPv6 protocol</w:t>
            </w:r>
            <w:r w:rsidRPr="007B4467">
              <w:rPr>
                <w:lang w:eastAsia="en-US"/>
              </w:rPr>
              <w:t xml:space="preserve"> to enable IP Ping Operation</w:t>
            </w:r>
          </w:p>
        </w:tc>
      </w:tr>
      <w:tr w:rsidR="00A730D4" w:rsidRPr="007B4467" w14:paraId="627FD9F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C8D1B0" w14:textId="77777777" w:rsidR="00A730D4" w:rsidRPr="007B4467" w:rsidRDefault="00A730D4" w:rsidP="00617EA3">
            <w:pPr>
              <w:pStyle w:val="TAC"/>
            </w:pPr>
            <w:r w:rsidRPr="007B4467">
              <w:t>2</w:t>
            </w:r>
          </w:p>
        </w:tc>
        <w:tc>
          <w:tcPr>
            <w:tcW w:w="3083" w:type="dxa"/>
            <w:tcBorders>
              <w:top w:val="single" w:sz="6" w:space="0" w:color="auto"/>
              <w:left w:val="single" w:sz="6" w:space="0" w:color="auto"/>
              <w:bottom w:val="single" w:sz="6" w:space="0" w:color="auto"/>
              <w:right w:val="single" w:sz="6" w:space="0" w:color="auto"/>
            </w:tcBorders>
          </w:tcPr>
          <w:p w14:paraId="382116F8" w14:textId="77777777" w:rsidR="00A730D4" w:rsidRPr="007B4467" w:rsidRDefault="00A730D4" w:rsidP="00617EA3">
            <w:pPr>
              <w:pStyle w:val="TAL"/>
            </w:pPr>
            <w:r w:rsidRPr="007B4467">
              <w:t>Support of IMS</w:t>
            </w:r>
          </w:p>
        </w:tc>
        <w:tc>
          <w:tcPr>
            <w:tcW w:w="1285" w:type="dxa"/>
            <w:tcBorders>
              <w:top w:val="single" w:sz="6" w:space="0" w:color="auto"/>
              <w:left w:val="single" w:sz="6" w:space="0" w:color="auto"/>
              <w:bottom w:val="single" w:sz="6" w:space="0" w:color="auto"/>
              <w:right w:val="single" w:sz="4" w:space="0" w:color="auto"/>
            </w:tcBorders>
          </w:tcPr>
          <w:p w14:paraId="687AED40" w14:textId="77777777" w:rsidR="00A730D4" w:rsidRPr="007B4467" w:rsidRDefault="00A730D4" w:rsidP="00617EA3">
            <w:pPr>
              <w:pStyle w:val="TAL"/>
            </w:pPr>
            <w:r w:rsidRPr="007B4467">
              <w:t xml:space="preserve">24.229, Annex </w:t>
            </w:r>
            <w:r w:rsidRPr="007B4467">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4EECA330" w14:textId="77777777" w:rsidR="00A730D4" w:rsidRPr="007B4467" w:rsidRDefault="00A730D4" w:rsidP="00617EA3">
            <w:pPr>
              <w:pStyle w:val="TAC"/>
            </w:pPr>
            <w:r w:rsidRPr="007B4467">
              <w:t>Rel-15</w:t>
            </w:r>
          </w:p>
        </w:tc>
        <w:tc>
          <w:tcPr>
            <w:tcW w:w="1684" w:type="dxa"/>
            <w:tcBorders>
              <w:top w:val="single" w:sz="4" w:space="0" w:color="auto"/>
              <w:left w:val="single" w:sz="4" w:space="0" w:color="auto"/>
              <w:bottom w:val="single" w:sz="4" w:space="0" w:color="auto"/>
              <w:right w:val="single" w:sz="4" w:space="0" w:color="auto"/>
            </w:tcBorders>
          </w:tcPr>
          <w:p w14:paraId="673D5AB3" w14:textId="77777777" w:rsidR="00A730D4" w:rsidRPr="007B4467" w:rsidRDefault="00A730D4" w:rsidP="00617EA3">
            <w:pPr>
              <w:pStyle w:val="TAL"/>
            </w:pPr>
            <w:r w:rsidRPr="007B4467">
              <w:t>pc_IMS_5GS</w:t>
            </w:r>
          </w:p>
        </w:tc>
        <w:tc>
          <w:tcPr>
            <w:tcW w:w="2365" w:type="dxa"/>
            <w:tcBorders>
              <w:top w:val="single" w:sz="4" w:space="0" w:color="auto"/>
              <w:left w:val="single" w:sz="4" w:space="0" w:color="auto"/>
              <w:bottom w:val="single" w:sz="4" w:space="0" w:color="auto"/>
              <w:right w:val="single" w:sz="4" w:space="0" w:color="auto"/>
            </w:tcBorders>
          </w:tcPr>
          <w:p w14:paraId="37CD854E" w14:textId="77777777" w:rsidR="00A730D4" w:rsidRPr="007B4467" w:rsidRDefault="00A730D4" w:rsidP="00617EA3">
            <w:pPr>
              <w:pStyle w:val="TAL"/>
            </w:pPr>
          </w:p>
        </w:tc>
      </w:tr>
      <w:tr w:rsidR="000573CB" w:rsidRPr="007B4467" w14:paraId="6EFB51AB"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E23EC59" w14:textId="17AB8138" w:rsidR="000573CB" w:rsidRPr="007B4467" w:rsidRDefault="000573CB" w:rsidP="000F1A13">
            <w:pPr>
              <w:pStyle w:val="TAC"/>
            </w:pPr>
            <w:r w:rsidRPr="007B4467">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232F02A7" w14:textId="77777777" w:rsidR="000573CB" w:rsidRPr="007B4467" w:rsidRDefault="000573CB" w:rsidP="000F1A13">
            <w:pPr>
              <w:pStyle w:val="TAL"/>
            </w:pPr>
            <w:r w:rsidRPr="007B4467">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5D857EDB" w14:textId="77777777" w:rsidR="000573CB" w:rsidRPr="007B4467" w:rsidRDefault="000573CB" w:rsidP="000F1A13">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tcPr>
          <w:p w14:paraId="65608E9E" w14:textId="77777777" w:rsidR="000573CB" w:rsidRPr="007B4467" w:rsidRDefault="000573CB" w:rsidP="000F1A13">
            <w:pPr>
              <w:pStyle w:val="TAC"/>
            </w:pPr>
            <w:r w:rsidRPr="007B4467">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444C354A" w14:textId="0CF21536" w:rsidR="000573CB" w:rsidRPr="007B4467" w:rsidRDefault="000573CB" w:rsidP="000F1A13">
            <w:pPr>
              <w:pStyle w:val="TAL"/>
            </w:pPr>
            <w:r w:rsidRPr="007B4467">
              <w:rPr>
                <w:lang w:eastAsia="zh-CN"/>
              </w:rPr>
              <w:t>pc_rachReport</w:t>
            </w:r>
            <w:r w:rsidR="00EC58BC" w:rsidRPr="007B4467">
              <w:rPr>
                <w:lang w:eastAsia="zh-CN"/>
              </w:rPr>
              <w:t>_r16</w:t>
            </w:r>
          </w:p>
        </w:tc>
        <w:tc>
          <w:tcPr>
            <w:tcW w:w="2365" w:type="dxa"/>
            <w:tcBorders>
              <w:top w:val="single" w:sz="4" w:space="0" w:color="auto"/>
              <w:left w:val="single" w:sz="4" w:space="0" w:color="auto"/>
              <w:bottom w:val="single" w:sz="4" w:space="0" w:color="auto"/>
              <w:right w:val="single" w:sz="4" w:space="0" w:color="auto"/>
            </w:tcBorders>
          </w:tcPr>
          <w:p w14:paraId="3AA53552" w14:textId="77777777" w:rsidR="000573CB" w:rsidRPr="007B4467" w:rsidRDefault="000573CB" w:rsidP="000F1A13">
            <w:pPr>
              <w:pStyle w:val="TAL"/>
            </w:pPr>
            <w:r w:rsidRPr="007B4467">
              <w:t>UE supports delivery of rachReport upon request from the network.</w:t>
            </w:r>
          </w:p>
        </w:tc>
      </w:tr>
      <w:tr w:rsidR="000573CB" w:rsidRPr="007B4467" w14:paraId="3C057B0D"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7906E1" w14:textId="42B34238" w:rsidR="000573CB" w:rsidRPr="007B4467" w:rsidRDefault="000573CB" w:rsidP="000F1A13">
            <w:pPr>
              <w:pStyle w:val="TAC"/>
            </w:pPr>
            <w:r w:rsidRPr="007B4467">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5009C605" w14:textId="77777777" w:rsidR="000573CB" w:rsidRPr="007B4467" w:rsidRDefault="000573CB" w:rsidP="000F1A13">
            <w:pPr>
              <w:pStyle w:val="TAL"/>
            </w:pPr>
            <w:r w:rsidRPr="007B4467">
              <w:t>Support of GNSS</w:t>
            </w:r>
          </w:p>
        </w:tc>
        <w:tc>
          <w:tcPr>
            <w:tcW w:w="1285" w:type="dxa"/>
            <w:tcBorders>
              <w:top w:val="single" w:sz="6" w:space="0" w:color="auto"/>
              <w:left w:val="single" w:sz="6" w:space="0" w:color="auto"/>
              <w:bottom w:val="single" w:sz="6" w:space="0" w:color="auto"/>
              <w:right w:val="single" w:sz="4" w:space="0" w:color="auto"/>
            </w:tcBorders>
          </w:tcPr>
          <w:p w14:paraId="21FE9751"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3EFFCEAD"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6A88AED" w14:textId="04AA7981" w:rsidR="000573CB" w:rsidRPr="007B4467" w:rsidRDefault="000573CB" w:rsidP="000F1A13">
            <w:pPr>
              <w:pStyle w:val="TAL"/>
            </w:pPr>
            <w:r w:rsidRPr="007B4467">
              <w:t>pc_GNSS_location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3AE69C43" w14:textId="77777777" w:rsidR="000573CB" w:rsidRPr="007B4467" w:rsidRDefault="000573CB" w:rsidP="000F1A13">
            <w:pPr>
              <w:pStyle w:val="TAL"/>
            </w:pPr>
            <w:r w:rsidRPr="007B4467">
              <w:t>UE is equipped with a GNSS or A-GNSS receiver that may be used to provide detailed location information along with SON or MDT related measurements in RRC_CONNECTED, RRC_IDLE and RRC_INACTIVE.</w:t>
            </w:r>
          </w:p>
        </w:tc>
      </w:tr>
      <w:tr w:rsidR="000573CB" w:rsidRPr="007B4467" w14:paraId="439EB6F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94E6ADA" w14:textId="5DFC4BAB" w:rsidR="000573CB" w:rsidRPr="007B4467" w:rsidRDefault="000573CB" w:rsidP="000F1A13">
            <w:pPr>
              <w:pStyle w:val="TAC"/>
              <w:rPr>
                <w:lang w:eastAsia="zh-CN"/>
              </w:rPr>
            </w:pPr>
            <w:r w:rsidRPr="007B4467">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106611D4" w14:textId="77777777" w:rsidR="000573CB" w:rsidRPr="007B4467" w:rsidRDefault="000573CB" w:rsidP="000F1A13">
            <w:pPr>
              <w:pStyle w:val="TAL"/>
            </w:pPr>
            <w:r w:rsidRPr="007B4467">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36C6A352"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D744831"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10283F9" w14:textId="0B82E729" w:rsidR="000573CB" w:rsidRPr="007B4467" w:rsidRDefault="000573CB" w:rsidP="000F1A13">
            <w:pPr>
              <w:pStyle w:val="TAL"/>
            </w:pPr>
            <w:r w:rsidRPr="007B4467">
              <w:t>pc_PDCP_Delay</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088DD12F" w14:textId="77777777" w:rsidR="000573CB" w:rsidRPr="007B4467" w:rsidRDefault="000573CB" w:rsidP="000F1A13">
            <w:pPr>
              <w:pStyle w:val="TAL"/>
            </w:pPr>
            <w:r w:rsidRPr="007B4467">
              <w:t>UE supports UL PDCP Packet Average Delay measurement and reporting in RRC_CONNECTED state</w:t>
            </w:r>
          </w:p>
        </w:tc>
      </w:tr>
      <w:tr w:rsidR="000573CB" w:rsidRPr="007B4467" w14:paraId="49B36F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DCFE3D" w14:textId="13169E5D" w:rsidR="000573CB" w:rsidRPr="007B4467" w:rsidRDefault="000573CB" w:rsidP="000F1A13">
            <w:pPr>
              <w:pStyle w:val="TAC"/>
            </w:pPr>
            <w:r w:rsidRPr="007B4467">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B1236F6" w14:textId="0CB61FA8" w:rsidR="000573CB" w:rsidRPr="007B4467" w:rsidRDefault="005D72E7" w:rsidP="000F1A13">
            <w:pPr>
              <w:pStyle w:val="TAL"/>
            </w:pPr>
            <w:r w:rsidRPr="007B4467">
              <w:t>Support</w:t>
            </w:r>
            <w:r w:rsidR="000573CB" w:rsidRPr="007B4467">
              <w:t xml:space="preserve"> logged MDT</w:t>
            </w:r>
          </w:p>
        </w:tc>
        <w:tc>
          <w:tcPr>
            <w:tcW w:w="1285" w:type="dxa"/>
            <w:tcBorders>
              <w:top w:val="single" w:sz="6" w:space="0" w:color="auto"/>
              <w:left w:val="single" w:sz="6" w:space="0" w:color="auto"/>
              <w:bottom w:val="single" w:sz="6" w:space="0" w:color="auto"/>
              <w:right w:val="single" w:sz="4" w:space="0" w:color="auto"/>
            </w:tcBorders>
          </w:tcPr>
          <w:p w14:paraId="14D35C2D"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0B83F7E7"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60CA0C51" w14:textId="666CFE45" w:rsidR="000573CB" w:rsidRPr="007B4467" w:rsidRDefault="000573CB" w:rsidP="000F1A13">
            <w:pPr>
              <w:pStyle w:val="TAL"/>
            </w:pPr>
            <w:r w:rsidRPr="007B4467">
              <w:t>pc_logged</w:t>
            </w:r>
            <w:r w:rsidR="00EC58BC" w:rsidRPr="007B4467">
              <w:t>Measurements_r16</w:t>
            </w:r>
          </w:p>
        </w:tc>
        <w:tc>
          <w:tcPr>
            <w:tcW w:w="2365" w:type="dxa"/>
            <w:tcBorders>
              <w:top w:val="single" w:sz="4" w:space="0" w:color="auto"/>
              <w:left w:val="single" w:sz="4" w:space="0" w:color="auto"/>
              <w:bottom w:val="single" w:sz="4" w:space="0" w:color="auto"/>
              <w:right w:val="single" w:sz="4" w:space="0" w:color="auto"/>
            </w:tcBorders>
          </w:tcPr>
          <w:p w14:paraId="4247707E" w14:textId="10D8A2DD" w:rsidR="000573CB" w:rsidRPr="007B4467" w:rsidRDefault="000573CB" w:rsidP="000F1A13">
            <w:pPr>
              <w:pStyle w:val="TAL"/>
            </w:pPr>
            <w:r w:rsidRPr="007B4467">
              <w:t>UE supports logged measurements in RRC_IDLE and RRC_INACTIVE. A UE that supports logged measurements shall support both periodical logging and event-triggered logging. The memory size of MDT logged</w:t>
            </w:r>
            <w:r w:rsidR="002574F1" w:rsidRPr="007B4467">
              <w:t xml:space="preserve"> </w:t>
            </w:r>
            <w:r w:rsidRPr="007B4467">
              <w:t>measurements is 64KB.</w:t>
            </w:r>
          </w:p>
        </w:tc>
      </w:tr>
      <w:tr w:rsidR="000573CB" w:rsidRPr="007B4467" w14:paraId="74534954"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66B0C83" w14:textId="62C76343" w:rsidR="000573CB" w:rsidRPr="007B4467" w:rsidRDefault="000573CB" w:rsidP="000F1A13">
            <w:pPr>
              <w:pStyle w:val="TAC"/>
              <w:rPr>
                <w:lang w:eastAsia="zh-CN"/>
              </w:rPr>
            </w:pPr>
            <w:r w:rsidRPr="007B4467">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03CC0763" w14:textId="3ADEB984" w:rsidR="000573CB" w:rsidRPr="007B4467" w:rsidRDefault="000573CB" w:rsidP="000F1A13">
            <w:pPr>
              <w:pStyle w:val="TAL"/>
            </w:pPr>
            <w:r w:rsidRPr="007B4467">
              <w:t xml:space="preserve">Support of uncompensated </w:t>
            </w:r>
            <w:r w:rsidR="005D72E7" w:rsidRPr="007B4467">
              <w:t>barometric</w:t>
            </w:r>
            <w:r w:rsidRPr="007B4467">
              <w:t xml:space="preserve">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454415F0"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600A8222"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0E2F4C6A" w14:textId="4F779CAB" w:rsidR="000573CB" w:rsidRPr="007B4467" w:rsidRDefault="000573CB" w:rsidP="000F1A13">
            <w:pPr>
              <w:pStyle w:val="TAL"/>
            </w:pPr>
            <w:r w:rsidRPr="007B4467">
              <w:t>pc_barometer</w:t>
            </w:r>
            <w:r w:rsidR="00EC58BC" w:rsidRPr="007B4467">
              <w:t>_</w:t>
            </w:r>
            <w:r w:rsidR="00EC58BC" w:rsidRPr="007B4467">
              <w:rPr>
                <w:lang w:eastAsia="zh-CN"/>
              </w:rPr>
              <w:t>r</w:t>
            </w:r>
            <w:r w:rsidR="00EC58BC" w:rsidRPr="007B4467">
              <w:t>16</w:t>
            </w:r>
          </w:p>
        </w:tc>
        <w:tc>
          <w:tcPr>
            <w:tcW w:w="2365" w:type="dxa"/>
            <w:tcBorders>
              <w:top w:val="single" w:sz="4" w:space="0" w:color="auto"/>
              <w:left w:val="single" w:sz="4" w:space="0" w:color="auto"/>
              <w:bottom w:val="single" w:sz="4" w:space="0" w:color="auto"/>
              <w:right w:val="single" w:sz="4" w:space="0" w:color="auto"/>
            </w:tcBorders>
          </w:tcPr>
          <w:p w14:paraId="47932DDD" w14:textId="7B65E6AA" w:rsidR="000573CB" w:rsidRPr="007B4467" w:rsidRDefault="000573CB" w:rsidP="000F1A13">
            <w:pPr>
              <w:pStyle w:val="TAL"/>
            </w:pPr>
            <w:r w:rsidRPr="007B4467">
              <w:t xml:space="preserve">UE supports uncompensated </w:t>
            </w:r>
            <w:r w:rsidR="005D72E7" w:rsidRPr="007B4467">
              <w:t>barometric</w:t>
            </w:r>
            <w:r w:rsidRPr="007B4467">
              <w:t xml:space="preserve"> pressure measurement reporting upon request from the network.</w:t>
            </w:r>
          </w:p>
        </w:tc>
      </w:tr>
      <w:tr w:rsidR="000573CB" w:rsidRPr="007B4467" w14:paraId="5D3CFAD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3117BF" w14:textId="7CDD8770" w:rsidR="000573CB" w:rsidRPr="007B4467" w:rsidRDefault="000573CB" w:rsidP="000F1A13">
            <w:pPr>
              <w:pStyle w:val="TAC"/>
              <w:rPr>
                <w:lang w:eastAsia="zh-CN"/>
              </w:rPr>
            </w:pPr>
            <w:r w:rsidRPr="007B4467">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0868DA86" w14:textId="77777777" w:rsidR="000573CB" w:rsidRPr="007B4467" w:rsidRDefault="000573CB" w:rsidP="000F1A13">
            <w:pPr>
              <w:pStyle w:val="TAL"/>
            </w:pPr>
            <w:r w:rsidRPr="007B4467">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3993FBE1"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D32BF3A"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1EDF01C5" w14:textId="5A2B0AB6" w:rsidR="000573CB" w:rsidRPr="007B4467" w:rsidRDefault="000573CB" w:rsidP="000F1A13">
            <w:pPr>
              <w:pStyle w:val="TAL"/>
            </w:pPr>
            <w:r w:rsidRPr="007B4467">
              <w:t>pc_orientation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6C53930B" w14:textId="77777777" w:rsidR="000573CB" w:rsidRPr="007B4467" w:rsidRDefault="000573CB" w:rsidP="000F1A13">
            <w:pPr>
              <w:pStyle w:val="TAL"/>
            </w:pPr>
            <w:r w:rsidRPr="007B4467">
              <w:t>UE supports orientation information reporting upon request from the network.</w:t>
            </w:r>
          </w:p>
        </w:tc>
      </w:tr>
      <w:tr w:rsidR="000573CB" w:rsidRPr="007B4467" w14:paraId="3EFA51F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76FEF0A" w14:textId="06595C4B" w:rsidR="000573CB" w:rsidRPr="007B4467" w:rsidRDefault="000573CB" w:rsidP="000F1A13">
            <w:pPr>
              <w:pStyle w:val="TAC"/>
              <w:rPr>
                <w:lang w:eastAsia="zh-CN"/>
              </w:rPr>
            </w:pPr>
            <w:r w:rsidRPr="007B4467">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31F971" w14:textId="77777777" w:rsidR="000573CB" w:rsidRPr="007B4467" w:rsidRDefault="000573CB" w:rsidP="000F1A13">
            <w:pPr>
              <w:pStyle w:val="TAL"/>
            </w:pPr>
            <w:r w:rsidRPr="007B4467">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543B67B3"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06061D6A"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33A327C0" w14:textId="0E653488" w:rsidR="000573CB" w:rsidRPr="007B4467" w:rsidRDefault="000573CB" w:rsidP="000F1A13">
            <w:pPr>
              <w:pStyle w:val="TAL"/>
            </w:pPr>
            <w:r w:rsidRPr="007B4467">
              <w:t>pc_speed</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1538CC17" w14:textId="77777777" w:rsidR="000573CB" w:rsidRPr="007B4467" w:rsidRDefault="000573CB" w:rsidP="000F1A13">
            <w:pPr>
              <w:pStyle w:val="TAL"/>
            </w:pPr>
            <w:r w:rsidRPr="007B4467">
              <w:t>UE supports speed information reporting upon request from the network.</w:t>
            </w:r>
          </w:p>
        </w:tc>
      </w:tr>
      <w:tr w:rsidR="000573CB" w:rsidRPr="007B4467" w14:paraId="53BED9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4265E3F" w14:textId="4C548D9D" w:rsidR="000573CB" w:rsidRPr="007B4467" w:rsidRDefault="000573CB" w:rsidP="000F1A13">
            <w:pPr>
              <w:pStyle w:val="TAC"/>
              <w:rPr>
                <w:lang w:eastAsia="zh-CN"/>
              </w:rPr>
            </w:pPr>
            <w:r w:rsidRPr="007B4467">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7B4467" w:rsidRDefault="000573CB" w:rsidP="000F1A13">
            <w:pPr>
              <w:pStyle w:val="TAL"/>
            </w:pPr>
            <w:r w:rsidRPr="007B4467">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7B4467" w:rsidRDefault="000573CB" w:rsidP="000F1A13">
            <w:pPr>
              <w:pStyle w:val="TAL"/>
            </w:pPr>
            <w:r w:rsidRPr="007B4467">
              <w:t>pc_immMeasBT</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7B4467" w:rsidRDefault="000573CB" w:rsidP="000F1A13">
            <w:pPr>
              <w:pStyle w:val="TAL"/>
            </w:pPr>
            <w:r w:rsidRPr="007B4467">
              <w:t>UE supports Bluetooth measurements in RRC_CONNECTED state.</w:t>
            </w:r>
          </w:p>
        </w:tc>
      </w:tr>
      <w:tr w:rsidR="000573CB" w:rsidRPr="007B4467" w14:paraId="386F0A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BACB948" w14:textId="235AA480" w:rsidR="000573CB" w:rsidRPr="007B4467" w:rsidRDefault="000573CB" w:rsidP="000F1A13">
            <w:pPr>
              <w:pStyle w:val="TAC"/>
              <w:rPr>
                <w:lang w:eastAsia="zh-CN"/>
              </w:rPr>
            </w:pPr>
            <w:r w:rsidRPr="007B4467">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7B4467" w:rsidRDefault="000573CB" w:rsidP="000F1A13">
            <w:pPr>
              <w:pStyle w:val="TAL"/>
            </w:pPr>
            <w:r w:rsidRPr="007B4467">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7B4467" w:rsidRDefault="000573CB" w:rsidP="000F1A13">
            <w:pPr>
              <w:pStyle w:val="TAL"/>
            </w:pPr>
            <w:r w:rsidRPr="007B4467">
              <w:t>pc_immMeasWLAN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7B4467" w:rsidRDefault="000573CB" w:rsidP="000F1A13">
            <w:pPr>
              <w:pStyle w:val="TAL"/>
            </w:pPr>
            <w:r w:rsidRPr="007B4467">
              <w:t>UE supports WLAN measurements in RRC_CONNECTED state.</w:t>
            </w:r>
          </w:p>
        </w:tc>
      </w:tr>
      <w:tr w:rsidR="000573CB" w:rsidRPr="007B4467" w14:paraId="56868CF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6FB3FFD" w14:textId="546FFD36" w:rsidR="000573CB" w:rsidRPr="007B4467" w:rsidRDefault="000573CB" w:rsidP="000F1A13">
            <w:pPr>
              <w:pStyle w:val="TAC"/>
              <w:rPr>
                <w:lang w:eastAsia="zh-CN"/>
              </w:rPr>
            </w:pPr>
            <w:r w:rsidRPr="007B4467">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7B4467" w:rsidRDefault="000573CB" w:rsidP="000F1A13">
            <w:pPr>
              <w:pStyle w:val="TAL"/>
            </w:pPr>
            <w:r w:rsidRPr="007B4467">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7B4467" w:rsidRDefault="000573CB" w:rsidP="000F1A13">
            <w:pPr>
              <w:pStyle w:val="TAL"/>
            </w:pPr>
            <w:r w:rsidRPr="007B4467">
              <w:t>pc_loggedMeasBT</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7B4467" w:rsidRDefault="000573CB" w:rsidP="000F1A13">
            <w:pPr>
              <w:pStyle w:val="TAL"/>
            </w:pPr>
            <w:r w:rsidRPr="007B4467">
              <w:t>UE supports Bluetooth measurements in RRC_IDLE and RRC_INACTIVE state.</w:t>
            </w:r>
          </w:p>
        </w:tc>
      </w:tr>
      <w:tr w:rsidR="000573CB" w:rsidRPr="007B4467" w14:paraId="039678F2"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2DADA2B" w14:textId="63B6E599" w:rsidR="000573CB" w:rsidRPr="007B4467" w:rsidRDefault="000573CB" w:rsidP="000F1A13">
            <w:pPr>
              <w:pStyle w:val="TAC"/>
              <w:rPr>
                <w:lang w:eastAsia="zh-CN"/>
              </w:rPr>
            </w:pPr>
            <w:r w:rsidRPr="007B4467">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7B4467" w:rsidRDefault="000573CB" w:rsidP="000F1A13">
            <w:pPr>
              <w:pStyle w:val="TAL"/>
            </w:pPr>
            <w:r w:rsidRPr="007B4467">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7B4467" w:rsidRDefault="000573CB" w:rsidP="000F1A13">
            <w:pPr>
              <w:pStyle w:val="TAL"/>
            </w:pPr>
            <w:r w:rsidRPr="007B4467">
              <w:t>pc_loggedMeasWLAN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7B4467" w:rsidRDefault="000573CB" w:rsidP="000F1A13">
            <w:pPr>
              <w:pStyle w:val="TAL"/>
            </w:pPr>
            <w:r w:rsidRPr="007B4467">
              <w:t>UE supports WLAN measurements in RRC_IDLE and RRC_INACTIVE state.</w:t>
            </w:r>
          </w:p>
        </w:tc>
      </w:tr>
      <w:tr w:rsidR="00065195" w:rsidRPr="007B4467" w14:paraId="13CE9C2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E9840CD" w14:textId="004F29ED" w:rsidR="00065195" w:rsidRPr="007B4467" w:rsidRDefault="00065195" w:rsidP="00452594">
            <w:pPr>
              <w:pStyle w:val="TAC"/>
              <w:rPr>
                <w:lang w:eastAsia="zh-CN"/>
              </w:rPr>
            </w:pPr>
            <w:r w:rsidRPr="007B4467">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7B4467" w:rsidRDefault="00065195" w:rsidP="00452594">
            <w:pPr>
              <w:pStyle w:val="TAL"/>
            </w:pPr>
            <w:r w:rsidRPr="007B4467">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7B4467" w:rsidRDefault="00065195"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7B4467" w:rsidRDefault="00065195" w:rsidP="00452594">
            <w:pPr>
              <w:pStyle w:val="TAL"/>
            </w:pPr>
            <w:r w:rsidRPr="007B4467">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7B4467" w:rsidRDefault="00065195" w:rsidP="00452594">
            <w:pPr>
              <w:pStyle w:val="TAL"/>
            </w:pPr>
            <w:r w:rsidRPr="007B4467">
              <w:t>UE supports SDT via Random Access procedure in RRC_INACTIVE state</w:t>
            </w:r>
          </w:p>
        </w:tc>
      </w:tr>
      <w:tr w:rsidR="00065195" w:rsidRPr="007B4467" w14:paraId="6F7AE3A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8482DF2" w14:textId="114F31E4" w:rsidR="00065195" w:rsidRPr="007B4467" w:rsidRDefault="00065195" w:rsidP="00452594">
            <w:pPr>
              <w:pStyle w:val="TAC"/>
              <w:rPr>
                <w:lang w:eastAsia="zh-CN"/>
              </w:rPr>
            </w:pPr>
            <w:r w:rsidRPr="007B4467">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Pr="007B4467" w:rsidRDefault="00065195" w:rsidP="00452594">
            <w:pPr>
              <w:pStyle w:val="TAL"/>
            </w:pPr>
            <w:r w:rsidRPr="007B4467">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Pr="007B4467" w:rsidRDefault="00065195"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Pr="007B4467" w:rsidRDefault="00065195" w:rsidP="00452594">
            <w:pPr>
              <w:pStyle w:val="TAL"/>
            </w:pPr>
            <w:r w:rsidRPr="007B4467">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Pr="007B4467" w:rsidRDefault="00065195" w:rsidP="00452594">
            <w:pPr>
              <w:pStyle w:val="TAL"/>
            </w:pPr>
            <w:r w:rsidRPr="007B4467">
              <w:t>UE supports SRB SDT in RRC_INACTIVE state</w:t>
            </w:r>
          </w:p>
        </w:tc>
      </w:tr>
      <w:tr w:rsidR="00065195" w:rsidRPr="007B4467" w14:paraId="54D51AF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87C679E" w14:textId="6ECA9874" w:rsidR="00065195" w:rsidRPr="007B4467" w:rsidRDefault="00065195" w:rsidP="00452594">
            <w:pPr>
              <w:pStyle w:val="TAC"/>
              <w:rPr>
                <w:lang w:eastAsia="zh-CN"/>
              </w:rPr>
            </w:pPr>
            <w:r w:rsidRPr="007B4467">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Pr="007B4467" w:rsidRDefault="00065195" w:rsidP="00452594">
            <w:pPr>
              <w:pStyle w:val="TAL"/>
            </w:pPr>
            <w:r w:rsidRPr="007B4467">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Pr="007B4467" w:rsidRDefault="00065195" w:rsidP="00452594">
            <w:pPr>
              <w:pStyle w:val="TAL"/>
            </w:pPr>
            <w:r w:rsidRPr="007B4467">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Pr="007B4467" w:rsidRDefault="00065195" w:rsidP="00452594">
            <w:pPr>
              <w:pStyle w:val="TAL"/>
            </w:pPr>
            <w:r w:rsidRPr="007B4467">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Pr="007B4467" w:rsidRDefault="00065195" w:rsidP="00452594">
            <w:pPr>
              <w:pStyle w:val="TAL"/>
            </w:pPr>
            <w:r w:rsidRPr="007B4467">
              <w:t>UE supports SDT via Configured Grant Type 1 in RRC_INACTIVE state</w:t>
            </w:r>
          </w:p>
        </w:tc>
      </w:tr>
      <w:tr w:rsidR="00452594" w:rsidRPr="007B4467" w14:paraId="18DBA02E"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00CFFBD" w14:textId="0238DFEC" w:rsidR="00452594" w:rsidRPr="007B4467" w:rsidRDefault="00452594" w:rsidP="00452594">
            <w:pPr>
              <w:pStyle w:val="TAC"/>
              <w:rPr>
                <w:lang w:eastAsia="zh-CN"/>
              </w:rPr>
            </w:pPr>
            <w:r w:rsidRPr="007B4467">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Pr="007B4467" w:rsidRDefault="00452594" w:rsidP="00452594">
            <w:pPr>
              <w:pStyle w:val="TAL"/>
            </w:pPr>
            <w:r w:rsidRPr="007B4467">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Pr="007B4467" w:rsidRDefault="00452594"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Pr="007B4467" w:rsidRDefault="00452594" w:rsidP="00452594">
            <w:pPr>
              <w:pStyle w:val="TAL"/>
            </w:pPr>
            <w:r w:rsidRPr="007B4467">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Pr="007B4467" w:rsidRDefault="00452594" w:rsidP="00452594">
            <w:pPr>
              <w:pStyle w:val="TAL"/>
            </w:pPr>
            <w:r w:rsidRPr="007B4467">
              <w:rPr>
                <w:bCs/>
                <w:iCs/>
              </w:rPr>
              <w:t>UE supports NR NTN access.</w:t>
            </w:r>
          </w:p>
        </w:tc>
      </w:tr>
      <w:tr w:rsidR="00452594" w:rsidRPr="007B4467" w14:paraId="192D1325"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C9CBF15" w14:textId="147A5B86" w:rsidR="00452594" w:rsidRPr="007B4467" w:rsidRDefault="00452594" w:rsidP="00452594">
            <w:pPr>
              <w:pStyle w:val="TAC"/>
              <w:rPr>
                <w:lang w:eastAsia="zh-CN"/>
              </w:rPr>
            </w:pPr>
            <w:r w:rsidRPr="007B4467">
              <w:rPr>
                <w:lang w:eastAsia="zh-CN"/>
              </w:rPr>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Pr="007B4467" w:rsidRDefault="00452594" w:rsidP="00452594">
            <w:pPr>
              <w:pStyle w:val="TAL"/>
            </w:pPr>
            <w:r w:rsidRPr="007B4467">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Pr="007B4467" w:rsidRDefault="00452594" w:rsidP="00452594">
            <w:pPr>
              <w:pStyle w:val="TAL"/>
            </w:pPr>
            <w:r w:rsidRPr="007B4467">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Pr="007B4467" w:rsidRDefault="00452594" w:rsidP="00452594">
            <w:pPr>
              <w:pStyle w:val="TAL"/>
            </w:pPr>
            <w:r w:rsidRPr="007B4467">
              <w:t>UE supports RRC INACTIVE state in NTN</w:t>
            </w:r>
          </w:p>
        </w:tc>
      </w:tr>
      <w:tr w:rsidR="00452594" w:rsidRPr="007B4467" w14:paraId="4DCD5E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1443E57" w14:textId="5DB0B900" w:rsidR="00452594" w:rsidRPr="007B4467" w:rsidRDefault="00452594" w:rsidP="00452594">
            <w:pPr>
              <w:pStyle w:val="TAC"/>
              <w:rPr>
                <w:lang w:eastAsia="zh-CN"/>
              </w:rPr>
            </w:pPr>
            <w:r w:rsidRPr="007B4467">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Pr="007B4467" w:rsidRDefault="00452594" w:rsidP="00452594">
            <w:pPr>
              <w:pStyle w:val="TAL"/>
            </w:pPr>
            <w:r w:rsidRPr="007B4467">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Pr="007B4467" w:rsidRDefault="00452594" w:rsidP="00452594">
            <w:pPr>
              <w:pStyle w:val="TAL"/>
            </w:pPr>
            <w:r w:rsidRPr="007B4467">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Pr="007B4467" w:rsidRDefault="00452594" w:rsidP="00452594">
            <w:pPr>
              <w:pStyle w:val="TAL"/>
            </w:pPr>
            <w:r w:rsidRPr="007B4467">
              <w:t>UE supports RA-SDT in NTN</w:t>
            </w:r>
          </w:p>
        </w:tc>
      </w:tr>
      <w:tr w:rsidR="00452594" w:rsidRPr="007B4467" w14:paraId="6E2BF24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AB1039D" w14:textId="60CB89B8" w:rsidR="00452594" w:rsidRPr="007B4467" w:rsidRDefault="00452594" w:rsidP="00452594">
            <w:pPr>
              <w:pStyle w:val="TAC"/>
              <w:rPr>
                <w:lang w:eastAsia="zh-CN"/>
              </w:rPr>
            </w:pPr>
            <w:r w:rsidRPr="007B4467">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Pr="007B4467" w:rsidRDefault="00452594" w:rsidP="00452594">
            <w:pPr>
              <w:pStyle w:val="TAL"/>
            </w:pPr>
            <w:r w:rsidRPr="007B4467">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Pr="007B4467" w:rsidRDefault="00452594" w:rsidP="00452594">
            <w:pPr>
              <w:pStyle w:val="TAL"/>
            </w:pPr>
            <w:r w:rsidRPr="007B4467">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Pr="007B4467" w:rsidRDefault="00452594" w:rsidP="00452594">
            <w:pPr>
              <w:pStyle w:val="TAL"/>
            </w:pPr>
            <w:r w:rsidRPr="007B4467">
              <w:t>UE supports SRB-SDT in NTN</w:t>
            </w:r>
          </w:p>
        </w:tc>
      </w:tr>
      <w:tr w:rsidR="00452594" w:rsidRPr="007B4467" w14:paraId="1DFE963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F9EFF9" w14:textId="31C37DCE" w:rsidR="00452594" w:rsidRPr="007B4467" w:rsidRDefault="00452594" w:rsidP="00452594">
            <w:pPr>
              <w:pStyle w:val="TAC"/>
              <w:rPr>
                <w:lang w:eastAsia="zh-CN"/>
              </w:rPr>
            </w:pPr>
            <w:r w:rsidRPr="007B4467">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Pr="007B4467" w:rsidRDefault="00452594" w:rsidP="00452594">
            <w:pPr>
              <w:pStyle w:val="TAL"/>
            </w:pPr>
            <w:r w:rsidRPr="007B4467">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Pr="007B4467" w:rsidRDefault="00452594" w:rsidP="00452594">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Pr="007B4467" w:rsidRDefault="00452594" w:rsidP="00452594">
            <w:pPr>
              <w:pStyle w:val="TAL"/>
            </w:pPr>
            <w:r w:rsidRPr="007B4467">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Pr="007B4467" w:rsidRDefault="00452594" w:rsidP="00452594">
            <w:pPr>
              <w:pStyle w:val="TAL"/>
            </w:pPr>
            <w:r w:rsidRPr="007B4467">
              <w:t>UE supports the storage and delivery of multiple CEF reports upon request from the network</w:t>
            </w:r>
          </w:p>
        </w:tc>
      </w:tr>
      <w:tr w:rsidR="00452594" w:rsidRPr="007B4467" w14:paraId="7886C77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AD56DCF" w14:textId="3FA94515" w:rsidR="00452594" w:rsidRPr="007B4467" w:rsidRDefault="00452594" w:rsidP="00452594">
            <w:pPr>
              <w:pStyle w:val="TAC"/>
              <w:rPr>
                <w:lang w:eastAsia="zh-CN"/>
              </w:rPr>
            </w:pPr>
            <w:r w:rsidRPr="007B4467">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Pr="007B4467" w:rsidRDefault="00452594" w:rsidP="00452594">
            <w:pPr>
              <w:pStyle w:val="TAL"/>
            </w:pPr>
            <w:r w:rsidRPr="007B4467">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Pr="007B4467" w:rsidRDefault="00452594" w:rsidP="00452594">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7BCBDF9" w14:textId="1481B1E7" w:rsidR="00452594" w:rsidRPr="007B4467" w:rsidRDefault="00452594" w:rsidP="00452594">
            <w:pPr>
              <w:pStyle w:val="TAL"/>
            </w:pPr>
            <w:r w:rsidRPr="007B4467">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Pr="007B4467" w:rsidRDefault="00452594" w:rsidP="00452594">
            <w:pPr>
              <w:pStyle w:val="TAL"/>
            </w:pPr>
            <w:r w:rsidRPr="007B4467">
              <w:t>UE supports the storage of Early Measurement Logging in logged measurements and the reporting upon request from the network as specified in TS 38.331</w:t>
            </w:r>
          </w:p>
        </w:tc>
      </w:tr>
      <w:tr w:rsidR="00452594" w:rsidRPr="007B4467" w14:paraId="1A4639A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59F6810" w14:textId="2D45A53F" w:rsidR="00452594" w:rsidRPr="007B4467" w:rsidRDefault="00452594" w:rsidP="00452594">
            <w:pPr>
              <w:pStyle w:val="TAC"/>
              <w:rPr>
                <w:lang w:eastAsia="zh-CN"/>
              </w:rPr>
            </w:pPr>
            <w:r w:rsidRPr="007B4467">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F681870" w14:textId="0C2267CA" w:rsidR="00452594" w:rsidRPr="007B4467" w:rsidRDefault="000F77CE" w:rsidP="00452594">
            <w:pPr>
              <w:pStyle w:val="TAL"/>
            </w:pPr>
            <w:r w:rsidRPr="007B4467">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7E465F" w14:textId="1EF46F1A" w:rsidR="00452594" w:rsidRPr="007B4467" w:rsidRDefault="00452594" w:rsidP="0045259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25E8181" w14:textId="2256ED32" w:rsidR="00452594" w:rsidRPr="007B4467" w:rsidRDefault="00452594" w:rsidP="0045259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E9B0749" w14:textId="7BD66C34" w:rsidR="00452594" w:rsidRPr="007B4467" w:rsidRDefault="00452594" w:rsidP="0045259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C7331B1" w14:textId="6C020D4F" w:rsidR="00452594" w:rsidRPr="007B4467" w:rsidRDefault="00452594" w:rsidP="00452594">
            <w:pPr>
              <w:pStyle w:val="TAL"/>
            </w:pPr>
          </w:p>
        </w:tc>
      </w:tr>
      <w:tr w:rsidR="00452594" w:rsidRPr="007B4467" w14:paraId="6D034BD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31E9A4E" w14:textId="00007580" w:rsidR="00452594" w:rsidRPr="007B4467" w:rsidRDefault="00452594" w:rsidP="00452594">
            <w:pPr>
              <w:pStyle w:val="TAC"/>
              <w:rPr>
                <w:lang w:eastAsia="zh-CN"/>
              </w:rPr>
            </w:pPr>
            <w:r w:rsidRPr="007B4467">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Pr="007B4467" w:rsidRDefault="00452594" w:rsidP="00452594">
            <w:pPr>
              <w:pStyle w:val="TAL"/>
            </w:pPr>
            <w:r w:rsidRPr="007B4467">
              <w:rPr>
                <w:bCs/>
                <w:iCs/>
              </w:rPr>
              <w:t xml:space="preserve">Support of delivery of on-Demand SI information upon </w:t>
            </w:r>
            <w:r w:rsidRPr="007B4467">
              <w:rPr>
                <w:bCs/>
                <w:iCs/>
                <w:lang w:eastAsia="zh-CN"/>
              </w:rPr>
              <w:t>r</w:t>
            </w:r>
            <w:r w:rsidRPr="007B4467">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Pr="007B4467" w:rsidRDefault="00452594" w:rsidP="00452594">
            <w:pPr>
              <w:pStyle w:val="TAL"/>
            </w:pPr>
            <w:r w:rsidRPr="007B4467">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Pr="007B4467" w:rsidRDefault="00452594" w:rsidP="00452594">
            <w:pPr>
              <w:pStyle w:val="TAL"/>
            </w:pPr>
          </w:p>
        </w:tc>
      </w:tr>
      <w:tr w:rsidR="00452594" w:rsidRPr="007B4467" w14:paraId="23203A0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280CA26" w14:textId="5D1D5587" w:rsidR="00452594" w:rsidRPr="007B4467" w:rsidRDefault="00452594" w:rsidP="00452594">
            <w:pPr>
              <w:pStyle w:val="TAC"/>
              <w:rPr>
                <w:lang w:eastAsia="zh-CN"/>
              </w:rPr>
            </w:pPr>
            <w:r w:rsidRPr="007B4467">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Pr="007B4467" w:rsidRDefault="00452594" w:rsidP="00452594">
            <w:pPr>
              <w:pStyle w:val="TAL"/>
            </w:pPr>
            <w:r w:rsidRPr="007B4467">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Pr="007B4467" w:rsidRDefault="00452594" w:rsidP="00452594">
            <w:pPr>
              <w:pStyle w:val="TAL"/>
            </w:pPr>
            <w:r w:rsidRPr="007B4467">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Pr="007B4467" w:rsidRDefault="00452594" w:rsidP="00452594">
            <w:pPr>
              <w:pStyle w:val="TAL"/>
            </w:pPr>
          </w:p>
        </w:tc>
      </w:tr>
      <w:tr w:rsidR="00452594" w:rsidRPr="007B4467" w14:paraId="42260BD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5E4E99" w14:textId="7576BDDF" w:rsidR="00452594" w:rsidRPr="007B4467" w:rsidRDefault="00452594" w:rsidP="00452594">
            <w:pPr>
              <w:pStyle w:val="TAC"/>
              <w:rPr>
                <w:lang w:eastAsia="zh-CN"/>
              </w:rPr>
            </w:pPr>
            <w:r w:rsidRPr="007B4467">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Pr="007B4467" w:rsidRDefault="00452594" w:rsidP="00452594">
            <w:pPr>
              <w:pStyle w:val="TAL"/>
            </w:pPr>
            <w:r w:rsidRPr="007B4467">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Pr="007B4467" w:rsidRDefault="00452594"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Pr="007B4467" w:rsidRDefault="00452594" w:rsidP="00452594">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Pr="007B4467" w:rsidRDefault="00452594" w:rsidP="00452594">
            <w:pPr>
              <w:pStyle w:val="TAL"/>
            </w:pPr>
            <w:r w:rsidRPr="007B4467">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Pr="007B4467" w:rsidRDefault="00452594" w:rsidP="00452594">
            <w:pPr>
              <w:pStyle w:val="TAL"/>
            </w:pPr>
            <w:r w:rsidRPr="007B4467">
              <w:t>UE supports mpsPriorityIndication on RRC release with redirect as specified in TS 38.331</w:t>
            </w:r>
          </w:p>
        </w:tc>
      </w:tr>
      <w:tr w:rsidR="00452594" w:rsidRPr="007B4467" w14:paraId="12CC6F5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8A027C4" w14:textId="0B3A38CB" w:rsidR="00452594" w:rsidRPr="007B4467" w:rsidRDefault="00452594" w:rsidP="00452594">
            <w:pPr>
              <w:pStyle w:val="TAC"/>
              <w:rPr>
                <w:lang w:eastAsia="zh-CN"/>
              </w:rPr>
            </w:pPr>
            <w:r w:rsidRPr="007B4467">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Pr="007B4467" w:rsidRDefault="00452594" w:rsidP="00452594">
            <w:pPr>
              <w:pStyle w:val="TAL"/>
            </w:pPr>
            <w:r w:rsidRPr="007B4467">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Pr="007B4467" w:rsidRDefault="00452594" w:rsidP="00452594">
            <w:pPr>
              <w:pStyle w:val="TAL"/>
            </w:pPr>
            <w:r w:rsidRPr="007B4467">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Pr="007B4467" w:rsidRDefault="00452594" w:rsidP="00452594">
            <w:pPr>
              <w:pStyle w:val="TAL"/>
            </w:pPr>
            <w:r w:rsidRPr="007B4467">
              <w:t>UE supports RLF-Report for conditional handover.</w:t>
            </w:r>
          </w:p>
        </w:tc>
      </w:tr>
      <w:tr w:rsidR="00452594" w:rsidRPr="007B4467" w14:paraId="64A4A3E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7D8E64D" w14:textId="49E141C3" w:rsidR="00452594" w:rsidRPr="007B4467" w:rsidRDefault="00452594" w:rsidP="00452594">
            <w:pPr>
              <w:pStyle w:val="TAC"/>
              <w:rPr>
                <w:lang w:eastAsia="zh-CN"/>
              </w:rPr>
            </w:pPr>
            <w:r w:rsidRPr="007B4467">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Pr="007B4467" w:rsidRDefault="00452594" w:rsidP="00452594">
            <w:pPr>
              <w:pStyle w:val="TAL"/>
            </w:pPr>
            <w:r w:rsidRPr="007B4467">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Pr="007B4467" w:rsidRDefault="00452594" w:rsidP="00452594">
            <w:pPr>
              <w:pStyle w:val="TAL"/>
            </w:pPr>
            <w:r w:rsidRPr="007B4467">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Pr="007B4467" w:rsidRDefault="00452594" w:rsidP="00452594">
            <w:pPr>
              <w:pStyle w:val="TAL"/>
            </w:pPr>
            <w:r w:rsidRPr="007B4467">
              <w:t>UE supports RLF-Report for DAPS handover.</w:t>
            </w:r>
          </w:p>
        </w:tc>
      </w:tr>
      <w:tr w:rsidR="00452594" w:rsidRPr="007B4467" w14:paraId="784AAE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B302D49" w14:textId="72D37DCD" w:rsidR="00452594" w:rsidRPr="007B4467" w:rsidRDefault="00452594" w:rsidP="00452594">
            <w:pPr>
              <w:pStyle w:val="TAC"/>
              <w:rPr>
                <w:lang w:eastAsia="zh-CN"/>
              </w:rPr>
            </w:pPr>
            <w:r w:rsidRPr="007B4467">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Pr="007B4467" w:rsidRDefault="00452594" w:rsidP="00452594">
            <w:pPr>
              <w:pStyle w:val="TAL"/>
            </w:pPr>
            <w:r w:rsidRPr="007B4467">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Pr="007B4467" w:rsidRDefault="00452594" w:rsidP="00452594">
            <w:pPr>
              <w:pStyle w:val="TAL"/>
            </w:pPr>
            <w:r w:rsidRPr="007B4467">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Pr="007B4467" w:rsidRDefault="00452594" w:rsidP="00452594">
            <w:pPr>
              <w:pStyle w:val="TAL"/>
            </w:pPr>
            <w:r w:rsidRPr="007B4467">
              <w:t>UE supports the storage and delivery of Successful Handover Report.</w:t>
            </w:r>
          </w:p>
        </w:tc>
      </w:tr>
      <w:tr w:rsidR="00A30BB1" w:rsidRPr="007B4467" w14:paraId="687C28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7D0EDB" w14:textId="2CE0E7D4" w:rsidR="006C5929" w:rsidRPr="007B4467" w:rsidRDefault="006C5929" w:rsidP="00973659">
            <w:pPr>
              <w:pStyle w:val="TAC"/>
              <w:rPr>
                <w:lang w:eastAsia="zh-CN"/>
              </w:rPr>
            </w:pPr>
            <w:r w:rsidRPr="007B4467">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AFB927" w14:textId="77777777" w:rsidR="006C5929" w:rsidRPr="007B4467" w:rsidRDefault="006C5929" w:rsidP="00973659">
            <w:pPr>
              <w:pStyle w:val="TAL"/>
              <w:rPr>
                <w:bCs/>
                <w:iCs/>
              </w:rPr>
            </w:pPr>
            <w:r w:rsidRPr="007B4467">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95F05F4"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D7433FD"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DFB3C4A" w14:textId="77777777" w:rsidR="006C5929" w:rsidRPr="007B4467" w:rsidRDefault="006C5929" w:rsidP="00973659">
            <w:pPr>
              <w:pStyle w:val="TAL"/>
            </w:pPr>
            <w:r w:rsidRPr="007B4467">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A44B261" w14:textId="77777777" w:rsidR="006C5929" w:rsidRPr="007B4467" w:rsidRDefault="006C5929" w:rsidP="00973659">
            <w:pPr>
              <w:pStyle w:val="TAL"/>
            </w:pPr>
            <w:r w:rsidRPr="007B4467">
              <w:t>UE supports MT-SDT via Random Access procedure in RRC_INACTIVE state</w:t>
            </w:r>
          </w:p>
        </w:tc>
      </w:tr>
      <w:tr w:rsidR="00A30BB1" w:rsidRPr="007B4467" w14:paraId="31033B4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333A36" w14:textId="428D6492" w:rsidR="006C5929" w:rsidRPr="007B4467" w:rsidRDefault="006C5929" w:rsidP="00973659">
            <w:pPr>
              <w:pStyle w:val="TAC"/>
              <w:rPr>
                <w:lang w:eastAsia="zh-CN"/>
              </w:rPr>
            </w:pPr>
            <w:r w:rsidRPr="007B4467">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E4D373C" w14:textId="77777777" w:rsidR="006C5929" w:rsidRPr="007B4467" w:rsidRDefault="006C5929" w:rsidP="00973659">
            <w:pPr>
              <w:pStyle w:val="TAL"/>
              <w:rPr>
                <w:bCs/>
                <w:iCs/>
              </w:rPr>
            </w:pPr>
            <w:r w:rsidRPr="007B4467">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34CB7F6"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3A36ED"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15A04C7" w14:textId="77777777" w:rsidR="006C5929" w:rsidRPr="007B4467" w:rsidRDefault="006C5929" w:rsidP="00973659">
            <w:pPr>
              <w:pStyle w:val="TAL"/>
            </w:pPr>
            <w:r w:rsidRPr="007B4467">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57628AC" w14:textId="77777777" w:rsidR="006C5929" w:rsidRPr="007B4467" w:rsidRDefault="006C5929" w:rsidP="00973659">
            <w:pPr>
              <w:pStyle w:val="TAL"/>
            </w:pPr>
            <w:r w:rsidRPr="007B4467">
              <w:t>UE supports SDT via Configured Grant Type 1 in RRC_INACTIVE state</w:t>
            </w:r>
          </w:p>
        </w:tc>
      </w:tr>
      <w:tr w:rsidR="00A30BB1" w:rsidRPr="007B4467" w14:paraId="7BA4DEA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406091A" w14:textId="4FD0AD3A" w:rsidR="006C5929" w:rsidRPr="007B4467" w:rsidRDefault="006C5929" w:rsidP="00973659">
            <w:pPr>
              <w:pStyle w:val="TAC"/>
              <w:rPr>
                <w:lang w:eastAsia="zh-CN"/>
              </w:rPr>
            </w:pPr>
            <w:r w:rsidRPr="007B4467">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6982361" w14:textId="77777777" w:rsidR="006C5929" w:rsidRPr="007B4467" w:rsidRDefault="006C5929" w:rsidP="00973659">
            <w:pPr>
              <w:pStyle w:val="TAL"/>
              <w:rPr>
                <w:bCs/>
                <w:iCs/>
              </w:rPr>
            </w:pPr>
            <w:r w:rsidRPr="007B4467">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922086"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F677D0"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75F5D2D" w14:textId="77777777" w:rsidR="006C5929" w:rsidRPr="007B4467" w:rsidRDefault="006C5929" w:rsidP="00973659">
            <w:pPr>
              <w:pStyle w:val="TAL"/>
            </w:pPr>
            <w:r w:rsidRPr="007B4467">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864F81" w14:textId="77777777" w:rsidR="006C5929" w:rsidRPr="007B4467" w:rsidRDefault="006C5929" w:rsidP="00973659">
            <w:pPr>
              <w:pStyle w:val="TAL"/>
            </w:pPr>
            <w:r w:rsidRPr="007B4467">
              <w:t>UE supports the selection of RACH resources instead of configured grant type 1 resource when triggering resume for MO-SDT or MT-SDT and next configured grant type 1 resource is too far</w:t>
            </w:r>
          </w:p>
        </w:tc>
      </w:tr>
      <w:tr w:rsidR="00A30BB1" w:rsidRPr="007B4467" w14:paraId="595971D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FDAD5C" w14:textId="493E5128" w:rsidR="006C5929" w:rsidRPr="007B4467" w:rsidRDefault="006C5929" w:rsidP="00973659">
            <w:pPr>
              <w:pStyle w:val="TAC"/>
              <w:rPr>
                <w:lang w:eastAsia="zh-CN"/>
              </w:rPr>
            </w:pPr>
            <w:r w:rsidRPr="007B4467">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F0B1C2" w14:textId="77777777" w:rsidR="006C5929" w:rsidRPr="007B4467" w:rsidRDefault="006C5929" w:rsidP="00973659">
            <w:pPr>
              <w:pStyle w:val="TAL"/>
              <w:rPr>
                <w:bCs/>
                <w:iCs/>
              </w:rPr>
            </w:pPr>
            <w:r w:rsidRPr="007B4467">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E04BC1" w14:textId="77777777" w:rsidR="006C5929" w:rsidRPr="007B4467" w:rsidRDefault="006C5929" w:rsidP="00973659">
            <w:pPr>
              <w:pStyle w:val="TAL"/>
            </w:pPr>
            <w:r w:rsidRPr="007B4467">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7C6CA49"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04B1B93" w14:textId="77777777" w:rsidR="006C5929" w:rsidRPr="007B4467" w:rsidRDefault="006C5929" w:rsidP="00973659">
            <w:pPr>
              <w:pStyle w:val="TAL"/>
            </w:pPr>
            <w:r w:rsidRPr="007B4467">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C6DBF87" w14:textId="77777777" w:rsidR="006C5929" w:rsidRPr="007B4467" w:rsidRDefault="006C5929" w:rsidP="00973659">
            <w:pPr>
              <w:pStyle w:val="TAL"/>
            </w:pPr>
            <w:r w:rsidRPr="007B4467">
              <w:t>UE supports to extend the range of CG-SDT periodicities for MO-SDT and/or MT-SDT</w:t>
            </w:r>
          </w:p>
        </w:tc>
      </w:tr>
    </w:tbl>
    <w:p w14:paraId="5DDA2116" w14:textId="77777777" w:rsidR="0024175E" w:rsidRPr="007B4467" w:rsidRDefault="0024175E" w:rsidP="000C7438">
      <w:pPr>
        <w:rPr>
          <w:lang w:eastAsia="ko-KR"/>
        </w:rPr>
      </w:pPr>
    </w:p>
    <w:p w14:paraId="14343DF5" w14:textId="77777777" w:rsidR="0035159C" w:rsidRPr="007B4467" w:rsidRDefault="0035159C" w:rsidP="008673AC">
      <w:pPr>
        <w:pStyle w:val="TH"/>
        <w:rPr>
          <w:rFonts w:eastAsia="MS Mincho"/>
        </w:rPr>
      </w:pPr>
      <w:r w:rsidRPr="007B4467">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7B4467" w14:paraId="44A14A1E" w14:textId="77777777" w:rsidTr="00D36351">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3339A83C" w14:textId="77777777" w:rsidR="0035159C" w:rsidRPr="007B4467" w:rsidRDefault="0035159C" w:rsidP="00807CE8">
            <w:pPr>
              <w:pStyle w:val="TAH"/>
              <w:rPr>
                <w:rFonts w:eastAsia="MS Mincho"/>
              </w:rPr>
            </w:pPr>
            <w:r w:rsidRPr="007B4467">
              <w:rPr>
                <w:rFonts w:eastAsia="MS Mincho"/>
              </w:rPr>
              <w:t>Item</w:t>
            </w:r>
          </w:p>
        </w:tc>
        <w:tc>
          <w:tcPr>
            <w:tcW w:w="3067" w:type="dxa"/>
            <w:tcBorders>
              <w:top w:val="single" w:sz="6" w:space="0" w:color="auto"/>
              <w:left w:val="single" w:sz="6" w:space="0" w:color="auto"/>
              <w:bottom w:val="single" w:sz="6" w:space="0" w:color="auto"/>
              <w:right w:val="single" w:sz="6" w:space="0" w:color="auto"/>
            </w:tcBorders>
          </w:tcPr>
          <w:p w14:paraId="45F7E388" w14:textId="77777777" w:rsidR="0035159C" w:rsidRPr="007B4467" w:rsidRDefault="0035159C" w:rsidP="00807CE8">
            <w:pPr>
              <w:pStyle w:val="TAH"/>
              <w:rPr>
                <w:rFonts w:eastAsia="MS Mincho"/>
              </w:rPr>
            </w:pPr>
            <w:r w:rsidRPr="007B4467">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51E0BB29" w14:textId="77777777" w:rsidR="0035159C" w:rsidRPr="007B4467" w:rsidRDefault="0035159C" w:rsidP="00807CE8">
            <w:pPr>
              <w:pStyle w:val="TAH"/>
              <w:rPr>
                <w:rFonts w:eastAsia="MS Mincho"/>
              </w:rPr>
            </w:pPr>
            <w:r w:rsidRPr="007B4467">
              <w:rPr>
                <w:rFonts w:eastAsia="MS Mincho"/>
              </w:rPr>
              <w:t>Ref.</w:t>
            </w:r>
          </w:p>
        </w:tc>
        <w:tc>
          <w:tcPr>
            <w:tcW w:w="857" w:type="dxa"/>
            <w:tcBorders>
              <w:top w:val="single" w:sz="4" w:space="0" w:color="auto"/>
              <w:left w:val="single" w:sz="4" w:space="0" w:color="auto"/>
              <w:bottom w:val="single" w:sz="4" w:space="0" w:color="auto"/>
              <w:right w:val="single" w:sz="4" w:space="0" w:color="auto"/>
            </w:tcBorders>
          </w:tcPr>
          <w:p w14:paraId="3578FD2B" w14:textId="77777777" w:rsidR="0035159C" w:rsidRPr="007B4467" w:rsidRDefault="0035159C" w:rsidP="00807CE8">
            <w:pPr>
              <w:pStyle w:val="TAH"/>
              <w:rPr>
                <w:rFonts w:eastAsia="MS Mincho"/>
              </w:rPr>
            </w:pPr>
            <w:r w:rsidRPr="007B4467">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tcPr>
          <w:p w14:paraId="7D953C53" w14:textId="77777777" w:rsidR="0035159C" w:rsidRPr="007B4467" w:rsidRDefault="0035159C" w:rsidP="00807CE8">
            <w:pPr>
              <w:pStyle w:val="TAH"/>
              <w:rPr>
                <w:rFonts w:eastAsia="MS Mincho"/>
              </w:rPr>
            </w:pPr>
            <w:r w:rsidRPr="007B4467">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tcPr>
          <w:p w14:paraId="613836F5" w14:textId="77777777" w:rsidR="0035159C" w:rsidRPr="007B4467" w:rsidRDefault="0035159C" w:rsidP="00807CE8">
            <w:pPr>
              <w:pStyle w:val="TAH"/>
              <w:rPr>
                <w:rFonts w:eastAsia="MS Mincho"/>
              </w:rPr>
            </w:pPr>
            <w:r w:rsidRPr="007B4467">
              <w:rPr>
                <w:rFonts w:eastAsia="MS Mincho"/>
              </w:rPr>
              <w:t>Comments</w:t>
            </w:r>
          </w:p>
        </w:tc>
      </w:tr>
      <w:tr w:rsidR="00A22D52" w:rsidRPr="007B4467" w14:paraId="7D8B445F"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AA53710" w14:textId="77777777" w:rsidR="00A22D52" w:rsidRPr="007B4467" w:rsidRDefault="00A22D52" w:rsidP="00A22D52">
            <w:pPr>
              <w:pStyle w:val="TAC"/>
              <w:rPr>
                <w:rFonts w:eastAsia="MS Mincho"/>
              </w:rPr>
            </w:pPr>
            <w:r w:rsidRPr="007B4467">
              <w:rPr>
                <w:rFonts w:eastAsia="MS Mincho"/>
              </w:rPr>
              <w:t>1</w:t>
            </w:r>
          </w:p>
        </w:tc>
        <w:tc>
          <w:tcPr>
            <w:tcW w:w="3067" w:type="dxa"/>
            <w:tcBorders>
              <w:top w:val="single" w:sz="6" w:space="0" w:color="auto"/>
              <w:left w:val="single" w:sz="6" w:space="0" w:color="auto"/>
              <w:bottom w:val="single" w:sz="6" w:space="0" w:color="auto"/>
              <w:right w:val="single" w:sz="6" w:space="0" w:color="auto"/>
            </w:tcBorders>
          </w:tcPr>
          <w:p w14:paraId="2F3E5CAC" w14:textId="77777777" w:rsidR="00A22D52" w:rsidRPr="007B4467" w:rsidRDefault="00A22D52" w:rsidP="00A22D52">
            <w:pPr>
              <w:pStyle w:val="TAL"/>
            </w:pPr>
            <w:r w:rsidRPr="007B4467">
              <w:t>Void</w:t>
            </w:r>
          </w:p>
        </w:tc>
        <w:tc>
          <w:tcPr>
            <w:tcW w:w="1284" w:type="dxa"/>
            <w:tcBorders>
              <w:top w:val="single" w:sz="6" w:space="0" w:color="auto"/>
              <w:left w:val="single" w:sz="6" w:space="0" w:color="auto"/>
              <w:bottom w:val="single" w:sz="6" w:space="0" w:color="auto"/>
              <w:right w:val="single" w:sz="4" w:space="0" w:color="auto"/>
            </w:tcBorders>
          </w:tcPr>
          <w:p w14:paraId="0675EFB4" w14:textId="77777777" w:rsidR="00A22D52" w:rsidRPr="007B4467"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75798F39" w14:textId="77777777" w:rsidR="00A22D52" w:rsidRPr="007B4467"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53787ECF" w14:textId="77777777" w:rsidR="00A22D52" w:rsidRPr="007B4467"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50A5A3D7" w14:textId="77777777" w:rsidR="00A22D52" w:rsidRPr="007B4467" w:rsidRDefault="00A22D52" w:rsidP="00A22D52">
            <w:pPr>
              <w:pStyle w:val="TAL"/>
            </w:pPr>
          </w:p>
        </w:tc>
      </w:tr>
      <w:tr w:rsidR="00A22D52" w:rsidRPr="007B4467" w14:paraId="4289E5DB"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2CAE579" w14:textId="77777777" w:rsidR="00A22D52" w:rsidRPr="007B4467" w:rsidRDefault="00A22D52" w:rsidP="00A22D52">
            <w:pPr>
              <w:pStyle w:val="TAC"/>
              <w:rPr>
                <w:rFonts w:eastAsia="MS Mincho"/>
              </w:rPr>
            </w:pPr>
            <w:r w:rsidRPr="007B4467">
              <w:rPr>
                <w:rFonts w:eastAsia="MS Mincho"/>
              </w:rPr>
              <w:t>2</w:t>
            </w:r>
          </w:p>
        </w:tc>
        <w:tc>
          <w:tcPr>
            <w:tcW w:w="3067" w:type="dxa"/>
            <w:tcBorders>
              <w:top w:val="single" w:sz="6" w:space="0" w:color="auto"/>
              <w:left w:val="single" w:sz="6" w:space="0" w:color="auto"/>
              <w:bottom w:val="single" w:sz="6" w:space="0" w:color="auto"/>
              <w:right w:val="single" w:sz="6" w:space="0" w:color="auto"/>
            </w:tcBorders>
          </w:tcPr>
          <w:p w14:paraId="1CD241A1" w14:textId="77777777" w:rsidR="00A22D52" w:rsidRPr="007B4467" w:rsidRDefault="00A22D52" w:rsidP="00A22D52">
            <w:pPr>
              <w:pStyle w:val="TAL"/>
            </w:pPr>
            <w:r w:rsidRPr="007B4467">
              <w:t>Void</w:t>
            </w:r>
          </w:p>
        </w:tc>
        <w:tc>
          <w:tcPr>
            <w:tcW w:w="1284" w:type="dxa"/>
            <w:tcBorders>
              <w:top w:val="single" w:sz="6" w:space="0" w:color="auto"/>
              <w:left w:val="single" w:sz="6" w:space="0" w:color="auto"/>
              <w:bottom w:val="single" w:sz="6" w:space="0" w:color="auto"/>
              <w:right w:val="single" w:sz="4" w:space="0" w:color="auto"/>
            </w:tcBorders>
          </w:tcPr>
          <w:p w14:paraId="492C7BD4" w14:textId="77777777" w:rsidR="00A22D52" w:rsidRPr="007B4467"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4A9752A6" w14:textId="77777777" w:rsidR="00A22D52" w:rsidRPr="007B4467"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2A4A93F5" w14:textId="77777777" w:rsidR="00A22D52" w:rsidRPr="007B4467"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0A1AD5D4" w14:textId="77777777" w:rsidR="00A22D52" w:rsidRPr="007B4467" w:rsidRDefault="00A22D52" w:rsidP="00A22D52">
            <w:pPr>
              <w:pStyle w:val="TAL"/>
            </w:pPr>
          </w:p>
        </w:tc>
      </w:tr>
      <w:tr w:rsidR="00836CFB" w:rsidRPr="007B4467" w14:paraId="277A3AE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F43D31B" w14:textId="77777777" w:rsidR="00836CFB" w:rsidRPr="007B4467" w:rsidRDefault="00836CFB" w:rsidP="00836CFB">
            <w:pPr>
              <w:pStyle w:val="TAC"/>
              <w:rPr>
                <w:rFonts w:eastAsia="MS Mincho"/>
              </w:rPr>
            </w:pPr>
            <w:r w:rsidRPr="007B4467">
              <w:rPr>
                <w:rFonts w:eastAsia="MS Mincho"/>
              </w:rPr>
              <w:t>3</w:t>
            </w:r>
          </w:p>
        </w:tc>
        <w:tc>
          <w:tcPr>
            <w:tcW w:w="3067" w:type="dxa"/>
            <w:tcBorders>
              <w:top w:val="single" w:sz="6" w:space="0" w:color="auto"/>
              <w:left w:val="single" w:sz="6" w:space="0" w:color="auto"/>
              <w:bottom w:val="single" w:sz="6" w:space="0" w:color="auto"/>
              <w:right w:val="single" w:sz="6" w:space="0" w:color="auto"/>
            </w:tcBorders>
          </w:tcPr>
          <w:p w14:paraId="280696C4" w14:textId="77777777" w:rsidR="00836CFB" w:rsidRPr="007B4467" w:rsidRDefault="00836CFB" w:rsidP="00836CFB">
            <w:pPr>
              <w:pStyle w:val="TAL"/>
            </w:pPr>
            <w:r w:rsidRPr="007B4467">
              <w:t>Number of UE-requested PDU session establishments after REGISTRATION</w:t>
            </w:r>
            <w:r w:rsidRPr="007B4467">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FD29C85" w14:textId="77777777" w:rsidR="00836CFB" w:rsidRPr="007B4467" w:rsidRDefault="00836CFB" w:rsidP="00836CFB">
            <w:pPr>
              <w:pStyle w:val="TAL"/>
            </w:pPr>
            <w:r w:rsidRPr="007B4467">
              <w:t>24.501</w:t>
            </w:r>
          </w:p>
        </w:tc>
        <w:tc>
          <w:tcPr>
            <w:tcW w:w="857" w:type="dxa"/>
            <w:tcBorders>
              <w:top w:val="single" w:sz="4" w:space="0" w:color="auto"/>
              <w:left w:val="single" w:sz="4" w:space="0" w:color="auto"/>
              <w:bottom w:val="single" w:sz="4" w:space="0" w:color="auto"/>
              <w:right w:val="single" w:sz="4" w:space="0" w:color="auto"/>
            </w:tcBorders>
          </w:tcPr>
          <w:p w14:paraId="6DCB6072" w14:textId="77777777" w:rsidR="00836CFB" w:rsidRPr="007B4467" w:rsidRDefault="00836CFB" w:rsidP="00836CFB">
            <w:pPr>
              <w:pStyle w:val="TAL"/>
            </w:pPr>
            <w:r w:rsidRPr="007B4467">
              <w:t>Rel-15</w:t>
            </w:r>
          </w:p>
        </w:tc>
        <w:tc>
          <w:tcPr>
            <w:tcW w:w="1957" w:type="dxa"/>
            <w:tcBorders>
              <w:top w:val="single" w:sz="4" w:space="0" w:color="auto"/>
              <w:left w:val="single" w:sz="4" w:space="0" w:color="auto"/>
              <w:bottom w:val="single" w:sz="4" w:space="0" w:color="auto"/>
              <w:right w:val="single" w:sz="4" w:space="0" w:color="auto"/>
            </w:tcBorders>
          </w:tcPr>
          <w:p w14:paraId="2E3FF638" w14:textId="77777777" w:rsidR="00836CFB" w:rsidRPr="007B4467" w:rsidRDefault="00836CFB" w:rsidP="00836CFB">
            <w:pPr>
              <w:pStyle w:val="TAL"/>
            </w:pPr>
            <w:r w:rsidRPr="007B4467">
              <w:t>pc_noOf_PDUs</w:t>
            </w:r>
            <w:r w:rsidRPr="007B4467">
              <w:rPr>
                <w:lang w:eastAsia="en-US"/>
              </w:rPr>
              <w:t>SameConnection</w:t>
            </w:r>
          </w:p>
        </w:tc>
        <w:tc>
          <w:tcPr>
            <w:tcW w:w="1775" w:type="dxa"/>
            <w:tcBorders>
              <w:top w:val="single" w:sz="4" w:space="0" w:color="auto"/>
              <w:left w:val="single" w:sz="4" w:space="0" w:color="auto"/>
              <w:bottom w:val="single" w:sz="4" w:space="0" w:color="auto"/>
              <w:right w:val="single" w:sz="4" w:space="0" w:color="auto"/>
            </w:tcBorders>
          </w:tcPr>
          <w:p w14:paraId="66D57F1C" w14:textId="32A47E82" w:rsidR="00836CFB" w:rsidRPr="007B4467" w:rsidRDefault="00836CFB" w:rsidP="00836CFB">
            <w:pPr>
              <w:pStyle w:val="TAL"/>
            </w:pPr>
            <w:r w:rsidRPr="007B4467">
              <w:t>If the UE requires an external trigger to establish a PDU session, this value shall be set to 0</w:t>
            </w:r>
          </w:p>
        </w:tc>
      </w:tr>
      <w:tr w:rsidR="00836CFB" w:rsidRPr="007B4467" w14:paraId="68DC4398"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17336334" w14:textId="77777777" w:rsidR="00836CFB" w:rsidRPr="007B4467" w:rsidRDefault="00836CFB" w:rsidP="00836CFB">
            <w:pPr>
              <w:pStyle w:val="TAC"/>
              <w:rPr>
                <w:rFonts w:eastAsia="MS Mincho"/>
              </w:rPr>
            </w:pPr>
            <w:r w:rsidRPr="007B4467">
              <w:rPr>
                <w:rFonts w:eastAsia="MS Mincho"/>
              </w:rPr>
              <w:t>4</w:t>
            </w:r>
          </w:p>
        </w:tc>
        <w:tc>
          <w:tcPr>
            <w:tcW w:w="3067" w:type="dxa"/>
            <w:tcBorders>
              <w:top w:val="single" w:sz="6" w:space="0" w:color="auto"/>
              <w:left w:val="single" w:sz="6" w:space="0" w:color="auto"/>
              <w:bottom w:val="single" w:sz="6" w:space="0" w:color="auto"/>
              <w:right w:val="single" w:sz="6" w:space="0" w:color="auto"/>
            </w:tcBorders>
          </w:tcPr>
          <w:p w14:paraId="297171D9" w14:textId="77777777" w:rsidR="00836CFB" w:rsidRPr="007B4467" w:rsidRDefault="00836CFB" w:rsidP="00836CFB">
            <w:pPr>
              <w:pStyle w:val="TAL"/>
            </w:pPr>
            <w:r w:rsidRPr="007B4467">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00294EE7" w14:textId="77777777" w:rsidR="00836CFB" w:rsidRPr="007B4467" w:rsidRDefault="00836CFB" w:rsidP="00836CFB">
            <w:pPr>
              <w:pStyle w:val="TAL"/>
            </w:pPr>
            <w:r w:rsidRPr="007B4467">
              <w:t>24.501</w:t>
            </w:r>
          </w:p>
        </w:tc>
        <w:tc>
          <w:tcPr>
            <w:tcW w:w="857" w:type="dxa"/>
            <w:tcBorders>
              <w:top w:val="single" w:sz="4" w:space="0" w:color="auto"/>
              <w:left w:val="single" w:sz="4" w:space="0" w:color="auto"/>
              <w:bottom w:val="single" w:sz="4" w:space="0" w:color="auto"/>
              <w:right w:val="single" w:sz="4" w:space="0" w:color="auto"/>
            </w:tcBorders>
          </w:tcPr>
          <w:p w14:paraId="4BC4A8D1" w14:textId="77777777" w:rsidR="00836CFB" w:rsidRPr="007B4467" w:rsidRDefault="00836CFB" w:rsidP="00836CFB">
            <w:pPr>
              <w:pStyle w:val="TAL"/>
            </w:pPr>
            <w:r w:rsidRPr="007B4467">
              <w:t>Rel-15</w:t>
            </w:r>
          </w:p>
        </w:tc>
        <w:tc>
          <w:tcPr>
            <w:tcW w:w="1957" w:type="dxa"/>
            <w:tcBorders>
              <w:top w:val="single" w:sz="4" w:space="0" w:color="auto"/>
              <w:left w:val="single" w:sz="4" w:space="0" w:color="auto"/>
              <w:bottom w:val="single" w:sz="4" w:space="0" w:color="auto"/>
              <w:right w:val="single" w:sz="4" w:space="0" w:color="auto"/>
            </w:tcBorders>
          </w:tcPr>
          <w:p w14:paraId="528D3CE8" w14:textId="77777777" w:rsidR="00836CFB" w:rsidRPr="007B4467" w:rsidRDefault="00836CFB" w:rsidP="00836CFB">
            <w:pPr>
              <w:pStyle w:val="TAL"/>
            </w:pPr>
            <w:r w:rsidRPr="007B4467">
              <w:t>pc_noOf_PDUsNewConnection</w:t>
            </w:r>
          </w:p>
        </w:tc>
        <w:tc>
          <w:tcPr>
            <w:tcW w:w="1775" w:type="dxa"/>
            <w:tcBorders>
              <w:top w:val="single" w:sz="4" w:space="0" w:color="auto"/>
              <w:left w:val="single" w:sz="4" w:space="0" w:color="auto"/>
              <w:bottom w:val="single" w:sz="4" w:space="0" w:color="auto"/>
              <w:right w:val="single" w:sz="4" w:space="0" w:color="auto"/>
            </w:tcBorders>
          </w:tcPr>
          <w:p w14:paraId="0F66767D" w14:textId="6B9614C5" w:rsidR="00836CFB" w:rsidRPr="007B4467" w:rsidRDefault="00836CFB" w:rsidP="00836CFB">
            <w:pPr>
              <w:pStyle w:val="TAL"/>
            </w:pPr>
            <w:r w:rsidRPr="007B4467">
              <w:t>If the UE requires an external trigger to establish a PDU session, this value shall be set to 0</w:t>
            </w:r>
          </w:p>
        </w:tc>
      </w:tr>
      <w:tr w:rsidR="00836CFB" w:rsidRPr="007B4467" w14:paraId="60AA864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51A022C" w14:textId="77777777" w:rsidR="00836CFB" w:rsidRPr="007B4467" w:rsidRDefault="00836CFB" w:rsidP="00836CFB">
            <w:pPr>
              <w:pStyle w:val="TAC"/>
              <w:rPr>
                <w:rFonts w:eastAsia="MS Mincho"/>
              </w:rPr>
            </w:pPr>
            <w:r w:rsidRPr="007B4467">
              <w:rPr>
                <w:rFonts w:eastAsia="MS Mincho"/>
              </w:rPr>
              <w:t>5</w:t>
            </w:r>
          </w:p>
        </w:tc>
        <w:tc>
          <w:tcPr>
            <w:tcW w:w="3067" w:type="dxa"/>
            <w:tcBorders>
              <w:top w:val="single" w:sz="6" w:space="0" w:color="auto"/>
              <w:left w:val="single" w:sz="6" w:space="0" w:color="auto"/>
              <w:bottom w:val="single" w:sz="6" w:space="0" w:color="auto"/>
              <w:right w:val="single" w:sz="6" w:space="0" w:color="auto"/>
            </w:tcBorders>
          </w:tcPr>
          <w:p w14:paraId="31D237AA" w14:textId="77777777" w:rsidR="00836CFB" w:rsidRPr="007B4467" w:rsidRDefault="00836CFB" w:rsidP="00836CFB">
            <w:pPr>
              <w:pStyle w:val="TAL"/>
            </w:pPr>
            <w:r w:rsidRPr="007B4467">
              <w:t>Number of UE-requested PDN connection establishments after ATTACH</w:t>
            </w:r>
            <w:r w:rsidRPr="007B4467">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68AE3AE3" w14:textId="77777777" w:rsidR="00836CFB" w:rsidRPr="007B4467" w:rsidRDefault="00836CFB" w:rsidP="00836CFB">
            <w:pPr>
              <w:pStyle w:val="TAL"/>
            </w:pPr>
            <w:r w:rsidRPr="007B4467">
              <w:t>24.301</w:t>
            </w:r>
          </w:p>
        </w:tc>
        <w:tc>
          <w:tcPr>
            <w:tcW w:w="857" w:type="dxa"/>
            <w:tcBorders>
              <w:top w:val="single" w:sz="6" w:space="0" w:color="auto"/>
              <w:left w:val="single" w:sz="6" w:space="0" w:color="auto"/>
              <w:bottom w:val="single" w:sz="6" w:space="0" w:color="auto"/>
              <w:right w:val="single" w:sz="6" w:space="0" w:color="auto"/>
            </w:tcBorders>
          </w:tcPr>
          <w:p w14:paraId="7F161743" w14:textId="77777777" w:rsidR="00836CFB" w:rsidRPr="007B4467" w:rsidRDefault="00836CFB" w:rsidP="00836CF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0D876EC3" w14:textId="77777777" w:rsidR="00836CFB" w:rsidRPr="007B4467" w:rsidRDefault="00836CFB" w:rsidP="00836CFB">
            <w:pPr>
              <w:pStyle w:val="TAL"/>
            </w:pPr>
            <w:r w:rsidRPr="007B4467">
              <w:t>pc_noOf_PDNs</w:t>
            </w:r>
            <w:r w:rsidRPr="007B4467">
              <w:rPr>
                <w:lang w:eastAsia="en-US"/>
              </w:rPr>
              <w:t>SameConnection</w:t>
            </w:r>
          </w:p>
        </w:tc>
        <w:tc>
          <w:tcPr>
            <w:tcW w:w="1775" w:type="dxa"/>
            <w:tcBorders>
              <w:top w:val="single" w:sz="6" w:space="0" w:color="auto"/>
              <w:left w:val="single" w:sz="6" w:space="0" w:color="auto"/>
              <w:bottom w:val="single" w:sz="6" w:space="0" w:color="auto"/>
              <w:right w:val="single" w:sz="4" w:space="0" w:color="auto"/>
            </w:tcBorders>
          </w:tcPr>
          <w:p w14:paraId="1FB0E76A" w14:textId="77A7B7B5" w:rsidR="00836CFB" w:rsidRPr="007B4467" w:rsidRDefault="00836CFB" w:rsidP="00836CFB">
            <w:pPr>
              <w:pStyle w:val="TAL"/>
            </w:pPr>
            <w:r w:rsidRPr="007B4467">
              <w:t>If the UE requires an external trigger to establish a PDN connection, this value shall be set to 0</w:t>
            </w:r>
          </w:p>
        </w:tc>
      </w:tr>
      <w:tr w:rsidR="00836CFB" w:rsidRPr="007B4467" w14:paraId="6DA04F6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EF2C0A" w14:textId="77777777" w:rsidR="00836CFB" w:rsidRPr="007B4467" w:rsidRDefault="00836CFB" w:rsidP="00836CFB">
            <w:pPr>
              <w:pStyle w:val="TAC"/>
              <w:rPr>
                <w:rFonts w:eastAsia="MS Mincho"/>
              </w:rPr>
            </w:pPr>
            <w:r w:rsidRPr="007B4467">
              <w:rPr>
                <w:rFonts w:eastAsia="MS Mincho"/>
              </w:rPr>
              <w:t>6</w:t>
            </w:r>
          </w:p>
        </w:tc>
        <w:tc>
          <w:tcPr>
            <w:tcW w:w="3067" w:type="dxa"/>
            <w:tcBorders>
              <w:top w:val="single" w:sz="6" w:space="0" w:color="auto"/>
              <w:left w:val="single" w:sz="6" w:space="0" w:color="auto"/>
              <w:bottom w:val="single" w:sz="6" w:space="0" w:color="auto"/>
              <w:right w:val="single" w:sz="6" w:space="0" w:color="auto"/>
            </w:tcBorders>
          </w:tcPr>
          <w:p w14:paraId="5A793CF8" w14:textId="77777777" w:rsidR="00836CFB" w:rsidRPr="007B4467" w:rsidRDefault="00836CFB" w:rsidP="00836CFB">
            <w:pPr>
              <w:pStyle w:val="TAL"/>
            </w:pPr>
            <w:r w:rsidRPr="007B4467">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7824DEEA" w14:textId="77777777" w:rsidR="00836CFB" w:rsidRPr="007B4467" w:rsidRDefault="00836CFB" w:rsidP="00836CFB">
            <w:pPr>
              <w:pStyle w:val="TAL"/>
            </w:pPr>
            <w:r w:rsidRPr="007B4467">
              <w:t>24.301</w:t>
            </w:r>
          </w:p>
        </w:tc>
        <w:tc>
          <w:tcPr>
            <w:tcW w:w="857" w:type="dxa"/>
            <w:tcBorders>
              <w:top w:val="single" w:sz="6" w:space="0" w:color="auto"/>
              <w:left w:val="single" w:sz="6" w:space="0" w:color="auto"/>
              <w:bottom w:val="single" w:sz="6" w:space="0" w:color="auto"/>
              <w:right w:val="single" w:sz="6" w:space="0" w:color="auto"/>
            </w:tcBorders>
          </w:tcPr>
          <w:p w14:paraId="3988BBA2" w14:textId="77777777" w:rsidR="00836CFB" w:rsidRPr="007B4467" w:rsidRDefault="00836CFB" w:rsidP="00836CF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4D92FCCF" w14:textId="77777777" w:rsidR="00836CFB" w:rsidRPr="007B4467" w:rsidRDefault="00836CFB" w:rsidP="00836CFB">
            <w:pPr>
              <w:pStyle w:val="TAL"/>
            </w:pPr>
            <w:r w:rsidRPr="007B4467">
              <w:t>pc_noOf_PDNsNewConnection</w:t>
            </w:r>
          </w:p>
        </w:tc>
        <w:tc>
          <w:tcPr>
            <w:tcW w:w="1775" w:type="dxa"/>
            <w:tcBorders>
              <w:top w:val="single" w:sz="6" w:space="0" w:color="auto"/>
              <w:left w:val="single" w:sz="6" w:space="0" w:color="auto"/>
              <w:bottom w:val="single" w:sz="6" w:space="0" w:color="auto"/>
              <w:right w:val="single" w:sz="4" w:space="0" w:color="auto"/>
            </w:tcBorders>
          </w:tcPr>
          <w:p w14:paraId="1AF96B91" w14:textId="783F9B8D" w:rsidR="00836CFB" w:rsidRPr="007B4467" w:rsidRDefault="00836CFB" w:rsidP="00836CFB">
            <w:pPr>
              <w:pStyle w:val="TAL"/>
            </w:pPr>
            <w:r w:rsidRPr="007B4467">
              <w:t>If the UE requires an external trigger to establish a PDN connection, this value shall be set to 0</w:t>
            </w:r>
          </w:p>
        </w:tc>
      </w:tr>
      <w:tr w:rsidR="00CC5CAB" w:rsidRPr="007B4467" w14:paraId="0690CBDC"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A12DEF6" w14:textId="77777777" w:rsidR="00CC5CAB" w:rsidRPr="007B4467" w:rsidRDefault="00CC5CAB" w:rsidP="00FA72F8">
            <w:pPr>
              <w:pStyle w:val="TAC"/>
              <w:rPr>
                <w:rFonts w:eastAsia="MS Mincho"/>
              </w:rPr>
            </w:pPr>
            <w:r w:rsidRPr="007B4467">
              <w:rPr>
                <w:rFonts w:eastAsia="MS Mincho"/>
              </w:rPr>
              <w:t>7</w:t>
            </w:r>
          </w:p>
        </w:tc>
        <w:tc>
          <w:tcPr>
            <w:tcW w:w="3067" w:type="dxa"/>
            <w:tcBorders>
              <w:top w:val="single" w:sz="6" w:space="0" w:color="auto"/>
              <w:left w:val="single" w:sz="6" w:space="0" w:color="auto"/>
              <w:bottom w:val="single" w:sz="6" w:space="0" w:color="auto"/>
              <w:right w:val="single" w:sz="6" w:space="0" w:color="auto"/>
            </w:tcBorders>
          </w:tcPr>
          <w:p w14:paraId="01005438" w14:textId="77777777" w:rsidR="00CC5CAB" w:rsidRPr="007B4467" w:rsidRDefault="00A22D52" w:rsidP="00FA72F8">
            <w:pPr>
              <w:pStyle w:val="TAL"/>
            </w:pPr>
            <w:r w:rsidRPr="007B4467">
              <w:t>Void</w:t>
            </w:r>
          </w:p>
        </w:tc>
        <w:tc>
          <w:tcPr>
            <w:tcW w:w="1284" w:type="dxa"/>
            <w:tcBorders>
              <w:top w:val="single" w:sz="6" w:space="0" w:color="auto"/>
              <w:left w:val="single" w:sz="6" w:space="0" w:color="auto"/>
              <w:bottom w:val="single" w:sz="6" w:space="0" w:color="auto"/>
              <w:right w:val="single" w:sz="6" w:space="0" w:color="auto"/>
            </w:tcBorders>
          </w:tcPr>
          <w:p w14:paraId="04AB9B73" w14:textId="062607F8" w:rsidR="00CC5CAB" w:rsidRPr="007B4467" w:rsidRDefault="00CC5CAB" w:rsidP="00FA72F8">
            <w:pPr>
              <w:pStyle w:val="TAL"/>
            </w:pPr>
          </w:p>
        </w:tc>
        <w:tc>
          <w:tcPr>
            <w:tcW w:w="857" w:type="dxa"/>
            <w:tcBorders>
              <w:top w:val="single" w:sz="6" w:space="0" w:color="auto"/>
              <w:left w:val="single" w:sz="6" w:space="0" w:color="auto"/>
              <w:bottom w:val="single" w:sz="6" w:space="0" w:color="auto"/>
              <w:right w:val="single" w:sz="6" w:space="0" w:color="auto"/>
            </w:tcBorders>
          </w:tcPr>
          <w:p w14:paraId="4677399C" w14:textId="7C0C59A8" w:rsidR="00CC5CAB" w:rsidRPr="007B4467" w:rsidRDefault="00CC5CAB" w:rsidP="00FA72F8">
            <w:pPr>
              <w:pStyle w:val="TAL"/>
            </w:pPr>
          </w:p>
        </w:tc>
        <w:tc>
          <w:tcPr>
            <w:tcW w:w="1957" w:type="dxa"/>
            <w:tcBorders>
              <w:top w:val="single" w:sz="6" w:space="0" w:color="auto"/>
              <w:left w:val="single" w:sz="6" w:space="0" w:color="auto"/>
              <w:bottom w:val="single" w:sz="6" w:space="0" w:color="auto"/>
              <w:right w:val="single" w:sz="6" w:space="0" w:color="auto"/>
            </w:tcBorders>
          </w:tcPr>
          <w:p w14:paraId="66E9E8CC" w14:textId="00D87473" w:rsidR="00CC5CAB" w:rsidRPr="007B4467" w:rsidRDefault="00CC5CAB" w:rsidP="00FA72F8">
            <w:pPr>
              <w:pStyle w:val="TAL"/>
            </w:pPr>
          </w:p>
        </w:tc>
        <w:tc>
          <w:tcPr>
            <w:tcW w:w="1775" w:type="dxa"/>
            <w:tcBorders>
              <w:top w:val="single" w:sz="6" w:space="0" w:color="auto"/>
              <w:left w:val="single" w:sz="6" w:space="0" w:color="auto"/>
              <w:bottom w:val="single" w:sz="6" w:space="0" w:color="auto"/>
              <w:right w:val="single" w:sz="4" w:space="0" w:color="auto"/>
            </w:tcBorders>
          </w:tcPr>
          <w:p w14:paraId="3694D3DE" w14:textId="77777777" w:rsidR="00CC5CAB" w:rsidRPr="007B4467" w:rsidRDefault="00CC5CAB" w:rsidP="00FA72F8">
            <w:pPr>
              <w:pStyle w:val="TAL"/>
            </w:pPr>
          </w:p>
        </w:tc>
      </w:tr>
      <w:tr w:rsidR="00E55A0F" w:rsidRPr="007B4467" w14:paraId="4BF5FED0"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45A1D0" w14:textId="4FE3FB78" w:rsidR="00E55A0F" w:rsidRPr="007B4467" w:rsidRDefault="00E55A0F" w:rsidP="00E55A0F">
            <w:pPr>
              <w:pStyle w:val="TAC"/>
              <w:rPr>
                <w:rFonts w:eastAsia="MS Mincho"/>
              </w:rPr>
            </w:pPr>
            <w:r w:rsidRPr="007B4467">
              <w:rPr>
                <w:rFonts w:eastAsia="MS Mincho"/>
              </w:rPr>
              <w:t>8</w:t>
            </w:r>
          </w:p>
        </w:tc>
        <w:tc>
          <w:tcPr>
            <w:tcW w:w="3067" w:type="dxa"/>
            <w:tcBorders>
              <w:top w:val="single" w:sz="6" w:space="0" w:color="auto"/>
              <w:left w:val="single" w:sz="6" w:space="0" w:color="auto"/>
              <w:bottom w:val="single" w:sz="6" w:space="0" w:color="auto"/>
              <w:right w:val="single" w:sz="6" w:space="0" w:color="auto"/>
            </w:tcBorders>
          </w:tcPr>
          <w:p w14:paraId="725D53CB" w14:textId="783304CE" w:rsidR="00E55A0F" w:rsidRPr="007B4467" w:rsidRDefault="00E55A0F" w:rsidP="00E55A0F">
            <w:pPr>
              <w:pStyle w:val="TAL"/>
            </w:pPr>
            <w:r w:rsidRPr="007B4467">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1648B89" w14:textId="584C4759" w:rsidR="00E55A0F" w:rsidRPr="007B4467" w:rsidRDefault="00E55A0F" w:rsidP="00E55A0F">
            <w:pPr>
              <w:pStyle w:val="TAL"/>
            </w:pPr>
            <w:r w:rsidRPr="007B4467">
              <w:t>TS 24.501, 6.1.4.2</w:t>
            </w:r>
          </w:p>
        </w:tc>
        <w:tc>
          <w:tcPr>
            <w:tcW w:w="857" w:type="dxa"/>
            <w:tcBorders>
              <w:top w:val="single" w:sz="6" w:space="0" w:color="auto"/>
              <w:left w:val="single" w:sz="6" w:space="0" w:color="auto"/>
              <w:bottom w:val="single" w:sz="6" w:space="0" w:color="auto"/>
              <w:right w:val="single" w:sz="6" w:space="0" w:color="auto"/>
            </w:tcBorders>
          </w:tcPr>
          <w:p w14:paraId="0949B2C2" w14:textId="015A0C8F"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6B5B617D" w14:textId="76A07AA6" w:rsidR="00E55A0F" w:rsidRPr="007B4467" w:rsidRDefault="00E55A0F" w:rsidP="00E55A0F">
            <w:pPr>
              <w:pStyle w:val="TAL"/>
            </w:pPr>
            <w:r w:rsidRPr="007B4467">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2BB7F9C7" w14:textId="058E350F" w:rsidR="00E55A0F" w:rsidRPr="007B4467" w:rsidRDefault="00E55A0F" w:rsidP="00E55A0F">
            <w:pPr>
              <w:pStyle w:val="TAL"/>
            </w:pPr>
            <w:r w:rsidRPr="007B4467">
              <w:t>Will the UE attempt to transfer an existing Emergency PDU session upon inter-system change from N1 mode to S1 mode in EMM-IDLE mode if the network does not support N26 interface</w:t>
            </w:r>
          </w:p>
        </w:tc>
      </w:tr>
      <w:tr w:rsidR="00E55A0F" w:rsidRPr="007B4467" w14:paraId="424F046A"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73D6241" w14:textId="3B963E1E" w:rsidR="00E55A0F" w:rsidRPr="007B4467" w:rsidRDefault="00E55A0F" w:rsidP="00E55A0F">
            <w:pPr>
              <w:pStyle w:val="TAC"/>
              <w:rPr>
                <w:rFonts w:eastAsia="MS Mincho"/>
              </w:rPr>
            </w:pPr>
            <w:r w:rsidRPr="007B4467">
              <w:rPr>
                <w:rFonts w:eastAsia="MS Mincho"/>
              </w:rPr>
              <w:t>9</w:t>
            </w:r>
          </w:p>
        </w:tc>
        <w:tc>
          <w:tcPr>
            <w:tcW w:w="3067" w:type="dxa"/>
            <w:tcBorders>
              <w:top w:val="single" w:sz="6" w:space="0" w:color="auto"/>
              <w:left w:val="single" w:sz="6" w:space="0" w:color="auto"/>
              <w:bottom w:val="single" w:sz="6" w:space="0" w:color="auto"/>
              <w:right w:val="single" w:sz="6" w:space="0" w:color="auto"/>
            </w:tcBorders>
          </w:tcPr>
          <w:p w14:paraId="48EF38A5" w14:textId="0DD9CB2F" w:rsidR="00E55A0F" w:rsidRPr="007B4467" w:rsidRDefault="00E55A0F" w:rsidP="00E55A0F">
            <w:pPr>
              <w:pStyle w:val="TAL"/>
            </w:pPr>
            <w:r w:rsidRPr="007B4467">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1C5CF466" w14:textId="77548C15" w:rsidR="00E55A0F" w:rsidRPr="007B4467" w:rsidRDefault="00E55A0F" w:rsidP="00E55A0F">
            <w:pPr>
              <w:pStyle w:val="TAL"/>
            </w:pPr>
            <w:r w:rsidRPr="007B4467">
              <w:t>TS 24.501, 6.1.4.2</w:t>
            </w:r>
          </w:p>
        </w:tc>
        <w:tc>
          <w:tcPr>
            <w:tcW w:w="857" w:type="dxa"/>
            <w:tcBorders>
              <w:top w:val="single" w:sz="6" w:space="0" w:color="auto"/>
              <w:left w:val="single" w:sz="6" w:space="0" w:color="auto"/>
              <w:bottom w:val="single" w:sz="6" w:space="0" w:color="auto"/>
              <w:right w:val="single" w:sz="6" w:space="0" w:color="auto"/>
            </w:tcBorders>
          </w:tcPr>
          <w:p w14:paraId="3518BA75" w14:textId="018F02CF"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10B5E656" w14:textId="666B785E" w:rsidR="00E55A0F" w:rsidRPr="007B4467" w:rsidRDefault="00E55A0F" w:rsidP="00E55A0F">
            <w:pPr>
              <w:pStyle w:val="TAL"/>
            </w:pPr>
            <w:r w:rsidRPr="007B4467">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2D521DD3" w14:textId="43F59EB1" w:rsidR="00E55A0F" w:rsidRPr="007B4467" w:rsidRDefault="00E55A0F" w:rsidP="00E55A0F">
            <w:pPr>
              <w:pStyle w:val="TAL"/>
            </w:pPr>
            <w:r w:rsidRPr="007B4467">
              <w:t>Will the UE attempt to transfer an existing Emergency PDN connection upon inter-system change from S1 mode to N1 mode in EMM-IDLE mode if the network does not support N26 interface</w:t>
            </w:r>
          </w:p>
        </w:tc>
      </w:tr>
      <w:tr w:rsidR="00E55A0F" w:rsidRPr="007B4467" w14:paraId="64D15A8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C692B66" w14:textId="40D5CADC" w:rsidR="00E55A0F" w:rsidRPr="007B4467" w:rsidRDefault="00E55A0F" w:rsidP="00E55A0F">
            <w:pPr>
              <w:pStyle w:val="TAC"/>
              <w:rPr>
                <w:rFonts w:eastAsia="MS Mincho"/>
              </w:rPr>
            </w:pPr>
            <w:r w:rsidRPr="007B4467">
              <w:rPr>
                <w:rFonts w:eastAsia="MS Mincho"/>
              </w:rPr>
              <w:t>10</w:t>
            </w:r>
          </w:p>
        </w:tc>
        <w:tc>
          <w:tcPr>
            <w:tcW w:w="3067" w:type="dxa"/>
            <w:tcBorders>
              <w:top w:val="single" w:sz="6" w:space="0" w:color="auto"/>
              <w:left w:val="single" w:sz="6" w:space="0" w:color="auto"/>
              <w:bottom w:val="single" w:sz="6" w:space="0" w:color="auto"/>
              <w:right w:val="single" w:sz="6" w:space="0" w:color="auto"/>
            </w:tcBorders>
          </w:tcPr>
          <w:p w14:paraId="19B2E08B" w14:textId="64D43C9A" w:rsidR="00E55A0F" w:rsidRPr="007B4467" w:rsidRDefault="00E55A0F" w:rsidP="00E55A0F">
            <w:pPr>
              <w:pStyle w:val="TAL"/>
            </w:pPr>
            <w:r w:rsidRPr="007B4467">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7E5CEAF7" w14:textId="3D25C240" w:rsidR="00E55A0F" w:rsidRPr="007B4467" w:rsidRDefault="00E55A0F" w:rsidP="00E55A0F">
            <w:pPr>
              <w:pStyle w:val="TAL"/>
            </w:pPr>
            <w:r w:rsidRPr="007B4467">
              <w:t>TS 24.501, 4.3.1</w:t>
            </w:r>
          </w:p>
        </w:tc>
        <w:tc>
          <w:tcPr>
            <w:tcW w:w="857" w:type="dxa"/>
            <w:tcBorders>
              <w:top w:val="single" w:sz="6" w:space="0" w:color="auto"/>
              <w:left w:val="single" w:sz="6" w:space="0" w:color="auto"/>
              <w:bottom w:val="single" w:sz="6" w:space="0" w:color="auto"/>
              <w:right w:val="single" w:sz="6" w:space="0" w:color="auto"/>
            </w:tcBorders>
          </w:tcPr>
          <w:p w14:paraId="4DAF07F5" w14:textId="6C99F713"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4ED11027" w14:textId="69A88E55" w:rsidR="00E55A0F" w:rsidRPr="007B4467" w:rsidRDefault="00E55A0F" w:rsidP="00E55A0F">
            <w:pPr>
              <w:pStyle w:val="TAL"/>
            </w:pPr>
            <w:r w:rsidRPr="007B4467">
              <w:t>pc_data_centric</w:t>
            </w:r>
          </w:p>
        </w:tc>
        <w:tc>
          <w:tcPr>
            <w:tcW w:w="1775" w:type="dxa"/>
            <w:tcBorders>
              <w:top w:val="single" w:sz="6" w:space="0" w:color="auto"/>
              <w:left w:val="single" w:sz="6" w:space="0" w:color="auto"/>
              <w:bottom w:val="single" w:sz="6" w:space="0" w:color="auto"/>
              <w:right w:val="single" w:sz="4" w:space="0" w:color="auto"/>
            </w:tcBorders>
          </w:tcPr>
          <w:p w14:paraId="45659351" w14:textId="02694B98" w:rsidR="00E55A0F" w:rsidRPr="007B4467" w:rsidRDefault="00E55A0F" w:rsidP="00E55A0F">
            <w:pPr>
              <w:pStyle w:val="TAL"/>
            </w:pPr>
            <w:r w:rsidRPr="007B4467">
              <w:t>UE supports to be configured to consistently behave as a Data centric UE.</w:t>
            </w:r>
          </w:p>
        </w:tc>
      </w:tr>
      <w:tr w:rsidR="00E55A0F" w:rsidRPr="007B4467" w14:paraId="24B3D8F3"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5A5D6EA" w14:textId="1C85AB3C" w:rsidR="00E55A0F" w:rsidRPr="007B4467" w:rsidRDefault="00E55A0F" w:rsidP="00E55A0F">
            <w:pPr>
              <w:pStyle w:val="TAC"/>
              <w:rPr>
                <w:rFonts w:eastAsia="MS Mincho"/>
              </w:rPr>
            </w:pPr>
            <w:r w:rsidRPr="007B4467">
              <w:rPr>
                <w:rFonts w:eastAsia="MS Mincho"/>
              </w:rPr>
              <w:t>11</w:t>
            </w:r>
          </w:p>
        </w:tc>
        <w:tc>
          <w:tcPr>
            <w:tcW w:w="3067" w:type="dxa"/>
            <w:tcBorders>
              <w:top w:val="single" w:sz="6" w:space="0" w:color="auto"/>
              <w:left w:val="single" w:sz="6" w:space="0" w:color="auto"/>
              <w:bottom w:val="single" w:sz="6" w:space="0" w:color="auto"/>
              <w:right w:val="single" w:sz="6" w:space="0" w:color="auto"/>
            </w:tcBorders>
          </w:tcPr>
          <w:p w14:paraId="3632AF37" w14:textId="4F06EC4C" w:rsidR="00E55A0F" w:rsidRPr="007B4467" w:rsidRDefault="00E55A0F" w:rsidP="00E55A0F">
            <w:pPr>
              <w:pStyle w:val="TAL"/>
            </w:pPr>
            <w:r w:rsidRPr="007B4467">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57A405BC" w14:textId="77777777" w:rsidR="00E55A0F" w:rsidRPr="007B4467" w:rsidRDefault="00E55A0F" w:rsidP="00E55A0F">
            <w:pPr>
              <w:pStyle w:val="TAL"/>
            </w:pPr>
            <w:r w:rsidRPr="007B4467">
              <w:t>TS 23.247</w:t>
            </w:r>
          </w:p>
          <w:p w14:paraId="5178B383" w14:textId="4A7CED3D" w:rsidR="00E55A0F" w:rsidRPr="007B4467" w:rsidRDefault="00E55A0F" w:rsidP="00E55A0F">
            <w:pPr>
              <w:pStyle w:val="TAL"/>
            </w:pPr>
            <w:r w:rsidRPr="007B4467">
              <w:t>7.2.1</w:t>
            </w:r>
          </w:p>
        </w:tc>
        <w:tc>
          <w:tcPr>
            <w:tcW w:w="857" w:type="dxa"/>
            <w:tcBorders>
              <w:top w:val="single" w:sz="6" w:space="0" w:color="auto"/>
              <w:left w:val="single" w:sz="6" w:space="0" w:color="auto"/>
              <w:bottom w:val="single" w:sz="6" w:space="0" w:color="auto"/>
              <w:right w:val="single" w:sz="6" w:space="0" w:color="auto"/>
            </w:tcBorders>
          </w:tcPr>
          <w:p w14:paraId="1E8B7CF6" w14:textId="35A6253D" w:rsidR="00E55A0F" w:rsidRPr="007B4467" w:rsidRDefault="00E55A0F" w:rsidP="00E55A0F">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6845B112" w14:textId="41EF541A" w:rsidR="00E55A0F" w:rsidRPr="007B4467" w:rsidRDefault="00E55A0F" w:rsidP="00E55A0F">
            <w:pPr>
              <w:pStyle w:val="TAL"/>
            </w:pPr>
            <w:r w:rsidRPr="007B4467">
              <w:t>pc_Join_MBS_by_PDU_Modification</w:t>
            </w:r>
          </w:p>
        </w:tc>
        <w:tc>
          <w:tcPr>
            <w:tcW w:w="1775" w:type="dxa"/>
            <w:tcBorders>
              <w:top w:val="single" w:sz="6" w:space="0" w:color="auto"/>
              <w:left w:val="single" w:sz="6" w:space="0" w:color="auto"/>
              <w:bottom w:val="single" w:sz="6" w:space="0" w:color="auto"/>
              <w:right w:val="single" w:sz="4" w:space="0" w:color="auto"/>
            </w:tcBorders>
          </w:tcPr>
          <w:p w14:paraId="54A6F939" w14:textId="157A331A" w:rsidR="00E55A0F" w:rsidRPr="007B4467" w:rsidRDefault="00E55A0F" w:rsidP="00E55A0F">
            <w:pPr>
              <w:pStyle w:val="TAL"/>
            </w:pPr>
            <w:r w:rsidRPr="007B4467">
              <w:t>If pc_Join_MBS_by_PDU_Modification, UE join in MBS multicast session by sending a PDU Session Modification Request, else UE join in MBS multicast session by sending a PDU Session Establishment Request</w:t>
            </w:r>
          </w:p>
        </w:tc>
      </w:tr>
      <w:tr w:rsidR="00D36351" w:rsidRPr="007B4467" w14:paraId="05EA85CE"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EB723C0" w14:textId="40607074" w:rsidR="00D36351" w:rsidRPr="007B4467" w:rsidRDefault="00D36351" w:rsidP="000D631A">
            <w:pPr>
              <w:pStyle w:val="TAC"/>
              <w:rPr>
                <w:rFonts w:eastAsia="MS Mincho"/>
              </w:rPr>
            </w:pPr>
            <w:r w:rsidRPr="007B4467">
              <w:rPr>
                <w:rFonts w:eastAsia="MS Mincho"/>
              </w:rPr>
              <w:t>12</w:t>
            </w:r>
          </w:p>
        </w:tc>
        <w:tc>
          <w:tcPr>
            <w:tcW w:w="3067" w:type="dxa"/>
            <w:tcBorders>
              <w:top w:val="single" w:sz="6" w:space="0" w:color="auto"/>
              <w:left w:val="single" w:sz="6" w:space="0" w:color="auto"/>
              <w:bottom w:val="single" w:sz="6" w:space="0" w:color="auto"/>
              <w:right w:val="single" w:sz="6" w:space="0" w:color="auto"/>
            </w:tcBorders>
          </w:tcPr>
          <w:p w14:paraId="52E369C5" w14:textId="77777777" w:rsidR="00D36351" w:rsidRPr="007B4467" w:rsidRDefault="00D36351" w:rsidP="000D631A">
            <w:pPr>
              <w:pStyle w:val="TAL"/>
            </w:pPr>
            <w:r w:rsidRPr="007B4467">
              <w:t>Number of UE-requested PDU session establishments after REGISTRATION during the same signalling connection for 5G ProSe</w:t>
            </w:r>
          </w:p>
        </w:tc>
        <w:tc>
          <w:tcPr>
            <w:tcW w:w="1284" w:type="dxa"/>
            <w:tcBorders>
              <w:top w:val="single" w:sz="6" w:space="0" w:color="auto"/>
              <w:left w:val="single" w:sz="6" w:space="0" w:color="auto"/>
              <w:bottom w:val="single" w:sz="6" w:space="0" w:color="auto"/>
              <w:right w:val="single" w:sz="6" w:space="0" w:color="auto"/>
            </w:tcBorders>
          </w:tcPr>
          <w:p w14:paraId="795D8F7E" w14:textId="77777777" w:rsidR="00D36351" w:rsidRPr="007B4467" w:rsidRDefault="00D36351" w:rsidP="000D631A">
            <w:pPr>
              <w:pStyle w:val="TAL"/>
            </w:pPr>
            <w:r w:rsidRPr="007B4467">
              <w:t>24.501</w:t>
            </w:r>
          </w:p>
        </w:tc>
        <w:tc>
          <w:tcPr>
            <w:tcW w:w="857" w:type="dxa"/>
            <w:tcBorders>
              <w:top w:val="single" w:sz="6" w:space="0" w:color="auto"/>
              <w:left w:val="single" w:sz="6" w:space="0" w:color="auto"/>
              <w:bottom w:val="single" w:sz="6" w:space="0" w:color="auto"/>
              <w:right w:val="single" w:sz="6" w:space="0" w:color="auto"/>
            </w:tcBorders>
          </w:tcPr>
          <w:p w14:paraId="1556C851" w14:textId="77777777" w:rsidR="00D36351" w:rsidRPr="007B4467" w:rsidRDefault="00D36351" w:rsidP="000D631A">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3D4F8280" w14:textId="77777777" w:rsidR="00D36351" w:rsidRPr="007B4467" w:rsidRDefault="00D36351" w:rsidP="000D631A">
            <w:pPr>
              <w:pStyle w:val="TAL"/>
            </w:pPr>
            <w:r w:rsidRPr="007B4467">
              <w:t>pc_noOf_PDUsSameConnection_Relay</w:t>
            </w:r>
          </w:p>
        </w:tc>
        <w:tc>
          <w:tcPr>
            <w:tcW w:w="1775" w:type="dxa"/>
            <w:tcBorders>
              <w:top w:val="single" w:sz="6" w:space="0" w:color="auto"/>
              <w:left w:val="single" w:sz="6" w:space="0" w:color="auto"/>
              <w:bottom w:val="single" w:sz="6" w:space="0" w:color="auto"/>
              <w:right w:val="single" w:sz="4" w:space="0" w:color="auto"/>
            </w:tcBorders>
          </w:tcPr>
          <w:p w14:paraId="2E4E2F62" w14:textId="77777777" w:rsidR="00D36351" w:rsidRPr="007B4467" w:rsidRDefault="00D36351" w:rsidP="000D631A">
            <w:pPr>
              <w:pStyle w:val="TAL"/>
            </w:pPr>
          </w:p>
        </w:tc>
      </w:tr>
      <w:tr w:rsidR="000F77CE" w:rsidRPr="007B4467" w14:paraId="66FDA94F" w14:textId="77777777" w:rsidTr="000F77CE">
        <w:trPr>
          <w:cantSplit/>
          <w:jc w:val="center"/>
        </w:trPr>
        <w:tc>
          <w:tcPr>
            <w:tcW w:w="743" w:type="dxa"/>
            <w:tcBorders>
              <w:top w:val="single" w:sz="6" w:space="0" w:color="auto"/>
              <w:left w:val="single" w:sz="6" w:space="0" w:color="auto"/>
              <w:bottom w:val="single" w:sz="6" w:space="0" w:color="auto"/>
              <w:right w:val="single" w:sz="6" w:space="0" w:color="auto"/>
            </w:tcBorders>
          </w:tcPr>
          <w:p w14:paraId="729026CA" w14:textId="14C4D7D7" w:rsidR="000F77CE" w:rsidRPr="007B4467" w:rsidRDefault="000F77CE" w:rsidP="007B6927">
            <w:pPr>
              <w:pStyle w:val="TAC"/>
              <w:rPr>
                <w:rFonts w:eastAsia="MS Mincho"/>
              </w:rPr>
            </w:pPr>
            <w:r w:rsidRPr="007B4467">
              <w:rPr>
                <w:rFonts w:eastAsia="MS Mincho"/>
              </w:rPr>
              <w:t>13</w:t>
            </w:r>
          </w:p>
        </w:tc>
        <w:tc>
          <w:tcPr>
            <w:tcW w:w="3067" w:type="dxa"/>
            <w:tcBorders>
              <w:top w:val="single" w:sz="6" w:space="0" w:color="auto"/>
              <w:left w:val="single" w:sz="6" w:space="0" w:color="auto"/>
              <w:bottom w:val="single" w:sz="6" w:space="0" w:color="auto"/>
              <w:right w:val="single" w:sz="6" w:space="0" w:color="auto"/>
            </w:tcBorders>
          </w:tcPr>
          <w:p w14:paraId="1F2D062D" w14:textId="77777777" w:rsidR="000F77CE" w:rsidRPr="007B4467" w:rsidRDefault="000F77CE" w:rsidP="007B6927">
            <w:pPr>
              <w:pStyle w:val="TAL"/>
            </w:pPr>
            <w:r w:rsidRPr="007B4467">
              <w:t>Transmit UEAssistanceInformation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tcPr>
          <w:p w14:paraId="1D52AA51" w14:textId="77777777" w:rsidR="000F77CE" w:rsidRPr="007B4467" w:rsidRDefault="000F77CE" w:rsidP="007B6927">
            <w:pPr>
              <w:pStyle w:val="TAL"/>
            </w:pPr>
            <w:r w:rsidRPr="007B4467">
              <w:t>38.331, 5.7.4</w:t>
            </w:r>
          </w:p>
        </w:tc>
        <w:tc>
          <w:tcPr>
            <w:tcW w:w="857" w:type="dxa"/>
            <w:tcBorders>
              <w:top w:val="single" w:sz="6" w:space="0" w:color="auto"/>
              <w:left w:val="single" w:sz="6" w:space="0" w:color="auto"/>
              <w:bottom w:val="single" w:sz="6" w:space="0" w:color="auto"/>
              <w:right w:val="single" w:sz="6" w:space="0" w:color="auto"/>
            </w:tcBorders>
          </w:tcPr>
          <w:p w14:paraId="075CA139" w14:textId="77777777" w:rsidR="000F77CE" w:rsidRPr="007B4467" w:rsidRDefault="000F77CE" w:rsidP="007B6927">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07A1B93D" w14:textId="4334FF8B" w:rsidR="000F77CE" w:rsidRPr="007B4467" w:rsidRDefault="000F77CE" w:rsidP="007B6927">
            <w:pPr>
              <w:pStyle w:val="TAL"/>
            </w:pPr>
            <w:r w:rsidRPr="007B4467">
              <w:t>pc_IDC_Report</w:t>
            </w:r>
          </w:p>
        </w:tc>
        <w:tc>
          <w:tcPr>
            <w:tcW w:w="1775" w:type="dxa"/>
            <w:tcBorders>
              <w:top w:val="single" w:sz="6" w:space="0" w:color="auto"/>
              <w:left w:val="single" w:sz="6" w:space="0" w:color="auto"/>
              <w:bottom w:val="single" w:sz="6" w:space="0" w:color="auto"/>
              <w:right w:val="single" w:sz="4" w:space="0" w:color="auto"/>
            </w:tcBorders>
          </w:tcPr>
          <w:p w14:paraId="624C0F1B" w14:textId="77777777" w:rsidR="000F77CE" w:rsidRPr="007B4467" w:rsidRDefault="000F77CE" w:rsidP="007B6927">
            <w:pPr>
              <w:pStyle w:val="TAL"/>
            </w:pPr>
            <w:r w:rsidRPr="007B4467">
              <w:t>UE transmits UEAssistanceInformation message with IDC-Assistance-r16 in RRC_CONNECTED when an IDC problem is detected with “C2” configuration as in TS 38.508-1 [2], Table 4.13-1</w:t>
            </w:r>
          </w:p>
        </w:tc>
      </w:tr>
      <w:tr w:rsidR="004E54AB" w:rsidRPr="007B4467" w14:paraId="63FFF20E" w14:textId="77777777" w:rsidTr="004E54AB">
        <w:trPr>
          <w:cantSplit/>
          <w:jc w:val="center"/>
        </w:trPr>
        <w:tc>
          <w:tcPr>
            <w:tcW w:w="743" w:type="dxa"/>
            <w:tcBorders>
              <w:top w:val="single" w:sz="6" w:space="0" w:color="auto"/>
              <w:left w:val="single" w:sz="6" w:space="0" w:color="auto"/>
              <w:bottom w:val="single" w:sz="6" w:space="0" w:color="auto"/>
              <w:right w:val="single" w:sz="6" w:space="0" w:color="auto"/>
            </w:tcBorders>
          </w:tcPr>
          <w:p w14:paraId="69129AE2" w14:textId="3D456D16" w:rsidR="004E54AB" w:rsidRPr="007B4467" w:rsidRDefault="004E54AB" w:rsidP="004E54AB">
            <w:pPr>
              <w:pStyle w:val="TAC"/>
              <w:rPr>
                <w:rFonts w:eastAsia="MS Mincho"/>
              </w:rPr>
            </w:pPr>
            <w:r w:rsidRPr="007B4467">
              <w:rPr>
                <w:rFonts w:eastAsia="MS Mincho"/>
              </w:rPr>
              <w:t>14</w:t>
            </w:r>
          </w:p>
        </w:tc>
        <w:tc>
          <w:tcPr>
            <w:tcW w:w="3067" w:type="dxa"/>
            <w:tcBorders>
              <w:top w:val="single" w:sz="6" w:space="0" w:color="auto"/>
              <w:left w:val="single" w:sz="6" w:space="0" w:color="auto"/>
              <w:bottom w:val="single" w:sz="6" w:space="0" w:color="auto"/>
              <w:right w:val="single" w:sz="6" w:space="0" w:color="auto"/>
            </w:tcBorders>
          </w:tcPr>
          <w:p w14:paraId="09CCBC27" w14:textId="77777777" w:rsidR="004E54AB" w:rsidRPr="007B4467" w:rsidRDefault="004E54AB" w:rsidP="004E54AB">
            <w:pPr>
              <w:pStyle w:val="TAL"/>
            </w:pPr>
            <w:r w:rsidRPr="007B4467">
              <w:t>Support of AT command to update test case specific USIM configuration as specified in TS 38.508-1[11], clause 6.4 or equivalent sections of default generic test profile in case of eUICC [27]</w:t>
            </w:r>
          </w:p>
        </w:tc>
        <w:tc>
          <w:tcPr>
            <w:tcW w:w="1284" w:type="dxa"/>
            <w:tcBorders>
              <w:top w:val="single" w:sz="6" w:space="0" w:color="auto"/>
              <w:left w:val="single" w:sz="6" w:space="0" w:color="auto"/>
              <w:bottom w:val="single" w:sz="6" w:space="0" w:color="auto"/>
              <w:right w:val="single" w:sz="6" w:space="0" w:color="auto"/>
            </w:tcBorders>
          </w:tcPr>
          <w:p w14:paraId="0E5AD4CD" w14:textId="77777777" w:rsidR="004E54AB" w:rsidRPr="007B4467" w:rsidRDefault="004E54AB" w:rsidP="004E54AB">
            <w:pPr>
              <w:pStyle w:val="TAL"/>
            </w:pPr>
            <w:r w:rsidRPr="007B4467">
              <w:t>27.007, 8.17, 8.18</w:t>
            </w:r>
          </w:p>
        </w:tc>
        <w:tc>
          <w:tcPr>
            <w:tcW w:w="857" w:type="dxa"/>
            <w:tcBorders>
              <w:top w:val="single" w:sz="6" w:space="0" w:color="auto"/>
              <w:left w:val="single" w:sz="6" w:space="0" w:color="auto"/>
              <w:bottom w:val="single" w:sz="6" w:space="0" w:color="auto"/>
              <w:right w:val="single" w:sz="6" w:space="0" w:color="auto"/>
            </w:tcBorders>
          </w:tcPr>
          <w:p w14:paraId="4DA26B87" w14:textId="77777777" w:rsidR="004E54AB" w:rsidRPr="007B4467" w:rsidRDefault="004E54AB" w:rsidP="004E54A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6B03F694" w14:textId="77777777" w:rsidR="004E54AB" w:rsidRPr="007B4467" w:rsidRDefault="004E54AB" w:rsidP="004E54AB">
            <w:pPr>
              <w:pStyle w:val="TAL"/>
            </w:pPr>
            <w:r w:rsidRPr="007B4467">
              <w:t>pc_USIMConfUpdate</w:t>
            </w:r>
          </w:p>
        </w:tc>
        <w:tc>
          <w:tcPr>
            <w:tcW w:w="1775" w:type="dxa"/>
            <w:tcBorders>
              <w:top w:val="single" w:sz="6" w:space="0" w:color="auto"/>
              <w:left w:val="single" w:sz="6" w:space="0" w:color="auto"/>
              <w:bottom w:val="single" w:sz="6" w:space="0" w:color="auto"/>
              <w:right w:val="single" w:sz="4" w:space="0" w:color="auto"/>
            </w:tcBorders>
          </w:tcPr>
          <w:p w14:paraId="1217721F" w14:textId="77777777" w:rsidR="004E54AB" w:rsidRPr="007B4467" w:rsidRDefault="004E54AB" w:rsidP="004E54AB">
            <w:pPr>
              <w:pStyle w:val="TAL"/>
            </w:pPr>
          </w:p>
        </w:tc>
      </w:tr>
    </w:tbl>
    <w:p w14:paraId="7BE97316" w14:textId="77777777" w:rsidR="00A22D52" w:rsidRPr="007B4467" w:rsidRDefault="00A22D52" w:rsidP="00A22D52">
      <w:pPr>
        <w:rPr>
          <w:lang w:eastAsia="ko-KR"/>
        </w:rPr>
      </w:pPr>
    </w:p>
    <w:p w14:paraId="45F10DBA" w14:textId="77777777" w:rsidR="00A22D52" w:rsidRPr="007B4467" w:rsidRDefault="00A22D52" w:rsidP="00A22D52">
      <w:pPr>
        <w:pStyle w:val="TH"/>
        <w:rPr>
          <w:rFonts w:eastAsia="MS Mincho"/>
          <w:lang w:eastAsia="en-US"/>
        </w:rPr>
      </w:pPr>
      <w:r w:rsidRPr="007B4467">
        <w:t xml:space="preserve">Table </w:t>
      </w:r>
      <w:r w:rsidRPr="007B4467">
        <w:rPr>
          <w:rFonts w:eastAsia="MS Mincho"/>
        </w:rPr>
        <w:t>A.4.4-2A</w:t>
      </w:r>
      <w:r w:rsidRPr="007B4467">
        <w:t xml:space="preserve">: </w:t>
      </w:r>
      <w:r w:rsidRPr="007B4467">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7B4467" w14:paraId="4DB80CDC"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7B4467" w:rsidRDefault="00A22D52">
            <w:pPr>
              <w:pStyle w:val="TAH"/>
            </w:pPr>
            <w:r w:rsidRPr="007B4467">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7B4467" w:rsidRDefault="00A22D52">
            <w:pPr>
              <w:pStyle w:val="TAH"/>
            </w:pPr>
            <w:r w:rsidRPr="007B4467">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7B4467" w:rsidRDefault="00A22D52">
            <w:pPr>
              <w:pStyle w:val="TAH"/>
            </w:pPr>
            <w:r w:rsidRPr="007B4467">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7B4467" w:rsidRDefault="00D53215">
            <w:pPr>
              <w:pStyle w:val="TAH"/>
            </w:pPr>
            <w:r w:rsidRPr="007B4467">
              <w:t>Comments</w:t>
            </w:r>
          </w:p>
        </w:tc>
      </w:tr>
      <w:tr w:rsidR="00A22D52" w:rsidRPr="007B4467" w14:paraId="0688716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7B4467" w:rsidRDefault="00A22D52">
            <w:pPr>
              <w:pStyle w:val="TAL"/>
              <w:rPr>
                <w:lang w:eastAsia="ja-JP"/>
              </w:rPr>
            </w:pPr>
            <w:r w:rsidRPr="007B4467">
              <w:rPr>
                <w:lang w:eastAsia="ja-JP"/>
              </w:rPr>
              <w:t>pc_APN_Default_Configuration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7B4467" w:rsidRDefault="00A22D52">
            <w:pPr>
              <w:pStyle w:val="TAL"/>
              <w:rPr>
                <w:lang w:eastAsia="en-US"/>
              </w:rPr>
            </w:pPr>
            <w:r w:rsidRPr="007B4467">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DD97A" w14:textId="71747121" w:rsidR="00A22D52" w:rsidRPr="007B4467" w:rsidRDefault="00A22D52">
            <w:pPr>
              <w:pStyle w:val="TAL"/>
            </w:pPr>
            <w:r w:rsidRPr="007B4467">
              <w:t>none, internet, ims</w:t>
            </w:r>
            <w:r w:rsidR="00BC6E5E" w:rsidRPr="007B4467">
              <w:t>, urllc</w:t>
            </w:r>
            <w:r w:rsidR="0070016F" w:rsidRPr="007B4467">
              <w:t>, miot, v2x</w:t>
            </w:r>
            <w:r w:rsidR="00837ECB" w:rsidRPr="007B4467">
              <w:t>, ethernet</w:t>
            </w:r>
            <w:r w:rsidR="00E85B50" w:rsidRPr="007B4467">
              <w:t>, mbs</w:t>
            </w:r>
            <w:r w:rsidR="00541077" w:rsidRPr="007B4467">
              <w:t>, uas_uss, uas_c2</w:t>
            </w:r>
            <w:r w:rsidR="00D935CD" w:rsidRPr="007B4467">
              <w:t>, mcx</w:t>
            </w:r>
          </w:p>
        </w:tc>
        <w:tc>
          <w:tcPr>
            <w:tcW w:w="4347" w:type="dxa"/>
            <w:tcBorders>
              <w:top w:val="single" w:sz="4" w:space="0" w:color="auto"/>
              <w:left w:val="single" w:sz="4" w:space="0" w:color="auto"/>
              <w:bottom w:val="single" w:sz="4" w:space="0" w:color="auto"/>
              <w:right w:val="single" w:sz="4" w:space="0" w:color="auto"/>
            </w:tcBorders>
            <w:vAlign w:val="center"/>
            <w:hideMark/>
          </w:tcPr>
          <w:p w14:paraId="49ECE0FB" w14:textId="287A63F1" w:rsidR="00A22D52" w:rsidRPr="007B4467" w:rsidRDefault="00A22D52">
            <w:pPr>
              <w:pStyle w:val="TAL"/>
            </w:pPr>
            <w:r w:rsidRPr="007B4467">
              <w:t>The DNN/APN configuration specified in TS 38.508-1 [2]</w:t>
            </w:r>
            <w:r w:rsidR="00BD32AD" w:rsidRPr="007B4467">
              <w:t xml:space="preserve"> clause </w:t>
            </w:r>
            <w:r w:rsidRPr="007B4467">
              <w:t>4.8.4</w:t>
            </w:r>
            <w:r w:rsidR="00BD32AD" w:rsidRPr="007B4467">
              <w:t>,</w:t>
            </w:r>
            <w:r w:rsidRPr="007B4467">
              <w:t xml:space="preserve"> which is to be used for the default DNN/APN.</w:t>
            </w:r>
          </w:p>
          <w:p w14:paraId="1F7FD7D9" w14:textId="77777777" w:rsidR="00A22D52" w:rsidRPr="007B4467" w:rsidRDefault="00A22D52">
            <w:pPr>
              <w:pStyle w:val="TAL"/>
            </w:pPr>
            <w:r w:rsidRPr="007B4467">
              <w:t>The value provided shall match one of the DNN/APN types if a Default DNN will be established, e.g. internet, ims, etc. or shall be set to none if the UE will not establish default DNN/APN.</w:t>
            </w:r>
          </w:p>
        </w:tc>
      </w:tr>
      <w:tr w:rsidR="00A22D52" w:rsidRPr="007B4467" w14:paraId="1C0A1B2B"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7B4467" w:rsidRDefault="00A22D52">
            <w:pPr>
              <w:pStyle w:val="TAL"/>
              <w:rPr>
                <w:lang w:eastAsia="ja-JP"/>
              </w:rPr>
            </w:pPr>
            <w:r w:rsidRPr="007B4467">
              <w:rPr>
                <w:lang w:eastAsia="ja-JP"/>
              </w:rPr>
              <w:t>pc_APN_ID_Internet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7B4467" w:rsidRDefault="00A22D52">
            <w:pPr>
              <w:pStyle w:val="TAL"/>
              <w:rPr>
                <w:lang w:eastAsia="en-US"/>
              </w:rPr>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7B4467"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7B4467" w:rsidRDefault="00A22D52">
            <w:pPr>
              <w:pStyle w:val="TAL"/>
            </w:pPr>
            <w:r w:rsidRPr="007B4467">
              <w:t>APN/DNN ID of type Internet</w:t>
            </w:r>
          </w:p>
          <w:p w14:paraId="660BE945" w14:textId="77777777" w:rsidR="00A22D52" w:rsidRPr="007B4467" w:rsidRDefault="00A22D52">
            <w:pPr>
              <w:pStyle w:val="TAL"/>
            </w:pPr>
            <w:r w:rsidRPr="007B4467">
              <w:t>(NOTE 1)</w:t>
            </w:r>
          </w:p>
          <w:p w14:paraId="7200ECD5" w14:textId="77777777" w:rsidR="00A22D52" w:rsidRPr="007B4467" w:rsidRDefault="00A22D52">
            <w:pPr>
              <w:pStyle w:val="TAL"/>
            </w:pPr>
          </w:p>
          <w:p w14:paraId="288A8F62" w14:textId="7E638BA8" w:rsidR="00A22D52" w:rsidRPr="007B4467" w:rsidRDefault="00A22D52">
            <w:pPr>
              <w:pStyle w:val="TAL"/>
            </w:pPr>
            <w:r w:rsidRPr="007B4467">
              <w:t>The APN/DNN Network Identifier portion of the Access Point / Data Network Name, as defined in TS 23.003 [</w:t>
            </w:r>
            <w:r w:rsidR="00BC6E5E" w:rsidRPr="007B4467">
              <w:t>26</w:t>
            </w:r>
            <w:r w:rsidRPr="007B4467">
              <w:t>], subclause 9.1</w:t>
            </w:r>
          </w:p>
          <w:p w14:paraId="66AB5A92" w14:textId="77777777" w:rsidR="00A22D52" w:rsidRPr="007B4467" w:rsidRDefault="00A22D52">
            <w:pPr>
              <w:pStyle w:val="TAL"/>
            </w:pPr>
          </w:p>
          <w:p w14:paraId="56BE872D" w14:textId="77777777" w:rsidR="00A22D52" w:rsidRPr="007B4467" w:rsidRDefault="00A22D52">
            <w:pPr>
              <w:pStyle w:val="TAL"/>
            </w:pPr>
            <w:r w:rsidRPr="007B4467">
              <w:t>OR "none" if the UE will not establish PDN/PDU of type Internet</w:t>
            </w:r>
          </w:p>
          <w:p w14:paraId="6654B804" w14:textId="77777777" w:rsidR="00A22D52" w:rsidRPr="007B4467" w:rsidRDefault="00A22D52">
            <w:pPr>
              <w:pStyle w:val="TAL"/>
            </w:pPr>
          </w:p>
          <w:p w14:paraId="5B245628" w14:textId="77777777" w:rsidR="00A22D52" w:rsidRPr="007B4467" w:rsidRDefault="00A22D52">
            <w:pPr>
              <w:pStyle w:val="TAL"/>
            </w:pPr>
            <w:r w:rsidRPr="007B4467">
              <w:t>If the provided value is different to "none" then for this APN/DNN the DNN/APN configuration of type "Internet" as specified in TS 38.508-1 [2], Table 4.8.4-1 applies.</w:t>
            </w:r>
          </w:p>
        </w:tc>
      </w:tr>
      <w:tr w:rsidR="00A22D52" w:rsidRPr="007B4467" w14:paraId="039142BA"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7B4467" w:rsidRDefault="00A22D52">
            <w:pPr>
              <w:pStyle w:val="TAL"/>
              <w:rPr>
                <w:lang w:eastAsia="ja-JP"/>
              </w:rPr>
            </w:pPr>
            <w:r w:rsidRPr="007B4467">
              <w:rPr>
                <w:lang w:eastAsia="ja-JP"/>
              </w:rPr>
              <w:t>pc_APN_ID_IMS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7B4467" w:rsidRDefault="00A22D52">
            <w:pPr>
              <w:pStyle w:val="TAL"/>
              <w:rPr>
                <w:lang w:eastAsia="en-US"/>
              </w:rPr>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7B4467"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7B4467" w:rsidRDefault="00A22D52">
            <w:pPr>
              <w:pStyle w:val="TAL"/>
            </w:pPr>
            <w:r w:rsidRPr="007B4467">
              <w:t>APN/DNN ID of type IMS</w:t>
            </w:r>
          </w:p>
          <w:p w14:paraId="2843290B" w14:textId="77777777" w:rsidR="00A22D52" w:rsidRPr="007B4467" w:rsidRDefault="00A22D52">
            <w:pPr>
              <w:pStyle w:val="TAL"/>
            </w:pPr>
            <w:r w:rsidRPr="007B4467">
              <w:t>(NOTE 1)</w:t>
            </w:r>
          </w:p>
          <w:p w14:paraId="338A5148" w14:textId="77777777" w:rsidR="00A22D52" w:rsidRPr="007B4467" w:rsidRDefault="00A22D52">
            <w:pPr>
              <w:pStyle w:val="TAL"/>
            </w:pPr>
          </w:p>
          <w:p w14:paraId="5C5CF92B" w14:textId="4BF1B021" w:rsidR="00A22D52" w:rsidRPr="007B4467" w:rsidRDefault="00A22D52">
            <w:pPr>
              <w:pStyle w:val="TAL"/>
            </w:pPr>
            <w:r w:rsidRPr="007B4467">
              <w:t>The APN/DNN Network Identifier portion of the Access Point / Data Network Name, as defined in TS 23.003 [</w:t>
            </w:r>
            <w:r w:rsidR="00BC6E5E" w:rsidRPr="007B4467">
              <w:t>26</w:t>
            </w:r>
            <w:r w:rsidRPr="007B4467">
              <w:t>], subclause 9.1</w:t>
            </w:r>
          </w:p>
          <w:p w14:paraId="75CFC16E" w14:textId="77777777" w:rsidR="00A22D52" w:rsidRPr="007B4467" w:rsidRDefault="00A22D52">
            <w:pPr>
              <w:pStyle w:val="TAL"/>
            </w:pPr>
          </w:p>
          <w:p w14:paraId="3E3C9EDC" w14:textId="77777777" w:rsidR="00A22D52" w:rsidRPr="007B4467" w:rsidRDefault="00A22D52">
            <w:pPr>
              <w:pStyle w:val="TAL"/>
            </w:pPr>
            <w:r w:rsidRPr="007B4467">
              <w:t>OR "none" if the UE will not establish PDN/PDU of type IMS</w:t>
            </w:r>
          </w:p>
          <w:p w14:paraId="36A7282D" w14:textId="77777777" w:rsidR="00A22D52" w:rsidRPr="007B4467" w:rsidRDefault="00A22D52">
            <w:pPr>
              <w:pStyle w:val="TAL"/>
            </w:pPr>
          </w:p>
          <w:p w14:paraId="45BD2069" w14:textId="77777777" w:rsidR="00A22D52" w:rsidRPr="007B4467" w:rsidRDefault="00A22D52">
            <w:pPr>
              <w:pStyle w:val="TAL"/>
            </w:pPr>
            <w:r w:rsidRPr="007B4467">
              <w:t>If the provided value is different to "none" then for this APN/DNN the DNN/APN configuration of type "IMS" as specified in TS 38.508-1 [2], Table 4.8.4-1 applies.</w:t>
            </w:r>
          </w:p>
        </w:tc>
      </w:tr>
      <w:tr w:rsidR="00E55A0F" w:rsidRPr="007B4467" w14:paraId="7E457629"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7B4467" w:rsidRDefault="00E55A0F" w:rsidP="00E55A0F">
            <w:pPr>
              <w:pStyle w:val="TAL"/>
              <w:rPr>
                <w:lang w:eastAsia="ja-JP"/>
              </w:rPr>
            </w:pPr>
            <w:r w:rsidRPr="007B4467">
              <w:rPr>
                <w:lang w:eastAsia="ja-JP"/>
              </w:rPr>
              <w:t>pc_APN_ID_URLLC</w:t>
            </w:r>
          </w:p>
        </w:tc>
        <w:tc>
          <w:tcPr>
            <w:tcW w:w="1147"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7B4467" w:rsidRDefault="00E55A0F" w:rsidP="00E55A0F">
            <w:pPr>
              <w:pStyle w:val="TAL"/>
            </w:pPr>
            <w:r w:rsidRPr="007B4467">
              <w:t>APN/DNN ID of type URLLC</w:t>
            </w:r>
          </w:p>
          <w:p w14:paraId="67C72D61" w14:textId="77777777" w:rsidR="00E55A0F" w:rsidRPr="007B4467" w:rsidRDefault="00E55A0F" w:rsidP="00E55A0F">
            <w:pPr>
              <w:pStyle w:val="TAL"/>
            </w:pPr>
            <w:r w:rsidRPr="007B4467">
              <w:t>(NOTE 1)</w:t>
            </w:r>
          </w:p>
          <w:p w14:paraId="5F24C9F0" w14:textId="77777777" w:rsidR="00E55A0F" w:rsidRPr="007B4467" w:rsidRDefault="00E55A0F" w:rsidP="00E55A0F">
            <w:pPr>
              <w:pStyle w:val="TAL"/>
            </w:pPr>
          </w:p>
          <w:p w14:paraId="2163E504" w14:textId="77777777" w:rsidR="00E55A0F" w:rsidRPr="007B4467" w:rsidRDefault="00E55A0F" w:rsidP="00E55A0F">
            <w:pPr>
              <w:pStyle w:val="TAL"/>
            </w:pPr>
            <w:r w:rsidRPr="007B4467">
              <w:t>The APN/DNN Network Identifier portion of the Access Point / Data Network Name, as defined in TS 23.003 [26], subclause 9.1</w:t>
            </w:r>
          </w:p>
          <w:p w14:paraId="1055825A" w14:textId="77777777" w:rsidR="00E55A0F" w:rsidRPr="007B4467" w:rsidRDefault="00E55A0F" w:rsidP="00E55A0F">
            <w:pPr>
              <w:pStyle w:val="TAL"/>
            </w:pPr>
          </w:p>
          <w:p w14:paraId="3B767D81" w14:textId="77777777" w:rsidR="00E55A0F" w:rsidRPr="007B4467" w:rsidRDefault="00E55A0F" w:rsidP="00E55A0F">
            <w:pPr>
              <w:pStyle w:val="TAL"/>
            </w:pPr>
            <w:r w:rsidRPr="007B4467">
              <w:t>OR "none" if the UE will not establish PDN/PDU of type URLLC</w:t>
            </w:r>
          </w:p>
          <w:p w14:paraId="4BB98A4A" w14:textId="77777777" w:rsidR="00E55A0F" w:rsidRPr="007B4467" w:rsidRDefault="00E55A0F" w:rsidP="00E55A0F">
            <w:pPr>
              <w:pStyle w:val="TAL"/>
            </w:pPr>
          </w:p>
          <w:p w14:paraId="57AF61BD" w14:textId="27FB1D37" w:rsidR="00E55A0F" w:rsidRPr="007B4467" w:rsidRDefault="00E55A0F" w:rsidP="00E55A0F">
            <w:pPr>
              <w:pStyle w:val="TAL"/>
            </w:pPr>
            <w:r w:rsidRPr="007B4467">
              <w:t>If the provided value is different to "none" then for this APN/DNN the DNN/APN configuration of type "URLLC" as specified in TS 38.508-1 [2], Table 4.8.4-1 applies.</w:t>
            </w:r>
          </w:p>
        </w:tc>
      </w:tr>
      <w:tr w:rsidR="00E55A0F" w:rsidRPr="007B4467" w14:paraId="426EBBA4"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7B4467" w:rsidRDefault="00E55A0F" w:rsidP="00E55A0F">
            <w:pPr>
              <w:pStyle w:val="TAL"/>
              <w:rPr>
                <w:lang w:eastAsia="ja-JP"/>
              </w:rPr>
            </w:pPr>
            <w:r w:rsidRPr="007B4467">
              <w:rPr>
                <w:lang w:eastAsia="ja-JP"/>
              </w:rPr>
              <w:t>pc_APN_ID_MIOT</w:t>
            </w:r>
          </w:p>
        </w:tc>
        <w:tc>
          <w:tcPr>
            <w:tcW w:w="1147"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7B4467" w:rsidRDefault="00E55A0F" w:rsidP="00E55A0F">
            <w:pPr>
              <w:pStyle w:val="TAL"/>
            </w:pPr>
            <w:r w:rsidRPr="007B4467">
              <w:t>APN/DNN ID of type MIoT</w:t>
            </w:r>
          </w:p>
          <w:p w14:paraId="746CCE64" w14:textId="77777777" w:rsidR="00E55A0F" w:rsidRPr="007B4467" w:rsidRDefault="00E55A0F" w:rsidP="00E55A0F">
            <w:pPr>
              <w:pStyle w:val="TAL"/>
            </w:pPr>
            <w:r w:rsidRPr="007B4467">
              <w:t>(NOTE 1)</w:t>
            </w:r>
          </w:p>
          <w:p w14:paraId="0D36BD2E" w14:textId="77777777" w:rsidR="00E55A0F" w:rsidRPr="007B4467" w:rsidRDefault="00E55A0F" w:rsidP="00E55A0F">
            <w:pPr>
              <w:pStyle w:val="TAL"/>
            </w:pPr>
          </w:p>
          <w:p w14:paraId="08044217" w14:textId="77777777" w:rsidR="00E55A0F" w:rsidRPr="007B4467" w:rsidRDefault="00E55A0F" w:rsidP="00E55A0F">
            <w:pPr>
              <w:pStyle w:val="TAL"/>
            </w:pPr>
            <w:r w:rsidRPr="007B4467">
              <w:t>The APN/DNN Network Identifier portion of the Access Point / Data Network Name, as defined in TS 23.003 [26], subclause 9.1</w:t>
            </w:r>
          </w:p>
          <w:p w14:paraId="26681E8F" w14:textId="77777777" w:rsidR="00E55A0F" w:rsidRPr="007B4467" w:rsidRDefault="00E55A0F" w:rsidP="00E55A0F">
            <w:pPr>
              <w:pStyle w:val="TAL"/>
            </w:pPr>
          </w:p>
          <w:p w14:paraId="03692241" w14:textId="77777777" w:rsidR="00E55A0F" w:rsidRPr="007B4467" w:rsidRDefault="00E55A0F" w:rsidP="00E55A0F">
            <w:pPr>
              <w:pStyle w:val="TAL"/>
            </w:pPr>
            <w:r w:rsidRPr="007B4467">
              <w:t>OR "none" if the UE will not establish PDN/PDU of type MIoT</w:t>
            </w:r>
          </w:p>
          <w:p w14:paraId="7353C3F8" w14:textId="77777777" w:rsidR="00E55A0F" w:rsidRPr="007B4467" w:rsidRDefault="00E55A0F" w:rsidP="00E55A0F">
            <w:pPr>
              <w:pStyle w:val="TAL"/>
            </w:pPr>
          </w:p>
          <w:p w14:paraId="5263317F" w14:textId="6F91EF50" w:rsidR="00E55A0F" w:rsidRPr="007B4467" w:rsidRDefault="00E55A0F" w:rsidP="00E55A0F">
            <w:pPr>
              <w:pStyle w:val="TAL"/>
            </w:pPr>
            <w:r w:rsidRPr="007B4467">
              <w:t>If the provided value is different to "none" then for this APN/DNN the DNN/APN configuration of type "MIoT" as specified in TS 38.508-1 [2], Table 4.8.4-1 applies.</w:t>
            </w:r>
          </w:p>
        </w:tc>
      </w:tr>
      <w:tr w:rsidR="00E55A0F" w:rsidRPr="007B4467" w14:paraId="59C4958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7B4467" w:rsidRDefault="00E55A0F" w:rsidP="00E55A0F">
            <w:pPr>
              <w:pStyle w:val="TAL"/>
              <w:rPr>
                <w:lang w:eastAsia="ja-JP"/>
              </w:rPr>
            </w:pPr>
            <w:r w:rsidRPr="007B4467">
              <w:rPr>
                <w:lang w:eastAsia="ja-JP"/>
              </w:rPr>
              <w:t>pc_APN_ID_</w:t>
            </w:r>
            <w:r w:rsidRPr="007B4467">
              <w:t>V2X</w:t>
            </w:r>
          </w:p>
        </w:tc>
        <w:tc>
          <w:tcPr>
            <w:tcW w:w="1147"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7B4467" w:rsidRDefault="00E55A0F" w:rsidP="00E55A0F">
            <w:pPr>
              <w:pStyle w:val="TAL"/>
            </w:pPr>
            <w:r w:rsidRPr="007B4467">
              <w:t>APN/DNN ID of type V2X</w:t>
            </w:r>
          </w:p>
          <w:p w14:paraId="1F55C348" w14:textId="77777777" w:rsidR="00E55A0F" w:rsidRPr="007B4467" w:rsidRDefault="00E55A0F" w:rsidP="00E55A0F">
            <w:pPr>
              <w:pStyle w:val="TAL"/>
            </w:pPr>
            <w:r w:rsidRPr="007B4467">
              <w:t>(NOTE 1)</w:t>
            </w:r>
          </w:p>
          <w:p w14:paraId="38316664" w14:textId="77777777" w:rsidR="00E55A0F" w:rsidRPr="007B4467" w:rsidRDefault="00E55A0F" w:rsidP="00E55A0F">
            <w:pPr>
              <w:pStyle w:val="TAL"/>
            </w:pPr>
          </w:p>
          <w:p w14:paraId="5A31DDDF" w14:textId="77777777" w:rsidR="00E55A0F" w:rsidRPr="007B4467" w:rsidRDefault="00E55A0F" w:rsidP="00E55A0F">
            <w:pPr>
              <w:pStyle w:val="TAL"/>
            </w:pPr>
            <w:r w:rsidRPr="007B4467">
              <w:t>The APN/DNN Network Identifier portion of the Access Point / Data Network Name, as defined in TS 23.003 [26], subclause 9.1</w:t>
            </w:r>
          </w:p>
          <w:p w14:paraId="4619A228" w14:textId="77777777" w:rsidR="00E55A0F" w:rsidRPr="007B4467" w:rsidRDefault="00E55A0F" w:rsidP="00E55A0F">
            <w:pPr>
              <w:pStyle w:val="TAL"/>
            </w:pPr>
          </w:p>
          <w:p w14:paraId="606EB2D1" w14:textId="77777777" w:rsidR="00E55A0F" w:rsidRPr="007B4467" w:rsidRDefault="00E55A0F" w:rsidP="00E55A0F">
            <w:pPr>
              <w:pStyle w:val="TAL"/>
            </w:pPr>
            <w:r w:rsidRPr="007B4467">
              <w:t>OR "none" if the UE will not establish PDN/PDU of type V2X</w:t>
            </w:r>
          </w:p>
          <w:p w14:paraId="11CEF769" w14:textId="77777777" w:rsidR="00E55A0F" w:rsidRPr="007B4467" w:rsidRDefault="00E55A0F" w:rsidP="00E55A0F">
            <w:pPr>
              <w:pStyle w:val="TAL"/>
            </w:pPr>
          </w:p>
          <w:p w14:paraId="1185EC3D" w14:textId="7A58ED7D" w:rsidR="00E55A0F" w:rsidRPr="007B4467" w:rsidRDefault="00E55A0F" w:rsidP="00E55A0F">
            <w:pPr>
              <w:pStyle w:val="TAL"/>
            </w:pPr>
            <w:r w:rsidRPr="007B4467">
              <w:t>If the provided value is different to "none" then for this APN/DNN the DNN/APN configuration of type "V2X" as specified in TS 38.508-1 [2], Table 4.8.4-</w:t>
            </w:r>
            <w:r w:rsidR="00BD32AD" w:rsidRPr="007B4467">
              <w:t>2</w:t>
            </w:r>
            <w:r w:rsidRPr="007B4467">
              <w:t xml:space="preserve"> applies.</w:t>
            </w:r>
          </w:p>
        </w:tc>
      </w:tr>
      <w:tr w:rsidR="00E55A0F" w:rsidRPr="007B4467" w14:paraId="228ADF9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7B4467" w:rsidRDefault="00E55A0F" w:rsidP="00E55A0F">
            <w:pPr>
              <w:pStyle w:val="TAL"/>
              <w:rPr>
                <w:lang w:eastAsia="ja-JP"/>
              </w:rPr>
            </w:pPr>
            <w:r w:rsidRPr="007B4467">
              <w:rPr>
                <w:lang w:eastAsia="ja-JP"/>
              </w:rPr>
              <w:t>pc_APN_ID_Ethernet</w:t>
            </w:r>
          </w:p>
        </w:tc>
        <w:tc>
          <w:tcPr>
            <w:tcW w:w="1147"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7B4467" w:rsidRDefault="00E55A0F" w:rsidP="00E55A0F">
            <w:pPr>
              <w:keepNext/>
              <w:keepLines/>
              <w:spacing w:after="0"/>
              <w:rPr>
                <w:rFonts w:ascii="Arial" w:hAnsi="Arial"/>
                <w:sz w:val="18"/>
              </w:rPr>
            </w:pPr>
            <w:r w:rsidRPr="007B4467">
              <w:rPr>
                <w:rFonts w:ascii="Arial" w:hAnsi="Arial"/>
                <w:sz w:val="18"/>
              </w:rPr>
              <w:t>APN/DNN ID of type Ethernet</w:t>
            </w:r>
          </w:p>
          <w:p w14:paraId="49672473" w14:textId="77777777" w:rsidR="00E55A0F" w:rsidRPr="007B4467" w:rsidRDefault="00E55A0F" w:rsidP="00E55A0F">
            <w:pPr>
              <w:keepNext/>
              <w:keepLines/>
              <w:spacing w:after="0"/>
              <w:rPr>
                <w:rFonts w:ascii="Arial" w:hAnsi="Arial"/>
                <w:sz w:val="18"/>
              </w:rPr>
            </w:pPr>
            <w:r w:rsidRPr="007B4467">
              <w:rPr>
                <w:rFonts w:ascii="Arial" w:hAnsi="Arial"/>
                <w:sz w:val="18"/>
              </w:rPr>
              <w:t>(NOTE 1)</w:t>
            </w:r>
          </w:p>
          <w:p w14:paraId="14EE2DD1" w14:textId="77777777" w:rsidR="00E55A0F" w:rsidRPr="007B4467" w:rsidRDefault="00E55A0F" w:rsidP="00E55A0F">
            <w:pPr>
              <w:keepNext/>
              <w:keepLines/>
              <w:spacing w:after="0"/>
              <w:rPr>
                <w:rFonts w:ascii="Arial" w:hAnsi="Arial"/>
                <w:sz w:val="18"/>
              </w:rPr>
            </w:pPr>
          </w:p>
          <w:p w14:paraId="10605CD5" w14:textId="77777777" w:rsidR="00E55A0F" w:rsidRPr="007B4467" w:rsidRDefault="00E55A0F" w:rsidP="00E55A0F">
            <w:pPr>
              <w:keepNext/>
              <w:keepLines/>
              <w:spacing w:after="0"/>
              <w:rPr>
                <w:rFonts w:ascii="Arial" w:hAnsi="Arial"/>
                <w:sz w:val="18"/>
              </w:rPr>
            </w:pPr>
            <w:r w:rsidRPr="007B4467">
              <w:rPr>
                <w:rFonts w:ascii="Arial" w:hAnsi="Arial"/>
                <w:sz w:val="18"/>
              </w:rPr>
              <w:t>The APN/DNN Network Identifier portion of the Access Point / Data Network Name, as defined in TS 23.003 [26], subclause 9.1</w:t>
            </w:r>
          </w:p>
          <w:p w14:paraId="5BD609CE" w14:textId="77777777" w:rsidR="00E55A0F" w:rsidRPr="007B4467" w:rsidRDefault="00E55A0F" w:rsidP="00E55A0F">
            <w:pPr>
              <w:keepNext/>
              <w:keepLines/>
              <w:spacing w:after="0"/>
              <w:rPr>
                <w:rFonts w:ascii="Arial" w:hAnsi="Arial"/>
                <w:sz w:val="18"/>
              </w:rPr>
            </w:pPr>
          </w:p>
          <w:p w14:paraId="3D43070B" w14:textId="77777777" w:rsidR="00E55A0F" w:rsidRPr="007B4467" w:rsidRDefault="00E55A0F" w:rsidP="00E55A0F">
            <w:pPr>
              <w:keepNext/>
              <w:keepLines/>
              <w:spacing w:after="0"/>
              <w:rPr>
                <w:rFonts w:ascii="Arial" w:hAnsi="Arial"/>
                <w:sz w:val="18"/>
              </w:rPr>
            </w:pPr>
            <w:r w:rsidRPr="007B4467">
              <w:rPr>
                <w:rFonts w:ascii="Arial" w:hAnsi="Arial"/>
                <w:sz w:val="18"/>
              </w:rPr>
              <w:t>OR "none" if the UE will not establish PDN/PDU of type Ethernet</w:t>
            </w:r>
          </w:p>
          <w:p w14:paraId="4F71F75A" w14:textId="77777777" w:rsidR="00E55A0F" w:rsidRPr="007B4467" w:rsidRDefault="00E55A0F" w:rsidP="00E55A0F">
            <w:pPr>
              <w:keepNext/>
              <w:keepLines/>
              <w:spacing w:after="0"/>
              <w:rPr>
                <w:rFonts w:ascii="Arial" w:hAnsi="Arial"/>
                <w:sz w:val="18"/>
              </w:rPr>
            </w:pPr>
          </w:p>
          <w:p w14:paraId="34CC73FF" w14:textId="409BC58D" w:rsidR="00E55A0F" w:rsidRPr="007B4467" w:rsidRDefault="00E55A0F" w:rsidP="00E55A0F">
            <w:pPr>
              <w:pStyle w:val="TAL"/>
            </w:pPr>
            <w:r w:rsidRPr="007B4467">
              <w:t>If the provided value is different to "none" then for this APN/DNN the DNN/APN configuration of type "Ethernet" as specified in TS 38.508-1 [2], Table 4.8.4-</w:t>
            </w:r>
            <w:r w:rsidR="00BD32AD" w:rsidRPr="007B4467">
              <w:t>2</w:t>
            </w:r>
            <w:r w:rsidRPr="007B4467">
              <w:t xml:space="preserve"> applies.</w:t>
            </w:r>
          </w:p>
        </w:tc>
      </w:tr>
      <w:tr w:rsidR="00E55A0F" w:rsidRPr="007B4467" w14:paraId="483342D8"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7B4467" w:rsidRDefault="00E55A0F" w:rsidP="00E55A0F">
            <w:pPr>
              <w:pStyle w:val="TAL"/>
              <w:rPr>
                <w:lang w:eastAsia="ja-JP"/>
              </w:rPr>
            </w:pPr>
            <w:r w:rsidRPr="007B4467">
              <w:rPr>
                <w:lang w:eastAsia="ja-JP"/>
              </w:rPr>
              <w:t>pc_APN_ID_MBS</w:t>
            </w:r>
          </w:p>
        </w:tc>
        <w:tc>
          <w:tcPr>
            <w:tcW w:w="1147"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7B4467" w:rsidRDefault="00E55A0F" w:rsidP="00E55A0F">
            <w:pPr>
              <w:pStyle w:val="TAL"/>
            </w:pPr>
            <w:r w:rsidRPr="007B4467">
              <w:t>APN/DNN ID of type MBS</w:t>
            </w:r>
          </w:p>
          <w:p w14:paraId="557D3172" w14:textId="77777777" w:rsidR="00E55A0F" w:rsidRPr="007B4467" w:rsidRDefault="00E55A0F" w:rsidP="00E55A0F">
            <w:pPr>
              <w:pStyle w:val="TAL"/>
            </w:pPr>
            <w:r w:rsidRPr="007B4467">
              <w:t>(NOTE 1)</w:t>
            </w:r>
          </w:p>
          <w:p w14:paraId="3EDECF23" w14:textId="77777777" w:rsidR="00E55A0F" w:rsidRPr="007B4467" w:rsidRDefault="00E55A0F" w:rsidP="00E55A0F">
            <w:pPr>
              <w:pStyle w:val="TAL"/>
            </w:pPr>
          </w:p>
          <w:p w14:paraId="04BD3AB3" w14:textId="77777777" w:rsidR="00E55A0F" w:rsidRPr="007B4467" w:rsidRDefault="00E55A0F" w:rsidP="00E55A0F">
            <w:pPr>
              <w:pStyle w:val="TAL"/>
            </w:pPr>
            <w:r w:rsidRPr="007B4467">
              <w:t>The APN/DNN Network Identifier portion of the Access Point / Data Network Name, as defined in TS 23.003 [26], subclause 9.1</w:t>
            </w:r>
          </w:p>
          <w:p w14:paraId="6A81955B" w14:textId="77777777" w:rsidR="00E55A0F" w:rsidRPr="007B4467" w:rsidRDefault="00E55A0F" w:rsidP="00E55A0F">
            <w:pPr>
              <w:pStyle w:val="TAL"/>
            </w:pPr>
          </w:p>
          <w:p w14:paraId="084BA3F8" w14:textId="77777777" w:rsidR="00E55A0F" w:rsidRPr="007B4467" w:rsidRDefault="00E55A0F" w:rsidP="00E55A0F">
            <w:pPr>
              <w:pStyle w:val="TAL"/>
            </w:pPr>
            <w:r w:rsidRPr="007B4467">
              <w:t>OR "none" if the UE will not establish PDN/PDU of type MBS</w:t>
            </w:r>
          </w:p>
          <w:p w14:paraId="58DE27C0" w14:textId="77777777" w:rsidR="00E55A0F" w:rsidRPr="007B4467" w:rsidRDefault="00E55A0F" w:rsidP="00E55A0F">
            <w:pPr>
              <w:pStyle w:val="TAL"/>
            </w:pPr>
          </w:p>
          <w:p w14:paraId="187B2B27" w14:textId="32F696DA" w:rsidR="00E55A0F" w:rsidRPr="007B4467" w:rsidRDefault="00E55A0F" w:rsidP="00E55A0F">
            <w:pPr>
              <w:pStyle w:val="TAL"/>
            </w:pPr>
            <w:r w:rsidRPr="007B4467">
              <w:t>If the provided value is different to "none" then for this APN/DNN the DNN/APN configuration of type "MBS" as specified in TS 38.508-1 [2], Table 4.8.4-</w:t>
            </w:r>
            <w:r w:rsidR="00BD32AD" w:rsidRPr="007B4467">
              <w:t>2</w:t>
            </w:r>
            <w:r w:rsidRPr="007B4467">
              <w:t xml:space="preserve"> applies.</w:t>
            </w:r>
          </w:p>
        </w:tc>
      </w:tr>
      <w:tr w:rsidR="00541077" w:rsidRPr="007B4467" w14:paraId="66A6E03E"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11061A2" w14:textId="33F60029" w:rsidR="00541077" w:rsidRPr="007B4467" w:rsidRDefault="00541077" w:rsidP="00541077">
            <w:pPr>
              <w:pStyle w:val="TAL"/>
              <w:rPr>
                <w:lang w:eastAsia="ja-JP"/>
              </w:rPr>
            </w:pPr>
            <w:r w:rsidRPr="007B4467">
              <w:rPr>
                <w:lang w:eastAsia="ja-JP"/>
              </w:rPr>
              <w:t>pc_APN_ID_USS</w:t>
            </w:r>
          </w:p>
        </w:tc>
        <w:tc>
          <w:tcPr>
            <w:tcW w:w="1147" w:type="dxa"/>
            <w:tcBorders>
              <w:top w:val="single" w:sz="4" w:space="0" w:color="auto"/>
              <w:left w:val="single" w:sz="4" w:space="0" w:color="auto"/>
              <w:bottom w:val="single" w:sz="4" w:space="0" w:color="auto"/>
              <w:right w:val="single" w:sz="4" w:space="0" w:color="auto"/>
            </w:tcBorders>
            <w:vAlign w:val="center"/>
          </w:tcPr>
          <w:p w14:paraId="5C7E60B0" w14:textId="7F70EF4B" w:rsidR="00541077" w:rsidRPr="007B4467" w:rsidRDefault="00541077" w:rsidP="00541077">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77501BCC" w14:textId="77777777" w:rsidR="00541077" w:rsidRPr="007B4467"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A991E9D" w14:textId="77777777" w:rsidR="00541077" w:rsidRPr="007B4467" w:rsidRDefault="00541077" w:rsidP="00541077">
            <w:pPr>
              <w:pStyle w:val="TAL"/>
            </w:pPr>
            <w:r w:rsidRPr="007B4467">
              <w:t>APN/DNN ID of type UAS USS</w:t>
            </w:r>
          </w:p>
          <w:p w14:paraId="4F382502" w14:textId="77777777" w:rsidR="00541077" w:rsidRPr="007B4467" w:rsidRDefault="00541077" w:rsidP="00541077">
            <w:pPr>
              <w:pStyle w:val="TAL"/>
            </w:pPr>
            <w:r w:rsidRPr="007B4467">
              <w:t>(NOTE 1)</w:t>
            </w:r>
          </w:p>
          <w:p w14:paraId="37F08B81" w14:textId="77777777" w:rsidR="00541077" w:rsidRPr="007B4467" w:rsidRDefault="00541077" w:rsidP="00541077">
            <w:pPr>
              <w:pStyle w:val="TAL"/>
            </w:pPr>
          </w:p>
          <w:p w14:paraId="22249C2C" w14:textId="77777777" w:rsidR="00541077" w:rsidRPr="007B4467" w:rsidRDefault="00541077" w:rsidP="00541077">
            <w:pPr>
              <w:pStyle w:val="TAL"/>
            </w:pPr>
            <w:r w:rsidRPr="007B4467">
              <w:t>The APN/DNN Network Identifier portion of the Access Point / Data Network Name, as defined in TS 23.003 [26], subclause 9.1</w:t>
            </w:r>
          </w:p>
          <w:p w14:paraId="71880252" w14:textId="77777777" w:rsidR="00541077" w:rsidRPr="007B4467" w:rsidRDefault="00541077" w:rsidP="00541077">
            <w:pPr>
              <w:pStyle w:val="TAL"/>
            </w:pPr>
          </w:p>
          <w:p w14:paraId="09CE08CA" w14:textId="77777777" w:rsidR="00541077" w:rsidRPr="007B4467" w:rsidRDefault="00541077" w:rsidP="00541077">
            <w:pPr>
              <w:pStyle w:val="TAL"/>
            </w:pPr>
            <w:r w:rsidRPr="007B4467">
              <w:t>OR "none" if the UE does not support UAS</w:t>
            </w:r>
          </w:p>
          <w:p w14:paraId="4033F0BE" w14:textId="77777777" w:rsidR="00541077" w:rsidRPr="007B4467" w:rsidRDefault="00541077" w:rsidP="00541077">
            <w:pPr>
              <w:pStyle w:val="TAL"/>
            </w:pPr>
          </w:p>
          <w:p w14:paraId="57475579" w14:textId="23A78E2E" w:rsidR="00541077" w:rsidRPr="007B4467" w:rsidRDefault="00541077" w:rsidP="00541077">
            <w:pPr>
              <w:pStyle w:val="TAL"/>
            </w:pPr>
            <w:r w:rsidRPr="007B4467">
              <w:t>If the provided value is different to "none" then for this APN/DNN the DNN/APN configuration of type "USS" as specified in TS 38.508-1 [2], Table 4.8.4-3 applies.</w:t>
            </w:r>
          </w:p>
        </w:tc>
      </w:tr>
      <w:tr w:rsidR="00541077" w:rsidRPr="007B4467" w14:paraId="36225CD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4AB3F33" w14:textId="4D9BC841" w:rsidR="00541077" w:rsidRPr="007B4467" w:rsidRDefault="00541077" w:rsidP="00541077">
            <w:pPr>
              <w:pStyle w:val="TAL"/>
              <w:rPr>
                <w:lang w:eastAsia="ja-JP"/>
              </w:rPr>
            </w:pPr>
            <w:r w:rsidRPr="007B4467">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tcPr>
          <w:p w14:paraId="58A441BF" w14:textId="6C5E34BC" w:rsidR="00541077" w:rsidRPr="007B4467" w:rsidRDefault="00541077" w:rsidP="00541077">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07B1B66" w14:textId="77777777" w:rsidR="00541077" w:rsidRPr="007B4467"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51A094E" w14:textId="77777777" w:rsidR="00541077" w:rsidRPr="007B4467" w:rsidRDefault="00541077" w:rsidP="00541077">
            <w:pPr>
              <w:pStyle w:val="TAL"/>
            </w:pPr>
            <w:r w:rsidRPr="007B4467">
              <w:t>APN/DNN ID of type UAS C2</w:t>
            </w:r>
          </w:p>
          <w:p w14:paraId="02E3DCAB" w14:textId="77777777" w:rsidR="00541077" w:rsidRPr="007B4467" w:rsidRDefault="00541077" w:rsidP="00541077">
            <w:pPr>
              <w:pStyle w:val="TAL"/>
            </w:pPr>
            <w:r w:rsidRPr="007B4467">
              <w:t>(NOTE 1)</w:t>
            </w:r>
          </w:p>
          <w:p w14:paraId="7A952BD0" w14:textId="77777777" w:rsidR="00541077" w:rsidRPr="007B4467" w:rsidRDefault="00541077" w:rsidP="00541077">
            <w:pPr>
              <w:pStyle w:val="TAL"/>
            </w:pPr>
          </w:p>
          <w:p w14:paraId="47BEC466" w14:textId="77777777" w:rsidR="00541077" w:rsidRPr="007B4467" w:rsidRDefault="00541077" w:rsidP="00541077">
            <w:pPr>
              <w:pStyle w:val="TAL"/>
            </w:pPr>
            <w:r w:rsidRPr="007B4467">
              <w:t>The APN/DNN Network Identifier portion of the Access Point / Data Network Name, as defined in TS 23.003 [26], subclause 9.1</w:t>
            </w:r>
          </w:p>
          <w:p w14:paraId="7C8154F1" w14:textId="77777777" w:rsidR="00541077" w:rsidRPr="007B4467" w:rsidRDefault="00541077" w:rsidP="00541077">
            <w:pPr>
              <w:pStyle w:val="TAL"/>
            </w:pPr>
          </w:p>
          <w:p w14:paraId="08A4A43B" w14:textId="77777777" w:rsidR="00541077" w:rsidRPr="007B4467" w:rsidRDefault="00541077" w:rsidP="00541077">
            <w:pPr>
              <w:pStyle w:val="TAL"/>
            </w:pPr>
            <w:r w:rsidRPr="007B4467">
              <w:t>OR "none" if the UE does not support UAS</w:t>
            </w:r>
          </w:p>
          <w:p w14:paraId="2F3D1685" w14:textId="77777777" w:rsidR="00541077" w:rsidRPr="007B4467" w:rsidRDefault="00541077" w:rsidP="00541077">
            <w:pPr>
              <w:pStyle w:val="TAL"/>
            </w:pPr>
          </w:p>
          <w:p w14:paraId="7DD6D7D1" w14:textId="5595B0CD" w:rsidR="00541077" w:rsidRPr="007B4467" w:rsidRDefault="00541077" w:rsidP="00541077">
            <w:pPr>
              <w:pStyle w:val="TAL"/>
            </w:pPr>
            <w:r w:rsidRPr="007B4467">
              <w:t>If the provided value is different to "none" then for this APN/DNN the DNN/APN configuration of type "C2" as specified in TS 38.508-1 [2], Table 4.8.4-3 applies.</w:t>
            </w:r>
          </w:p>
        </w:tc>
      </w:tr>
      <w:tr w:rsidR="00D935CD" w:rsidRPr="007B4467" w14:paraId="65D02711"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D8C3721" w14:textId="16B9753C" w:rsidR="00D935CD" w:rsidRPr="007B4467" w:rsidRDefault="00D935CD" w:rsidP="00D935CD">
            <w:pPr>
              <w:pStyle w:val="TAL"/>
              <w:rPr>
                <w:lang w:eastAsia="ja-JP"/>
              </w:rPr>
            </w:pPr>
            <w:r w:rsidRPr="007B4467">
              <w:rPr>
                <w:lang w:eastAsia="ja-JP"/>
              </w:rPr>
              <w:t>pc_APN_ID_MCX</w:t>
            </w:r>
          </w:p>
        </w:tc>
        <w:tc>
          <w:tcPr>
            <w:tcW w:w="1147" w:type="dxa"/>
            <w:tcBorders>
              <w:top w:val="single" w:sz="4" w:space="0" w:color="auto"/>
              <w:left w:val="single" w:sz="4" w:space="0" w:color="auto"/>
              <w:bottom w:val="single" w:sz="4" w:space="0" w:color="auto"/>
              <w:right w:val="single" w:sz="4" w:space="0" w:color="auto"/>
            </w:tcBorders>
            <w:vAlign w:val="center"/>
          </w:tcPr>
          <w:p w14:paraId="172BCA47" w14:textId="63D34DB2" w:rsidR="00D935CD" w:rsidRPr="007B4467" w:rsidRDefault="00D935CD" w:rsidP="00D935CD">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5FBBEBE" w14:textId="77777777" w:rsidR="00D935CD" w:rsidRPr="007B4467" w:rsidRDefault="00D935CD" w:rsidP="00D935CD">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C5889C5" w14:textId="77777777" w:rsidR="00D935CD" w:rsidRPr="007B4467" w:rsidRDefault="00D935CD" w:rsidP="00D935CD">
            <w:pPr>
              <w:pStyle w:val="TAL"/>
            </w:pPr>
            <w:r w:rsidRPr="007B4467">
              <w:t>APN/DNN ID of type MCX</w:t>
            </w:r>
          </w:p>
          <w:p w14:paraId="2BAA17D2" w14:textId="77777777" w:rsidR="00D935CD" w:rsidRPr="007B4467" w:rsidRDefault="00D935CD" w:rsidP="00D935CD">
            <w:pPr>
              <w:pStyle w:val="TAL"/>
            </w:pPr>
            <w:r w:rsidRPr="007B4467">
              <w:t>(NOTE 1)</w:t>
            </w:r>
          </w:p>
          <w:p w14:paraId="3760912E" w14:textId="77777777" w:rsidR="00D935CD" w:rsidRPr="007B4467" w:rsidRDefault="00D935CD" w:rsidP="00D935CD">
            <w:pPr>
              <w:pStyle w:val="TAL"/>
            </w:pPr>
          </w:p>
          <w:p w14:paraId="0EAE6CE7" w14:textId="77777777" w:rsidR="00D935CD" w:rsidRPr="007B4467" w:rsidRDefault="00D935CD" w:rsidP="00D935CD">
            <w:pPr>
              <w:pStyle w:val="TAL"/>
            </w:pPr>
            <w:r w:rsidRPr="007B4467">
              <w:t>The APN/DNN Network Identifier portion of the Access Point / Data Network Name, as defined in TS 23.003 [26], subclause 9.1</w:t>
            </w:r>
          </w:p>
          <w:p w14:paraId="54948F91" w14:textId="77777777" w:rsidR="00D935CD" w:rsidRPr="007B4467" w:rsidRDefault="00D935CD" w:rsidP="00D935CD">
            <w:pPr>
              <w:pStyle w:val="TAL"/>
            </w:pPr>
          </w:p>
          <w:p w14:paraId="6254899C" w14:textId="77777777" w:rsidR="00D935CD" w:rsidRPr="007B4467" w:rsidRDefault="00D935CD" w:rsidP="00D935CD">
            <w:pPr>
              <w:pStyle w:val="TAL"/>
            </w:pPr>
            <w:r w:rsidRPr="007B4467">
              <w:t>OR "none" if the UE will not establish PDN/PDU of type MCX</w:t>
            </w:r>
          </w:p>
          <w:p w14:paraId="60302101" w14:textId="77777777" w:rsidR="00D935CD" w:rsidRPr="007B4467" w:rsidRDefault="00D935CD" w:rsidP="00D935CD">
            <w:pPr>
              <w:pStyle w:val="TAL"/>
            </w:pPr>
          </w:p>
          <w:p w14:paraId="25D1344D" w14:textId="316EFC74" w:rsidR="00D935CD" w:rsidRPr="007B4467" w:rsidRDefault="00D935CD" w:rsidP="00D935CD">
            <w:pPr>
              <w:pStyle w:val="TAL"/>
            </w:pPr>
            <w:r w:rsidRPr="007B4467">
              <w:t>If the provided value is different to "none" then for this APN/DNN the DNN/APN configuration of type "MCX" as specified in TS 38.508-1 [2], Table 4.8.4-3 applies.</w:t>
            </w:r>
          </w:p>
        </w:tc>
      </w:tr>
      <w:tr w:rsidR="00E55A0F" w:rsidRPr="007B4467" w14:paraId="45794D25" w14:textId="77777777" w:rsidTr="00541077">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7B4467" w:rsidRDefault="00E55A0F" w:rsidP="00E55A0F">
            <w:pPr>
              <w:pStyle w:val="TAN"/>
            </w:pPr>
            <w:r w:rsidRPr="007B4467">
              <w:t>NOTE 1:</w:t>
            </w:r>
            <w:r w:rsidRPr="007B446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Pr="007B4467" w:rsidRDefault="0035159C" w:rsidP="000C7438">
      <w:pPr>
        <w:rPr>
          <w:lang w:eastAsia="ko-KR"/>
        </w:rPr>
      </w:pPr>
    </w:p>
    <w:p w14:paraId="7BE731C1" w14:textId="77777777" w:rsidR="008F6674" w:rsidRPr="007B4467" w:rsidRDefault="008F6674" w:rsidP="008F6674">
      <w:pPr>
        <w:pStyle w:val="Heading8"/>
      </w:pPr>
      <w:r w:rsidRPr="007B4467">
        <w:br w:type="page"/>
      </w:r>
      <w:bookmarkStart w:id="1131" w:name="_Toc194512990"/>
      <w:r w:rsidRPr="007B4467">
        <w:t>Annex B (informative): Status of NR band and NR CA, NR-DC, EN-DC, NE-DC and NR SUL configurations in 3GPP UE conformance test specifications</w:t>
      </w:r>
      <w:bookmarkEnd w:id="1131"/>
    </w:p>
    <w:p w14:paraId="1957A25D" w14:textId="12917BDD" w:rsidR="008F6674" w:rsidRPr="007B4467" w:rsidRDefault="008F6674" w:rsidP="000C7438">
      <w:r w:rsidRPr="007B4467">
        <w:t>See attached document "PRD21 5G NR bands and CADC configurations list v1.</w:t>
      </w:r>
      <w:r w:rsidR="007D0AC9" w:rsidRPr="007B4467">
        <w:t>1</w:t>
      </w:r>
      <w:r w:rsidR="007C2CFA" w:rsidRPr="007B4467">
        <w:t>2</w:t>
      </w:r>
      <w:r w:rsidRPr="007B4467">
        <w:t>.0.zip" for the status of NR and V2X bands and its power classes, and NR-DC, EN-DC, NE-DC, NR SUL and V2X configurations and its power classes in the version of 3GPP UE conformance test specifications as indicated in the header of this document.</w:t>
      </w:r>
    </w:p>
    <w:p w14:paraId="6F488E89" w14:textId="43029612" w:rsidR="00453936" w:rsidRPr="007B4467" w:rsidRDefault="00453936" w:rsidP="00453936">
      <w:pPr>
        <w:pStyle w:val="Heading8"/>
      </w:pPr>
      <w:bookmarkStart w:id="1132" w:name="_Toc194512991"/>
      <w:r w:rsidRPr="007B4467">
        <w:t xml:space="preserve">Annex </w:t>
      </w:r>
      <w:r w:rsidR="00AF22B0" w:rsidRPr="007B4467">
        <w:t>C</w:t>
      </w:r>
      <w:r w:rsidRPr="007B4467">
        <w:t xml:space="preserve"> (informative):</w:t>
      </w:r>
      <w:r w:rsidRPr="007B4467">
        <w:br/>
        <w:t>Machine-readable version of the ICS proforma tables</w:t>
      </w:r>
      <w:bookmarkEnd w:id="1132"/>
    </w:p>
    <w:p w14:paraId="4D9107F1" w14:textId="77777777" w:rsidR="00453936" w:rsidRPr="007B4467" w:rsidRDefault="00453936" w:rsidP="00453936">
      <w:r w:rsidRPr="007B4467">
        <w:t xml:space="preserve">A machine-readable version of the ICS proforma tables of Annex A.4 can be found in the following repository of 3GPP Forge: </w:t>
      </w:r>
    </w:p>
    <w:p w14:paraId="4FEA913A" w14:textId="77777777" w:rsidR="00453936" w:rsidRPr="007B4467" w:rsidRDefault="00453936" w:rsidP="00453936">
      <w:hyperlink r:id="rId14" w:history="1">
        <w:r w:rsidRPr="007B4467">
          <w:rPr>
            <w:rStyle w:val="Hyperlink"/>
          </w:rPr>
          <w:t>https://forge.3gpp.org/rep/ran5/38508-2/</w:t>
        </w:r>
      </w:hyperlink>
    </w:p>
    <w:p w14:paraId="7F2D30D7" w14:textId="667C5831" w:rsidR="00453936" w:rsidRPr="007B4467" w:rsidRDefault="00453936" w:rsidP="000C7438">
      <w:r w:rsidRPr="007B4467">
        <w:t>In the event of any discrepancy, the contents of A.4 in this specification shall prevail.</w:t>
      </w:r>
    </w:p>
    <w:p w14:paraId="3AEBAA08" w14:textId="2E351E13" w:rsidR="004C7DD8" w:rsidRPr="007B4467" w:rsidRDefault="000C7438" w:rsidP="004C7DD8">
      <w:pPr>
        <w:pStyle w:val="Heading8"/>
      </w:pPr>
      <w:r w:rsidRPr="007B4467">
        <w:br w:type="page"/>
      </w:r>
      <w:bookmarkStart w:id="1133" w:name="_Toc27410940"/>
      <w:bookmarkStart w:id="1134" w:name="_Toc36039453"/>
      <w:bookmarkStart w:id="1135" w:name="_Toc43838813"/>
      <w:bookmarkStart w:id="1136" w:name="_Toc51772970"/>
      <w:bookmarkStart w:id="1137" w:name="_Toc58245178"/>
      <w:bookmarkStart w:id="1138" w:name="_Toc68089633"/>
      <w:bookmarkStart w:id="1139" w:name="_Toc69067754"/>
      <w:bookmarkStart w:id="1140" w:name="_Toc75383302"/>
      <w:bookmarkStart w:id="1141" w:name="_Toc83706950"/>
      <w:bookmarkStart w:id="1142" w:name="_Toc90491655"/>
      <w:bookmarkStart w:id="1143" w:name="_Toc100147753"/>
      <w:bookmarkStart w:id="1144" w:name="_Toc106741026"/>
      <w:bookmarkStart w:id="1145" w:name="_Toc114916383"/>
      <w:bookmarkStart w:id="1146" w:name="_Toc194512992"/>
      <w:r w:rsidR="004C7DD8" w:rsidRPr="007B4467">
        <w:t xml:space="preserve">Annex </w:t>
      </w:r>
      <w:r w:rsidR="00AF22B0" w:rsidRPr="007B4467">
        <w:t>D</w:t>
      </w:r>
      <w:r w:rsidR="004C7DD8" w:rsidRPr="007B4467">
        <w:t xml:space="preserve"> (informative):</w:t>
      </w:r>
      <w:r w:rsidR="004C7DD8" w:rsidRPr="007B4467">
        <w:br/>
        <w:t>Change history</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7B4467" w14:paraId="1BDDF851" w14:textId="77777777" w:rsidTr="005B021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7B4467" w:rsidRDefault="004C7DD8">
            <w:pPr>
              <w:pStyle w:val="TAL"/>
              <w:jc w:val="center"/>
              <w:rPr>
                <w:b/>
                <w:sz w:val="16"/>
                <w:lang w:eastAsia="en-US"/>
              </w:rPr>
            </w:pPr>
            <w:r w:rsidRPr="007B4467">
              <w:rPr>
                <w:b/>
                <w:lang w:eastAsia="en-US"/>
              </w:rPr>
              <w:t>Change history</w:t>
            </w:r>
          </w:p>
        </w:tc>
      </w:tr>
      <w:tr w:rsidR="004C7DD8" w:rsidRPr="007B4467" w14:paraId="0C7FB3AD" w14:textId="77777777" w:rsidTr="005B021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7B4467" w:rsidRDefault="004C7DD8">
            <w:pPr>
              <w:pStyle w:val="TAL"/>
              <w:rPr>
                <w:b/>
                <w:sz w:val="16"/>
                <w:lang w:eastAsia="en-US"/>
              </w:rPr>
            </w:pPr>
            <w:r w:rsidRPr="007B446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7B4467" w:rsidRDefault="004C7DD8">
            <w:pPr>
              <w:pStyle w:val="TAL"/>
              <w:rPr>
                <w:b/>
                <w:sz w:val="16"/>
                <w:lang w:eastAsia="en-US"/>
              </w:rPr>
            </w:pPr>
            <w:r w:rsidRPr="007B446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7B4467" w:rsidRDefault="004C7DD8">
            <w:pPr>
              <w:pStyle w:val="TAL"/>
              <w:rPr>
                <w:b/>
                <w:sz w:val="16"/>
                <w:lang w:eastAsia="en-US"/>
              </w:rPr>
            </w:pPr>
            <w:r w:rsidRPr="007B4467">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7B4467" w:rsidRDefault="004C7DD8">
            <w:pPr>
              <w:pStyle w:val="TAL"/>
              <w:rPr>
                <w:b/>
                <w:sz w:val="16"/>
                <w:lang w:eastAsia="en-US"/>
              </w:rPr>
            </w:pPr>
            <w:r w:rsidRPr="007B446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7B4467" w:rsidRDefault="004C7DD8">
            <w:pPr>
              <w:pStyle w:val="TAL"/>
              <w:rPr>
                <w:b/>
                <w:sz w:val="16"/>
                <w:lang w:eastAsia="en-US"/>
              </w:rPr>
            </w:pPr>
            <w:r w:rsidRPr="007B446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7B4467" w:rsidRDefault="004C7DD8">
            <w:pPr>
              <w:pStyle w:val="TAL"/>
              <w:rPr>
                <w:b/>
                <w:sz w:val="16"/>
                <w:lang w:eastAsia="en-US"/>
              </w:rPr>
            </w:pPr>
            <w:r w:rsidRPr="007B446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7B4467" w:rsidRDefault="004C7DD8">
            <w:pPr>
              <w:pStyle w:val="TAL"/>
              <w:rPr>
                <w:b/>
                <w:sz w:val="16"/>
                <w:lang w:eastAsia="en-US"/>
              </w:rPr>
            </w:pPr>
            <w:r w:rsidRPr="007B446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7B4467" w:rsidRDefault="004C7DD8">
            <w:pPr>
              <w:pStyle w:val="TAL"/>
              <w:rPr>
                <w:b/>
                <w:sz w:val="16"/>
                <w:lang w:eastAsia="en-US"/>
              </w:rPr>
            </w:pPr>
            <w:r w:rsidRPr="007B4467">
              <w:rPr>
                <w:b/>
                <w:sz w:val="16"/>
                <w:lang w:eastAsia="en-US"/>
              </w:rPr>
              <w:t>New version</w:t>
            </w:r>
          </w:p>
        </w:tc>
      </w:tr>
      <w:tr w:rsidR="004C7DD8" w:rsidRPr="007B4467" w14:paraId="0B329754"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7B4467" w:rsidRDefault="004C7DD8" w:rsidP="00EF04FE">
            <w:pPr>
              <w:pStyle w:val="TAC"/>
              <w:jc w:val="left"/>
              <w:rPr>
                <w:sz w:val="16"/>
                <w:szCs w:val="16"/>
                <w:lang w:eastAsia="en-US"/>
              </w:rPr>
            </w:pPr>
            <w:r w:rsidRPr="007B446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7B4467" w:rsidRDefault="004C7DD8"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7B4467" w:rsidRDefault="004C7DD8" w:rsidP="00EF04FE">
            <w:pPr>
              <w:pStyle w:val="TAL"/>
              <w:rPr>
                <w:sz w:val="16"/>
                <w:szCs w:val="16"/>
              </w:rPr>
            </w:pPr>
            <w:r w:rsidRPr="007B446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7B4467" w:rsidRDefault="000C7438" w:rsidP="00EF04FE">
            <w:pPr>
              <w:pStyle w:val="TAL"/>
              <w:rPr>
                <w:sz w:val="16"/>
                <w:szCs w:val="16"/>
                <w:lang w:eastAsia="en-US"/>
              </w:rPr>
            </w:pPr>
            <w:r w:rsidRPr="007B446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7B4467" w:rsidRDefault="004C7DD8" w:rsidP="00EF04FE">
            <w:pPr>
              <w:pStyle w:val="TAC"/>
              <w:jc w:val="left"/>
              <w:rPr>
                <w:sz w:val="16"/>
                <w:szCs w:val="16"/>
                <w:lang w:eastAsia="en-US"/>
              </w:rPr>
            </w:pPr>
            <w:r w:rsidRPr="007B4467">
              <w:rPr>
                <w:sz w:val="16"/>
                <w:szCs w:val="16"/>
                <w:lang w:eastAsia="en-US"/>
              </w:rPr>
              <w:t>0.</w:t>
            </w:r>
            <w:r w:rsidR="00F64775" w:rsidRPr="007B4467">
              <w:rPr>
                <w:sz w:val="16"/>
                <w:szCs w:val="16"/>
                <w:lang w:eastAsia="en-US"/>
              </w:rPr>
              <w:t>1</w:t>
            </w:r>
            <w:r w:rsidRPr="007B4467">
              <w:rPr>
                <w:sz w:val="16"/>
                <w:szCs w:val="16"/>
                <w:lang w:eastAsia="en-US"/>
              </w:rPr>
              <w:t>.</w:t>
            </w:r>
            <w:r w:rsidR="00F64775" w:rsidRPr="007B4467">
              <w:rPr>
                <w:sz w:val="16"/>
                <w:szCs w:val="16"/>
                <w:lang w:eastAsia="en-US"/>
              </w:rPr>
              <w:t>0</w:t>
            </w:r>
          </w:p>
        </w:tc>
      </w:tr>
      <w:tr w:rsidR="00F64775" w:rsidRPr="007B4467" w14:paraId="0A4AE9FD"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7B4467" w:rsidRDefault="00F64775" w:rsidP="00EF04FE">
            <w:pPr>
              <w:pStyle w:val="TAC"/>
              <w:jc w:val="left"/>
              <w:rPr>
                <w:sz w:val="16"/>
                <w:szCs w:val="16"/>
                <w:lang w:eastAsia="en-US"/>
              </w:rPr>
            </w:pPr>
            <w:r w:rsidRPr="007B446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7B4467" w:rsidRDefault="00F64775"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w:t>
            </w:r>
            <w:r w:rsidR="00C87E0A" w:rsidRPr="007B4467">
              <w:rPr>
                <w:sz w:val="16"/>
                <w:szCs w:val="16"/>
                <w:lang w:eastAsia="en-US"/>
              </w:rPr>
              <w:t>2-</w:t>
            </w:r>
            <w:r w:rsidRPr="007B4467">
              <w:rPr>
                <w:sz w:val="16"/>
                <w:szCs w:val="16"/>
                <w:lang w:eastAsia="en-US"/>
              </w:rPr>
              <w:t>5G-NR A</w:t>
            </w:r>
            <w:r w:rsidR="00C87E0A" w:rsidRPr="007B4467">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7B4467" w:rsidRDefault="00F64775" w:rsidP="00EF04FE">
            <w:pPr>
              <w:pStyle w:val="TAL"/>
              <w:rPr>
                <w:sz w:val="16"/>
                <w:szCs w:val="16"/>
              </w:rPr>
            </w:pPr>
            <w:r w:rsidRPr="007B4467">
              <w:rPr>
                <w:sz w:val="16"/>
                <w:szCs w:val="16"/>
              </w:rPr>
              <w:t>R5-</w:t>
            </w:r>
            <w:r w:rsidR="00A56940" w:rsidRPr="007B446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7B4467" w:rsidRDefault="00F64775" w:rsidP="00EF04FE">
            <w:pPr>
              <w:pStyle w:val="TAL"/>
              <w:rPr>
                <w:sz w:val="16"/>
                <w:szCs w:val="16"/>
                <w:lang w:eastAsia="en-US"/>
              </w:rPr>
            </w:pPr>
            <w:r w:rsidRPr="007B446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7B4467" w:rsidRDefault="00F64775" w:rsidP="00EF04FE">
            <w:pPr>
              <w:pStyle w:val="TAC"/>
              <w:jc w:val="left"/>
              <w:rPr>
                <w:sz w:val="16"/>
                <w:szCs w:val="16"/>
                <w:lang w:eastAsia="en-US"/>
              </w:rPr>
            </w:pPr>
            <w:r w:rsidRPr="007B4467">
              <w:rPr>
                <w:sz w:val="16"/>
                <w:szCs w:val="16"/>
                <w:lang w:eastAsia="en-US"/>
              </w:rPr>
              <w:t>0.2.</w:t>
            </w:r>
            <w:r w:rsidR="004C0E6E" w:rsidRPr="007B4467">
              <w:rPr>
                <w:sz w:val="16"/>
                <w:szCs w:val="16"/>
                <w:lang w:eastAsia="en-US"/>
              </w:rPr>
              <w:t>1</w:t>
            </w:r>
          </w:p>
        </w:tc>
      </w:tr>
      <w:tr w:rsidR="007F5D28" w:rsidRPr="007B4467" w14:paraId="616F7230"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7B4467" w:rsidRDefault="007F5D28" w:rsidP="00EF04FE">
            <w:pPr>
              <w:pStyle w:val="TAC"/>
              <w:jc w:val="left"/>
              <w:rPr>
                <w:sz w:val="16"/>
                <w:szCs w:val="16"/>
                <w:lang w:eastAsia="en-US"/>
              </w:rPr>
            </w:pPr>
            <w:r w:rsidRPr="007B4467">
              <w:rPr>
                <w:sz w:val="16"/>
                <w:szCs w:val="16"/>
                <w:lang w:eastAsia="en-US"/>
              </w:rPr>
              <w:t>2018-0</w:t>
            </w:r>
            <w:r w:rsidR="00C87E0A" w:rsidRPr="007B446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7B4467" w:rsidRDefault="007F5D28"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7B4467" w:rsidRDefault="002F7653" w:rsidP="00EF04FE">
            <w:pPr>
              <w:pStyle w:val="TAL"/>
              <w:rPr>
                <w:sz w:val="16"/>
                <w:szCs w:val="16"/>
              </w:rPr>
            </w:pPr>
            <w:r w:rsidRPr="007B446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7B4467" w:rsidRDefault="007F5D28" w:rsidP="00EF04FE">
            <w:pPr>
              <w:pStyle w:val="TAL"/>
              <w:rPr>
                <w:sz w:val="16"/>
                <w:szCs w:val="16"/>
                <w:lang w:eastAsia="en-US"/>
              </w:rPr>
            </w:pPr>
            <w:r w:rsidRPr="007B446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7B4467" w:rsidRDefault="007F5D28" w:rsidP="00EF04FE">
            <w:pPr>
              <w:pStyle w:val="TAC"/>
              <w:jc w:val="left"/>
              <w:rPr>
                <w:sz w:val="16"/>
                <w:szCs w:val="16"/>
                <w:lang w:eastAsia="en-US"/>
              </w:rPr>
            </w:pPr>
            <w:r w:rsidRPr="007B4467">
              <w:rPr>
                <w:sz w:val="16"/>
                <w:szCs w:val="16"/>
                <w:lang w:eastAsia="en-US"/>
              </w:rPr>
              <w:t>1.0.0</w:t>
            </w:r>
          </w:p>
        </w:tc>
      </w:tr>
      <w:tr w:rsidR="000C7438" w:rsidRPr="007B4467" w14:paraId="38A6E6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7B4467" w:rsidRDefault="000C7438" w:rsidP="00EF04FE">
            <w:pPr>
              <w:pStyle w:val="TAC"/>
              <w:jc w:val="left"/>
              <w:rPr>
                <w:sz w:val="16"/>
                <w:szCs w:val="16"/>
                <w:lang w:eastAsia="en-US"/>
              </w:rPr>
            </w:pPr>
            <w:r w:rsidRPr="007B446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7B4467" w:rsidRDefault="000C7438" w:rsidP="00EF04FE">
            <w:pPr>
              <w:pStyle w:val="TAC"/>
              <w:jc w:val="left"/>
              <w:rPr>
                <w:sz w:val="16"/>
                <w:szCs w:val="16"/>
                <w:lang w:eastAsia="en-US"/>
              </w:rPr>
            </w:pPr>
            <w:r w:rsidRPr="007B446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7B4467" w:rsidRDefault="000C7438" w:rsidP="00EF04FE">
            <w:pPr>
              <w:pStyle w:val="TAL"/>
              <w:rPr>
                <w:sz w:val="16"/>
                <w:szCs w:val="16"/>
              </w:rPr>
            </w:pPr>
            <w:r w:rsidRPr="007B446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7B4467" w:rsidRDefault="000C7438" w:rsidP="00EF04FE">
            <w:pPr>
              <w:pStyle w:val="TAL"/>
              <w:rPr>
                <w:sz w:val="16"/>
                <w:szCs w:val="16"/>
                <w:lang w:eastAsia="en-US"/>
              </w:rPr>
            </w:pPr>
            <w:r w:rsidRPr="007B4467">
              <w:rPr>
                <w:sz w:val="16"/>
                <w:szCs w:val="16"/>
                <w:lang w:eastAsia="en-US"/>
              </w:rPr>
              <w:t>p</w:t>
            </w:r>
            <w:r w:rsidR="004B7086" w:rsidRPr="007B4467">
              <w:rPr>
                <w:sz w:val="16"/>
                <w:szCs w:val="16"/>
                <w:lang w:eastAsia="en-US"/>
              </w:rPr>
              <w:t>ut under revision control as v15</w:t>
            </w:r>
            <w:r w:rsidRPr="007B446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7B4467" w:rsidRDefault="000C7438" w:rsidP="00EF04FE">
            <w:pPr>
              <w:pStyle w:val="TAC"/>
              <w:jc w:val="left"/>
              <w:rPr>
                <w:sz w:val="16"/>
                <w:szCs w:val="16"/>
                <w:lang w:eastAsia="en-US"/>
              </w:rPr>
            </w:pPr>
            <w:r w:rsidRPr="007B4467">
              <w:rPr>
                <w:sz w:val="16"/>
                <w:szCs w:val="16"/>
                <w:lang w:eastAsia="en-US"/>
              </w:rPr>
              <w:t>1</w:t>
            </w:r>
            <w:r w:rsidR="00157DEA" w:rsidRPr="007B4467">
              <w:rPr>
                <w:sz w:val="16"/>
                <w:szCs w:val="16"/>
                <w:lang w:eastAsia="en-US"/>
              </w:rPr>
              <w:t>5</w:t>
            </w:r>
            <w:r w:rsidRPr="007B4467">
              <w:rPr>
                <w:sz w:val="16"/>
                <w:szCs w:val="16"/>
                <w:lang w:eastAsia="en-US"/>
              </w:rPr>
              <w:t>.0.0</w:t>
            </w:r>
          </w:p>
        </w:tc>
      </w:tr>
      <w:tr w:rsidR="003A0F41" w:rsidRPr="007B4467" w14:paraId="313A24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7B4467" w:rsidRDefault="003A0F41" w:rsidP="00EF04FE">
            <w:pPr>
              <w:pStyle w:val="TAC"/>
              <w:jc w:val="left"/>
              <w:rPr>
                <w:sz w:val="16"/>
                <w:szCs w:val="16"/>
                <w:lang w:eastAsia="en-US"/>
              </w:rPr>
            </w:pPr>
            <w:r w:rsidRPr="007B446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7B4467" w:rsidRDefault="003A0F41" w:rsidP="00EF04FE">
            <w:pPr>
              <w:pStyle w:val="TAC"/>
              <w:jc w:val="left"/>
              <w:rPr>
                <w:sz w:val="16"/>
                <w:szCs w:val="16"/>
                <w:lang w:eastAsia="en-US"/>
              </w:rPr>
            </w:pPr>
            <w:r w:rsidRPr="007B446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7B4467" w:rsidRDefault="003A0F41" w:rsidP="00EF04FE">
            <w:pPr>
              <w:pStyle w:val="TAL"/>
              <w:rPr>
                <w:sz w:val="16"/>
                <w:szCs w:val="16"/>
              </w:rPr>
            </w:pPr>
            <w:r w:rsidRPr="007B446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7B4467" w:rsidRDefault="003A0F41" w:rsidP="00EF04FE">
            <w:pPr>
              <w:pStyle w:val="TAC"/>
              <w:jc w:val="left"/>
              <w:rPr>
                <w:sz w:val="16"/>
                <w:szCs w:val="16"/>
                <w:lang w:eastAsia="en-US"/>
              </w:rPr>
            </w:pPr>
            <w:r w:rsidRPr="007B446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7B4467" w:rsidRDefault="003A0F41" w:rsidP="00EF04FE">
            <w:pPr>
              <w:pStyle w:val="TAC"/>
              <w:jc w:val="left"/>
              <w:rPr>
                <w:sz w:val="16"/>
                <w:szCs w:val="16"/>
                <w:lang w:eastAsia="en-US"/>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7B4467" w:rsidRDefault="003A0F41" w:rsidP="00EF04FE">
            <w:pPr>
              <w:pStyle w:val="TAC"/>
              <w:jc w:val="left"/>
              <w:rPr>
                <w:sz w:val="16"/>
                <w:szCs w:val="16"/>
                <w:lang w:eastAsia="en-US"/>
              </w:rPr>
            </w:pPr>
            <w:r w:rsidRPr="007B446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7B4467" w:rsidRDefault="003A0F41" w:rsidP="00EF04FE">
            <w:pPr>
              <w:pStyle w:val="TAL"/>
              <w:rPr>
                <w:sz w:val="16"/>
                <w:szCs w:val="16"/>
                <w:lang w:eastAsia="en-US"/>
              </w:rPr>
            </w:pPr>
            <w:r w:rsidRPr="007B446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7B4467" w:rsidRDefault="003A0F41" w:rsidP="00EF04FE">
            <w:pPr>
              <w:pStyle w:val="TAC"/>
              <w:jc w:val="left"/>
              <w:rPr>
                <w:sz w:val="16"/>
                <w:szCs w:val="16"/>
                <w:lang w:eastAsia="en-US"/>
              </w:rPr>
            </w:pPr>
            <w:r w:rsidRPr="007B4467">
              <w:rPr>
                <w:sz w:val="16"/>
                <w:szCs w:val="16"/>
                <w:lang w:eastAsia="en-US"/>
              </w:rPr>
              <w:t>15.1.0</w:t>
            </w:r>
          </w:p>
        </w:tc>
      </w:tr>
      <w:tr w:rsidR="006E2FBF" w:rsidRPr="007B4467" w14:paraId="4FE41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7B4467" w:rsidRDefault="006E2FBF" w:rsidP="00EF04FE">
            <w:pPr>
              <w:pStyle w:val="TAL"/>
              <w:rPr>
                <w:rFonts w:cs="Arial"/>
                <w:color w:val="000000"/>
                <w:sz w:val="16"/>
                <w:szCs w:val="16"/>
              </w:rPr>
            </w:pPr>
            <w:r w:rsidRPr="007B446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7B4467" w:rsidRDefault="006E2FBF" w:rsidP="00EF04FE">
            <w:pPr>
              <w:pStyle w:val="TAL"/>
              <w:rPr>
                <w:rFonts w:cs="Arial"/>
                <w:color w:val="000000"/>
                <w:sz w:val="16"/>
                <w:szCs w:val="16"/>
              </w:rPr>
            </w:pPr>
            <w:r w:rsidRPr="007B446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15.2.0</w:t>
            </w:r>
          </w:p>
        </w:tc>
      </w:tr>
      <w:tr w:rsidR="006E2FBF" w:rsidRPr="007B4467" w14:paraId="3023AE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7B4467" w:rsidRDefault="006E2FBF" w:rsidP="00EF04FE">
            <w:pPr>
              <w:pStyle w:val="TAL"/>
              <w:rPr>
                <w:rFonts w:cs="Arial"/>
                <w:color w:val="000000"/>
                <w:sz w:val="16"/>
                <w:szCs w:val="16"/>
              </w:rPr>
            </w:pPr>
            <w:r w:rsidRPr="007B446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7B4467" w:rsidRDefault="006E2FBF" w:rsidP="00EF04FE">
            <w:pPr>
              <w:pStyle w:val="TAL"/>
              <w:rPr>
                <w:rFonts w:cs="Arial"/>
                <w:color w:val="000000"/>
                <w:sz w:val="16"/>
                <w:szCs w:val="16"/>
              </w:rPr>
            </w:pPr>
            <w:r w:rsidRPr="007B446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15.2.0</w:t>
            </w:r>
          </w:p>
        </w:tc>
      </w:tr>
      <w:tr w:rsidR="00893990" w:rsidRPr="007B4467" w14:paraId="26B851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7B4467" w:rsidRDefault="00893990" w:rsidP="00EF04FE">
            <w:pPr>
              <w:pStyle w:val="TAL"/>
              <w:rPr>
                <w:rFonts w:cs="Arial"/>
                <w:color w:val="000000"/>
                <w:sz w:val="16"/>
                <w:szCs w:val="16"/>
              </w:rPr>
            </w:pPr>
            <w:r w:rsidRPr="007B446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7B4467" w:rsidRDefault="00893990" w:rsidP="00EF04FE">
            <w:pPr>
              <w:pStyle w:val="TAL"/>
              <w:rPr>
                <w:rFonts w:cs="Arial"/>
                <w:color w:val="000000"/>
                <w:sz w:val="16"/>
                <w:szCs w:val="16"/>
              </w:rPr>
            </w:pPr>
            <w:r w:rsidRPr="007B446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05C41E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7B4467" w:rsidRDefault="00893990" w:rsidP="00EF04FE">
            <w:pPr>
              <w:pStyle w:val="TAL"/>
              <w:rPr>
                <w:rFonts w:cs="Arial"/>
                <w:color w:val="000000"/>
                <w:sz w:val="16"/>
                <w:szCs w:val="16"/>
              </w:rPr>
            </w:pPr>
            <w:r w:rsidRPr="007B446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3578DC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7B4467" w:rsidRDefault="00893990" w:rsidP="00EF04FE">
            <w:pPr>
              <w:pStyle w:val="TAL"/>
              <w:rPr>
                <w:rFonts w:cs="Arial"/>
                <w:color w:val="000000"/>
                <w:sz w:val="16"/>
                <w:szCs w:val="16"/>
              </w:rPr>
            </w:pPr>
            <w:r w:rsidRPr="007B446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3855EA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7B4467" w:rsidRDefault="00893990" w:rsidP="00EF04FE">
            <w:pPr>
              <w:pStyle w:val="TAL"/>
              <w:rPr>
                <w:rFonts w:cs="Arial"/>
                <w:color w:val="000000"/>
                <w:sz w:val="16"/>
                <w:szCs w:val="16"/>
              </w:rPr>
            </w:pPr>
            <w:r w:rsidRPr="007B446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08E5A7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7B4467" w:rsidRDefault="00893990" w:rsidP="00EF04FE">
            <w:pPr>
              <w:pStyle w:val="TAL"/>
              <w:rPr>
                <w:rFonts w:cs="Arial"/>
                <w:color w:val="000000"/>
                <w:sz w:val="16"/>
                <w:szCs w:val="16"/>
              </w:rPr>
            </w:pPr>
            <w:r w:rsidRPr="007B446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264AE7" w:rsidRPr="007B4467" w14:paraId="2FA133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7B4467" w:rsidRDefault="00264AE7" w:rsidP="00EF04FE">
            <w:pPr>
              <w:pStyle w:val="TAL"/>
              <w:rPr>
                <w:rFonts w:cs="Arial"/>
                <w:color w:val="000000"/>
                <w:sz w:val="16"/>
                <w:szCs w:val="16"/>
              </w:rPr>
            </w:pPr>
            <w:r w:rsidRPr="007B446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7B4467" w:rsidRDefault="00264AE7" w:rsidP="00EF04FE">
            <w:pPr>
              <w:pStyle w:val="TAL"/>
              <w:rPr>
                <w:rFonts w:cs="Arial"/>
                <w:color w:val="000000"/>
                <w:sz w:val="16"/>
                <w:szCs w:val="16"/>
              </w:rPr>
            </w:pPr>
            <w:r w:rsidRPr="007B446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91139C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7B4467" w:rsidRDefault="00264AE7" w:rsidP="00EF04FE">
            <w:pPr>
              <w:pStyle w:val="TAL"/>
              <w:rPr>
                <w:rFonts w:cs="Arial"/>
                <w:color w:val="000000"/>
                <w:sz w:val="16"/>
                <w:szCs w:val="16"/>
              </w:rPr>
            </w:pPr>
            <w:r w:rsidRPr="007B446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7B4467" w:rsidRDefault="00264AE7" w:rsidP="00EF04FE">
            <w:pPr>
              <w:pStyle w:val="TAL"/>
              <w:rPr>
                <w:rFonts w:cs="Arial"/>
                <w:color w:val="000000"/>
                <w:sz w:val="16"/>
                <w:szCs w:val="16"/>
              </w:rPr>
            </w:pPr>
            <w:r w:rsidRPr="007B446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36E88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7B4467" w:rsidRDefault="00264AE7" w:rsidP="00EF04FE">
            <w:pPr>
              <w:pStyle w:val="TAL"/>
              <w:rPr>
                <w:rFonts w:cs="Arial"/>
                <w:color w:val="000000"/>
                <w:sz w:val="16"/>
                <w:szCs w:val="16"/>
              </w:rPr>
            </w:pPr>
            <w:r w:rsidRPr="007B446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0CAC34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7B4467" w:rsidRDefault="00264AE7" w:rsidP="00EF04FE">
            <w:pPr>
              <w:pStyle w:val="TAL"/>
              <w:rPr>
                <w:rFonts w:cs="Arial"/>
                <w:color w:val="000000"/>
                <w:sz w:val="16"/>
                <w:szCs w:val="16"/>
              </w:rPr>
            </w:pPr>
            <w:r w:rsidRPr="007B446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5AACC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7B4467" w:rsidRDefault="00264AE7" w:rsidP="00EF04FE">
            <w:pPr>
              <w:pStyle w:val="TAL"/>
              <w:rPr>
                <w:rFonts w:cs="Arial"/>
                <w:color w:val="000000"/>
                <w:sz w:val="16"/>
                <w:szCs w:val="16"/>
              </w:rPr>
            </w:pPr>
            <w:r w:rsidRPr="007B446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7B4467" w:rsidRDefault="00264AE7" w:rsidP="00EF04FE">
            <w:pPr>
              <w:pStyle w:val="TAL"/>
              <w:rPr>
                <w:rFonts w:cs="Arial"/>
                <w:color w:val="000000"/>
                <w:sz w:val="16"/>
                <w:szCs w:val="16"/>
              </w:rPr>
            </w:pPr>
            <w:r w:rsidRPr="007B446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E0229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7B4467" w:rsidRDefault="00264AE7" w:rsidP="00EF04FE">
            <w:pPr>
              <w:pStyle w:val="TAL"/>
              <w:rPr>
                <w:rFonts w:cs="Arial"/>
                <w:color w:val="000000"/>
                <w:sz w:val="16"/>
                <w:szCs w:val="16"/>
              </w:rPr>
            </w:pPr>
            <w:r w:rsidRPr="007B446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7B4467" w:rsidRDefault="00264AE7" w:rsidP="00EF04FE">
            <w:pPr>
              <w:pStyle w:val="TAL"/>
              <w:rPr>
                <w:rFonts w:cs="Arial"/>
                <w:color w:val="000000"/>
                <w:sz w:val="16"/>
                <w:szCs w:val="16"/>
              </w:rPr>
            </w:pPr>
            <w:r w:rsidRPr="007B4467">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07C25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7B4467" w:rsidRDefault="00264AE7" w:rsidP="00EF04FE">
            <w:pPr>
              <w:pStyle w:val="TAL"/>
              <w:rPr>
                <w:rFonts w:cs="Arial"/>
                <w:color w:val="000000"/>
                <w:sz w:val="16"/>
                <w:szCs w:val="16"/>
              </w:rPr>
            </w:pPr>
            <w:r w:rsidRPr="007B446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16.0.0</w:t>
            </w:r>
          </w:p>
        </w:tc>
      </w:tr>
      <w:tr w:rsidR="00426CF2" w:rsidRPr="007B4467" w14:paraId="5E1F5FD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7B4467" w:rsidRDefault="00426CF2" w:rsidP="00EF04FE">
            <w:pPr>
              <w:pStyle w:val="TAL"/>
              <w:rPr>
                <w:rFonts w:cs="Arial"/>
                <w:color w:val="000000"/>
                <w:sz w:val="16"/>
                <w:szCs w:val="16"/>
              </w:rPr>
            </w:pPr>
            <w:r w:rsidRPr="007B446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7B4467" w:rsidRDefault="00426CF2" w:rsidP="00EF04FE">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1ADE2F4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7B4467" w:rsidRDefault="00426CF2" w:rsidP="00EF04FE">
            <w:pPr>
              <w:pStyle w:val="TAL"/>
              <w:rPr>
                <w:rFonts w:cs="Arial"/>
                <w:color w:val="000000"/>
                <w:sz w:val="16"/>
                <w:szCs w:val="16"/>
              </w:rPr>
            </w:pPr>
            <w:r w:rsidRPr="007B446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7B4467" w:rsidRDefault="00426CF2" w:rsidP="00EF04FE">
            <w:pPr>
              <w:pStyle w:val="TAL"/>
              <w:rPr>
                <w:rFonts w:cs="Arial"/>
                <w:color w:val="000000"/>
                <w:sz w:val="16"/>
                <w:szCs w:val="16"/>
              </w:rPr>
            </w:pPr>
            <w:r w:rsidRPr="007B4467">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67D9C1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7B4467" w:rsidRDefault="00426CF2" w:rsidP="00EF04FE">
            <w:pPr>
              <w:pStyle w:val="TAL"/>
              <w:rPr>
                <w:rFonts w:cs="Arial"/>
                <w:color w:val="000000"/>
                <w:sz w:val="16"/>
                <w:szCs w:val="16"/>
              </w:rPr>
            </w:pPr>
            <w:r w:rsidRPr="007B446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7B4467" w:rsidRDefault="00426CF2" w:rsidP="00EF04FE">
            <w:pPr>
              <w:pStyle w:val="TAL"/>
              <w:rPr>
                <w:rFonts w:cs="Arial"/>
                <w:color w:val="000000"/>
                <w:sz w:val="16"/>
                <w:szCs w:val="16"/>
              </w:rPr>
            </w:pPr>
            <w:r w:rsidRPr="007B446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6FBCD1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7B4467" w:rsidRDefault="00426CF2" w:rsidP="00EF04FE">
            <w:pPr>
              <w:pStyle w:val="TAL"/>
              <w:rPr>
                <w:rFonts w:cs="Arial"/>
                <w:color w:val="000000"/>
                <w:sz w:val="16"/>
                <w:szCs w:val="16"/>
              </w:rPr>
            </w:pPr>
            <w:r w:rsidRPr="007B446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7B4467" w:rsidRDefault="00426CF2" w:rsidP="00EF04FE">
            <w:pPr>
              <w:pStyle w:val="TAL"/>
              <w:rPr>
                <w:rFonts w:cs="Arial"/>
                <w:color w:val="000000"/>
                <w:sz w:val="16"/>
                <w:szCs w:val="16"/>
              </w:rPr>
            </w:pPr>
            <w:r w:rsidRPr="007B446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5B512C" w:rsidRPr="007B4467" w14:paraId="463126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7B4467" w:rsidRDefault="005B512C" w:rsidP="00807CE8">
            <w:pPr>
              <w:pStyle w:val="TAL"/>
              <w:rPr>
                <w:rFonts w:cs="Arial"/>
                <w:color w:val="000000"/>
                <w:sz w:val="16"/>
                <w:szCs w:val="16"/>
              </w:rPr>
            </w:pPr>
            <w:r w:rsidRPr="007B446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7B4467" w:rsidRDefault="005B512C" w:rsidP="00807CE8">
            <w:pPr>
              <w:pStyle w:val="TAL"/>
              <w:rPr>
                <w:rFonts w:cs="Arial"/>
                <w:color w:val="000000"/>
                <w:sz w:val="16"/>
                <w:szCs w:val="16"/>
              </w:rPr>
            </w:pPr>
            <w:r w:rsidRPr="007B446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28F8D1C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7B4467" w:rsidRDefault="005B512C" w:rsidP="00807CE8">
            <w:pPr>
              <w:pStyle w:val="TAL"/>
              <w:rPr>
                <w:rFonts w:cs="Arial"/>
                <w:color w:val="000000"/>
                <w:sz w:val="16"/>
                <w:szCs w:val="16"/>
              </w:rPr>
            </w:pPr>
            <w:r w:rsidRPr="007B446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7B4467" w:rsidRDefault="005B512C" w:rsidP="00807CE8">
            <w:pPr>
              <w:pStyle w:val="TAL"/>
              <w:rPr>
                <w:rFonts w:cs="Arial"/>
                <w:color w:val="000000"/>
                <w:sz w:val="16"/>
                <w:szCs w:val="16"/>
              </w:rPr>
            </w:pPr>
            <w:r w:rsidRPr="007B446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7B4467" w:rsidRDefault="005B512C" w:rsidP="00807CE8">
            <w:pPr>
              <w:pStyle w:val="TAL"/>
              <w:rPr>
                <w:rFonts w:cs="Arial"/>
                <w:color w:val="000000"/>
                <w:sz w:val="16"/>
                <w:szCs w:val="16"/>
              </w:rPr>
            </w:pPr>
            <w:r w:rsidRPr="007B4467">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7B7121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7B4467" w:rsidRDefault="005B512C" w:rsidP="00807CE8">
            <w:pPr>
              <w:pStyle w:val="TAL"/>
              <w:rPr>
                <w:rFonts w:cs="Arial"/>
                <w:color w:val="000000"/>
                <w:sz w:val="16"/>
                <w:szCs w:val="16"/>
              </w:rPr>
            </w:pPr>
            <w:r w:rsidRPr="007B446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7B4467" w:rsidRDefault="005B512C" w:rsidP="00807CE8">
            <w:pPr>
              <w:pStyle w:val="TAL"/>
              <w:rPr>
                <w:rFonts w:cs="Arial"/>
                <w:color w:val="000000"/>
                <w:sz w:val="16"/>
                <w:szCs w:val="16"/>
              </w:rPr>
            </w:pPr>
            <w:r w:rsidRPr="007B446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7B4467" w:rsidRDefault="005B512C" w:rsidP="00807CE8">
            <w:pPr>
              <w:pStyle w:val="TAL"/>
              <w:rPr>
                <w:rFonts w:cs="Arial"/>
                <w:color w:val="000000"/>
                <w:sz w:val="16"/>
                <w:szCs w:val="16"/>
              </w:rPr>
            </w:pPr>
            <w:r w:rsidRPr="007B446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7603D3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7B4467" w:rsidRDefault="005B512C" w:rsidP="00807CE8">
            <w:pPr>
              <w:pStyle w:val="TAL"/>
              <w:rPr>
                <w:rFonts w:cs="Arial"/>
                <w:color w:val="000000"/>
                <w:sz w:val="16"/>
                <w:szCs w:val="16"/>
              </w:rPr>
            </w:pPr>
            <w:r w:rsidRPr="007B446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7B4467" w:rsidRDefault="005B512C" w:rsidP="00807CE8">
            <w:pPr>
              <w:pStyle w:val="TAL"/>
              <w:rPr>
                <w:rFonts w:cs="Arial"/>
                <w:color w:val="000000"/>
                <w:sz w:val="16"/>
                <w:szCs w:val="16"/>
              </w:rPr>
            </w:pPr>
            <w:r w:rsidRPr="007B446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32BB5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7B4467" w:rsidRDefault="005B512C" w:rsidP="00807CE8">
            <w:pPr>
              <w:pStyle w:val="TAL"/>
              <w:rPr>
                <w:rFonts w:cs="Arial"/>
                <w:color w:val="000000"/>
                <w:sz w:val="16"/>
                <w:szCs w:val="16"/>
              </w:rPr>
            </w:pPr>
            <w:r w:rsidRPr="007B446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7B4467" w:rsidRDefault="005B512C" w:rsidP="00807CE8">
            <w:pPr>
              <w:pStyle w:val="TAL"/>
              <w:rPr>
                <w:rFonts w:cs="Arial"/>
                <w:color w:val="000000"/>
                <w:sz w:val="16"/>
                <w:szCs w:val="16"/>
              </w:rPr>
            </w:pPr>
            <w:r w:rsidRPr="007B446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12023F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7B4467" w:rsidRDefault="005B512C" w:rsidP="001D17E4">
            <w:pPr>
              <w:pStyle w:val="TAL"/>
              <w:rPr>
                <w:rFonts w:cs="Arial"/>
                <w:color w:val="000000"/>
                <w:sz w:val="16"/>
                <w:szCs w:val="16"/>
              </w:rPr>
            </w:pPr>
            <w:r w:rsidRPr="007B446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7B4467" w:rsidRDefault="005B512C" w:rsidP="00807CE8">
            <w:pPr>
              <w:pStyle w:val="TAL"/>
              <w:rPr>
                <w:rFonts w:cs="Arial"/>
                <w:color w:val="000000"/>
                <w:sz w:val="16"/>
                <w:szCs w:val="16"/>
              </w:rPr>
            </w:pPr>
            <w:r w:rsidRPr="007B446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7B4467" w:rsidRDefault="005B512C" w:rsidP="00807CE8">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7B4467" w:rsidRDefault="005B512C" w:rsidP="00807CE8">
            <w:pPr>
              <w:pStyle w:val="TAL"/>
              <w:rPr>
                <w:rFonts w:cs="Arial"/>
                <w:color w:val="000000"/>
                <w:sz w:val="16"/>
                <w:szCs w:val="16"/>
              </w:rPr>
            </w:pPr>
            <w:r w:rsidRPr="007B446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4E0780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7B4467" w:rsidRDefault="005B512C" w:rsidP="00807CE8">
            <w:pPr>
              <w:pStyle w:val="TAL"/>
              <w:rPr>
                <w:rFonts w:cs="Arial"/>
                <w:color w:val="000000"/>
                <w:sz w:val="16"/>
                <w:szCs w:val="16"/>
              </w:rPr>
            </w:pPr>
            <w:r w:rsidRPr="007B446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7B4467" w:rsidRDefault="005B512C" w:rsidP="00807CE8">
            <w:pPr>
              <w:pStyle w:val="TAL"/>
              <w:rPr>
                <w:rFonts w:cs="Arial"/>
                <w:color w:val="000000"/>
                <w:sz w:val="16"/>
                <w:szCs w:val="16"/>
              </w:rPr>
            </w:pPr>
            <w:r w:rsidRPr="007B446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7B4467" w:rsidRDefault="005B512C" w:rsidP="00807CE8">
            <w:pPr>
              <w:pStyle w:val="TAL"/>
              <w:rPr>
                <w:rFonts w:cs="Arial"/>
                <w:color w:val="000000"/>
                <w:sz w:val="16"/>
                <w:szCs w:val="16"/>
              </w:rPr>
            </w:pPr>
            <w:r w:rsidRPr="007B446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62C3A4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7B4467" w:rsidRDefault="005B512C" w:rsidP="00807CE8">
            <w:pPr>
              <w:pStyle w:val="TAL"/>
              <w:rPr>
                <w:rFonts w:cs="Arial"/>
                <w:color w:val="000000"/>
                <w:sz w:val="16"/>
                <w:szCs w:val="16"/>
              </w:rPr>
            </w:pPr>
            <w:r w:rsidRPr="007B446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7B4467" w:rsidRDefault="005B512C" w:rsidP="00807CE8">
            <w:pPr>
              <w:pStyle w:val="TAL"/>
              <w:rPr>
                <w:rFonts w:cs="Arial"/>
                <w:color w:val="000000"/>
                <w:sz w:val="16"/>
                <w:szCs w:val="16"/>
              </w:rPr>
            </w:pPr>
            <w:r w:rsidRPr="007B446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7B4467" w:rsidRDefault="005B512C" w:rsidP="00807CE8">
            <w:pPr>
              <w:pStyle w:val="TAL"/>
              <w:rPr>
                <w:rFonts w:cs="Arial"/>
                <w:color w:val="000000"/>
                <w:sz w:val="16"/>
                <w:szCs w:val="16"/>
              </w:rPr>
            </w:pPr>
            <w:r w:rsidRPr="007B446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0CC40B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7B4467" w:rsidRDefault="005B512C" w:rsidP="00807CE8">
            <w:pPr>
              <w:pStyle w:val="TAL"/>
              <w:rPr>
                <w:rFonts w:cs="Arial"/>
                <w:color w:val="000000"/>
                <w:sz w:val="16"/>
                <w:szCs w:val="16"/>
              </w:rPr>
            </w:pPr>
            <w:r w:rsidRPr="007B446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7B4467" w:rsidRDefault="005B512C" w:rsidP="00807CE8">
            <w:pPr>
              <w:pStyle w:val="TAL"/>
              <w:rPr>
                <w:rFonts w:cs="Arial"/>
                <w:color w:val="000000"/>
                <w:sz w:val="16"/>
                <w:szCs w:val="16"/>
              </w:rPr>
            </w:pPr>
            <w:r w:rsidRPr="007B446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7B4467" w:rsidRDefault="005B512C" w:rsidP="00807CE8">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7B4467" w:rsidRDefault="005B512C" w:rsidP="00807CE8">
            <w:pPr>
              <w:pStyle w:val="TAL"/>
              <w:rPr>
                <w:rFonts w:cs="Arial"/>
                <w:color w:val="000000"/>
                <w:sz w:val="16"/>
                <w:szCs w:val="16"/>
              </w:rPr>
            </w:pPr>
            <w:r w:rsidRPr="007B446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067149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7B4467" w:rsidRDefault="005B512C" w:rsidP="00807CE8">
            <w:pPr>
              <w:pStyle w:val="TAL"/>
              <w:rPr>
                <w:rFonts w:cs="Arial"/>
                <w:color w:val="000000"/>
                <w:sz w:val="16"/>
                <w:szCs w:val="16"/>
              </w:rPr>
            </w:pPr>
            <w:r w:rsidRPr="007B446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7B4467" w:rsidRDefault="005B512C" w:rsidP="00807CE8">
            <w:pPr>
              <w:pStyle w:val="TAL"/>
              <w:rPr>
                <w:rFonts w:cs="Arial"/>
                <w:color w:val="000000"/>
                <w:sz w:val="16"/>
                <w:szCs w:val="16"/>
              </w:rPr>
            </w:pPr>
            <w:r w:rsidRPr="007B446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7B4467" w:rsidRDefault="005B512C" w:rsidP="00807CE8">
            <w:pPr>
              <w:pStyle w:val="TAL"/>
              <w:rPr>
                <w:rFonts w:cs="Arial"/>
                <w:color w:val="000000"/>
                <w:sz w:val="16"/>
                <w:szCs w:val="16"/>
              </w:rPr>
            </w:pPr>
            <w:r w:rsidRPr="007B446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7A251B" w:rsidRPr="007B4467" w14:paraId="774A78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7B4467" w:rsidRDefault="007A251B" w:rsidP="009B2227">
            <w:pPr>
              <w:pStyle w:val="TAL"/>
              <w:rPr>
                <w:rFonts w:cs="Arial"/>
                <w:color w:val="000000"/>
                <w:sz w:val="16"/>
                <w:szCs w:val="16"/>
              </w:rPr>
            </w:pPr>
            <w:r w:rsidRPr="007B446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7B4467" w:rsidRDefault="007A251B" w:rsidP="008D757E">
            <w:pPr>
              <w:pStyle w:val="TAL"/>
              <w:rPr>
                <w:rFonts w:cs="Arial"/>
                <w:color w:val="000000"/>
                <w:sz w:val="16"/>
                <w:szCs w:val="16"/>
              </w:rPr>
            </w:pPr>
            <w:r w:rsidRPr="007B446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27F241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7B4467" w:rsidRDefault="007A251B" w:rsidP="009B2227">
            <w:pPr>
              <w:pStyle w:val="TAL"/>
              <w:rPr>
                <w:rFonts w:cs="Arial"/>
                <w:color w:val="000000"/>
                <w:sz w:val="16"/>
                <w:szCs w:val="16"/>
              </w:rPr>
            </w:pPr>
            <w:r w:rsidRPr="007B446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5425A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7B4467" w:rsidRDefault="007A251B" w:rsidP="009B2227">
            <w:pPr>
              <w:pStyle w:val="TAL"/>
              <w:rPr>
                <w:rFonts w:cs="Arial"/>
                <w:color w:val="000000"/>
                <w:sz w:val="16"/>
                <w:szCs w:val="16"/>
              </w:rPr>
            </w:pPr>
            <w:r w:rsidRPr="007B446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0AF12C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7B4467" w:rsidRDefault="007A251B" w:rsidP="009B2227">
            <w:pPr>
              <w:pStyle w:val="TAL"/>
              <w:rPr>
                <w:rFonts w:cs="Arial"/>
                <w:color w:val="000000"/>
                <w:sz w:val="16"/>
                <w:szCs w:val="16"/>
              </w:rPr>
            </w:pPr>
            <w:r w:rsidRPr="007B446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7B4467" w:rsidRDefault="007A251B" w:rsidP="009B2227">
            <w:pPr>
              <w:pStyle w:val="TAL"/>
              <w:rPr>
                <w:rFonts w:cs="Arial"/>
                <w:color w:val="000000"/>
                <w:sz w:val="16"/>
                <w:szCs w:val="16"/>
              </w:rPr>
            </w:pPr>
            <w:r w:rsidRPr="007B446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AF203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7B4467" w:rsidRDefault="007A251B" w:rsidP="009B2227">
            <w:pPr>
              <w:pStyle w:val="TAL"/>
              <w:rPr>
                <w:rFonts w:cs="Arial"/>
                <w:color w:val="000000"/>
                <w:sz w:val="16"/>
                <w:szCs w:val="16"/>
              </w:rPr>
            </w:pPr>
            <w:r w:rsidRPr="007B446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7B4467" w:rsidRDefault="007A251B" w:rsidP="008D757E">
            <w:pPr>
              <w:pStyle w:val="TAL"/>
              <w:rPr>
                <w:rFonts w:cs="Arial"/>
                <w:color w:val="000000"/>
                <w:sz w:val="16"/>
                <w:szCs w:val="16"/>
              </w:rPr>
            </w:pPr>
            <w:r w:rsidRPr="007B446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4200BA3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7B4467" w:rsidRDefault="007A251B" w:rsidP="009B2227">
            <w:pPr>
              <w:pStyle w:val="TAL"/>
              <w:rPr>
                <w:rFonts w:cs="Arial"/>
                <w:color w:val="000000"/>
                <w:sz w:val="16"/>
                <w:szCs w:val="16"/>
              </w:rPr>
            </w:pPr>
            <w:r w:rsidRPr="007B446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006415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7B4467" w:rsidRDefault="007A251B" w:rsidP="009B2227">
            <w:pPr>
              <w:pStyle w:val="TAL"/>
              <w:rPr>
                <w:rFonts w:cs="Arial"/>
                <w:color w:val="000000"/>
                <w:sz w:val="16"/>
                <w:szCs w:val="16"/>
              </w:rPr>
            </w:pPr>
            <w:r w:rsidRPr="007B446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227C3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7B4467" w:rsidRDefault="007A251B" w:rsidP="009B2227">
            <w:pPr>
              <w:pStyle w:val="TAL"/>
              <w:rPr>
                <w:rFonts w:cs="Arial"/>
                <w:color w:val="000000"/>
                <w:sz w:val="16"/>
                <w:szCs w:val="16"/>
              </w:rPr>
            </w:pPr>
            <w:r w:rsidRPr="007B446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7B4467" w:rsidRDefault="007A251B" w:rsidP="008D757E">
            <w:pPr>
              <w:pStyle w:val="TAL"/>
              <w:rPr>
                <w:rFonts w:cs="Arial"/>
                <w:color w:val="000000"/>
                <w:sz w:val="16"/>
                <w:szCs w:val="16"/>
              </w:rPr>
            </w:pPr>
            <w:r w:rsidRPr="007B446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E647F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7B4467" w:rsidRDefault="007A251B" w:rsidP="009B2227">
            <w:pPr>
              <w:pStyle w:val="TAL"/>
              <w:rPr>
                <w:rFonts w:cs="Arial"/>
                <w:color w:val="000000"/>
                <w:sz w:val="16"/>
                <w:szCs w:val="16"/>
              </w:rPr>
            </w:pPr>
            <w:r w:rsidRPr="007B446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7B4467" w:rsidRDefault="007A251B" w:rsidP="009B2227">
            <w:pPr>
              <w:pStyle w:val="TAL"/>
              <w:rPr>
                <w:rFonts w:cs="Arial"/>
                <w:color w:val="000000"/>
                <w:sz w:val="16"/>
                <w:szCs w:val="16"/>
              </w:rPr>
            </w:pPr>
            <w:r w:rsidRPr="007B446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594EC01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7B4467" w:rsidRDefault="007A251B" w:rsidP="009B2227">
            <w:pPr>
              <w:pStyle w:val="TAL"/>
              <w:rPr>
                <w:rFonts w:cs="Arial"/>
                <w:color w:val="000000"/>
                <w:sz w:val="16"/>
                <w:szCs w:val="16"/>
              </w:rPr>
            </w:pPr>
            <w:r w:rsidRPr="007B446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7B4467" w:rsidRDefault="007A251B" w:rsidP="009B2227">
            <w:pPr>
              <w:pStyle w:val="TAL"/>
              <w:rPr>
                <w:rFonts w:cs="Arial"/>
                <w:color w:val="000000"/>
                <w:sz w:val="16"/>
                <w:szCs w:val="16"/>
              </w:rPr>
            </w:pPr>
            <w:r w:rsidRPr="007B446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4E67B2" w:rsidRPr="007B4467" w14:paraId="54ACB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7B4467" w:rsidRDefault="004E67B2" w:rsidP="00D45C61">
            <w:pPr>
              <w:pStyle w:val="TAL"/>
              <w:rPr>
                <w:rFonts w:cs="Arial"/>
                <w:color w:val="000000"/>
                <w:sz w:val="16"/>
                <w:szCs w:val="16"/>
              </w:rPr>
            </w:pPr>
            <w:r w:rsidRPr="007B446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7B4467" w:rsidRDefault="004E67B2" w:rsidP="00D45C61">
            <w:pPr>
              <w:pStyle w:val="TAL"/>
              <w:rPr>
                <w:rFonts w:cs="Arial"/>
                <w:color w:val="000000"/>
                <w:sz w:val="16"/>
                <w:szCs w:val="16"/>
              </w:rPr>
            </w:pPr>
            <w:r w:rsidRPr="007B446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64ACEE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7B4467" w:rsidRDefault="004E67B2" w:rsidP="00D45C61">
            <w:pPr>
              <w:pStyle w:val="TAL"/>
              <w:rPr>
                <w:rFonts w:cs="Arial"/>
                <w:color w:val="000000"/>
                <w:sz w:val="16"/>
                <w:szCs w:val="16"/>
              </w:rPr>
            </w:pPr>
            <w:r w:rsidRPr="007B446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7B4467" w:rsidRDefault="004E67B2" w:rsidP="00D45C61">
            <w:pPr>
              <w:pStyle w:val="TAL"/>
              <w:rPr>
                <w:rFonts w:cs="Arial"/>
                <w:color w:val="000000"/>
                <w:sz w:val="16"/>
                <w:szCs w:val="16"/>
              </w:rPr>
            </w:pPr>
            <w:r w:rsidRPr="007B446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0F1FE3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7B4467" w:rsidRDefault="004E67B2" w:rsidP="00D45C61">
            <w:pPr>
              <w:pStyle w:val="TAL"/>
              <w:rPr>
                <w:rFonts w:cs="Arial"/>
                <w:color w:val="000000"/>
                <w:sz w:val="16"/>
                <w:szCs w:val="16"/>
              </w:rPr>
            </w:pPr>
            <w:r w:rsidRPr="007B446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7B4467" w:rsidRDefault="004E67B2" w:rsidP="00D45C61">
            <w:pPr>
              <w:pStyle w:val="TAL"/>
              <w:rPr>
                <w:rFonts w:cs="Arial"/>
                <w:color w:val="000000"/>
                <w:sz w:val="16"/>
                <w:szCs w:val="16"/>
              </w:rPr>
            </w:pPr>
            <w:r w:rsidRPr="007B446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5E793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7B4467" w:rsidRDefault="004E67B2" w:rsidP="00D45C61">
            <w:pPr>
              <w:pStyle w:val="TAL"/>
              <w:rPr>
                <w:rFonts w:cs="Arial"/>
                <w:color w:val="000000"/>
                <w:sz w:val="16"/>
                <w:szCs w:val="16"/>
              </w:rPr>
            </w:pPr>
            <w:r w:rsidRPr="007B446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69C646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7B4467" w:rsidRDefault="004E67B2" w:rsidP="00D45C61">
            <w:pPr>
              <w:pStyle w:val="TAL"/>
              <w:rPr>
                <w:rFonts w:cs="Arial"/>
                <w:color w:val="000000"/>
                <w:sz w:val="16"/>
                <w:szCs w:val="16"/>
              </w:rPr>
            </w:pPr>
            <w:r w:rsidRPr="007B446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7B4467" w:rsidRDefault="004E67B2" w:rsidP="00D45C61">
            <w:pPr>
              <w:pStyle w:val="TAL"/>
              <w:rPr>
                <w:rFonts w:cs="Arial"/>
                <w:color w:val="000000"/>
                <w:sz w:val="16"/>
                <w:szCs w:val="16"/>
              </w:rPr>
            </w:pPr>
            <w:r w:rsidRPr="007B446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3D030E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7B4467" w:rsidRDefault="004E67B2" w:rsidP="00D45C61">
            <w:pPr>
              <w:pStyle w:val="TAL"/>
              <w:rPr>
                <w:rFonts w:cs="Arial"/>
                <w:color w:val="000000"/>
                <w:sz w:val="16"/>
                <w:szCs w:val="16"/>
              </w:rPr>
            </w:pPr>
            <w:r w:rsidRPr="007B446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7B4467" w:rsidRDefault="004E67B2" w:rsidP="00D45C6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57FEA5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7B4467" w:rsidRDefault="004E67B2" w:rsidP="00D45C61">
            <w:pPr>
              <w:pStyle w:val="TAL"/>
              <w:rPr>
                <w:rFonts w:cs="Arial"/>
                <w:color w:val="000000"/>
                <w:sz w:val="16"/>
                <w:szCs w:val="16"/>
              </w:rPr>
            </w:pPr>
            <w:r w:rsidRPr="007B446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7B4467" w:rsidRDefault="004E67B2" w:rsidP="00D45C6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7B4467" w:rsidRDefault="004E67B2" w:rsidP="00D45C61">
            <w:pPr>
              <w:pStyle w:val="TAL"/>
              <w:rPr>
                <w:rFonts w:cs="Arial"/>
                <w:color w:val="000000"/>
                <w:sz w:val="16"/>
                <w:szCs w:val="16"/>
              </w:rPr>
            </w:pPr>
            <w:r w:rsidRPr="007B446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027B7E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7B4467" w:rsidRDefault="004E67B2" w:rsidP="00D45C61">
            <w:pPr>
              <w:pStyle w:val="TAL"/>
              <w:rPr>
                <w:rFonts w:cs="Arial"/>
                <w:color w:val="000000"/>
                <w:sz w:val="16"/>
                <w:szCs w:val="16"/>
              </w:rPr>
            </w:pPr>
            <w:r w:rsidRPr="007B446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7B4467" w:rsidRDefault="004E67B2" w:rsidP="00D45C61">
            <w:pPr>
              <w:pStyle w:val="TAL"/>
              <w:rPr>
                <w:rFonts w:cs="Arial"/>
                <w:color w:val="000000"/>
                <w:sz w:val="16"/>
                <w:szCs w:val="16"/>
              </w:rPr>
            </w:pPr>
            <w:r w:rsidRPr="007B446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7B4467" w:rsidRDefault="004E67B2" w:rsidP="00D45C61">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320C5E" w:rsidRPr="007B4467" w14:paraId="28BB0A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7B4467" w:rsidRDefault="00320C5E" w:rsidP="00326E64">
            <w:pPr>
              <w:pStyle w:val="TAL"/>
              <w:rPr>
                <w:rFonts w:cs="Arial"/>
                <w:color w:val="000000"/>
                <w:sz w:val="16"/>
                <w:szCs w:val="16"/>
              </w:rPr>
            </w:pPr>
            <w:r w:rsidRPr="007B446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7B4467" w:rsidRDefault="00320C5E" w:rsidP="00326E64">
            <w:pPr>
              <w:pStyle w:val="TAL"/>
              <w:rPr>
                <w:rFonts w:cs="Arial"/>
                <w:color w:val="000000"/>
                <w:sz w:val="16"/>
                <w:szCs w:val="16"/>
              </w:rPr>
            </w:pPr>
            <w:r w:rsidRPr="007B446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7B4467" w:rsidRDefault="00320C5E" w:rsidP="00326E64">
            <w:pPr>
              <w:pStyle w:val="TAL"/>
              <w:rPr>
                <w:rFonts w:cs="Arial"/>
                <w:color w:val="000000"/>
                <w:sz w:val="16"/>
                <w:szCs w:val="16"/>
              </w:rPr>
            </w:pPr>
            <w:r w:rsidRPr="007B446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8672BB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7B4467" w:rsidRDefault="00320C5E" w:rsidP="00326E64">
            <w:pPr>
              <w:pStyle w:val="TAL"/>
              <w:rPr>
                <w:rFonts w:cs="Arial"/>
                <w:color w:val="000000"/>
                <w:sz w:val="16"/>
                <w:szCs w:val="16"/>
              </w:rPr>
            </w:pPr>
            <w:r w:rsidRPr="007B446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7B4467" w:rsidRDefault="00320C5E" w:rsidP="00326E64">
            <w:pPr>
              <w:pStyle w:val="TAL"/>
              <w:rPr>
                <w:rFonts w:cs="Arial"/>
                <w:color w:val="000000"/>
                <w:sz w:val="16"/>
                <w:szCs w:val="16"/>
              </w:rPr>
            </w:pPr>
            <w:r w:rsidRPr="007B446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7B4467" w:rsidRDefault="00320C5E" w:rsidP="00326E64">
            <w:pPr>
              <w:pStyle w:val="TAL"/>
              <w:rPr>
                <w:rFonts w:cs="Arial"/>
                <w:color w:val="000000"/>
                <w:sz w:val="16"/>
                <w:szCs w:val="16"/>
              </w:rPr>
            </w:pPr>
            <w:r w:rsidRPr="007B446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F3D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7B4467" w:rsidRDefault="00320C5E" w:rsidP="00326E64">
            <w:pPr>
              <w:pStyle w:val="TAL"/>
              <w:rPr>
                <w:rFonts w:cs="Arial"/>
                <w:color w:val="000000"/>
                <w:sz w:val="16"/>
                <w:szCs w:val="16"/>
              </w:rPr>
            </w:pPr>
            <w:r w:rsidRPr="007B446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B9751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7B4467" w:rsidRDefault="00320C5E" w:rsidP="00326E64">
            <w:pPr>
              <w:pStyle w:val="TAL"/>
              <w:rPr>
                <w:rFonts w:cs="Arial"/>
                <w:color w:val="000000"/>
                <w:sz w:val="16"/>
                <w:szCs w:val="16"/>
              </w:rPr>
            </w:pPr>
            <w:r w:rsidRPr="007B446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7B4467" w:rsidRDefault="00320C5E" w:rsidP="00326E64">
            <w:pPr>
              <w:pStyle w:val="TAL"/>
              <w:rPr>
                <w:rFonts w:cs="Arial"/>
                <w:color w:val="000000"/>
                <w:sz w:val="16"/>
                <w:szCs w:val="16"/>
              </w:rPr>
            </w:pPr>
            <w:r w:rsidRPr="007B446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2CDC7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7B4467" w:rsidRDefault="00320C5E" w:rsidP="00326E64">
            <w:pPr>
              <w:pStyle w:val="TAL"/>
              <w:rPr>
                <w:rFonts w:cs="Arial"/>
                <w:color w:val="000000"/>
                <w:sz w:val="16"/>
                <w:szCs w:val="16"/>
              </w:rPr>
            </w:pPr>
            <w:r w:rsidRPr="007B446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D07B7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7B4467" w:rsidRDefault="00320C5E" w:rsidP="00326E64">
            <w:pPr>
              <w:pStyle w:val="TAL"/>
              <w:rPr>
                <w:rFonts w:cs="Arial"/>
                <w:color w:val="000000"/>
                <w:sz w:val="16"/>
                <w:szCs w:val="16"/>
              </w:rPr>
            </w:pPr>
            <w:r w:rsidRPr="007B446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2DADC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7B4467" w:rsidRDefault="00320C5E" w:rsidP="00326E64">
            <w:pPr>
              <w:pStyle w:val="TAL"/>
              <w:rPr>
                <w:rFonts w:cs="Arial"/>
                <w:color w:val="000000"/>
                <w:sz w:val="16"/>
                <w:szCs w:val="16"/>
              </w:rPr>
            </w:pPr>
            <w:r w:rsidRPr="007B446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1CAE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7B4467" w:rsidRDefault="00320C5E" w:rsidP="00326E64">
            <w:pPr>
              <w:pStyle w:val="TAL"/>
              <w:rPr>
                <w:rFonts w:cs="Arial"/>
                <w:color w:val="000000"/>
                <w:sz w:val="16"/>
                <w:szCs w:val="16"/>
              </w:rPr>
            </w:pPr>
            <w:r w:rsidRPr="007B446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1C2321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7B4467" w:rsidRDefault="00320C5E" w:rsidP="00326E64">
            <w:pPr>
              <w:pStyle w:val="TAL"/>
              <w:rPr>
                <w:rFonts w:cs="Arial"/>
                <w:color w:val="000000"/>
                <w:sz w:val="16"/>
                <w:szCs w:val="16"/>
              </w:rPr>
            </w:pPr>
            <w:r w:rsidRPr="007B446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7B096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7B4467" w:rsidRDefault="00320C5E" w:rsidP="00326E64">
            <w:pPr>
              <w:pStyle w:val="TAL"/>
              <w:rPr>
                <w:rFonts w:cs="Arial"/>
                <w:color w:val="000000"/>
                <w:sz w:val="16"/>
                <w:szCs w:val="16"/>
              </w:rPr>
            </w:pPr>
            <w:r w:rsidRPr="007B446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7B4467" w:rsidRDefault="00320C5E" w:rsidP="00326E64">
            <w:pPr>
              <w:pStyle w:val="TAL"/>
              <w:rPr>
                <w:rFonts w:cs="Arial"/>
                <w:color w:val="000000"/>
                <w:sz w:val="16"/>
                <w:szCs w:val="16"/>
              </w:rPr>
            </w:pPr>
            <w:r w:rsidRPr="007B446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7B4467" w:rsidRDefault="00320C5E" w:rsidP="00326E64">
            <w:pPr>
              <w:pStyle w:val="TAL"/>
              <w:rPr>
                <w:rFonts w:cs="Arial"/>
                <w:color w:val="000000"/>
                <w:sz w:val="16"/>
                <w:szCs w:val="16"/>
              </w:rPr>
            </w:pPr>
            <w:r w:rsidRPr="007B446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D0239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7B4467" w:rsidRDefault="00320C5E" w:rsidP="00326E64">
            <w:pPr>
              <w:pStyle w:val="TAL"/>
              <w:rPr>
                <w:rFonts w:cs="Arial"/>
                <w:color w:val="000000"/>
                <w:sz w:val="16"/>
                <w:szCs w:val="16"/>
              </w:rPr>
            </w:pPr>
            <w:r w:rsidRPr="007B446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7B4467" w:rsidRDefault="00320C5E" w:rsidP="00326E64">
            <w:pPr>
              <w:pStyle w:val="TAL"/>
              <w:rPr>
                <w:rFonts w:cs="Arial"/>
                <w:color w:val="000000"/>
                <w:sz w:val="16"/>
                <w:szCs w:val="16"/>
              </w:rPr>
            </w:pPr>
            <w:r w:rsidRPr="007B446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723B19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7B4467" w:rsidRDefault="00320C5E" w:rsidP="00326E64">
            <w:pPr>
              <w:pStyle w:val="TAL"/>
              <w:rPr>
                <w:rFonts w:cs="Arial"/>
                <w:color w:val="000000"/>
                <w:sz w:val="16"/>
                <w:szCs w:val="16"/>
              </w:rPr>
            </w:pPr>
            <w:r w:rsidRPr="007B446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7B4467" w:rsidRDefault="00320C5E" w:rsidP="00326E64">
            <w:pPr>
              <w:pStyle w:val="TAL"/>
              <w:rPr>
                <w:rFonts w:cs="Arial"/>
                <w:color w:val="000000"/>
                <w:sz w:val="16"/>
                <w:szCs w:val="16"/>
              </w:rPr>
            </w:pPr>
            <w:r w:rsidRPr="007B446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110E25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7B4467" w:rsidRDefault="00320C5E" w:rsidP="00326E64">
            <w:pPr>
              <w:pStyle w:val="TAL"/>
              <w:rPr>
                <w:rFonts w:cs="Arial"/>
                <w:color w:val="000000"/>
                <w:sz w:val="16"/>
                <w:szCs w:val="16"/>
              </w:rPr>
            </w:pPr>
            <w:r w:rsidRPr="007B446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7B4467" w:rsidRDefault="00320C5E" w:rsidP="00326E64">
            <w:pPr>
              <w:pStyle w:val="TAL"/>
              <w:rPr>
                <w:rFonts w:cs="Arial"/>
                <w:color w:val="000000"/>
                <w:sz w:val="16"/>
                <w:szCs w:val="16"/>
              </w:rPr>
            </w:pPr>
            <w:r w:rsidRPr="007B446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35CE9A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7B4467" w:rsidRDefault="00320C5E" w:rsidP="00326E64">
            <w:pPr>
              <w:pStyle w:val="TAL"/>
              <w:rPr>
                <w:rFonts w:cs="Arial"/>
                <w:color w:val="000000"/>
                <w:sz w:val="16"/>
                <w:szCs w:val="16"/>
              </w:rPr>
            </w:pPr>
            <w:r w:rsidRPr="007B446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7B4467" w:rsidRDefault="00320C5E" w:rsidP="00326E64">
            <w:pPr>
              <w:pStyle w:val="TAL"/>
              <w:rPr>
                <w:rFonts w:cs="Arial"/>
                <w:color w:val="000000"/>
                <w:sz w:val="16"/>
                <w:szCs w:val="16"/>
              </w:rPr>
            </w:pPr>
            <w:r w:rsidRPr="007B446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09B1F0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7B4467" w:rsidRDefault="00320C5E" w:rsidP="00326E64">
            <w:pPr>
              <w:pStyle w:val="TAL"/>
              <w:rPr>
                <w:rFonts w:cs="Arial"/>
                <w:color w:val="000000"/>
                <w:sz w:val="16"/>
                <w:szCs w:val="16"/>
              </w:rPr>
            </w:pPr>
            <w:r w:rsidRPr="007B446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7CF37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7B4467" w:rsidRDefault="00320C5E" w:rsidP="00326E64">
            <w:pPr>
              <w:pStyle w:val="TAL"/>
              <w:rPr>
                <w:rFonts w:cs="Arial"/>
                <w:color w:val="000000"/>
                <w:sz w:val="16"/>
                <w:szCs w:val="16"/>
              </w:rPr>
            </w:pPr>
            <w:r w:rsidRPr="007B446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FBEF5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7B4467" w:rsidRDefault="00320C5E" w:rsidP="00326E64">
            <w:pPr>
              <w:pStyle w:val="TAL"/>
              <w:rPr>
                <w:rFonts w:cs="Arial"/>
                <w:color w:val="000000"/>
                <w:sz w:val="16"/>
                <w:szCs w:val="16"/>
              </w:rPr>
            </w:pPr>
            <w:r w:rsidRPr="007B446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63F9C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7B4467" w:rsidRDefault="00320C5E" w:rsidP="00326E64">
            <w:pPr>
              <w:pStyle w:val="TAL"/>
              <w:rPr>
                <w:rFonts w:cs="Arial"/>
                <w:color w:val="000000"/>
                <w:sz w:val="16"/>
                <w:szCs w:val="16"/>
              </w:rPr>
            </w:pPr>
            <w:r w:rsidRPr="007B446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B410F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7B4467" w:rsidRDefault="00320C5E" w:rsidP="00326E64">
            <w:pPr>
              <w:pStyle w:val="TAL"/>
              <w:rPr>
                <w:rFonts w:cs="Arial"/>
                <w:color w:val="000000"/>
                <w:sz w:val="16"/>
                <w:szCs w:val="16"/>
              </w:rPr>
            </w:pPr>
            <w:r w:rsidRPr="007B446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EA0B6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7B4467" w:rsidRDefault="00320C5E" w:rsidP="00326E64">
            <w:pPr>
              <w:pStyle w:val="TAL"/>
              <w:rPr>
                <w:rFonts w:cs="Arial"/>
                <w:color w:val="000000"/>
                <w:sz w:val="16"/>
                <w:szCs w:val="16"/>
              </w:rPr>
            </w:pPr>
            <w:r w:rsidRPr="007B446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0CE916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7B4467" w:rsidRDefault="00320C5E" w:rsidP="00326E64">
            <w:pPr>
              <w:pStyle w:val="TAL"/>
              <w:rPr>
                <w:rFonts w:cs="Arial"/>
                <w:color w:val="000000"/>
                <w:sz w:val="16"/>
                <w:szCs w:val="16"/>
              </w:rPr>
            </w:pPr>
            <w:r w:rsidRPr="007B446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7B4467" w:rsidRDefault="00320C5E" w:rsidP="00326E64">
            <w:pPr>
              <w:pStyle w:val="TAL"/>
              <w:rPr>
                <w:rFonts w:cs="Arial"/>
                <w:color w:val="000000"/>
                <w:sz w:val="16"/>
                <w:szCs w:val="16"/>
              </w:rPr>
            </w:pPr>
            <w:r w:rsidRPr="007B4467">
              <w:rPr>
                <w:rFonts w:cs="Arial"/>
                <w:color w:val="000000"/>
                <w:sz w:val="16"/>
                <w:szCs w:val="16"/>
              </w:rPr>
              <w:t xml:space="preserve">Added UE Phy layer </w:t>
            </w:r>
            <w:r w:rsidR="00F7225E" w:rsidRPr="007B4467">
              <w:rPr>
                <w:rFonts w:cs="Arial"/>
                <w:color w:val="000000"/>
                <w:sz w:val="16"/>
                <w:szCs w:val="16"/>
              </w:rPr>
              <w:t>capability</w:t>
            </w:r>
            <w:r w:rsidRPr="007B446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AD69D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7B4467" w:rsidRDefault="00320C5E" w:rsidP="00326E64">
            <w:pPr>
              <w:pStyle w:val="TAL"/>
              <w:rPr>
                <w:rFonts w:cs="Arial"/>
                <w:color w:val="000000"/>
                <w:sz w:val="16"/>
                <w:szCs w:val="16"/>
              </w:rPr>
            </w:pPr>
            <w:r w:rsidRPr="007B446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BD1FE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7B4467" w:rsidRDefault="00320C5E" w:rsidP="00326E64">
            <w:pPr>
              <w:pStyle w:val="TAL"/>
              <w:rPr>
                <w:rFonts w:cs="Arial"/>
                <w:color w:val="000000"/>
                <w:sz w:val="16"/>
                <w:szCs w:val="16"/>
              </w:rPr>
            </w:pPr>
            <w:r w:rsidRPr="007B446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3455BF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7B4467" w:rsidRDefault="00320C5E" w:rsidP="00326E64">
            <w:pPr>
              <w:pStyle w:val="TAL"/>
              <w:rPr>
                <w:rFonts w:cs="Arial"/>
                <w:color w:val="000000"/>
                <w:sz w:val="16"/>
                <w:szCs w:val="16"/>
              </w:rPr>
            </w:pPr>
            <w:r w:rsidRPr="007B446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7B4467" w:rsidRDefault="00320C5E" w:rsidP="00326E64">
            <w:pPr>
              <w:pStyle w:val="TAL"/>
              <w:rPr>
                <w:rFonts w:cs="Arial"/>
                <w:color w:val="000000"/>
                <w:sz w:val="16"/>
                <w:szCs w:val="16"/>
              </w:rPr>
            </w:pPr>
            <w:r w:rsidRPr="007B446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E748C2" w:rsidRPr="007B4467" w14:paraId="55030A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7B4467" w:rsidRDefault="00E748C2" w:rsidP="00500CB5">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7B4467" w:rsidRDefault="00E748C2" w:rsidP="00E82B92">
            <w:pPr>
              <w:pStyle w:val="TAL"/>
              <w:rPr>
                <w:rFonts w:cs="Arial"/>
                <w:color w:val="000000"/>
                <w:sz w:val="16"/>
                <w:szCs w:val="16"/>
              </w:rPr>
            </w:pPr>
            <w:r w:rsidRPr="007B446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7B4467" w:rsidRDefault="00E748C2" w:rsidP="00E82B92">
            <w:pPr>
              <w:pStyle w:val="TAL"/>
              <w:rPr>
                <w:rFonts w:cs="Arial"/>
                <w:color w:val="000000"/>
                <w:sz w:val="16"/>
                <w:szCs w:val="16"/>
              </w:rPr>
            </w:pPr>
            <w:r w:rsidRPr="007B446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7B4467" w:rsidRDefault="00E748C2" w:rsidP="00E82B9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7B4467" w:rsidRDefault="00E748C2" w:rsidP="00A22D52">
            <w:pPr>
              <w:pStyle w:val="TAL"/>
              <w:rPr>
                <w:rFonts w:cs="Arial"/>
                <w:color w:val="000000"/>
                <w:sz w:val="16"/>
                <w:szCs w:val="16"/>
              </w:rPr>
            </w:pPr>
            <w:r w:rsidRPr="007B4467">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7B4467" w:rsidRDefault="00E748C2" w:rsidP="00A22D52">
            <w:pPr>
              <w:pStyle w:val="TAL"/>
              <w:rPr>
                <w:rFonts w:cs="Arial"/>
                <w:color w:val="000000"/>
                <w:sz w:val="16"/>
                <w:szCs w:val="16"/>
              </w:rPr>
            </w:pPr>
            <w:r w:rsidRPr="007B4467">
              <w:rPr>
                <w:rFonts w:cs="Arial"/>
                <w:color w:val="000000"/>
                <w:sz w:val="16"/>
                <w:szCs w:val="16"/>
              </w:rPr>
              <w:t>16.6.0</w:t>
            </w:r>
          </w:p>
        </w:tc>
      </w:tr>
      <w:tr w:rsidR="00E748C2" w:rsidRPr="007B4467" w14:paraId="397F3A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7B4467" w:rsidRDefault="00E748C2" w:rsidP="00E82B92">
            <w:pPr>
              <w:pStyle w:val="TAL"/>
              <w:rPr>
                <w:rFonts w:cs="Arial"/>
                <w:color w:val="000000"/>
                <w:sz w:val="16"/>
                <w:szCs w:val="16"/>
              </w:rPr>
            </w:pPr>
            <w:r w:rsidRPr="007B446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ABCD5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7B4467" w:rsidRDefault="00E748C2" w:rsidP="00E82B92">
            <w:pPr>
              <w:pStyle w:val="TAL"/>
              <w:rPr>
                <w:rFonts w:cs="Arial"/>
                <w:color w:val="000000"/>
                <w:sz w:val="16"/>
                <w:szCs w:val="16"/>
              </w:rPr>
            </w:pPr>
            <w:r w:rsidRPr="007B446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0F366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7B4467" w:rsidRDefault="00E748C2" w:rsidP="00E82B92">
            <w:pPr>
              <w:pStyle w:val="TAL"/>
              <w:rPr>
                <w:rFonts w:cs="Arial"/>
                <w:color w:val="000000"/>
                <w:sz w:val="16"/>
                <w:szCs w:val="16"/>
              </w:rPr>
            </w:pPr>
            <w:r w:rsidRPr="007B446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D18AA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7B4467" w:rsidRDefault="00E748C2" w:rsidP="00E82B92">
            <w:pPr>
              <w:pStyle w:val="TAL"/>
              <w:rPr>
                <w:rFonts w:cs="Arial"/>
                <w:color w:val="000000"/>
                <w:sz w:val="16"/>
                <w:szCs w:val="16"/>
              </w:rPr>
            </w:pPr>
            <w:r w:rsidRPr="007B446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7B4467" w:rsidRDefault="00E748C2" w:rsidP="00A22D52">
            <w:pPr>
              <w:pStyle w:val="TAL"/>
              <w:rPr>
                <w:rFonts w:cs="Arial"/>
                <w:color w:val="000000"/>
                <w:sz w:val="16"/>
                <w:szCs w:val="16"/>
              </w:rPr>
            </w:pPr>
            <w:r w:rsidRPr="007B446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76EBF1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7B4467" w:rsidRDefault="00E748C2" w:rsidP="00E82B92">
            <w:pPr>
              <w:pStyle w:val="TAL"/>
              <w:rPr>
                <w:rFonts w:cs="Arial"/>
                <w:color w:val="000000"/>
                <w:sz w:val="16"/>
                <w:szCs w:val="16"/>
              </w:rPr>
            </w:pPr>
            <w:r w:rsidRPr="007B446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7B4467" w:rsidRDefault="00E748C2" w:rsidP="00A22D52">
            <w:pPr>
              <w:pStyle w:val="TAL"/>
              <w:rPr>
                <w:rFonts w:cs="Arial"/>
                <w:color w:val="000000"/>
                <w:sz w:val="16"/>
                <w:szCs w:val="16"/>
              </w:rPr>
            </w:pPr>
            <w:r w:rsidRPr="007B446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F67724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7B4467" w:rsidRDefault="00E748C2" w:rsidP="00E82B92">
            <w:pPr>
              <w:pStyle w:val="TAL"/>
              <w:rPr>
                <w:rFonts w:cs="Arial"/>
                <w:color w:val="000000"/>
                <w:sz w:val="16"/>
                <w:szCs w:val="16"/>
              </w:rPr>
            </w:pPr>
            <w:r w:rsidRPr="007B446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27746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7B4467" w:rsidRDefault="00E748C2" w:rsidP="00E82B92">
            <w:pPr>
              <w:pStyle w:val="TAL"/>
              <w:rPr>
                <w:rFonts w:cs="Arial"/>
                <w:color w:val="000000"/>
                <w:sz w:val="16"/>
                <w:szCs w:val="16"/>
              </w:rPr>
            </w:pPr>
            <w:r w:rsidRPr="007B446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7B4467" w:rsidRDefault="00E748C2" w:rsidP="00E82B92">
            <w:pPr>
              <w:pStyle w:val="TAL"/>
              <w:rPr>
                <w:rFonts w:cs="Arial"/>
                <w:color w:val="000000"/>
                <w:sz w:val="16"/>
                <w:szCs w:val="16"/>
              </w:rPr>
            </w:pPr>
            <w:r w:rsidRPr="007B446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69AEB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7B4467" w:rsidRDefault="00E748C2" w:rsidP="00E82B92">
            <w:pPr>
              <w:pStyle w:val="TAL"/>
              <w:rPr>
                <w:rFonts w:cs="Arial"/>
                <w:color w:val="000000"/>
                <w:sz w:val="16"/>
                <w:szCs w:val="16"/>
              </w:rPr>
            </w:pPr>
            <w:r w:rsidRPr="007B446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395FAE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7B4467" w:rsidRDefault="00E748C2" w:rsidP="00E82B92">
            <w:pPr>
              <w:pStyle w:val="TAL"/>
              <w:rPr>
                <w:rFonts w:cs="Arial"/>
                <w:color w:val="000000"/>
                <w:sz w:val="16"/>
                <w:szCs w:val="16"/>
              </w:rPr>
            </w:pPr>
            <w:r w:rsidRPr="007B446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16B6B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7B4467" w:rsidRDefault="00E748C2" w:rsidP="00E82B92">
            <w:pPr>
              <w:pStyle w:val="TAL"/>
              <w:rPr>
                <w:rFonts w:cs="Arial"/>
                <w:color w:val="000000"/>
                <w:sz w:val="16"/>
                <w:szCs w:val="16"/>
              </w:rPr>
            </w:pPr>
            <w:r w:rsidRPr="007B446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6F91B8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7B4467" w:rsidRDefault="00E748C2" w:rsidP="00E82B92">
            <w:pPr>
              <w:pStyle w:val="TAL"/>
              <w:rPr>
                <w:rFonts w:cs="Arial"/>
                <w:color w:val="000000"/>
                <w:sz w:val="16"/>
                <w:szCs w:val="16"/>
              </w:rPr>
            </w:pPr>
            <w:r w:rsidRPr="007B446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5D1CF9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7B4467" w:rsidRDefault="00E748C2" w:rsidP="00E82B92">
            <w:pPr>
              <w:pStyle w:val="TAL"/>
              <w:rPr>
                <w:rFonts w:cs="Arial"/>
                <w:color w:val="000000"/>
                <w:sz w:val="16"/>
                <w:szCs w:val="16"/>
              </w:rPr>
            </w:pPr>
            <w:r w:rsidRPr="007B446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7837D6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7B4467" w:rsidRDefault="00E748C2" w:rsidP="00E82B92">
            <w:pPr>
              <w:pStyle w:val="TAL"/>
              <w:rPr>
                <w:rFonts w:cs="Arial"/>
                <w:color w:val="000000"/>
                <w:sz w:val="16"/>
                <w:szCs w:val="16"/>
              </w:rPr>
            </w:pPr>
            <w:r w:rsidRPr="007B446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5BB5E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7B4467" w:rsidRDefault="00E748C2" w:rsidP="00E82B92">
            <w:pPr>
              <w:pStyle w:val="TAL"/>
              <w:rPr>
                <w:rFonts w:cs="Arial"/>
                <w:color w:val="000000"/>
                <w:sz w:val="16"/>
                <w:szCs w:val="16"/>
              </w:rPr>
            </w:pPr>
            <w:r w:rsidRPr="007B446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7B4467" w:rsidRDefault="00E748C2" w:rsidP="00E82B92">
            <w:pPr>
              <w:pStyle w:val="TAL"/>
              <w:rPr>
                <w:rFonts w:cs="Arial"/>
                <w:color w:val="000000"/>
                <w:sz w:val="16"/>
                <w:szCs w:val="16"/>
              </w:rPr>
            </w:pPr>
            <w:r w:rsidRPr="007B446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7B4467" w:rsidRDefault="00E748C2" w:rsidP="00A22D52">
            <w:pPr>
              <w:pStyle w:val="TAL"/>
              <w:rPr>
                <w:rFonts w:cs="Arial"/>
                <w:color w:val="000000"/>
                <w:sz w:val="16"/>
                <w:szCs w:val="16"/>
              </w:rPr>
            </w:pPr>
            <w:r w:rsidRPr="007B4467">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299B5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7B4467" w:rsidRDefault="00E748C2" w:rsidP="00E82B92">
            <w:pPr>
              <w:pStyle w:val="TAL"/>
              <w:rPr>
                <w:rFonts w:cs="Arial"/>
                <w:color w:val="000000"/>
                <w:sz w:val="16"/>
                <w:szCs w:val="16"/>
              </w:rPr>
            </w:pPr>
            <w:r w:rsidRPr="007B446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7B4467" w:rsidRDefault="00E748C2" w:rsidP="00A22D52">
            <w:pPr>
              <w:pStyle w:val="TAL"/>
              <w:rPr>
                <w:rFonts w:cs="Arial"/>
                <w:color w:val="000000"/>
                <w:sz w:val="16"/>
                <w:szCs w:val="16"/>
              </w:rPr>
            </w:pPr>
            <w:r w:rsidRPr="007B4467">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06C2F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7B4467" w:rsidRDefault="00E748C2" w:rsidP="00E82B92">
            <w:pPr>
              <w:pStyle w:val="TAL"/>
              <w:rPr>
                <w:rFonts w:cs="Arial"/>
                <w:color w:val="000000"/>
                <w:sz w:val="16"/>
                <w:szCs w:val="16"/>
              </w:rPr>
            </w:pPr>
            <w:r w:rsidRPr="007B446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7B4467" w:rsidRDefault="00E748C2" w:rsidP="00A22D52">
            <w:pPr>
              <w:pStyle w:val="TAL"/>
              <w:rPr>
                <w:rFonts w:cs="Arial"/>
                <w:color w:val="000000"/>
                <w:sz w:val="16"/>
                <w:szCs w:val="16"/>
              </w:rPr>
            </w:pPr>
            <w:r w:rsidRPr="007B446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8B589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7B4467" w:rsidRDefault="00E748C2" w:rsidP="00E82B92">
            <w:pPr>
              <w:pStyle w:val="TAL"/>
              <w:rPr>
                <w:rFonts w:cs="Arial"/>
                <w:color w:val="000000"/>
                <w:sz w:val="16"/>
                <w:szCs w:val="16"/>
              </w:rPr>
            </w:pPr>
            <w:r w:rsidRPr="007B446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7B4467" w:rsidRDefault="00E748C2" w:rsidP="00A22D52">
            <w:pPr>
              <w:pStyle w:val="TAL"/>
              <w:rPr>
                <w:rFonts w:cs="Arial"/>
                <w:color w:val="000000"/>
                <w:sz w:val="16"/>
                <w:szCs w:val="16"/>
              </w:rPr>
            </w:pPr>
            <w:r w:rsidRPr="007B4467">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43443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7B4467" w:rsidRDefault="00E748C2" w:rsidP="00E82B92">
            <w:pPr>
              <w:pStyle w:val="TAL"/>
              <w:rPr>
                <w:rFonts w:cs="Arial"/>
                <w:color w:val="000000"/>
                <w:sz w:val="16"/>
                <w:szCs w:val="16"/>
              </w:rPr>
            </w:pPr>
            <w:r w:rsidRPr="007B446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1AC4A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7B4467" w:rsidRDefault="00E748C2" w:rsidP="00E82B92">
            <w:pPr>
              <w:pStyle w:val="TAL"/>
              <w:rPr>
                <w:rFonts w:cs="Arial"/>
                <w:color w:val="000000"/>
                <w:sz w:val="16"/>
                <w:szCs w:val="16"/>
              </w:rPr>
            </w:pPr>
            <w:r w:rsidRPr="007B446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UE capability for</w:t>
            </w:r>
            <w:r w:rsidR="00B45183" w:rsidRPr="007B4467">
              <w:rPr>
                <w:rFonts w:cs="Arial"/>
                <w:color w:val="000000"/>
                <w:sz w:val="16"/>
                <w:szCs w:val="16"/>
              </w:rPr>
              <w:t xml:space="preserve"> </w:t>
            </w:r>
            <w:r w:rsidRPr="007B446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FF634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7B4467" w:rsidRDefault="00E748C2" w:rsidP="00E82B92">
            <w:pPr>
              <w:pStyle w:val="TAL"/>
              <w:rPr>
                <w:rFonts w:cs="Arial"/>
                <w:color w:val="000000"/>
                <w:sz w:val="16"/>
                <w:szCs w:val="16"/>
              </w:rPr>
            </w:pPr>
            <w:r w:rsidRPr="007B446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C7384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7B4467" w:rsidRDefault="00E748C2" w:rsidP="00E82B92">
            <w:pPr>
              <w:pStyle w:val="TAL"/>
              <w:rPr>
                <w:rFonts w:cs="Arial"/>
                <w:color w:val="000000"/>
                <w:sz w:val="16"/>
                <w:szCs w:val="16"/>
              </w:rPr>
            </w:pPr>
            <w:r w:rsidRPr="007B446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7B4467" w:rsidRDefault="00E748C2" w:rsidP="00A22D52">
            <w:pPr>
              <w:pStyle w:val="TAL"/>
              <w:rPr>
                <w:rFonts w:cs="Arial"/>
                <w:color w:val="000000"/>
                <w:sz w:val="16"/>
                <w:szCs w:val="16"/>
              </w:rPr>
            </w:pPr>
            <w:r w:rsidRPr="007B446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C8D8D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7B4467" w:rsidRDefault="00E748C2" w:rsidP="00E82B92">
            <w:pPr>
              <w:pStyle w:val="TAL"/>
              <w:rPr>
                <w:rFonts w:cs="Arial"/>
                <w:color w:val="000000"/>
                <w:sz w:val="16"/>
                <w:szCs w:val="16"/>
              </w:rPr>
            </w:pPr>
            <w:r w:rsidRPr="007B446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45C4A6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7B4467" w:rsidRDefault="00E748C2" w:rsidP="00E82B92">
            <w:pPr>
              <w:pStyle w:val="TAL"/>
              <w:rPr>
                <w:rFonts w:cs="Arial"/>
                <w:color w:val="000000"/>
                <w:sz w:val="16"/>
                <w:szCs w:val="16"/>
              </w:rPr>
            </w:pPr>
            <w:r w:rsidRPr="007B446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374AAE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7B4467" w:rsidRDefault="00E748C2" w:rsidP="00E82B92">
            <w:pPr>
              <w:pStyle w:val="TAL"/>
              <w:rPr>
                <w:rFonts w:cs="Arial"/>
                <w:color w:val="000000"/>
                <w:sz w:val="16"/>
                <w:szCs w:val="16"/>
              </w:rPr>
            </w:pPr>
            <w:r w:rsidRPr="007B446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7B4467" w:rsidRDefault="00E748C2" w:rsidP="00E82B9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7B4467" w:rsidRDefault="00E748C2" w:rsidP="00A22D52">
            <w:pPr>
              <w:pStyle w:val="TAL"/>
              <w:rPr>
                <w:rFonts w:cs="Arial"/>
                <w:color w:val="000000"/>
                <w:sz w:val="16"/>
                <w:szCs w:val="16"/>
              </w:rPr>
            </w:pPr>
            <w:r w:rsidRPr="007B4467">
              <w:rPr>
                <w:rFonts w:cs="Arial"/>
                <w:color w:val="000000"/>
                <w:sz w:val="16"/>
                <w:szCs w:val="16"/>
              </w:rPr>
              <w:t>16.6.0</w:t>
            </w:r>
          </w:p>
        </w:tc>
      </w:tr>
      <w:tr w:rsidR="00E748C2" w:rsidRPr="007B4467" w14:paraId="3F10DB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7B4467" w:rsidRDefault="00E748C2" w:rsidP="00E82B92">
            <w:pPr>
              <w:pStyle w:val="TAL"/>
              <w:rPr>
                <w:rFonts w:cs="Arial"/>
                <w:color w:val="000000"/>
                <w:sz w:val="16"/>
                <w:szCs w:val="16"/>
              </w:rPr>
            </w:pPr>
            <w:r w:rsidRPr="007B446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7B4467" w:rsidRDefault="00E748C2" w:rsidP="00A22D52">
            <w:pPr>
              <w:pStyle w:val="TAL"/>
              <w:rPr>
                <w:rFonts w:cs="Arial"/>
                <w:color w:val="000000"/>
                <w:sz w:val="16"/>
                <w:szCs w:val="16"/>
              </w:rPr>
            </w:pPr>
            <w:r w:rsidRPr="007B446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55702A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7B4467" w:rsidRDefault="00E748C2" w:rsidP="00E82B92">
            <w:pPr>
              <w:pStyle w:val="TAL"/>
              <w:rPr>
                <w:rFonts w:cs="Arial"/>
                <w:color w:val="000000"/>
                <w:sz w:val="16"/>
                <w:szCs w:val="16"/>
              </w:rPr>
            </w:pPr>
            <w:r w:rsidRPr="007B446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0C1E9A" w:rsidRPr="007B4467" w14:paraId="6018F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7B4467" w:rsidRDefault="000C1E9A" w:rsidP="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7B4467" w:rsidRDefault="000C1E9A">
            <w:pPr>
              <w:pStyle w:val="TAL"/>
              <w:rPr>
                <w:rFonts w:cs="Arial"/>
                <w:color w:val="000000"/>
                <w:sz w:val="16"/>
                <w:szCs w:val="16"/>
              </w:rPr>
            </w:pPr>
            <w:r w:rsidRPr="007B446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7B4467" w:rsidRDefault="000C1E9A">
            <w:pPr>
              <w:pStyle w:val="TAL"/>
              <w:rPr>
                <w:rFonts w:cs="Arial"/>
                <w:color w:val="000000"/>
                <w:sz w:val="16"/>
                <w:szCs w:val="16"/>
              </w:rPr>
            </w:pPr>
            <w:r w:rsidRPr="007B446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7B4467" w:rsidRDefault="000C1E9A">
            <w:pPr>
              <w:pStyle w:val="TAL"/>
              <w:rPr>
                <w:rFonts w:cs="Arial"/>
                <w:color w:val="000000"/>
                <w:sz w:val="16"/>
                <w:szCs w:val="16"/>
              </w:rPr>
            </w:pPr>
            <w:r w:rsidRPr="007B446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8656B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7B4467" w:rsidRDefault="000C1E9A">
            <w:pPr>
              <w:pStyle w:val="TAL"/>
              <w:rPr>
                <w:rFonts w:cs="Arial"/>
                <w:color w:val="000000"/>
                <w:sz w:val="16"/>
                <w:szCs w:val="16"/>
              </w:rPr>
            </w:pPr>
            <w:r w:rsidRPr="007B446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7B4467" w:rsidRDefault="000C1E9A">
            <w:pPr>
              <w:pStyle w:val="TAL"/>
              <w:rPr>
                <w:rFonts w:cs="Arial"/>
                <w:color w:val="000000"/>
                <w:sz w:val="16"/>
                <w:szCs w:val="16"/>
              </w:rPr>
            </w:pPr>
            <w:r w:rsidRPr="007B446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7B4467" w:rsidRDefault="000C1E9A">
            <w:pPr>
              <w:pStyle w:val="TAL"/>
              <w:rPr>
                <w:rFonts w:cs="Arial"/>
                <w:color w:val="000000"/>
                <w:sz w:val="16"/>
                <w:szCs w:val="16"/>
              </w:rPr>
            </w:pPr>
            <w:r w:rsidRPr="007B446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106F1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7B4467" w:rsidRDefault="000C1E9A">
            <w:pPr>
              <w:pStyle w:val="TAL"/>
              <w:rPr>
                <w:rFonts w:cs="Arial"/>
                <w:color w:val="000000"/>
                <w:sz w:val="16"/>
                <w:szCs w:val="16"/>
              </w:rPr>
            </w:pPr>
            <w:r w:rsidRPr="007B446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7B4467" w:rsidRDefault="000C1E9A">
            <w:pPr>
              <w:pStyle w:val="TAL"/>
              <w:rPr>
                <w:rFonts w:cs="Arial"/>
                <w:color w:val="000000"/>
                <w:sz w:val="16"/>
                <w:szCs w:val="16"/>
              </w:rPr>
            </w:pPr>
            <w:r w:rsidRPr="007B446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7B4467" w:rsidRDefault="000C1E9A">
            <w:pPr>
              <w:pStyle w:val="TAL"/>
              <w:rPr>
                <w:rFonts w:cs="Arial"/>
                <w:color w:val="000000"/>
                <w:sz w:val="16"/>
                <w:szCs w:val="16"/>
              </w:rPr>
            </w:pPr>
            <w:r w:rsidRPr="007B4467">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24437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7B4467" w:rsidRDefault="000C1E9A">
            <w:pPr>
              <w:pStyle w:val="TAL"/>
              <w:rPr>
                <w:rFonts w:cs="Arial"/>
                <w:color w:val="000000"/>
                <w:sz w:val="16"/>
                <w:szCs w:val="16"/>
              </w:rPr>
            </w:pPr>
            <w:r w:rsidRPr="007B446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7B4467" w:rsidRDefault="000C1E9A">
            <w:pPr>
              <w:pStyle w:val="TAL"/>
              <w:rPr>
                <w:rFonts w:cs="Arial"/>
                <w:color w:val="000000"/>
                <w:sz w:val="16"/>
                <w:szCs w:val="16"/>
              </w:rPr>
            </w:pPr>
            <w:r w:rsidRPr="007B446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7B4467" w:rsidRDefault="000C1E9A">
            <w:pPr>
              <w:pStyle w:val="TAL"/>
              <w:rPr>
                <w:rFonts w:cs="Arial"/>
                <w:color w:val="000000"/>
                <w:sz w:val="16"/>
                <w:szCs w:val="16"/>
              </w:rPr>
            </w:pPr>
            <w:r w:rsidRPr="007B446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8D9F78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7B4467" w:rsidRDefault="000C1E9A">
            <w:pPr>
              <w:pStyle w:val="TAL"/>
              <w:rPr>
                <w:rFonts w:cs="Arial"/>
                <w:color w:val="000000"/>
                <w:sz w:val="16"/>
                <w:szCs w:val="16"/>
              </w:rPr>
            </w:pPr>
            <w:r w:rsidRPr="007B446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7B4467" w:rsidRDefault="000C1E9A">
            <w:pPr>
              <w:pStyle w:val="TAL"/>
              <w:rPr>
                <w:rFonts w:cs="Arial"/>
                <w:color w:val="000000"/>
                <w:sz w:val="16"/>
                <w:szCs w:val="16"/>
              </w:rPr>
            </w:pPr>
            <w:r w:rsidRPr="007B446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7B4467" w:rsidRDefault="000C1E9A">
            <w:pPr>
              <w:pStyle w:val="TAL"/>
              <w:rPr>
                <w:rFonts w:cs="Arial"/>
                <w:color w:val="000000"/>
                <w:sz w:val="16"/>
                <w:szCs w:val="16"/>
              </w:rPr>
            </w:pPr>
            <w:r w:rsidRPr="007B446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8CD3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7B4467" w:rsidRDefault="000C1E9A">
            <w:pPr>
              <w:pStyle w:val="TAL"/>
              <w:rPr>
                <w:rFonts w:cs="Arial"/>
                <w:color w:val="000000"/>
                <w:sz w:val="16"/>
                <w:szCs w:val="16"/>
              </w:rPr>
            </w:pPr>
            <w:r w:rsidRPr="007B446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7B4467" w:rsidRDefault="000C1E9A">
            <w:pPr>
              <w:pStyle w:val="TAL"/>
              <w:rPr>
                <w:rFonts w:cs="Arial"/>
                <w:color w:val="000000"/>
                <w:sz w:val="16"/>
                <w:szCs w:val="16"/>
              </w:rPr>
            </w:pPr>
            <w:r w:rsidRPr="007B446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7B4467" w:rsidRDefault="000C1E9A">
            <w:pPr>
              <w:pStyle w:val="TAL"/>
              <w:rPr>
                <w:rFonts w:cs="Arial"/>
                <w:color w:val="000000"/>
                <w:sz w:val="16"/>
                <w:szCs w:val="16"/>
              </w:rPr>
            </w:pPr>
            <w:r w:rsidRPr="007B446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D828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7B4467" w:rsidRDefault="000C1E9A">
            <w:pPr>
              <w:pStyle w:val="TAL"/>
              <w:rPr>
                <w:rFonts w:cs="Arial"/>
                <w:color w:val="000000"/>
                <w:sz w:val="16"/>
                <w:szCs w:val="16"/>
              </w:rPr>
            </w:pPr>
            <w:r w:rsidRPr="007B446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7B4467" w:rsidRDefault="000C1E9A">
            <w:pPr>
              <w:pStyle w:val="TAL"/>
              <w:rPr>
                <w:rFonts w:cs="Arial"/>
                <w:color w:val="000000"/>
                <w:sz w:val="16"/>
                <w:szCs w:val="16"/>
              </w:rPr>
            </w:pPr>
            <w:r w:rsidRPr="007B446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7B4467" w:rsidRDefault="000C1E9A">
            <w:pPr>
              <w:pStyle w:val="TAL"/>
              <w:rPr>
                <w:rFonts w:cs="Arial"/>
                <w:color w:val="000000"/>
                <w:sz w:val="16"/>
                <w:szCs w:val="16"/>
              </w:rPr>
            </w:pPr>
            <w:r w:rsidRPr="007B446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3E37E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7B4467" w:rsidRDefault="000C1E9A">
            <w:pPr>
              <w:pStyle w:val="TAL"/>
              <w:rPr>
                <w:rFonts w:cs="Arial"/>
                <w:color w:val="000000"/>
                <w:sz w:val="16"/>
                <w:szCs w:val="16"/>
              </w:rPr>
            </w:pPr>
            <w:r w:rsidRPr="007B446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7B4467" w:rsidRDefault="000C1E9A">
            <w:pPr>
              <w:pStyle w:val="TAL"/>
              <w:rPr>
                <w:rFonts w:cs="Arial"/>
                <w:color w:val="000000"/>
                <w:sz w:val="16"/>
                <w:szCs w:val="16"/>
              </w:rPr>
            </w:pPr>
            <w:r w:rsidRPr="007B446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7B4467" w:rsidRDefault="000C1E9A">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53C1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7B4467" w:rsidRDefault="000C1E9A">
            <w:pPr>
              <w:pStyle w:val="TAL"/>
              <w:rPr>
                <w:rFonts w:cs="Arial"/>
                <w:color w:val="000000"/>
                <w:sz w:val="16"/>
                <w:szCs w:val="16"/>
              </w:rPr>
            </w:pPr>
            <w:r w:rsidRPr="007B446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7B4467" w:rsidRDefault="000C1E9A">
            <w:pPr>
              <w:pStyle w:val="TAL"/>
              <w:rPr>
                <w:rFonts w:cs="Arial"/>
                <w:color w:val="000000"/>
                <w:sz w:val="16"/>
                <w:szCs w:val="16"/>
              </w:rPr>
            </w:pPr>
            <w:r w:rsidRPr="007B446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7B4467" w:rsidRDefault="000C1E9A">
            <w:pPr>
              <w:pStyle w:val="TAL"/>
              <w:rPr>
                <w:rFonts w:cs="Arial"/>
                <w:color w:val="000000"/>
                <w:sz w:val="16"/>
                <w:szCs w:val="16"/>
              </w:rPr>
            </w:pPr>
            <w:r w:rsidRPr="007B446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F84BD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7B4467" w:rsidRDefault="000C1E9A">
            <w:pPr>
              <w:pStyle w:val="TAL"/>
              <w:rPr>
                <w:rFonts w:cs="Arial"/>
                <w:color w:val="000000"/>
                <w:sz w:val="16"/>
                <w:szCs w:val="16"/>
              </w:rPr>
            </w:pPr>
            <w:r w:rsidRPr="007B446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7B4467" w:rsidRDefault="000C1E9A">
            <w:pPr>
              <w:pStyle w:val="TAL"/>
              <w:rPr>
                <w:rFonts w:cs="Arial"/>
                <w:color w:val="000000"/>
                <w:sz w:val="16"/>
                <w:szCs w:val="16"/>
              </w:rPr>
            </w:pPr>
            <w:r w:rsidRPr="007B446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7B4467" w:rsidRDefault="000C1E9A">
            <w:pPr>
              <w:pStyle w:val="TAL"/>
              <w:rPr>
                <w:rFonts w:cs="Arial"/>
                <w:color w:val="000000"/>
                <w:sz w:val="16"/>
                <w:szCs w:val="16"/>
              </w:rPr>
            </w:pPr>
            <w:r w:rsidRPr="007B4467">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547F957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7B4467" w:rsidRDefault="000C1E9A">
            <w:pPr>
              <w:pStyle w:val="TAL"/>
              <w:rPr>
                <w:rFonts w:cs="Arial"/>
                <w:color w:val="000000"/>
                <w:sz w:val="16"/>
                <w:szCs w:val="16"/>
              </w:rPr>
            </w:pPr>
            <w:r w:rsidRPr="007B446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7B4467" w:rsidRDefault="000C1E9A">
            <w:pPr>
              <w:pStyle w:val="TAL"/>
              <w:rPr>
                <w:rFonts w:cs="Arial"/>
                <w:color w:val="000000"/>
                <w:sz w:val="16"/>
                <w:szCs w:val="16"/>
              </w:rPr>
            </w:pPr>
            <w:r w:rsidRPr="007B446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7B4467" w:rsidRDefault="000C1E9A">
            <w:pPr>
              <w:pStyle w:val="TAL"/>
              <w:rPr>
                <w:rFonts w:cs="Arial"/>
                <w:color w:val="000000"/>
                <w:sz w:val="16"/>
                <w:szCs w:val="16"/>
              </w:rPr>
            </w:pPr>
            <w:r w:rsidRPr="007B4467">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E4403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7B4467" w:rsidRDefault="000C1E9A">
            <w:pPr>
              <w:pStyle w:val="TAL"/>
              <w:rPr>
                <w:rFonts w:cs="Arial"/>
                <w:color w:val="000000"/>
                <w:sz w:val="16"/>
                <w:szCs w:val="16"/>
              </w:rPr>
            </w:pPr>
            <w:r w:rsidRPr="007B446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7B4467" w:rsidRDefault="000C1E9A">
            <w:pPr>
              <w:pStyle w:val="TAL"/>
              <w:rPr>
                <w:rFonts w:cs="Arial"/>
                <w:color w:val="000000"/>
                <w:sz w:val="16"/>
                <w:szCs w:val="16"/>
              </w:rPr>
            </w:pPr>
            <w:r w:rsidRPr="007B446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7B4467" w:rsidRDefault="000C1E9A">
            <w:pPr>
              <w:pStyle w:val="TAL"/>
              <w:rPr>
                <w:rFonts w:cs="Arial"/>
                <w:color w:val="000000"/>
                <w:sz w:val="16"/>
                <w:szCs w:val="16"/>
              </w:rPr>
            </w:pPr>
            <w:r w:rsidRPr="007B446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595E3D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7B4467" w:rsidRDefault="000C1E9A">
            <w:pPr>
              <w:pStyle w:val="TAL"/>
              <w:rPr>
                <w:rFonts w:cs="Arial"/>
                <w:color w:val="000000"/>
                <w:sz w:val="16"/>
                <w:szCs w:val="16"/>
              </w:rPr>
            </w:pPr>
            <w:r w:rsidRPr="007B446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7B4467" w:rsidRDefault="000C1E9A">
            <w:pPr>
              <w:pStyle w:val="TAL"/>
              <w:rPr>
                <w:rFonts w:cs="Arial"/>
                <w:color w:val="000000"/>
                <w:sz w:val="16"/>
                <w:szCs w:val="16"/>
              </w:rPr>
            </w:pPr>
            <w:r w:rsidRPr="007B446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7B4467" w:rsidRDefault="005D72E7">
            <w:pPr>
              <w:pStyle w:val="TAL"/>
              <w:rPr>
                <w:rFonts w:cs="Arial"/>
                <w:color w:val="000000"/>
                <w:sz w:val="16"/>
                <w:szCs w:val="16"/>
              </w:rPr>
            </w:pPr>
            <w:r w:rsidRPr="007B4467">
              <w:rPr>
                <w:rFonts w:cs="Arial"/>
                <w:color w:val="000000"/>
                <w:sz w:val="16"/>
                <w:szCs w:val="16"/>
              </w:rPr>
              <w:t>Introduction</w:t>
            </w:r>
            <w:r w:rsidR="000C1E9A" w:rsidRPr="007B446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E1A09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7B4467" w:rsidRDefault="000C1E9A">
            <w:pPr>
              <w:pStyle w:val="TAL"/>
              <w:rPr>
                <w:rFonts w:cs="Arial"/>
                <w:color w:val="000000"/>
                <w:sz w:val="16"/>
                <w:szCs w:val="16"/>
              </w:rPr>
            </w:pPr>
            <w:r w:rsidRPr="007B446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7B4467" w:rsidRDefault="000C1E9A">
            <w:pPr>
              <w:pStyle w:val="TAL"/>
              <w:rPr>
                <w:rFonts w:cs="Arial"/>
                <w:color w:val="000000"/>
                <w:sz w:val="16"/>
                <w:szCs w:val="16"/>
              </w:rPr>
            </w:pPr>
            <w:r w:rsidRPr="007B446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7B4467" w:rsidRDefault="000C1E9A">
            <w:pPr>
              <w:pStyle w:val="TAL"/>
              <w:rPr>
                <w:rFonts w:cs="Arial"/>
                <w:color w:val="000000"/>
                <w:sz w:val="16"/>
                <w:szCs w:val="16"/>
              </w:rPr>
            </w:pPr>
            <w:r w:rsidRPr="007B446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19B94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7B4467" w:rsidRDefault="000C1E9A">
            <w:pPr>
              <w:pStyle w:val="TAL"/>
              <w:rPr>
                <w:rFonts w:cs="Arial"/>
                <w:color w:val="000000"/>
                <w:sz w:val="16"/>
                <w:szCs w:val="16"/>
              </w:rPr>
            </w:pPr>
            <w:r w:rsidRPr="007B446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7B4467" w:rsidRDefault="000C1E9A">
            <w:pPr>
              <w:pStyle w:val="TAL"/>
              <w:rPr>
                <w:rFonts w:cs="Arial"/>
                <w:color w:val="000000"/>
                <w:sz w:val="16"/>
                <w:szCs w:val="16"/>
              </w:rPr>
            </w:pPr>
            <w:r w:rsidRPr="007B446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7B4467" w:rsidRDefault="000C1E9A">
            <w:pPr>
              <w:pStyle w:val="TAL"/>
              <w:rPr>
                <w:rFonts w:cs="Arial"/>
                <w:color w:val="000000"/>
                <w:sz w:val="16"/>
                <w:szCs w:val="16"/>
              </w:rPr>
            </w:pPr>
            <w:r w:rsidRPr="007B446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04E29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7B4467" w:rsidRDefault="000C1E9A">
            <w:pPr>
              <w:pStyle w:val="TAL"/>
              <w:rPr>
                <w:rFonts w:cs="Arial"/>
                <w:color w:val="000000"/>
                <w:sz w:val="16"/>
                <w:szCs w:val="16"/>
              </w:rPr>
            </w:pPr>
            <w:r w:rsidRPr="007B446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7B4467" w:rsidRDefault="000C1E9A">
            <w:pPr>
              <w:pStyle w:val="TAL"/>
              <w:rPr>
                <w:rFonts w:cs="Arial"/>
                <w:color w:val="000000"/>
                <w:sz w:val="16"/>
                <w:szCs w:val="16"/>
              </w:rPr>
            </w:pPr>
            <w:r w:rsidRPr="007B446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7B4467" w:rsidRDefault="000C1E9A">
            <w:pPr>
              <w:pStyle w:val="TAL"/>
              <w:rPr>
                <w:rFonts w:cs="Arial"/>
                <w:color w:val="000000"/>
                <w:sz w:val="16"/>
                <w:szCs w:val="16"/>
              </w:rPr>
            </w:pPr>
            <w:r w:rsidRPr="007B446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A5ADB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7B4467" w:rsidRDefault="000C1E9A">
            <w:pPr>
              <w:pStyle w:val="TAL"/>
              <w:rPr>
                <w:rFonts w:cs="Arial"/>
                <w:color w:val="000000"/>
                <w:sz w:val="16"/>
                <w:szCs w:val="16"/>
              </w:rPr>
            </w:pPr>
            <w:r w:rsidRPr="007B446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7B4467" w:rsidRDefault="000C1E9A">
            <w:pPr>
              <w:pStyle w:val="TAL"/>
              <w:rPr>
                <w:rFonts w:cs="Arial"/>
                <w:color w:val="000000"/>
                <w:sz w:val="16"/>
                <w:szCs w:val="16"/>
              </w:rPr>
            </w:pPr>
            <w:r w:rsidRPr="007B446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7B4467" w:rsidRDefault="000C1E9A">
            <w:pPr>
              <w:pStyle w:val="TAL"/>
              <w:rPr>
                <w:rFonts w:cs="Arial"/>
                <w:color w:val="000000"/>
                <w:sz w:val="16"/>
                <w:szCs w:val="16"/>
              </w:rPr>
            </w:pPr>
            <w:r w:rsidRPr="007B446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1DE295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7B4467" w:rsidRDefault="000C1E9A">
            <w:pPr>
              <w:pStyle w:val="TAL"/>
              <w:rPr>
                <w:rFonts w:cs="Arial"/>
                <w:color w:val="000000"/>
                <w:sz w:val="16"/>
                <w:szCs w:val="16"/>
              </w:rPr>
            </w:pPr>
            <w:r w:rsidRPr="007B446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7B4467" w:rsidRDefault="000C1E9A">
            <w:pPr>
              <w:pStyle w:val="TAL"/>
              <w:rPr>
                <w:rFonts w:cs="Arial"/>
                <w:color w:val="000000"/>
                <w:sz w:val="16"/>
                <w:szCs w:val="16"/>
              </w:rPr>
            </w:pPr>
            <w:r w:rsidRPr="007B446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7B4467" w:rsidRDefault="000C1E9A">
            <w:pPr>
              <w:pStyle w:val="TAL"/>
              <w:rPr>
                <w:rFonts w:cs="Arial"/>
                <w:color w:val="000000"/>
                <w:sz w:val="16"/>
                <w:szCs w:val="16"/>
              </w:rPr>
            </w:pPr>
            <w:r w:rsidRPr="007B446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49A39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7B4467" w:rsidRDefault="000C1E9A">
            <w:pPr>
              <w:pStyle w:val="TAL"/>
              <w:rPr>
                <w:rFonts w:cs="Arial"/>
                <w:color w:val="000000"/>
                <w:sz w:val="16"/>
                <w:szCs w:val="16"/>
              </w:rPr>
            </w:pPr>
            <w:r w:rsidRPr="007B446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7B4467" w:rsidRDefault="000C1E9A">
            <w:pPr>
              <w:pStyle w:val="TAL"/>
              <w:rPr>
                <w:rFonts w:cs="Arial"/>
                <w:color w:val="000000"/>
                <w:sz w:val="16"/>
                <w:szCs w:val="16"/>
              </w:rPr>
            </w:pPr>
            <w:r w:rsidRPr="007B446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7B4467" w:rsidRDefault="000C1E9A">
            <w:pPr>
              <w:pStyle w:val="TAL"/>
              <w:rPr>
                <w:rFonts w:cs="Arial"/>
                <w:color w:val="000000"/>
                <w:sz w:val="16"/>
                <w:szCs w:val="16"/>
              </w:rPr>
            </w:pPr>
            <w:r w:rsidRPr="007B446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91BCB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7B4467" w:rsidRDefault="000C1E9A">
            <w:pPr>
              <w:pStyle w:val="TAL"/>
              <w:rPr>
                <w:rFonts w:cs="Arial"/>
                <w:color w:val="000000"/>
                <w:sz w:val="16"/>
                <w:szCs w:val="16"/>
              </w:rPr>
            </w:pPr>
            <w:r w:rsidRPr="007B446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7B4467" w:rsidRDefault="000C1E9A">
            <w:pPr>
              <w:pStyle w:val="TAL"/>
              <w:rPr>
                <w:rFonts w:cs="Arial"/>
                <w:color w:val="000000"/>
                <w:sz w:val="16"/>
                <w:szCs w:val="16"/>
              </w:rPr>
            </w:pPr>
            <w:r w:rsidRPr="007B446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7B4467" w:rsidRDefault="000C1E9A">
            <w:pPr>
              <w:pStyle w:val="TAL"/>
              <w:rPr>
                <w:rFonts w:cs="Arial"/>
                <w:color w:val="000000"/>
                <w:sz w:val="16"/>
                <w:szCs w:val="16"/>
              </w:rPr>
            </w:pPr>
            <w:r w:rsidRPr="007B446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C6A9E3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7B4467" w:rsidRDefault="000C1E9A">
            <w:pPr>
              <w:pStyle w:val="TAL"/>
              <w:rPr>
                <w:rFonts w:cs="Arial"/>
                <w:color w:val="000000"/>
                <w:sz w:val="16"/>
                <w:szCs w:val="16"/>
              </w:rPr>
            </w:pPr>
            <w:r w:rsidRPr="007B446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7B4467" w:rsidRDefault="000C1E9A">
            <w:pPr>
              <w:pStyle w:val="TAL"/>
              <w:rPr>
                <w:rFonts w:cs="Arial"/>
                <w:color w:val="000000"/>
                <w:sz w:val="16"/>
                <w:szCs w:val="16"/>
              </w:rPr>
            </w:pPr>
            <w:r w:rsidRPr="007B446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7B4467" w:rsidRDefault="000C1E9A">
            <w:pPr>
              <w:pStyle w:val="TAL"/>
              <w:rPr>
                <w:rFonts w:cs="Arial"/>
                <w:color w:val="000000"/>
                <w:sz w:val="16"/>
                <w:szCs w:val="16"/>
              </w:rPr>
            </w:pPr>
            <w:r w:rsidRPr="007B446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F44B2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7B4467" w:rsidRDefault="000C1E9A">
            <w:pPr>
              <w:pStyle w:val="TAL"/>
              <w:rPr>
                <w:rFonts w:cs="Arial"/>
                <w:color w:val="000000"/>
                <w:sz w:val="16"/>
                <w:szCs w:val="16"/>
              </w:rPr>
            </w:pPr>
            <w:r w:rsidRPr="007B446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7B4467" w:rsidRDefault="000C1E9A">
            <w:pPr>
              <w:pStyle w:val="TAL"/>
              <w:rPr>
                <w:rFonts w:cs="Arial"/>
                <w:color w:val="000000"/>
                <w:sz w:val="16"/>
                <w:szCs w:val="16"/>
              </w:rPr>
            </w:pPr>
            <w:r w:rsidRPr="007B446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7B4467" w:rsidRDefault="000C1E9A">
            <w:pPr>
              <w:pStyle w:val="TAL"/>
              <w:rPr>
                <w:rFonts w:cs="Arial"/>
                <w:color w:val="000000"/>
                <w:sz w:val="16"/>
                <w:szCs w:val="16"/>
              </w:rPr>
            </w:pPr>
            <w:r w:rsidRPr="007B446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E3076C" w:rsidRPr="007B4467" w14:paraId="299C95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7B4467" w:rsidRDefault="00E3076C" w:rsidP="004D6533">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7B4467" w:rsidRDefault="00E3076C" w:rsidP="004D6533">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7B4467" w:rsidRDefault="00E3076C" w:rsidP="004D6533">
            <w:pPr>
              <w:pStyle w:val="TAL"/>
              <w:rPr>
                <w:rFonts w:cs="Arial"/>
                <w:color w:val="000000"/>
                <w:sz w:val="16"/>
                <w:szCs w:val="16"/>
              </w:rPr>
            </w:pPr>
            <w:r w:rsidRPr="007B4467">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7B4467" w:rsidRDefault="00E3076C" w:rsidP="004D6533">
            <w:pPr>
              <w:pStyle w:val="TAL"/>
              <w:rPr>
                <w:rFonts w:cs="Arial"/>
                <w:color w:val="000000"/>
                <w:sz w:val="16"/>
                <w:szCs w:val="16"/>
              </w:rPr>
            </w:pPr>
            <w:r w:rsidRPr="007B4467">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7B4467" w:rsidRDefault="00E3076C"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7B4467" w:rsidRDefault="00E3076C"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7B4467" w:rsidRDefault="00E3076C" w:rsidP="004D6533">
            <w:pPr>
              <w:pStyle w:val="TAL"/>
              <w:rPr>
                <w:rFonts w:cs="Arial"/>
                <w:color w:val="000000"/>
                <w:sz w:val="16"/>
                <w:szCs w:val="16"/>
              </w:rPr>
            </w:pPr>
            <w:r w:rsidRPr="007B4467">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7B4467" w:rsidRDefault="00E3076C" w:rsidP="004D6533">
            <w:pPr>
              <w:pStyle w:val="TAL"/>
              <w:rPr>
                <w:rFonts w:cs="Arial"/>
                <w:color w:val="000000"/>
                <w:sz w:val="16"/>
                <w:szCs w:val="16"/>
              </w:rPr>
            </w:pPr>
            <w:r w:rsidRPr="007B4467">
              <w:rPr>
                <w:rFonts w:cs="Arial"/>
                <w:color w:val="000000"/>
                <w:sz w:val="16"/>
                <w:szCs w:val="16"/>
              </w:rPr>
              <w:t>17.0.0</w:t>
            </w:r>
          </w:p>
        </w:tc>
      </w:tr>
      <w:tr w:rsidR="00F65AF9" w:rsidRPr="007B4467" w14:paraId="618ABA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7B4467" w:rsidRDefault="00F65AF9" w:rsidP="004D6533">
            <w:pPr>
              <w:pStyle w:val="TAL"/>
              <w:rPr>
                <w:rFonts w:cs="Arial"/>
                <w:color w:val="000000"/>
                <w:sz w:val="16"/>
                <w:szCs w:val="16"/>
              </w:rPr>
            </w:pPr>
            <w:r w:rsidRPr="007B4467">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7B4467" w:rsidRDefault="00F65AF9" w:rsidP="004D6533">
            <w:pPr>
              <w:pStyle w:val="TAL"/>
              <w:rPr>
                <w:rFonts w:cs="Arial"/>
                <w:color w:val="000000"/>
                <w:sz w:val="16"/>
                <w:szCs w:val="16"/>
              </w:rPr>
            </w:pPr>
            <w:r w:rsidRPr="007B4467">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7B4467" w:rsidRDefault="00F65AF9" w:rsidP="00CE46FE">
            <w:pPr>
              <w:pStyle w:val="TAL"/>
              <w:rPr>
                <w:rFonts w:cs="Arial"/>
                <w:color w:val="000000"/>
                <w:sz w:val="16"/>
                <w:szCs w:val="16"/>
              </w:rPr>
            </w:pPr>
            <w:r w:rsidRPr="007B4467">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AEF27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7B4467" w:rsidRDefault="00F65AF9" w:rsidP="004D6533">
            <w:pPr>
              <w:pStyle w:val="TAL"/>
              <w:rPr>
                <w:rFonts w:cs="Arial"/>
                <w:color w:val="000000"/>
                <w:sz w:val="16"/>
                <w:szCs w:val="16"/>
              </w:rPr>
            </w:pPr>
            <w:r w:rsidRPr="007B4467">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7B4467" w:rsidRDefault="00F65AF9" w:rsidP="004D6533">
            <w:pPr>
              <w:pStyle w:val="TAL"/>
              <w:rPr>
                <w:rFonts w:cs="Arial"/>
                <w:color w:val="000000"/>
                <w:sz w:val="16"/>
                <w:szCs w:val="16"/>
              </w:rPr>
            </w:pPr>
            <w:r w:rsidRPr="007B4467">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7B4467" w:rsidRDefault="00F65AF9" w:rsidP="00CE46FE">
            <w:pPr>
              <w:pStyle w:val="TAL"/>
              <w:rPr>
                <w:rFonts w:cs="Arial"/>
                <w:color w:val="000000"/>
                <w:sz w:val="16"/>
                <w:szCs w:val="16"/>
              </w:rPr>
            </w:pPr>
            <w:r w:rsidRPr="007B4467">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EDECA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7B4467" w:rsidRDefault="00F65AF9" w:rsidP="004D6533">
            <w:pPr>
              <w:pStyle w:val="TAL"/>
              <w:rPr>
                <w:rFonts w:cs="Arial"/>
                <w:color w:val="000000"/>
                <w:sz w:val="16"/>
                <w:szCs w:val="16"/>
              </w:rPr>
            </w:pPr>
            <w:r w:rsidRPr="007B4467">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7B4467" w:rsidRDefault="00F65AF9" w:rsidP="004D6533">
            <w:pPr>
              <w:pStyle w:val="TAL"/>
              <w:rPr>
                <w:rFonts w:cs="Arial"/>
                <w:color w:val="000000"/>
                <w:sz w:val="16"/>
                <w:szCs w:val="16"/>
              </w:rPr>
            </w:pPr>
            <w:r w:rsidRPr="007B4467">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7B4467" w:rsidRDefault="00F65AF9" w:rsidP="00CE46FE">
            <w:pPr>
              <w:pStyle w:val="TAL"/>
              <w:rPr>
                <w:rFonts w:cs="Arial"/>
                <w:color w:val="000000"/>
                <w:sz w:val="16"/>
                <w:szCs w:val="16"/>
              </w:rPr>
            </w:pPr>
            <w:r w:rsidRPr="007B4467">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EDD85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7B4467" w:rsidRDefault="00F65AF9" w:rsidP="004D6533">
            <w:pPr>
              <w:pStyle w:val="TAL"/>
              <w:rPr>
                <w:rFonts w:cs="Arial"/>
                <w:color w:val="000000"/>
                <w:sz w:val="16"/>
                <w:szCs w:val="16"/>
              </w:rPr>
            </w:pPr>
            <w:r w:rsidRPr="007B4467">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7B4467" w:rsidRDefault="00F65AF9" w:rsidP="004D6533">
            <w:pPr>
              <w:pStyle w:val="TAL"/>
              <w:rPr>
                <w:rFonts w:cs="Arial"/>
                <w:color w:val="000000"/>
                <w:sz w:val="16"/>
                <w:szCs w:val="16"/>
              </w:rPr>
            </w:pPr>
            <w:r w:rsidRPr="007B4467">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7B4467" w:rsidRDefault="00F65AF9" w:rsidP="00CE46FE">
            <w:pPr>
              <w:pStyle w:val="TAL"/>
              <w:rPr>
                <w:rFonts w:cs="Arial"/>
                <w:color w:val="000000"/>
                <w:sz w:val="16"/>
                <w:szCs w:val="16"/>
              </w:rPr>
            </w:pPr>
            <w:r w:rsidRPr="007B4467">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533F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7B4467" w:rsidRDefault="00F65AF9" w:rsidP="004D6533">
            <w:pPr>
              <w:pStyle w:val="TAL"/>
              <w:rPr>
                <w:rFonts w:cs="Arial"/>
                <w:color w:val="000000"/>
                <w:sz w:val="16"/>
                <w:szCs w:val="16"/>
              </w:rPr>
            </w:pPr>
            <w:r w:rsidRPr="007B4467">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7B4467" w:rsidRDefault="00F65AF9" w:rsidP="004D6533">
            <w:pPr>
              <w:pStyle w:val="TAL"/>
              <w:rPr>
                <w:rFonts w:cs="Arial"/>
                <w:color w:val="000000"/>
                <w:sz w:val="16"/>
                <w:szCs w:val="16"/>
              </w:rPr>
            </w:pPr>
            <w:r w:rsidRPr="007B4467">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7B4467" w:rsidRDefault="00F65AF9" w:rsidP="00CE46FE">
            <w:pPr>
              <w:pStyle w:val="TAL"/>
              <w:rPr>
                <w:rFonts w:cs="Arial"/>
                <w:color w:val="000000"/>
                <w:sz w:val="16"/>
                <w:szCs w:val="16"/>
              </w:rPr>
            </w:pPr>
            <w:r w:rsidRPr="007B4467">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43E5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7B4467" w:rsidRDefault="00F65AF9" w:rsidP="004D6533">
            <w:pPr>
              <w:pStyle w:val="TAL"/>
              <w:rPr>
                <w:rFonts w:cs="Arial"/>
                <w:color w:val="000000"/>
                <w:sz w:val="16"/>
                <w:szCs w:val="16"/>
              </w:rPr>
            </w:pPr>
            <w:r w:rsidRPr="007B4467">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7B4467" w:rsidRDefault="00F65AF9" w:rsidP="004D6533">
            <w:pPr>
              <w:pStyle w:val="TAL"/>
              <w:rPr>
                <w:rFonts w:cs="Arial"/>
                <w:color w:val="000000"/>
                <w:sz w:val="16"/>
                <w:szCs w:val="16"/>
              </w:rPr>
            </w:pPr>
            <w:r w:rsidRPr="007B4467">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7B4467" w:rsidRDefault="00F65AF9" w:rsidP="00CE46FE">
            <w:pPr>
              <w:pStyle w:val="TAL"/>
              <w:rPr>
                <w:rFonts w:cs="Arial"/>
                <w:color w:val="000000"/>
                <w:sz w:val="16"/>
                <w:szCs w:val="16"/>
              </w:rPr>
            </w:pPr>
            <w:r w:rsidRPr="007B4467">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1EDE5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7B4467" w:rsidRDefault="00F65AF9" w:rsidP="004D6533">
            <w:pPr>
              <w:pStyle w:val="TAL"/>
              <w:rPr>
                <w:rFonts w:cs="Arial"/>
                <w:color w:val="000000"/>
                <w:sz w:val="16"/>
                <w:szCs w:val="16"/>
              </w:rPr>
            </w:pPr>
            <w:r w:rsidRPr="007B4467">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7B4467" w:rsidRDefault="00F65AF9" w:rsidP="004D6533">
            <w:pPr>
              <w:pStyle w:val="TAL"/>
              <w:rPr>
                <w:rFonts w:cs="Arial"/>
                <w:color w:val="000000"/>
                <w:sz w:val="16"/>
                <w:szCs w:val="16"/>
              </w:rPr>
            </w:pPr>
            <w:r w:rsidRPr="007B4467">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7B4467" w:rsidRDefault="00F65AF9" w:rsidP="00CE46FE">
            <w:pPr>
              <w:pStyle w:val="TAL"/>
              <w:rPr>
                <w:rFonts w:cs="Arial"/>
                <w:color w:val="000000"/>
                <w:sz w:val="16"/>
                <w:szCs w:val="16"/>
              </w:rPr>
            </w:pPr>
            <w:r w:rsidRPr="007B4467">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EA5CB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7B4467" w:rsidRDefault="00F65AF9" w:rsidP="004D6533">
            <w:pPr>
              <w:pStyle w:val="TAL"/>
              <w:rPr>
                <w:rFonts w:cs="Arial"/>
                <w:color w:val="000000"/>
                <w:sz w:val="16"/>
                <w:szCs w:val="16"/>
              </w:rPr>
            </w:pPr>
            <w:r w:rsidRPr="007B4467">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7B4467" w:rsidRDefault="00F65AF9" w:rsidP="004D6533">
            <w:pPr>
              <w:pStyle w:val="TAL"/>
              <w:rPr>
                <w:rFonts w:cs="Arial"/>
                <w:color w:val="000000"/>
                <w:sz w:val="16"/>
                <w:szCs w:val="16"/>
              </w:rPr>
            </w:pPr>
            <w:r w:rsidRPr="007B4467">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7B4467" w:rsidRDefault="00F65AF9" w:rsidP="00CE46FE">
            <w:pPr>
              <w:pStyle w:val="TAL"/>
              <w:rPr>
                <w:rFonts w:cs="Arial"/>
                <w:color w:val="000000"/>
                <w:sz w:val="16"/>
                <w:szCs w:val="16"/>
              </w:rPr>
            </w:pPr>
            <w:r w:rsidRPr="007B4467">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4EEF8D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7B4467" w:rsidRDefault="00F65AF9" w:rsidP="004D6533">
            <w:pPr>
              <w:pStyle w:val="TAL"/>
              <w:rPr>
                <w:rFonts w:cs="Arial"/>
                <w:color w:val="000000"/>
                <w:sz w:val="16"/>
                <w:szCs w:val="16"/>
              </w:rPr>
            </w:pPr>
            <w:r w:rsidRPr="007B4467">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7B4467" w:rsidRDefault="00F65AF9" w:rsidP="004D6533">
            <w:pPr>
              <w:pStyle w:val="TAL"/>
              <w:rPr>
                <w:rFonts w:cs="Arial"/>
                <w:color w:val="000000"/>
                <w:sz w:val="16"/>
                <w:szCs w:val="16"/>
              </w:rPr>
            </w:pPr>
            <w:r w:rsidRPr="007B4467">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7B4467" w:rsidRDefault="00F65AF9" w:rsidP="00CE46FE">
            <w:pPr>
              <w:pStyle w:val="TAL"/>
              <w:rPr>
                <w:rFonts w:cs="Arial"/>
                <w:color w:val="000000"/>
                <w:sz w:val="16"/>
                <w:szCs w:val="16"/>
              </w:rPr>
            </w:pPr>
            <w:r w:rsidRPr="007B4467">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6947DB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7B4467" w:rsidRDefault="00F65AF9" w:rsidP="004D6533">
            <w:pPr>
              <w:pStyle w:val="TAL"/>
              <w:rPr>
                <w:rFonts w:cs="Arial"/>
                <w:color w:val="000000"/>
                <w:sz w:val="16"/>
                <w:szCs w:val="16"/>
              </w:rPr>
            </w:pPr>
            <w:r w:rsidRPr="007B4467">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7B4467" w:rsidRDefault="00F65AF9" w:rsidP="004D6533">
            <w:pPr>
              <w:pStyle w:val="TAL"/>
              <w:rPr>
                <w:rFonts w:cs="Arial"/>
                <w:color w:val="000000"/>
                <w:sz w:val="16"/>
                <w:szCs w:val="16"/>
              </w:rPr>
            </w:pPr>
            <w:r w:rsidRPr="007B4467">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7B4467" w:rsidRDefault="00F65AF9" w:rsidP="00CE46FE">
            <w:pPr>
              <w:pStyle w:val="TAL"/>
              <w:rPr>
                <w:rFonts w:cs="Arial"/>
                <w:color w:val="000000"/>
                <w:sz w:val="16"/>
                <w:szCs w:val="16"/>
              </w:rPr>
            </w:pPr>
            <w:r w:rsidRPr="007B4467">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64612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7B4467" w:rsidRDefault="00F65AF9" w:rsidP="004D6533">
            <w:pPr>
              <w:pStyle w:val="TAL"/>
              <w:rPr>
                <w:rFonts w:cs="Arial"/>
                <w:color w:val="000000"/>
                <w:sz w:val="16"/>
                <w:szCs w:val="16"/>
              </w:rPr>
            </w:pPr>
            <w:r w:rsidRPr="007B4467">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7B4467" w:rsidRDefault="00F65AF9" w:rsidP="004D6533">
            <w:pPr>
              <w:pStyle w:val="TAL"/>
              <w:rPr>
                <w:rFonts w:cs="Arial"/>
                <w:color w:val="000000"/>
                <w:sz w:val="16"/>
                <w:szCs w:val="16"/>
              </w:rPr>
            </w:pPr>
            <w:r w:rsidRPr="007B4467">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7B4467" w:rsidRDefault="00F65AF9" w:rsidP="00CE46FE">
            <w:pPr>
              <w:pStyle w:val="TAL"/>
              <w:rPr>
                <w:rFonts w:cs="Arial"/>
                <w:color w:val="000000"/>
                <w:sz w:val="16"/>
                <w:szCs w:val="16"/>
              </w:rPr>
            </w:pPr>
            <w:r w:rsidRPr="007B4467">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2D1037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7B4467" w:rsidRDefault="00F65AF9" w:rsidP="004D6533">
            <w:pPr>
              <w:pStyle w:val="TAL"/>
              <w:rPr>
                <w:rFonts w:cs="Arial"/>
                <w:color w:val="000000"/>
                <w:sz w:val="16"/>
                <w:szCs w:val="16"/>
              </w:rPr>
            </w:pPr>
            <w:r w:rsidRPr="007B4467">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7B4467" w:rsidRDefault="00F65AF9" w:rsidP="004D6533">
            <w:pPr>
              <w:pStyle w:val="TAL"/>
              <w:rPr>
                <w:rFonts w:cs="Arial"/>
                <w:color w:val="000000"/>
                <w:sz w:val="16"/>
                <w:szCs w:val="16"/>
              </w:rPr>
            </w:pPr>
            <w:r w:rsidRPr="007B4467">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7B4467" w:rsidRDefault="00F65AF9" w:rsidP="00CE46FE">
            <w:pPr>
              <w:pStyle w:val="TAL"/>
              <w:rPr>
                <w:rFonts w:cs="Arial"/>
                <w:color w:val="000000"/>
                <w:sz w:val="16"/>
                <w:szCs w:val="16"/>
              </w:rPr>
            </w:pPr>
            <w:r w:rsidRPr="007B4467">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68C29B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7B4467" w:rsidRDefault="00F65AF9" w:rsidP="004D6533">
            <w:pPr>
              <w:pStyle w:val="TAL"/>
              <w:rPr>
                <w:rFonts w:cs="Arial"/>
                <w:color w:val="000000"/>
                <w:sz w:val="16"/>
                <w:szCs w:val="16"/>
              </w:rPr>
            </w:pPr>
            <w:r w:rsidRPr="007B4467">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7B4467" w:rsidRDefault="00F65AF9" w:rsidP="004D6533">
            <w:pPr>
              <w:pStyle w:val="TAL"/>
              <w:rPr>
                <w:rFonts w:cs="Arial"/>
                <w:color w:val="000000"/>
                <w:sz w:val="16"/>
                <w:szCs w:val="16"/>
              </w:rPr>
            </w:pPr>
            <w:r w:rsidRPr="007B4467">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7B4467" w:rsidRDefault="00F65AF9" w:rsidP="00CE46FE">
            <w:pPr>
              <w:pStyle w:val="TAL"/>
              <w:rPr>
                <w:rFonts w:cs="Arial"/>
                <w:color w:val="000000"/>
                <w:sz w:val="16"/>
                <w:szCs w:val="16"/>
              </w:rPr>
            </w:pPr>
            <w:r w:rsidRPr="007B4467">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F966A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7B4467" w:rsidRDefault="00F65AF9" w:rsidP="004D6533">
            <w:pPr>
              <w:pStyle w:val="TAL"/>
              <w:rPr>
                <w:rFonts w:cs="Arial"/>
                <w:color w:val="000000"/>
                <w:sz w:val="16"/>
                <w:szCs w:val="16"/>
              </w:rPr>
            </w:pPr>
            <w:r w:rsidRPr="007B4467">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7B4467" w:rsidRDefault="00F65AF9" w:rsidP="004D6533">
            <w:pPr>
              <w:pStyle w:val="TAL"/>
              <w:rPr>
                <w:rFonts w:cs="Arial"/>
                <w:color w:val="000000"/>
                <w:sz w:val="16"/>
                <w:szCs w:val="16"/>
              </w:rPr>
            </w:pPr>
            <w:r w:rsidRPr="007B4467">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7B4467" w:rsidRDefault="00F65AF9" w:rsidP="00CE46FE">
            <w:pPr>
              <w:pStyle w:val="TAL"/>
              <w:rPr>
                <w:rFonts w:cs="Arial"/>
                <w:color w:val="000000"/>
                <w:sz w:val="16"/>
                <w:szCs w:val="16"/>
              </w:rPr>
            </w:pPr>
            <w:r w:rsidRPr="007B4467">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11E67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7B4467" w:rsidRDefault="00F65AF9" w:rsidP="004D6533">
            <w:pPr>
              <w:pStyle w:val="TAL"/>
              <w:rPr>
                <w:rFonts w:cs="Arial"/>
                <w:color w:val="000000"/>
                <w:sz w:val="16"/>
                <w:szCs w:val="16"/>
              </w:rPr>
            </w:pPr>
            <w:r w:rsidRPr="007B4467">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7B4467" w:rsidRDefault="00F65AF9" w:rsidP="004D6533">
            <w:pPr>
              <w:pStyle w:val="TAL"/>
              <w:rPr>
                <w:rFonts w:cs="Arial"/>
                <w:color w:val="000000"/>
                <w:sz w:val="16"/>
                <w:szCs w:val="16"/>
              </w:rPr>
            </w:pPr>
            <w:r w:rsidRPr="007B4467">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7B4467" w:rsidRDefault="00F65AF9" w:rsidP="00CE46FE">
            <w:pPr>
              <w:pStyle w:val="TAL"/>
              <w:rPr>
                <w:rFonts w:cs="Arial"/>
                <w:color w:val="000000"/>
                <w:sz w:val="16"/>
                <w:szCs w:val="16"/>
              </w:rPr>
            </w:pPr>
            <w:r w:rsidRPr="007B4467">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9F0B5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7B4467" w:rsidRDefault="00F65AF9" w:rsidP="004D6533">
            <w:pPr>
              <w:pStyle w:val="TAL"/>
              <w:rPr>
                <w:rFonts w:cs="Arial"/>
                <w:color w:val="000000"/>
                <w:sz w:val="16"/>
                <w:szCs w:val="16"/>
              </w:rPr>
            </w:pPr>
            <w:r w:rsidRPr="007B4467">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7B4467" w:rsidRDefault="00F65AF9" w:rsidP="004D6533">
            <w:pPr>
              <w:pStyle w:val="TAL"/>
              <w:rPr>
                <w:rFonts w:cs="Arial"/>
                <w:color w:val="000000"/>
                <w:sz w:val="16"/>
                <w:szCs w:val="16"/>
              </w:rPr>
            </w:pPr>
            <w:r w:rsidRPr="007B4467">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7B4467" w:rsidRDefault="00F65AF9" w:rsidP="00CE46FE">
            <w:pPr>
              <w:pStyle w:val="TAL"/>
              <w:rPr>
                <w:rFonts w:cs="Arial"/>
                <w:color w:val="000000"/>
                <w:sz w:val="16"/>
                <w:szCs w:val="16"/>
              </w:rPr>
            </w:pPr>
            <w:r w:rsidRPr="007B4467">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C5B1E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7B4467" w:rsidRDefault="00F65AF9" w:rsidP="004D6533">
            <w:pPr>
              <w:pStyle w:val="TAL"/>
              <w:rPr>
                <w:rFonts w:cs="Arial"/>
                <w:color w:val="000000"/>
                <w:sz w:val="16"/>
                <w:szCs w:val="16"/>
              </w:rPr>
            </w:pPr>
            <w:r w:rsidRPr="007B4467">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7B4467" w:rsidRDefault="00F65AF9" w:rsidP="004D6533">
            <w:pPr>
              <w:pStyle w:val="TAL"/>
              <w:rPr>
                <w:rFonts w:cs="Arial"/>
                <w:color w:val="000000"/>
                <w:sz w:val="16"/>
                <w:szCs w:val="16"/>
              </w:rPr>
            </w:pPr>
            <w:r w:rsidRPr="007B4467">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7B4467" w:rsidRDefault="00F65AF9" w:rsidP="00CE46FE">
            <w:pPr>
              <w:pStyle w:val="TAL"/>
              <w:rPr>
                <w:rFonts w:cs="Arial"/>
                <w:color w:val="000000"/>
                <w:sz w:val="16"/>
                <w:szCs w:val="16"/>
              </w:rPr>
            </w:pPr>
            <w:r w:rsidRPr="007B4467">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1B7AE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7B4467" w:rsidRDefault="00F65AF9" w:rsidP="004D6533">
            <w:pPr>
              <w:pStyle w:val="TAL"/>
              <w:rPr>
                <w:rFonts w:cs="Arial"/>
                <w:color w:val="000000"/>
                <w:sz w:val="16"/>
                <w:szCs w:val="16"/>
              </w:rPr>
            </w:pPr>
            <w:r w:rsidRPr="007B4467">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7B4467" w:rsidRDefault="00F65AF9" w:rsidP="004D6533">
            <w:pPr>
              <w:pStyle w:val="TAL"/>
              <w:rPr>
                <w:rFonts w:cs="Arial"/>
                <w:color w:val="000000"/>
                <w:sz w:val="16"/>
                <w:szCs w:val="16"/>
              </w:rPr>
            </w:pPr>
            <w:r w:rsidRPr="007B4467">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7B4467" w:rsidRDefault="00F65AF9" w:rsidP="00CE46FE">
            <w:pPr>
              <w:pStyle w:val="TAL"/>
              <w:rPr>
                <w:rFonts w:cs="Arial"/>
                <w:color w:val="000000"/>
                <w:sz w:val="16"/>
                <w:szCs w:val="16"/>
              </w:rPr>
            </w:pPr>
            <w:r w:rsidRPr="007B4467">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0B7F0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7B4467" w:rsidRDefault="00F65AF9" w:rsidP="004D6533">
            <w:pPr>
              <w:pStyle w:val="TAL"/>
              <w:rPr>
                <w:rFonts w:cs="Arial"/>
                <w:color w:val="000000"/>
                <w:sz w:val="16"/>
                <w:szCs w:val="16"/>
              </w:rPr>
            </w:pPr>
            <w:r w:rsidRPr="007B4467">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7B4467" w:rsidRDefault="00F65AF9" w:rsidP="004D6533">
            <w:pPr>
              <w:pStyle w:val="TAL"/>
              <w:rPr>
                <w:rFonts w:cs="Arial"/>
                <w:color w:val="000000"/>
                <w:sz w:val="16"/>
                <w:szCs w:val="16"/>
              </w:rPr>
            </w:pPr>
            <w:r w:rsidRPr="007B4467">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7B4467" w:rsidRDefault="00F65AF9" w:rsidP="00CE46FE">
            <w:pPr>
              <w:pStyle w:val="TAL"/>
              <w:rPr>
                <w:rFonts w:cs="Arial"/>
                <w:color w:val="000000"/>
                <w:sz w:val="16"/>
                <w:szCs w:val="16"/>
              </w:rPr>
            </w:pPr>
            <w:r w:rsidRPr="007B4467">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E6FE06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7B4467" w:rsidRDefault="00F65AF9" w:rsidP="004D6533">
            <w:pPr>
              <w:pStyle w:val="TAL"/>
              <w:rPr>
                <w:rFonts w:cs="Arial"/>
                <w:color w:val="000000"/>
                <w:sz w:val="16"/>
                <w:szCs w:val="16"/>
              </w:rPr>
            </w:pPr>
            <w:r w:rsidRPr="007B4467">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7B4467" w:rsidRDefault="00F65AF9" w:rsidP="004D6533">
            <w:pPr>
              <w:pStyle w:val="TAL"/>
              <w:rPr>
                <w:rFonts w:cs="Arial"/>
                <w:color w:val="000000"/>
                <w:sz w:val="16"/>
                <w:szCs w:val="16"/>
              </w:rPr>
            </w:pPr>
            <w:r w:rsidRPr="007B4467">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7B4467" w:rsidRDefault="00F65AF9" w:rsidP="00CE46FE">
            <w:pPr>
              <w:pStyle w:val="TAL"/>
              <w:rPr>
                <w:rFonts w:cs="Arial"/>
                <w:color w:val="000000"/>
                <w:sz w:val="16"/>
                <w:szCs w:val="16"/>
              </w:rPr>
            </w:pPr>
            <w:r w:rsidRPr="007B4467">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6B29D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7B4467" w:rsidRDefault="00F65AF9" w:rsidP="004D6533">
            <w:pPr>
              <w:pStyle w:val="TAL"/>
              <w:rPr>
                <w:rFonts w:cs="Arial"/>
                <w:color w:val="000000"/>
                <w:sz w:val="16"/>
                <w:szCs w:val="16"/>
              </w:rPr>
            </w:pPr>
            <w:r w:rsidRPr="007B4467">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7B4467" w:rsidRDefault="00F65AF9" w:rsidP="004D6533">
            <w:pPr>
              <w:pStyle w:val="TAL"/>
              <w:rPr>
                <w:rFonts w:cs="Arial"/>
                <w:color w:val="000000"/>
                <w:sz w:val="16"/>
                <w:szCs w:val="16"/>
              </w:rPr>
            </w:pPr>
            <w:r w:rsidRPr="007B4467">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7B4467" w:rsidRDefault="00F65AF9" w:rsidP="00CE46FE">
            <w:pPr>
              <w:pStyle w:val="TAL"/>
              <w:rPr>
                <w:rFonts w:cs="Arial"/>
                <w:color w:val="000000"/>
                <w:sz w:val="16"/>
                <w:szCs w:val="16"/>
              </w:rPr>
            </w:pPr>
            <w:r w:rsidRPr="007B4467">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9267E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7B4467" w:rsidRDefault="00F65AF9" w:rsidP="004D6533">
            <w:pPr>
              <w:pStyle w:val="TAL"/>
              <w:rPr>
                <w:rFonts w:cs="Arial"/>
                <w:color w:val="000000"/>
                <w:sz w:val="16"/>
                <w:szCs w:val="16"/>
              </w:rPr>
            </w:pPr>
            <w:r w:rsidRPr="007B4467">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7B4467" w:rsidRDefault="00F65AF9" w:rsidP="004D6533">
            <w:pPr>
              <w:pStyle w:val="TAL"/>
              <w:rPr>
                <w:rFonts w:cs="Arial"/>
                <w:color w:val="000000"/>
                <w:sz w:val="16"/>
                <w:szCs w:val="16"/>
              </w:rPr>
            </w:pPr>
            <w:r w:rsidRPr="007B4467">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7B4467" w:rsidRDefault="00F65AF9" w:rsidP="00CE46FE">
            <w:pPr>
              <w:pStyle w:val="TAL"/>
              <w:rPr>
                <w:rFonts w:cs="Arial"/>
                <w:color w:val="000000"/>
                <w:sz w:val="16"/>
                <w:szCs w:val="16"/>
              </w:rPr>
            </w:pPr>
            <w:r w:rsidRPr="007B4467">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9E811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7B4467" w:rsidRDefault="00F65AF9" w:rsidP="004D6533">
            <w:pPr>
              <w:pStyle w:val="TAL"/>
              <w:rPr>
                <w:rFonts w:cs="Arial"/>
                <w:color w:val="000000"/>
                <w:sz w:val="16"/>
                <w:szCs w:val="16"/>
              </w:rPr>
            </w:pPr>
            <w:r w:rsidRPr="007B4467">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7B4467" w:rsidRDefault="00F65AF9" w:rsidP="004D6533">
            <w:pPr>
              <w:pStyle w:val="TAL"/>
              <w:rPr>
                <w:rFonts w:cs="Arial"/>
                <w:color w:val="000000"/>
                <w:sz w:val="16"/>
                <w:szCs w:val="16"/>
              </w:rPr>
            </w:pPr>
            <w:r w:rsidRPr="007B4467">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7B4467" w:rsidRDefault="00F65AF9" w:rsidP="00CE46FE">
            <w:pPr>
              <w:pStyle w:val="TAL"/>
              <w:rPr>
                <w:rFonts w:cs="Arial"/>
                <w:color w:val="000000"/>
                <w:sz w:val="16"/>
                <w:szCs w:val="16"/>
              </w:rPr>
            </w:pPr>
            <w:r w:rsidRPr="007B4467">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F904E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7B4467" w:rsidRDefault="00F65AF9" w:rsidP="004D6533">
            <w:pPr>
              <w:pStyle w:val="TAL"/>
              <w:rPr>
                <w:rFonts w:cs="Arial"/>
                <w:color w:val="000000"/>
                <w:sz w:val="16"/>
                <w:szCs w:val="16"/>
              </w:rPr>
            </w:pPr>
            <w:r w:rsidRPr="007B4467">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7B4467" w:rsidRDefault="00F65AF9" w:rsidP="004D6533">
            <w:pPr>
              <w:pStyle w:val="TAL"/>
              <w:rPr>
                <w:rFonts w:cs="Arial"/>
                <w:color w:val="000000"/>
                <w:sz w:val="16"/>
                <w:szCs w:val="16"/>
              </w:rPr>
            </w:pPr>
            <w:r w:rsidRPr="007B4467">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7B4467" w:rsidRDefault="00F65AF9" w:rsidP="00CE46FE">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E29F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7B4467" w:rsidRDefault="00F65AF9" w:rsidP="00F65AF9">
            <w:pPr>
              <w:pStyle w:val="TAL"/>
              <w:rPr>
                <w:rFonts w:cs="Arial"/>
                <w:color w:val="000000"/>
                <w:sz w:val="16"/>
                <w:szCs w:val="16"/>
              </w:rPr>
            </w:pPr>
            <w:r w:rsidRPr="007B4467">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7B4467" w:rsidRDefault="00F65AF9" w:rsidP="004D6533">
            <w:pPr>
              <w:pStyle w:val="TAL"/>
              <w:rPr>
                <w:rFonts w:cs="Arial"/>
                <w:color w:val="000000"/>
                <w:sz w:val="16"/>
                <w:szCs w:val="16"/>
              </w:rPr>
            </w:pPr>
            <w:r w:rsidRPr="007B4467">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7B4467" w:rsidRDefault="00F65AF9" w:rsidP="004D6533">
            <w:pPr>
              <w:pStyle w:val="TAL"/>
              <w:rPr>
                <w:rFonts w:cs="Arial"/>
                <w:color w:val="000000"/>
                <w:sz w:val="16"/>
                <w:szCs w:val="16"/>
              </w:rPr>
            </w:pPr>
            <w:r w:rsidRPr="007B4467">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5D9F6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7B4467" w:rsidRDefault="00F65AF9" w:rsidP="004D6533">
            <w:pPr>
              <w:pStyle w:val="TAL"/>
              <w:rPr>
                <w:rFonts w:cs="Arial"/>
                <w:color w:val="000000"/>
                <w:sz w:val="16"/>
                <w:szCs w:val="16"/>
              </w:rPr>
            </w:pPr>
            <w:r w:rsidRPr="007B4467">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7B4467" w:rsidRDefault="00F65AF9" w:rsidP="004D6533">
            <w:pPr>
              <w:pStyle w:val="TAL"/>
              <w:rPr>
                <w:rFonts w:cs="Arial"/>
                <w:color w:val="000000"/>
                <w:sz w:val="16"/>
                <w:szCs w:val="16"/>
              </w:rPr>
            </w:pPr>
            <w:r w:rsidRPr="007B4467">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7B4467" w:rsidRDefault="00F65AF9" w:rsidP="00CE46FE">
            <w:pPr>
              <w:pStyle w:val="TAL"/>
              <w:rPr>
                <w:rFonts w:cs="Arial"/>
                <w:color w:val="000000"/>
                <w:sz w:val="16"/>
                <w:szCs w:val="16"/>
              </w:rPr>
            </w:pPr>
            <w:r w:rsidRPr="007B4467">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7FA01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7B4467" w:rsidRDefault="00F65AF9" w:rsidP="004D6533">
            <w:pPr>
              <w:pStyle w:val="TAL"/>
              <w:rPr>
                <w:rFonts w:cs="Arial"/>
                <w:color w:val="000000"/>
                <w:sz w:val="16"/>
                <w:szCs w:val="16"/>
              </w:rPr>
            </w:pPr>
            <w:r w:rsidRPr="007B4467">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7B4467" w:rsidRDefault="00F65AF9" w:rsidP="004D6533">
            <w:pPr>
              <w:pStyle w:val="TAL"/>
              <w:rPr>
                <w:rFonts w:cs="Arial"/>
                <w:color w:val="000000"/>
                <w:sz w:val="16"/>
                <w:szCs w:val="16"/>
              </w:rPr>
            </w:pPr>
            <w:r w:rsidRPr="007B4467">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7B4467" w:rsidRDefault="00F65AF9" w:rsidP="00CE46FE">
            <w:pPr>
              <w:pStyle w:val="TAL"/>
              <w:rPr>
                <w:rFonts w:cs="Arial"/>
                <w:color w:val="000000"/>
                <w:sz w:val="16"/>
                <w:szCs w:val="16"/>
              </w:rPr>
            </w:pPr>
            <w:r w:rsidRPr="007B4467">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46272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7B4467" w:rsidRDefault="00F65AF9" w:rsidP="004D6533">
            <w:pPr>
              <w:pStyle w:val="TAL"/>
              <w:rPr>
                <w:rFonts w:cs="Arial"/>
                <w:color w:val="000000"/>
                <w:sz w:val="16"/>
                <w:szCs w:val="16"/>
              </w:rPr>
            </w:pPr>
            <w:r w:rsidRPr="007B4467">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7B4467" w:rsidRDefault="00F65AF9" w:rsidP="004D6533">
            <w:pPr>
              <w:pStyle w:val="TAL"/>
              <w:rPr>
                <w:rFonts w:cs="Arial"/>
                <w:color w:val="000000"/>
                <w:sz w:val="16"/>
                <w:szCs w:val="16"/>
              </w:rPr>
            </w:pPr>
            <w:r w:rsidRPr="007B4467">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7B4467" w:rsidRDefault="00F65AF9" w:rsidP="00CE46FE">
            <w:pPr>
              <w:pStyle w:val="TAL"/>
              <w:rPr>
                <w:rFonts w:cs="Arial"/>
                <w:color w:val="000000"/>
                <w:sz w:val="16"/>
                <w:szCs w:val="16"/>
              </w:rPr>
            </w:pPr>
            <w:r w:rsidRPr="007B4467">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84673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7B4467" w:rsidRDefault="00F65AF9" w:rsidP="004D6533">
            <w:pPr>
              <w:pStyle w:val="TAL"/>
              <w:rPr>
                <w:rFonts w:cs="Arial"/>
                <w:color w:val="000000"/>
                <w:sz w:val="16"/>
                <w:szCs w:val="16"/>
              </w:rPr>
            </w:pPr>
            <w:r w:rsidRPr="007B4467">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7B4467" w:rsidRDefault="00F65AF9" w:rsidP="004D6533">
            <w:pPr>
              <w:pStyle w:val="TAL"/>
              <w:rPr>
                <w:rFonts w:cs="Arial"/>
                <w:color w:val="000000"/>
                <w:sz w:val="16"/>
                <w:szCs w:val="16"/>
              </w:rPr>
            </w:pPr>
            <w:r w:rsidRPr="007B4467">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7B4467" w:rsidRDefault="00F65AF9" w:rsidP="00CE46FE">
            <w:pPr>
              <w:pStyle w:val="TAL"/>
              <w:rPr>
                <w:rFonts w:cs="Arial"/>
                <w:color w:val="000000"/>
                <w:sz w:val="16"/>
                <w:szCs w:val="16"/>
              </w:rPr>
            </w:pPr>
            <w:r w:rsidRPr="007B4467">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6B3E28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7B4467" w:rsidRDefault="00F65AF9" w:rsidP="004D6533">
            <w:pPr>
              <w:pStyle w:val="TAL"/>
              <w:rPr>
                <w:rFonts w:cs="Arial"/>
                <w:color w:val="000000"/>
                <w:sz w:val="16"/>
                <w:szCs w:val="16"/>
              </w:rPr>
            </w:pPr>
            <w:r w:rsidRPr="007B4467">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7B4467" w:rsidRDefault="00F65AF9" w:rsidP="004D6533">
            <w:pPr>
              <w:pStyle w:val="TAL"/>
              <w:rPr>
                <w:rFonts w:cs="Arial"/>
                <w:color w:val="000000"/>
                <w:sz w:val="16"/>
                <w:szCs w:val="16"/>
              </w:rPr>
            </w:pPr>
            <w:r w:rsidRPr="007B4467">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7B4467" w:rsidRDefault="00F65AF9" w:rsidP="00CE46FE">
            <w:pPr>
              <w:pStyle w:val="TAL"/>
              <w:rPr>
                <w:rFonts w:cs="Arial"/>
                <w:color w:val="000000"/>
                <w:sz w:val="16"/>
                <w:szCs w:val="16"/>
              </w:rPr>
            </w:pPr>
            <w:r w:rsidRPr="007B4467">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CB2CC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7B4467" w:rsidRDefault="00F65AF9" w:rsidP="004D6533">
            <w:pPr>
              <w:pStyle w:val="TAL"/>
              <w:rPr>
                <w:rFonts w:cs="Arial"/>
                <w:color w:val="000000"/>
                <w:sz w:val="16"/>
                <w:szCs w:val="16"/>
              </w:rPr>
            </w:pPr>
            <w:r w:rsidRPr="007B4467">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7B4467" w:rsidRDefault="00F65AF9" w:rsidP="004D6533">
            <w:pPr>
              <w:pStyle w:val="TAL"/>
              <w:rPr>
                <w:rFonts w:cs="Arial"/>
                <w:color w:val="000000"/>
                <w:sz w:val="16"/>
                <w:szCs w:val="16"/>
              </w:rPr>
            </w:pPr>
            <w:r w:rsidRPr="007B4467">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7B4467" w:rsidRDefault="00F65AF9" w:rsidP="00CE46FE">
            <w:pPr>
              <w:pStyle w:val="TAL"/>
              <w:rPr>
                <w:rFonts w:cs="Arial"/>
                <w:color w:val="000000"/>
                <w:sz w:val="16"/>
                <w:szCs w:val="16"/>
              </w:rPr>
            </w:pPr>
            <w:r w:rsidRPr="007B4467">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8527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7B4467" w:rsidRDefault="00F65AF9" w:rsidP="004D6533">
            <w:pPr>
              <w:pStyle w:val="TAL"/>
              <w:rPr>
                <w:rFonts w:cs="Arial"/>
                <w:color w:val="000000"/>
                <w:sz w:val="16"/>
                <w:szCs w:val="16"/>
              </w:rPr>
            </w:pPr>
            <w:r w:rsidRPr="007B4467">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7B4467" w:rsidRDefault="00F65AF9" w:rsidP="004D6533">
            <w:pPr>
              <w:pStyle w:val="TAL"/>
              <w:rPr>
                <w:rFonts w:cs="Arial"/>
                <w:color w:val="000000"/>
                <w:sz w:val="16"/>
                <w:szCs w:val="16"/>
              </w:rPr>
            </w:pPr>
            <w:r w:rsidRPr="007B4467">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7B4467" w:rsidRDefault="00F65AF9" w:rsidP="00CE46FE">
            <w:pPr>
              <w:pStyle w:val="TAL"/>
              <w:rPr>
                <w:rFonts w:cs="Arial"/>
                <w:color w:val="000000"/>
                <w:sz w:val="16"/>
                <w:szCs w:val="16"/>
              </w:rPr>
            </w:pPr>
            <w:r w:rsidRPr="007B4467">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24405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7B4467" w:rsidRDefault="00F65AF9" w:rsidP="004D6533">
            <w:pPr>
              <w:pStyle w:val="TAL"/>
              <w:rPr>
                <w:rFonts w:cs="Arial"/>
                <w:color w:val="000000"/>
                <w:sz w:val="16"/>
                <w:szCs w:val="16"/>
              </w:rPr>
            </w:pPr>
            <w:r w:rsidRPr="007B4467">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7B4467" w:rsidRDefault="00F65AF9" w:rsidP="004D6533">
            <w:pPr>
              <w:pStyle w:val="TAL"/>
              <w:rPr>
                <w:rFonts w:cs="Arial"/>
                <w:color w:val="000000"/>
                <w:sz w:val="16"/>
                <w:szCs w:val="16"/>
              </w:rPr>
            </w:pPr>
            <w:r w:rsidRPr="007B4467">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7B4467" w:rsidRDefault="00F65AF9" w:rsidP="00CE46FE">
            <w:pPr>
              <w:pStyle w:val="TAL"/>
              <w:rPr>
                <w:rFonts w:cs="Arial"/>
                <w:color w:val="000000"/>
                <w:sz w:val="16"/>
                <w:szCs w:val="16"/>
              </w:rPr>
            </w:pPr>
            <w:r w:rsidRPr="007B4467">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49ABB95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7B4467" w:rsidRDefault="00F65AF9" w:rsidP="004D6533">
            <w:pPr>
              <w:pStyle w:val="TAL"/>
              <w:rPr>
                <w:rFonts w:cs="Arial"/>
                <w:color w:val="000000"/>
                <w:sz w:val="16"/>
                <w:szCs w:val="16"/>
              </w:rPr>
            </w:pPr>
            <w:r w:rsidRPr="007B4467">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7B4467" w:rsidRDefault="00F65AF9" w:rsidP="004D6533">
            <w:pPr>
              <w:pStyle w:val="TAL"/>
              <w:rPr>
                <w:rFonts w:cs="Arial"/>
                <w:color w:val="000000"/>
                <w:sz w:val="16"/>
                <w:szCs w:val="16"/>
              </w:rPr>
            </w:pPr>
            <w:r w:rsidRPr="007B4467">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7B4467" w:rsidRDefault="00F65AF9" w:rsidP="00CE46FE">
            <w:pPr>
              <w:pStyle w:val="TAL"/>
              <w:rPr>
                <w:rFonts w:cs="Arial"/>
                <w:color w:val="000000"/>
                <w:sz w:val="16"/>
                <w:szCs w:val="16"/>
              </w:rPr>
            </w:pPr>
            <w:r w:rsidRPr="007B4467">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38E900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7B4467" w:rsidRDefault="00F65AF9" w:rsidP="004D6533">
            <w:pPr>
              <w:pStyle w:val="TAL"/>
              <w:rPr>
                <w:rFonts w:cs="Arial"/>
                <w:color w:val="000000"/>
                <w:sz w:val="16"/>
                <w:szCs w:val="16"/>
              </w:rPr>
            </w:pPr>
            <w:r w:rsidRPr="007B4467">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7B4467" w:rsidRDefault="00F65AF9" w:rsidP="004D6533">
            <w:pPr>
              <w:pStyle w:val="TAL"/>
              <w:rPr>
                <w:rFonts w:cs="Arial"/>
                <w:color w:val="000000"/>
                <w:sz w:val="16"/>
                <w:szCs w:val="16"/>
              </w:rPr>
            </w:pPr>
            <w:r w:rsidRPr="007B4467">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7B4467" w:rsidRDefault="00F65AF9" w:rsidP="00CE46FE">
            <w:pPr>
              <w:pStyle w:val="TAL"/>
              <w:rPr>
                <w:rFonts w:cs="Arial"/>
                <w:color w:val="000000"/>
                <w:sz w:val="16"/>
                <w:szCs w:val="16"/>
              </w:rPr>
            </w:pPr>
            <w:r w:rsidRPr="007B4467">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0BCF7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7B4467" w:rsidRDefault="00F65AF9" w:rsidP="004D6533">
            <w:pPr>
              <w:pStyle w:val="TAL"/>
              <w:rPr>
                <w:rFonts w:cs="Arial"/>
                <w:color w:val="000000"/>
                <w:sz w:val="16"/>
                <w:szCs w:val="16"/>
              </w:rPr>
            </w:pPr>
            <w:r w:rsidRPr="007B4467">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7B4467" w:rsidRDefault="00F65AF9" w:rsidP="004D6533">
            <w:pPr>
              <w:pStyle w:val="TAL"/>
              <w:rPr>
                <w:rFonts w:cs="Arial"/>
                <w:color w:val="000000"/>
                <w:sz w:val="16"/>
                <w:szCs w:val="16"/>
              </w:rPr>
            </w:pPr>
            <w:r w:rsidRPr="007B4467">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7B4467" w:rsidRDefault="00F65AF9" w:rsidP="00CE46FE">
            <w:pPr>
              <w:pStyle w:val="TAL"/>
              <w:rPr>
                <w:rFonts w:cs="Arial"/>
                <w:color w:val="000000"/>
                <w:sz w:val="16"/>
                <w:szCs w:val="16"/>
              </w:rPr>
            </w:pPr>
            <w:r w:rsidRPr="007B4467">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2EE8BE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7B4467" w:rsidRDefault="00F65AF9" w:rsidP="004D6533">
            <w:pPr>
              <w:pStyle w:val="TAL"/>
              <w:rPr>
                <w:rFonts w:cs="Arial"/>
                <w:color w:val="000000"/>
                <w:sz w:val="16"/>
                <w:szCs w:val="16"/>
              </w:rPr>
            </w:pPr>
            <w:r w:rsidRPr="007B4467">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7B4467" w:rsidRDefault="00F65AF9" w:rsidP="004D6533">
            <w:pPr>
              <w:pStyle w:val="TAL"/>
              <w:rPr>
                <w:rFonts w:cs="Arial"/>
                <w:color w:val="000000"/>
                <w:sz w:val="16"/>
                <w:szCs w:val="16"/>
              </w:rPr>
            </w:pPr>
            <w:r w:rsidRPr="007B4467">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7B4467" w:rsidRDefault="00F65AF9" w:rsidP="00CE46FE">
            <w:pPr>
              <w:pStyle w:val="TAL"/>
              <w:rPr>
                <w:rFonts w:cs="Arial"/>
                <w:color w:val="000000"/>
                <w:sz w:val="16"/>
                <w:szCs w:val="16"/>
              </w:rPr>
            </w:pPr>
            <w:r w:rsidRPr="007B4467">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122D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7B4467" w:rsidRDefault="00F65AF9" w:rsidP="004D6533">
            <w:pPr>
              <w:pStyle w:val="TAL"/>
              <w:rPr>
                <w:rFonts w:cs="Arial"/>
                <w:color w:val="000000"/>
                <w:sz w:val="16"/>
                <w:szCs w:val="16"/>
              </w:rPr>
            </w:pPr>
            <w:r w:rsidRPr="007B4467">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7B4467" w:rsidRDefault="00F65AF9" w:rsidP="004D6533">
            <w:pPr>
              <w:pStyle w:val="TAL"/>
              <w:rPr>
                <w:rFonts w:cs="Arial"/>
                <w:color w:val="000000"/>
                <w:sz w:val="16"/>
                <w:szCs w:val="16"/>
              </w:rPr>
            </w:pPr>
            <w:r w:rsidRPr="007B4467">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7B4467" w:rsidRDefault="00F65AF9" w:rsidP="00CE46FE">
            <w:pPr>
              <w:pStyle w:val="TAL"/>
              <w:rPr>
                <w:rFonts w:cs="Arial"/>
                <w:color w:val="000000"/>
                <w:sz w:val="16"/>
                <w:szCs w:val="16"/>
              </w:rPr>
            </w:pPr>
            <w:r w:rsidRPr="007B4467">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040CFC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7B4467" w:rsidRDefault="00F65AF9" w:rsidP="004D6533">
            <w:pPr>
              <w:pStyle w:val="TAL"/>
              <w:rPr>
                <w:rFonts w:cs="Arial"/>
                <w:color w:val="000000"/>
                <w:sz w:val="16"/>
                <w:szCs w:val="16"/>
              </w:rPr>
            </w:pPr>
            <w:r w:rsidRPr="007B4467">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7B4467" w:rsidRDefault="00F65AF9" w:rsidP="004D6533">
            <w:pPr>
              <w:pStyle w:val="TAL"/>
              <w:rPr>
                <w:rFonts w:cs="Arial"/>
                <w:color w:val="000000"/>
                <w:sz w:val="16"/>
                <w:szCs w:val="16"/>
              </w:rPr>
            </w:pPr>
            <w:r w:rsidRPr="007B4467">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7B4467" w:rsidRDefault="00F65AF9" w:rsidP="00CE46FE">
            <w:pPr>
              <w:pStyle w:val="TAL"/>
              <w:rPr>
                <w:rFonts w:cs="Arial"/>
                <w:color w:val="000000"/>
                <w:sz w:val="16"/>
                <w:szCs w:val="16"/>
              </w:rPr>
            </w:pPr>
            <w:r w:rsidRPr="007B4467">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4C72E3" w:rsidRPr="007B4467" w14:paraId="6732B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7B4467" w:rsidRDefault="004C72E3" w:rsidP="00B05689">
            <w:pPr>
              <w:pStyle w:val="TAL"/>
              <w:rPr>
                <w:rFonts w:cs="Arial"/>
                <w:color w:val="000000"/>
                <w:sz w:val="16"/>
                <w:szCs w:val="16"/>
              </w:rPr>
            </w:pPr>
            <w:r w:rsidRPr="007B4467">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7B4467" w:rsidRDefault="004C72E3">
            <w:pPr>
              <w:pStyle w:val="TAL"/>
              <w:rPr>
                <w:rFonts w:cs="Arial"/>
                <w:color w:val="000000"/>
                <w:sz w:val="16"/>
                <w:szCs w:val="16"/>
              </w:rPr>
            </w:pPr>
            <w:r w:rsidRPr="007B4467">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7B4467" w:rsidRDefault="004C72E3">
            <w:pPr>
              <w:pStyle w:val="TAL"/>
              <w:rPr>
                <w:rFonts w:cs="Arial"/>
                <w:color w:val="000000"/>
                <w:sz w:val="16"/>
                <w:szCs w:val="16"/>
              </w:rPr>
            </w:pPr>
            <w:r w:rsidRPr="007B4467">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9F182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7B4467" w:rsidRDefault="004C72E3" w:rsidP="00B05689">
            <w:pPr>
              <w:pStyle w:val="TAL"/>
              <w:rPr>
                <w:rFonts w:cs="Arial"/>
                <w:color w:val="000000"/>
                <w:sz w:val="16"/>
                <w:szCs w:val="16"/>
              </w:rPr>
            </w:pPr>
            <w:r w:rsidRPr="007B4467">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7B4467" w:rsidRDefault="004C72E3">
            <w:pPr>
              <w:pStyle w:val="TAL"/>
              <w:rPr>
                <w:rFonts w:cs="Arial"/>
                <w:color w:val="000000"/>
                <w:sz w:val="16"/>
                <w:szCs w:val="16"/>
              </w:rPr>
            </w:pPr>
            <w:r w:rsidRPr="007B4467">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7B4467" w:rsidRDefault="004C72E3">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501653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7B4467" w:rsidRDefault="004C72E3" w:rsidP="00B05689">
            <w:pPr>
              <w:pStyle w:val="TAL"/>
              <w:rPr>
                <w:rFonts w:cs="Arial"/>
                <w:color w:val="000000"/>
                <w:sz w:val="16"/>
                <w:szCs w:val="16"/>
              </w:rPr>
            </w:pPr>
            <w:r w:rsidRPr="007B4467">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7B4467" w:rsidRDefault="004C72E3">
            <w:pPr>
              <w:pStyle w:val="TAL"/>
              <w:rPr>
                <w:rFonts w:cs="Arial"/>
                <w:color w:val="000000"/>
                <w:sz w:val="16"/>
                <w:szCs w:val="16"/>
              </w:rPr>
            </w:pPr>
            <w:r w:rsidRPr="007B4467">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7B4467" w:rsidRDefault="004C72E3">
            <w:pPr>
              <w:pStyle w:val="TAL"/>
              <w:rPr>
                <w:rFonts w:cs="Arial"/>
                <w:color w:val="000000"/>
                <w:sz w:val="16"/>
                <w:szCs w:val="16"/>
              </w:rPr>
            </w:pPr>
            <w:r w:rsidRPr="007B4467">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F67BFC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7B4467" w:rsidRDefault="004C72E3" w:rsidP="00B05689">
            <w:pPr>
              <w:pStyle w:val="TAL"/>
              <w:rPr>
                <w:rFonts w:cs="Arial"/>
                <w:color w:val="000000"/>
                <w:sz w:val="16"/>
                <w:szCs w:val="16"/>
              </w:rPr>
            </w:pPr>
            <w:r w:rsidRPr="007B4467">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7B4467" w:rsidRDefault="004C72E3">
            <w:pPr>
              <w:pStyle w:val="TAL"/>
              <w:rPr>
                <w:rFonts w:cs="Arial"/>
                <w:color w:val="000000"/>
                <w:sz w:val="16"/>
                <w:szCs w:val="16"/>
              </w:rPr>
            </w:pPr>
            <w:r w:rsidRPr="007B4467">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7B4467" w:rsidRDefault="004C72E3">
            <w:pPr>
              <w:pStyle w:val="TAL"/>
              <w:rPr>
                <w:rFonts w:cs="Arial"/>
                <w:color w:val="000000"/>
                <w:sz w:val="16"/>
                <w:szCs w:val="16"/>
              </w:rPr>
            </w:pPr>
            <w:r w:rsidRPr="007B4467">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511194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7B4467" w:rsidRDefault="004C72E3" w:rsidP="00B05689">
            <w:pPr>
              <w:pStyle w:val="TAL"/>
              <w:rPr>
                <w:rFonts w:cs="Arial"/>
                <w:color w:val="000000"/>
                <w:sz w:val="16"/>
                <w:szCs w:val="16"/>
              </w:rPr>
            </w:pPr>
            <w:r w:rsidRPr="007B4467">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7B4467" w:rsidRDefault="004C72E3">
            <w:pPr>
              <w:pStyle w:val="TAL"/>
              <w:rPr>
                <w:rFonts w:cs="Arial"/>
                <w:color w:val="000000"/>
                <w:sz w:val="16"/>
                <w:szCs w:val="16"/>
              </w:rPr>
            </w:pPr>
            <w:r w:rsidRPr="007B4467">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7B4467" w:rsidRDefault="004C72E3">
            <w:pPr>
              <w:pStyle w:val="TAL"/>
              <w:rPr>
                <w:rFonts w:cs="Arial"/>
                <w:color w:val="000000"/>
                <w:sz w:val="16"/>
                <w:szCs w:val="16"/>
              </w:rPr>
            </w:pPr>
            <w:r w:rsidRPr="007B4467">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B6517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7B4467" w:rsidRDefault="004C72E3" w:rsidP="00B05689">
            <w:pPr>
              <w:pStyle w:val="TAL"/>
              <w:rPr>
                <w:rFonts w:cs="Arial"/>
                <w:color w:val="000000"/>
                <w:sz w:val="16"/>
                <w:szCs w:val="16"/>
              </w:rPr>
            </w:pPr>
            <w:r w:rsidRPr="007B4467">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7B4467" w:rsidRDefault="004C72E3">
            <w:pPr>
              <w:pStyle w:val="TAL"/>
              <w:rPr>
                <w:rFonts w:cs="Arial"/>
                <w:color w:val="000000"/>
                <w:sz w:val="16"/>
                <w:szCs w:val="16"/>
              </w:rPr>
            </w:pPr>
            <w:r w:rsidRPr="007B4467">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7B4467" w:rsidRDefault="004C72E3">
            <w:pPr>
              <w:pStyle w:val="TAL"/>
              <w:rPr>
                <w:rFonts w:cs="Arial"/>
                <w:color w:val="000000"/>
                <w:sz w:val="16"/>
                <w:szCs w:val="16"/>
              </w:rPr>
            </w:pPr>
            <w:r w:rsidRPr="007B4467">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99C8D0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7B4467" w:rsidRDefault="004C72E3" w:rsidP="00B05689">
            <w:pPr>
              <w:pStyle w:val="TAL"/>
              <w:rPr>
                <w:rFonts w:cs="Arial"/>
                <w:color w:val="000000"/>
                <w:sz w:val="16"/>
                <w:szCs w:val="16"/>
              </w:rPr>
            </w:pPr>
            <w:r w:rsidRPr="007B4467">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7B4467" w:rsidRDefault="004C72E3">
            <w:pPr>
              <w:pStyle w:val="TAL"/>
              <w:rPr>
                <w:rFonts w:cs="Arial"/>
                <w:color w:val="000000"/>
                <w:sz w:val="16"/>
                <w:szCs w:val="16"/>
              </w:rPr>
            </w:pPr>
            <w:r w:rsidRPr="007B4467">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7B4467" w:rsidRDefault="004C72E3">
            <w:pPr>
              <w:pStyle w:val="TAL"/>
              <w:rPr>
                <w:rFonts w:cs="Arial"/>
                <w:color w:val="000000"/>
                <w:sz w:val="16"/>
                <w:szCs w:val="16"/>
              </w:rPr>
            </w:pPr>
            <w:r w:rsidRPr="007B4467">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E986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7B4467" w:rsidRDefault="004C72E3" w:rsidP="00B05689">
            <w:pPr>
              <w:pStyle w:val="TAL"/>
              <w:rPr>
                <w:rFonts w:cs="Arial"/>
                <w:color w:val="000000"/>
                <w:sz w:val="16"/>
                <w:szCs w:val="16"/>
              </w:rPr>
            </w:pPr>
            <w:r w:rsidRPr="007B4467">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7B4467" w:rsidRDefault="004C72E3">
            <w:pPr>
              <w:pStyle w:val="TAL"/>
              <w:rPr>
                <w:rFonts w:cs="Arial"/>
                <w:color w:val="000000"/>
                <w:sz w:val="16"/>
                <w:szCs w:val="16"/>
              </w:rPr>
            </w:pPr>
            <w:r w:rsidRPr="007B4467">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7B4467" w:rsidRDefault="004C72E3">
            <w:pPr>
              <w:pStyle w:val="TAL"/>
              <w:rPr>
                <w:rFonts w:cs="Arial"/>
                <w:color w:val="000000"/>
                <w:sz w:val="16"/>
                <w:szCs w:val="16"/>
              </w:rPr>
            </w:pPr>
            <w:r w:rsidRPr="007B4467">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744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7B4467" w:rsidRDefault="004C72E3" w:rsidP="00B05689">
            <w:pPr>
              <w:pStyle w:val="TAL"/>
              <w:rPr>
                <w:rFonts w:cs="Arial"/>
                <w:color w:val="000000"/>
                <w:sz w:val="16"/>
                <w:szCs w:val="16"/>
              </w:rPr>
            </w:pPr>
            <w:r w:rsidRPr="007B4467">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7B4467" w:rsidRDefault="004C72E3">
            <w:pPr>
              <w:pStyle w:val="TAL"/>
              <w:rPr>
                <w:rFonts w:cs="Arial"/>
                <w:color w:val="000000"/>
                <w:sz w:val="16"/>
                <w:szCs w:val="16"/>
              </w:rPr>
            </w:pPr>
            <w:r w:rsidRPr="007B4467">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7B4467" w:rsidRDefault="004C72E3">
            <w:pPr>
              <w:pStyle w:val="TAL"/>
              <w:rPr>
                <w:rFonts w:cs="Arial"/>
                <w:color w:val="000000"/>
                <w:sz w:val="16"/>
                <w:szCs w:val="16"/>
              </w:rPr>
            </w:pPr>
            <w:r w:rsidRPr="007B4467">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9C172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7B4467" w:rsidRDefault="004C72E3" w:rsidP="00B05689">
            <w:pPr>
              <w:pStyle w:val="TAL"/>
              <w:rPr>
                <w:rFonts w:cs="Arial"/>
                <w:color w:val="000000"/>
                <w:sz w:val="16"/>
                <w:szCs w:val="16"/>
              </w:rPr>
            </w:pPr>
            <w:r w:rsidRPr="007B4467">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7B4467" w:rsidRDefault="004C72E3">
            <w:pPr>
              <w:pStyle w:val="TAL"/>
              <w:rPr>
                <w:rFonts w:cs="Arial"/>
                <w:color w:val="000000"/>
                <w:sz w:val="16"/>
                <w:szCs w:val="16"/>
              </w:rPr>
            </w:pPr>
            <w:r w:rsidRPr="007B4467">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7B4467" w:rsidRDefault="004C72E3">
            <w:pPr>
              <w:pStyle w:val="TAL"/>
              <w:rPr>
                <w:rFonts w:cs="Arial"/>
                <w:color w:val="000000"/>
                <w:sz w:val="16"/>
                <w:szCs w:val="16"/>
              </w:rPr>
            </w:pPr>
            <w:r w:rsidRPr="007B4467">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05327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7B4467" w:rsidRDefault="004C72E3" w:rsidP="00B05689">
            <w:pPr>
              <w:pStyle w:val="TAL"/>
              <w:rPr>
                <w:rFonts w:cs="Arial"/>
                <w:color w:val="000000"/>
                <w:sz w:val="16"/>
                <w:szCs w:val="16"/>
              </w:rPr>
            </w:pPr>
            <w:r w:rsidRPr="007B4467">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7B4467" w:rsidRDefault="004C72E3">
            <w:pPr>
              <w:pStyle w:val="TAL"/>
              <w:rPr>
                <w:rFonts w:cs="Arial"/>
                <w:color w:val="000000"/>
                <w:sz w:val="16"/>
                <w:szCs w:val="16"/>
              </w:rPr>
            </w:pPr>
            <w:r w:rsidRPr="007B4467">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7B4467" w:rsidRDefault="004C72E3">
            <w:pPr>
              <w:pStyle w:val="TAL"/>
              <w:rPr>
                <w:rFonts w:cs="Arial"/>
                <w:color w:val="000000"/>
                <w:sz w:val="16"/>
                <w:szCs w:val="16"/>
              </w:rPr>
            </w:pPr>
            <w:r w:rsidRPr="007B4467">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B2AE4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7B4467" w:rsidRDefault="004C72E3" w:rsidP="00B05689">
            <w:pPr>
              <w:pStyle w:val="TAL"/>
              <w:rPr>
                <w:rFonts w:cs="Arial"/>
                <w:color w:val="000000"/>
                <w:sz w:val="16"/>
                <w:szCs w:val="16"/>
              </w:rPr>
            </w:pPr>
            <w:r w:rsidRPr="007B4467">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7B4467" w:rsidRDefault="004C72E3">
            <w:pPr>
              <w:pStyle w:val="TAL"/>
              <w:rPr>
                <w:rFonts w:cs="Arial"/>
                <w:color w:val="000000"/>
                <w:sz w:val="16"/>
                <w:szCs w:val="16"/>
              </w:rPr>
            </w:pPr>
            <w:r w:rsidRPr="007B4467">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7B4467" w:rsidRDefault="004C72E3">
            <w:pPr>
              <w:pStyle w:val="TAL"/>
              <w:rPr>
                <w:rFonts w:cs="Arial"/>
                <w:color w:val="000000"/>
                <w:sz w:val="16"/>
                <w:szCs w:val="16"/>
              </w:rPr>
            </w:pPr>
            <w:r w:rsidRPr="007B4467">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4404E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7B4467" w:rsidRDefault="004C72E3" w:rsidP="00B05689">
            <w:pPr>
              <w:pStyle w:val="TAL"/>
              <w:rPr>
                <w:rFonts w:cs="Arial"/>
                <w:color w:val="000000"/>
                <w:sz w:val="16"/>
                <w:szCs w:val="16"/>
              </w:rPr>
            </w:pPr>
            <w:r w:rsidRPr="007B4467">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7B4467" w:rsidRDefault="004C72E3">
            <w:pPr>
              <w:pStyle w:val="TAL"/>
              <w:rPr>
                <w:rFonts w:cs="Arial"/>
                <w:color w:val="000000"/>
                <w:sz w:val="16"/>
                <w:szCs w:val="16"/>
              </w:rPr>
            </w:pPr>
            <w:r w:rsidRPr="007B4467">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7B4467" w:rsidRDefault="004C72E3">
            <w:pPr>
              <w:pStyle w:val="TAL"/>
              <w:rPr>
                <w:rFonts w:cs="Arial"/>
                <w:color w:val="000000"/>
                <w:sz w:val="16"/>
                <w:szCs w:val="16"/>
              </w:rPr>
            </w:pPr>
            <w:r w:rsidRPr="007B4467">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C2D73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7B4467" w:rsidRDefault="004C72E3" w:rsidP="00B05689">
            <w:pPr>
              <w:pStyle w:val="TAL"/>
              <w:rPr>
                <w:rFonts w:cs="Arial"/>
                <w:color w:val="000000"/>
                <w:sz w:val="16"/>
                <w:szCs w:val="16"/>
              </w:rPr>
            </w:pPr>
            <w:r w:rsidRPr="007B4467">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7B4467" w:rsidRDefault="004C72E3">
            <w:pPr>
              <w:pStyle w:val="TAL"/>
              <w:rPr>
                <w:rFonts w:cs="Arial"/>
                <w:color w:val="000000"/>
                <w:sz w:val="16"/>
                <w:szCs w:val="16"/>
              </w:rPr>
            </w:pPr>
            <w:r w:rsidRPr="007B4467">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7B4467" w:rsidRDefault="004C72E3">
            <w:pPr>
              <w:pStyle w:val="TAL"/>
              <w:rPr>
                <w:rFonts w:cs="Arial"/>
                <w:color w:val="000000"/>
                <w:sz w:val="16"/>
                <w:szCs w:val="16"/>
              </w:rPr>
            </w:pPr>
            <w:r w:rsidRPr="007B4467">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EA52C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7B4467" w:rsidRDefault="004C72E3" w:rsidP="00B05689">
            <w:pPr>
              <w:pStyle w:val="TAL"/>
              <w:rPr>
                <w:rFonts w:cs="Arial"/>
                <w:color w:val="000000"/>
                <w:sz w:val="16"/>
                <w:szCs w:val="16"/>
              </w:rPr>
            </w:pPr>
            <w:r w:rsidRPr="007B4467">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7B4467" w:rsidRDefault="004C72E3">
            <w:pPr>
              <w:pStyle w:val="TAL"/>
              <w:rPr>
                <w:rFonts w:cs="Arial"/>
                <w:color w:val="000000"/>
                <w:sz w:val="16"/>
                <w:szCs w:val="16"/>
              </w:rPr>
            </w:pPr>
            <w:r w:rsidRPr="007B4467">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7B4467" w:rsidRDefault="004C72E3">
            <w:pPr>
              <w:pStyle w:val="TAL"/>
              <w:rPr>
                <w:rFonts w:cs="Arial"/>
                <w:color w:val="000000"/>
                <w:sz w:val="16"/>
                <w:szCs w:val="16"/>
              </w:rPr>
            </w:pPr>
            <w:r w:rsidRPr="007B4467">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EE6CF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7B4467" w:rsidRDefault="004C72E3" w:rsidP="00B05689">
            <w:pPr>
              <w:pStyle w:val="TAL"/>
              <w:rPr>
                <w:rFonts w:cs="Arial"/>
                <w:color w:val="000000"/>
                <w:sz w:val="16"/>
                <w:szCs w:val="16"/>
              </w:rPr>
            </w:pPr>
            <w:r w:rsidRPr="007B4467">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7B4467" w:rsidRDefault="004C72E3">
            <w:pPr>
              <w:pStyle w:val="TAL"/>
              <w:rPr>
                <w:rFonts w:cs="Arial"/>
                <w:color w:val="000000"/>
                <w:sz w:val="16"/>
                <w:szCs w:val="16"/>
              </w:rPr>
            </w:pPr>
            <w:r w:rsidRPr="007B4467">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7B4467" w:rsidRDefault="004C72E3">
            <w:pPr>
              <w:pStyle w:val="TAL"/>
              <w:rPr>
                <w:rFonts w:cs="Arial"/>
                <w:color w:val="000000"/>
                <w:sz w:val="16"/>
                <w:szCs w:val="16"/>
              </w:rPr>
            </w:pPr>
            <w:r w:rsidRPr="007B4467">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BA69F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7B4467" w:rsidRDefault="004C72E3" w:rsidP="00B05689">
            <w:pPr>
              <w:pStyle w:val="TAL"/>
              <w:rPr>
                <w:rFonts w:cs="Arial"/>
                <w:color w:val="000000"/>
                <w:sz w:val="16"/>
                <w:szCs w:val="16"/>
              </w:rPr>
            </w:pPr>
            <w:r w:rsidRPr="007B4467">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7B4467" w:rsidRDefault="004C72E3">
            <w:pPr>
              <w:pStyle w:val="TAL"/>
              <w:rPr>
                <w:rFonts w:cs="Arial"/>
                <w:color w:val="000000"/>
                <w:sz w:val="16"/>
                <w:szCs w:val="16"/>
              </w:rPr>
            </w:pPr>
            <w:r w:rsidRPr="007B4467">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7B4467" w:rsidRDefault="004C72E3">
            <w:pPr>
              <w:pStyle w:val="TAL"/>
              <w:rPr>
                <w:rFonts w:cs="Arial"/>
                <w:color w:val="000000"/>
                <w:sz w:val="16"/>
                <w:szCs w:val="16"/>
              </w:rPr>
            </w:pPr>
            <w:r w:rsidRPr="007B4467">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BA62B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7B4467" w:rsidRDefault="004C72E3" w:rsidP="00B05689">
            <w:pPr>
              <w:pStyle w:val="TAL"/>
              <w:rPr>
                <w:rFonts w:cs="Arial"/>
                <w:color w:val="000000"/>
                <w:sz w:val="16"/>
                <w:szCs w:val="16"/>
              </w:rPr>
            </w:pPr>
            <w:r w:rsidRPr="007B4467">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7B4467" w:rsidRDefault="004C72E3">
            <w:pPr>
              <w:pStyle w:val="TAL"/>
              <w:rPr>
                <w:rFonts w:cs="Arial"/>
                <w:color w:val="000000"/>
                <w:sz w:val="16"/>
                <w:szCs w:val="16"/>
              </w:rPr>
            </w:pPr>
            <w:r w:rsidRPr="007B4467">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7B4467" w:rsidRDefault="004C72E3">
            <w:pPr>
              <w:pStyle w:val="TAL"/>
              <w:rPr>
                <w:rFonts w:cs="Arial"/>
                <w:color w:val="000000"/>
                <w:sz w:val="16"/>
                <w:szCs w:val="16"/>
              </w:rPr>
            </w:pPr>
            <w:r w:rsidRPr="007B4467">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7FD16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7B4467" w:rsidRDefault="004C72E3" w:rsidP="00B05689">
            <w:pPr>
              <w:pStyle w:val="TAL"/>
              <w:rPr>
                <w:rFonts w:cs="Arial"/>
                <w:color w:val="000000"/>
                <w:sz w:val="16"/>
                <w:szCs w:val="16"/>
              </w:rPr>
            </w:pPr>
            <w:r w:rsidRPr="007B4467">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7B4467" w:rsidRDefault="004C72E3">
            <w:pPr>
              <w:pStyle w:val="TAL"/>
              <w:rPr>
                <w:rFonts w:cs="Arial"/>
                <w:color w:val="000000"/>
                <w:sz w:val="16"/>
                <w:szCs w:val="16"/>
              </w:rPr>
            </w:pPr>
            <w:r w:rsidRPr="007B4467">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7B4467" w:rsidRDefault="004C72E3">
            <w:pPr>
              <w:pStyle w:val="TAL"/>
              <w:rPr>
                <w:rFonts w:cs="Arial"/>
                <w:color w:val="000000"/>
                <w:sz w:val="16"/>
                <w:szCs w:val="16"/>
              </w:rPr>
            </w:pPr>
            <w:r w:rsidRPr="007B4467">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31E9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7B4467" w:rsidRDefault="004C72E3" w:rsidP="00B05689">
            <w:pPr>
              <w:pStyle w:val="TAL"/>
              <w:rPr>
                <w:rFonts w:cs="Arial"/>
                <w:color w:val="000000"/>
                <w:sz w:val="16"/>
                <w:szCs w:val="16"/>
              </w:rPr>
            </w:pPr>
            <w:r w:rsidRPr="007B4467">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7B4467" w:rsidRDefault="004C72E3">
            <w:pPr>
              <w:pStyle w:val="TAL"/>
              <w:rPr>
                <w:rFonts w:cs="Arial"/>
                <w:color w:val="000000"/>
                <w:sz w:val="16"/>
                <w:szCs w:val="16"/>
              </w:rPr>
            </w:pPr>
            <w:r w:rsidRPr="007B4467">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7B4467" w:rsidRDefault="004C72E3">
            <w:pPr>
              <w:pStyle w:val="TAL"/>
              <w:rPr>
                <w:rFonts w:cs="Arial"/>
                <w:color w:val="000000"/>
                <w:sz w:val="16"/>
                <w:szCs w:val="16"/>
              </w:rPr>
            </w:pPr>
            <w:r w:rsidRPr="007B4467">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FCCA5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7B4467" w:rsidRDefault="004C72E3" w:rsidP="00B05689">
            <w:pPr>
              <w:pStyle w:val="TAL"/>
              <w:rPr>
                <w:rFonts w:cs="Arial"/>
                <w:color w:val="000000"/>
                <w:sz w:val="16"/>
                <w:szCs w:val="16"/>
              </w:rPr>
            </w:pPr>
            <w:r w:rsidRPr="007B4467">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7B4467" w:rsidRDefault="004C72E3">
            <w:pPr>
              <w:pStyle w:val="TAL"/>
              <w:rPr>
                <w:rFonts w:cs="Arial"/>
                <w:color w:val="000000"/>
                <w:sz w:val="16"/>
                <w:szCs w:val="16"/>
              </w:rPr>
            </w:pPr>
            <w:r w:rsidRPr="007B4467">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7B4467" w:rsidRDefault="004C72E3">
            <w:pPr>
              <w:pStyle w:val="TAL"/>
              <w:rPr>
                <w:rFonts w:cs="Arial"/>
                <w:color w:val="000000"/>
                <w:sz w:val="16"/>
                <w:szCs w:val="16"/>
              </w:rPr>
            </w:pPr>
            <w:r w:rsidRPr="007B4467">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36E2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7B4467" w:rsidRDefault="004C72E3" w:rsidP="00B05689">
            <w:pPr>
              <w:pStyle w:val="TAL"/>
              <w:rPr>
                <w:rFonts w:cs="Arial"/>
                <w:color w:val="000000"/>
                <w:sz w:val="16"/>
                <w:szCs w:val="16"/>
              </w:rPr>
            </w:pPr>
            <w:r w:rsidRPr="007B4467">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7B4467" w:rsidRDefault="004C72E3">
            <w:pPr>
              <w:pStyle w:val="TAL"/>
              <w:rPr>
                <w:rFonts w:cs="Arial"/>
                <w:color w:val="000000"/>
                <w:sz w:val="16"/>
                <w:szCs w:val="16"/>
              </w:rPr>
            </w:pPr>
            <w:r w:rsidRPr="007B4467">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7B4467" w:rsidRDefault="004C72E3">
            <w:pPr>
              <w:pStyle w:val="TAL"/>
              <w:rPr>
                <w:rFonts w:cs="Arial"/>
                <w:color w:val="000000"/>
                <w:sz w:val="16"/>
                <w:szCs w:val="16"/>
              </w:rPr>
            </w:pPr>
            <w:r w:rsidRPr="007B4467">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D30C9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7B4467" w:rsidRDefault="004C72E3" w:rsidP="00B05689">
            <w:pPr>
              <w:pStyle w:val="TAL"/>
              <w:rPr>
                <w:rFonts w:cs="Arial"/>
                <w:color w:val="000000"/>
                <w:sz w:val="16"/>
                <w:szCs w:val="16"/>
              </w:rPr>
            </w:pPr>
            <w:r w:rsidRPr="007B4467">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7B4467" w:rsidRDefault="004C72E3">
            <w:pPr>
              <w:pStyle w:val="TAL"/>
              <w:rPr>
                <w:rFonts w:cs="Arial"/>
                <w:color w:val="000000"/>
                <w:sz w:val="16"/>
                <w:szCs w:val="16"/>
              </w:rPr>
            </w:pPr>
            <w:r w:rsidRPr="007B4467">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7B4467" w:rsidRDefault="004C72E3">
            <w:pPr>
              <w:pStyle w:val="TAL"/>
              <w:rPr>
                <w:rFonts w:cs="Arial"/>
                <w:color w:val="000000"/>
                <w:sz w:val="16"/>
                <w:szCs w:val="16"/>
              </w:rPr>
            </w:pPr>
            <w:r w:rsidRPr="007B4467">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9BB1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7B4467" w:rsidRDefault="004C72E3" w:rsidP="00B05689">
            <w:pPr>
              <w:pStyle w:val="TAL"/>
              <w:rPr>
                <w:rFonts w:cs="Arial"/>
                <w:color w:val="000000"/>
                <w:sz w:val="16"/>
                <w:szCs w:val="16"/>
              </w:rPr>
            </w:pPr>
            <w:r w:rsidRPr="007B4467">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7B4467" w:rsidRDefault="004C72E3">
            <w:pPr>
              <w:pStyle w:val="TAL"/>
              <w:rPr>
                <w:rFonts w:cs="Arial"/>
                <w:color w:val="000000"/>
                <w:sz w:val="16"/>
                <w:szCs w:val="16"/>
              </w:rPr>
            </w:pPr>
            <w:r w:rsidRPr="007B4467">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7B4467" w:rsidRDefault="004C72E3">
            <w:pPr>
              <w:pStyle w:val="TAL"/>
              <w:rPr>
                <w:rFonts w:cs="Arial"/>
                <w:color w:val="000000"/>
                <w:sz w:val="16"/>
                <w:szCs w:val="16"/>
              </w:rPr>
            </w:pPr>
            <w:r w:rsidRPr="007B4467">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D006A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7B4467" w:rsidRDefault="004C72E3" w:rsidP="00B05689">
            <w:pPr>
              <w:pStyle w:val="TAL"/>
              <w:rPr>
                <w:rFonts w:cs="Arial"/>
                <w:color w:val="000000"/>
                <w:sz w:val="16"/>
                <w:szCs w:val="16"/>
              </w:rPr>
            </w:pPr>
            <w:r w:rsidRPr="007B4467">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7B4467" w:rsidRDefault="004C72E3">
            <w:pPr>
              <w:pStyle w:val="TAL"/>
              <w:rPr>
                <w:rFonts w:cs="Arial"/>
                <w:color w:val="000000"/>
                <w:sz w:val="16"/>
                <w:szCs w:val="16"/>
              </w:rPr>
            </w:pPr>
            <w:r w:rsidRPr="007B4467">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7B4467" w:rsidRDefault="004C72E3">
            <w:pPr>
              <w:pStyle w:val="TAL"/>
              <w:rPr>
                <w:rFonts w:cs="Arial"/>
                <w:color w:val="000000"/>
                <w:sz w:val="16"/>
                <w:szCs w:val="16"/>
              </w:rPr>
            </w:pPr>
            <w:r w:rsidRPr="007B4467">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0E934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7B4467" w:rsidRDefault="004C72E3" w:rsidP="00B05689">
            <w:pPr>
              <w:pStyle w:val="TAL"/>
              <w:rPr>
                <w:rFonts w:cs="Arial"/>
                <w:color w:val="000000"/>
                <w:sz w:val="16"/>
                <w:szCs w:val="16"/>
              </w:rPr>
            </w:pPr>
            <w:r w:rsidRPr="007B4467">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7B4467" w:rsidRDefault="004C72E3">
            <w:pPr>
              <w:pStyle w:val="TAL"/>
              <w:rPr>
                <w:rFonts w:cs="Arial"/>
                <w:color w:val="000000"/>
                <w:sz w:val="16"/>
                <w:szCs w:val="16"/>
              </w:rPr>
            </w:pPr>
            <w:r w:rsidRPr="007B4467">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7B4467" w:rsidRDefault="004C72E3">
            <w:pPr>
              <w:pStyle w:val="TAL"/>
              <w:rPr>
                <w:rFonts w:cs="Arial"/>
                <w:color w:val="000000"/>
                <w:sz w:val="16"/>
                <w:szCs w:val="16"/>
              </w:rPr>
            </w:pPr>
            <w:r w:rsidRPr="007B4467">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7B4467" w:rsidRDefault="004C72E3">
            <w:pPr>
              <w:pStyle w:val="TAL"/>
              <w:rPr>
                <w:rFonts w:cs="Arial"/>
                <w:color w:val="000000"/>
                <w:sz w:val="16"/>
                <w:szCs w:val="16"/>
              </w:rPr>
            </w:pPr>
            <w:r w:rsidRPr="007B4467">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B285F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7B4467" w:rsidRDefault="004C72E3" w:rsidP="00B05689">
            <w:pPr>
              <w:pStyle w:val="TAL"/>
              <w:rPr>
                <w:rFonts w:cs="Arial"/>
                <w:color w:val="000000"/>
                <w:sz w:val="16"/>
                <w:szCs w:val="16"/>
              </w:rPr>
            </w:pPr>
            <w:r w:rsidRPr="007B4467">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7B4467" w:rsidRDefault="004C72E3">
            <w:pPr>
              <w:pStyle w:val="TAL"/>
              <w:rPr>
                <w:rFonts w:cs="Arial"/>
                <w:color w:val="000000"/>
                <w:sz w:val="16"/>
                <w:szCs w:val="16"/>
              </w:rPr>
            </w:pPr>
            <w:r w:rsidRPr="007B4467">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7B4467" w:rsidRDefault="004C72E3">
            <w:pPr>
              <w:pStyle w:val="TAL"/>
              <w:rPr>
                <w:rFonts w:cs="Arial"/>
                <w:color w:val="000000"/>
                <w:sz w:val="16"/>
                <w:szCs w:val="16"/>
              </w:rPr>
            </w:pPr>
            <w:r w:rsidRPr="007B4467">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E86CF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7B4467" w:rsidRDefault="004C72E3" w:rsidP="00B05689">
            <w:pPr>
              <w:pStyle w:val="TAL"/>
              <w:rPr>
                <w:rFonts w:cs="Arial"/>
                <w:color w:val="000000"/>
                <w:sz w:val="16"/>
                <w:szCs w:val="16"/>
              </w:rPr>
            </w:pPr>
            <w:r w:rsidRPr="007B4467">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7B4467" w:rsidRDefault="004C72E3">
            <w:pPr>
              <w:pStyle w:val="TAL"/>
              <w:rPr>
                <w:rFonts w:cs="Arial"/>
                <w:color w:val="000000"/>
                <w:sz w:val="16"/>
                <w:szCs w:val="16"/>
              </w:rPr>
            </w:pPr>
            <w:r w:rsidRPr="007B4467">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7B4467" w:rsidRDefault="004C72E3">
            <w:pPr>
              <w:pStyle w:val="TAL"/>
              <w:rPr>
                <w:rFonts w:cs="Arial"/>
                <w:color w:val="000000"/>
                <w:sz w:val="16"/>
                <w:szCs w:val="16"/>
              </w:rPr>
            </w:pPr>
            <w:r w:rsidRPr="007B4467">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8C9CB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7B4467" w:rsidRDefault="004C72E3" w:rsidP="00B05689">
            <w:pPr>
              <w:pStyle w:val="TAL"/>
              <w:rPr>
                <w:rFonts w:cs="Arial"/>
                <w:color w:val="000000"/>
                <w:sz w:val="16"/>
                <w:szCs w:val="16"/>
              </w:rPr>
            </w:pPr>
            <w:r w:rsidRPr="007B4467">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7B4467" w:rsidRDefault="004C72E3">
            <w:pPr>
              <w:pStyle w:val="TAL"/>
              <w:rPr>
                <w:rFonts w:cs="Arial"/>
                <w:color w:val="000000"/>
                <w:sz w:val="16"/>
                <w:szCs w:val="16"/>
              </w:rPr>
            </w:pPr>
            <w:r w:rsidRPr="007B4467">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7B4467" w:rsidRDefault="004C72E3">
            <w:pPr>
              <w:pStyle w:val="TAL"/>
              <w:rPr>
                <w:rFonts w:cs="Arial"/>
                <w:color w:val="000000"/>
                <w:sz w:val="16"/>
                <w:szCs w:val="16"/>
              </w:rPr>
            </w:pPr>
            <w:r w:rsidRPr="007B4467">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6374E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7B4467" w:rsidRDefault="004C72E3" w:rsidP="00B05689">
            <w:pPr>
              <w:pStyle w:val="TAL"/>
              <w:rPr>
                <w:rFonts w:cs="Arial"/>
                <w:color w:val="000000"/>
                <w:sz w:val="16"/>
                <w:szCs w:val="16"/>
              </w:rPr>
            </w:pPr>
            <w:r w:rsidRPr="007B4467">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7B4467" w:rsidRDefault="004C72E3">
            <w:pPr>
              <w:pStyle w:val="TAL"/>
              <w:rPr>
                <w:rFonts w:cs="Arial"/>
                <w:color w:val="000000"/>
                <w:sz w:val="16"/>
                <w:szCs w:val="16"/>
              </w:rPr>
            </w:pPr>
            <w:r w:rsidRPr="007B4467">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7B4467" w:rsidRDefault="004C72E3">
            <w:pPr>
              <w:pStyle w:val="TAL"/>
              <w:rPr>
                <w:rFonts w:cs="Arial"/>
                <w:color w:val="000000"/>
                <w:sz w:val="16"/>
                <w:szCs w:val="16"/>
              </w:rPr>
            </w:pPr>
            <w:r w:rsidRPr="007B4467">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2475B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7B4467" w:rsidRDefault="004C72E3" w:rsidP="00B05689">
            <w:pPr>
              <w:pStyle w:val="TAL"/>
              <w:rPr>
                <w:rFonts w:cs="Arial"/>
                <w:color w:val="000000"/>
                <w:sz w:val="16"/>
                <w:szCs w:val="16"/>
              </w:rPr>
            </w:pPr>
            <w:r w:rsidRPr="007B4467">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7B4467" w:rsidRDefault="004C72E3">
            <w:pPr>
              <w:pStyle w:val="TAL"/>
              <w:rPr>
                <w:rFonts w:cs="Arial"/>
                <w:color w:val="000000"/>
                <w:sz w:val="16"/>
                <w:szCs w:val="16"/>
              </w:rPr>
            </w:pPr>
            <w:r w:rsidRPr="007B4467">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7B4467" w:rsidRDefault="004C72E3">
            <w:pPr>
              <w:pStyle w:val="TAL"/>
              <w:rPr>
                <w:rFonts w:cs="Arial"/>
                <w:color w:val="000000"/>
                <w:sz w:val="16"/>
                <w:szCs w:val="16"/>
              </w:rPr>
            </w:pPr>
            <w:r w:rsidRPr="007B4467">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1B624E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7B4467" w:rsidRDefault="004C72E3" w:rsidP="00B05689">
            <w:pPr>
              <w:pStyle w:val="TAL"/>
              <w:rPr>
                <w:rFonts w:cs="Arial"/>
                <w:color w:val="000000"/>
                <w:sz w:val="16"/>
                <w:szCs w:val="16"/>
              </w:rPr>
            </w:pPr>
            <w:r w:rsidRPr="007B4467">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7B4467" w:rsidRDefault="004C72E3">
            <w:pPr>
              <w:pStyle w:val="TAL"/>
              <w:rPr>
                <w:rFonts w:cs="Arial"/>
                <w:color w:val="000000"/>
                <w:sz w:val="16"/>
                <w:szCs w:val="16"/>
              </w:rPr>
            </w:pPr>
            <w:r w:rsidRPr="007B4467">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7B4467" w:rsidRDefault="004C72E3">
            <w:pPr>
              <w:pStyle w:val="TAL"/>
              <w:rPr>
                <w:rFonts w:cs="Arial"/>
                <w:color w:val="000000"/>
                <w:sz w:val="16"/>
                <w:szCs w:val="16"/>
              </w:rPr>
            </w:pPr>
            <w:r w:rsidRPr="007B4467">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A2CD4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7B4467" w:rsidRDefault="004C72E3" w:rsidP="00B05689">
            <w:pPr>
              <w:pStyle w:val="TAL"/>
              <w:rPr>
                <w:rFonts w:cs="Arial"/>
                <w:color w:val="000000"/>
                <w:sz w:val="16"/>
                <w:szCs w:val="16"/>
              </w:rPr>
            </w:pPr>
            <w:r w:rsidRPr="007B4467">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7B4467" w:rsidRDefault="004C72E3">
            <w:pPr>
              <w:pStyle w:val="TAL"/>
              <w:rPr>
                <w:rFonts w:cs="Arial"/>
                <w:color w:val="000000"/>
                <w:sz w:val="16"/>
                <w:szCs w:val="16"/>
              </w:rPr>
            </w:pPr>
            <w:r w:rsidRPr="007B4467">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7B4467" w:rsidRDefault="004C72E3">
            <w:pPr>
              <w:pStyle w:val="TAL"/>
              <w:rPr>
                <w:rFonts w:cs="Arial"/>
                <w:color w:val="000000"/>
                <w:sz w:val="16"/>
                <w:szCs w:val="16"/>
              </w:rPr>
            </w:pPr>
            <w:r w:rsidRPr="007B4467">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91128B" w:rsidRPr="007B4467" w14:paraId="083159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7B4467" w:rsidRDefault="0091128B" w:rsidP="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7B4467" w:rsidRDefault="0091128B">
            <w:pPr>
              <w:pStyle w:val="TAL"/>
              <w:rPr>
                <w:rFonts w:cs="Arial"/>
                <w:color w:val="000000"/>
                <w:sz w:val="16"/>
                <w:szCs w:val="16"/>
              </w:rPr>
            </w:pPr>
            <w:r w:rsidRPr="007B4467">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7B4467" w:rsidRDefault="0091128B">
            <w:pPr>
              <w:pStyle w:val="TAL"/>
              <w:rPr>
                <w:rFonts w:cs="Arial"/>
                <w:color w:val="000000"/>
                <w:sz w:val="16"/>
                <w:szCs w:val="16"/>
              </w:rPr>
            </w:pPr>
            <w:r w:rsidRPr="007B4467">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7B4467" w:rsidRDefault="0091128B">
            <w:pPr>
              <w:pStyle w:val="TAL"/>
              <w:rPr>
                <w:rFonts w:cs="Arial"/>
                <w:color w:val="000000"/>
                <w:sz w:val="16"/>
                <w:szCs w:val="16"/>
              </w:rPr>
            </w:pPr>
            <w:r w:rsidRPr="007B4467">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95A45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7B4467" w:rsidRDefault="0091128B">
            <w:pPr>
              <w:pStyle w:val="TAL"/>
              <w:rPr>
                <w:rFonts w:cs="Arial"/>
                <w:color w:val="000000"/>
                <w:sz w:val="16"/>
                <w:szCs w:val="16"/>
              </w:rPr>
            </w:pPr>
            <w:r w:rsidRPr="007B4467">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7B4467" w:rsidRDefault="0091128B">
            <w:pPr>
              <w:pStyle w:val="TAL"/>
              <w:rPr>
                <w:rFonts w:cs="Arial"/>
                <w:color w:val="000000"/>
                <w:sz w:val="16"/>
                <w:szCs w:val="16"/>
              </w:rPr>
            </w:pPr>
            <w:r w:rsidRPr="007B4467">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7B4467" w:rsidRDefault="0091128B">
            <w:pPr>
              <w:pStyle w:val="TAL"/>
              <w:rPr>
                <w:rFonts w:cs="Arial"/>
                <w:color w:val="000000"/>
                <w:sz w:val="16"/>
                <w:szCs w:val="16"/>
              </w:rPr>
            </w:pPr>
            <w:r w:rsidRPr="007B4467">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2ACB2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7B4467" w:rsidRDefault="0091128B">
            <w:pPr>
              <w:pStyle w:val="TAL"/>
              <w:rPr>
                <w:rFonts w:cs="Arial"/>
                <w:color w:val="000000"/>
                <w:sz w:val="16"/>
                <w:szCs w:val="16"/>
              </w:rPr>
            </w:pPr>
            <w:r w:rsidRPr="007B4467">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7B4467" w:rsidRDefault="0091128B">
            <w:pPr>
              <w:pStyle w:val="TAL"/>
              <w:rPr>
                <w:rFonts w:cs="Arial"/>
                <w:color w:val="000000"/>
                <w:sz w:val="16"/>
                <w:szCs w:val="16"/>
              </w:rPr>
            </w:pPr>
            <w:r w:rsidRPr="007B4467">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7B4467" w:rsidRDefault="0091128B">
            <w:pPr>
              <w:pStyle w:val="TAL"/>
              <w:rPr>
                <w:rFonts w:cs="Arial"/>
                <w:color w:val="000000"/>
                <w:sz w:val="16"/>
                <w:szCs w:val="16"/>
              </w:rPr>
            </w:pPr>
            <w:r w:rsidRPr="007B4467">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45330B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7B4467" w:rsidRDefault="0091128B">
            <w:pPr>
              <w:pStyle w:val="TAL"/>
              <w:rPr>
                <w:rFonts w:cs="Arial"/>
                <w:color w:val="000000"/>
                <w:sz w:val="16"/>
                <w:szCs w:val="16"/>
              </w:rPr>
            </w:pPr>
            <w:r w:rsidRPr="007B4467">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7B4467" w:rsidRDefault="0091128B">
            <w:pPr>
              <w:pStyle w:val="TAL"/>
              <w:rPr>
                <w:rFonts w:cs="Arial"/>
                <w:color w:val="000000"/>
                <w:sz w:val="16"/>
                <w:szCs w:val="16"/>
              </w:rPr>
            </w:pPr>
            <w:r w:rsidRPr="007B4467">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7B4467" w:rsidRDefault="0091128B">
            <w:pPr>
              <w:pStyle w:val="TAL"/>
              <w:rPr>
                <w:rFonts w:cs="Arial"/>
                <w:color w:val="000000"/>
                <w:sz w:val="16"/>
                <w:szCs w:val="16"/>
              </w:rPr>
            </w:pPr>
            <w:r w:rsidRPr="007B4467">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B41C4F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7B4467" w:rsidRDefault="0091128B">
            <w:pPr>
              <w:pStyle w:val="TAL"/>
              <w:rPr>
                <w:rFonts w:cs="Arial"/>
                <w:color w:val="000000"/>
                <w:sz w:val="16"/>
                <w:szCs w:val="16"/>
              </w:rPr>
            </w:pPr>
            <w:r w:rsidRPr="007B4467">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7B4467" w:rsidRDefault="0091128B">
            <w:pPr>
              <w:pStyle w:val="TAL"/>
              <w:rPr>
                <w:rFonts w:cs="Arial"/>
                <w:color w:val="000000"/>
                <w:sz w:val="16"/>
                <w:szCs w:val="16"/>
              </w:rPr>
            </w:pPr>
            <w:r w:rsidRPr="007B4467">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7B4467" w:rsidRDefault="0091128B">
            <w:pPr>
              <w:pStyle w:val="TAL"/>
              <w:rPr>
                <w:rFonts w:cs="Arial"/>
                <w:color w:val="000000"/>
                <w:sz w:val="16"/>
                <w:szCs w:val="16"/>
              </w:rPr>
            </w:pPr>
            <w:r w:rsidRPr="007B4467">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CC5E1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7B4467" w:rsidRDefault="0091128B">
            <w:pPr>
              <w:pStyle w:val="TAL"/>
              <w:rPr>
                <w:rFonts w:cs="Arial"/>
                <w:color w:val="000000"/>
                <w:sz w:val="16"/>
                <w:szCs w:val="16"/>
              </w:rPr>
            </w:pPr>
            <w:r w:rsidRPr="007B4467">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7B4467" w:rsidRDefault="0091128B">
            <w:pPr>
              <w:pStyle w:val="TAL"/>
              <w:rPr>
                <w:rFonts w:cs="Arial"/>
                <w:color w:val="000000"/>
                <w:sz w:val="16"/>
                <w:szCs w:val="16"/>
              </w:rPr>
            </w:pPr>
            <w:r w:rsidRPr="007B4467">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7B4467" w:rsidRDefault="0091128B">
            <w:pPr>
              <w:pStyle w:val="TAL"/>
              <w:rPr>
                <w:rFonts w:cs="Arial"/>
                <w:color w:val="000000"/>
                <w:sz w:val="16"/>
                <w:szCs w:val="16"/>
              </w:rPr>
            </w:pPr>
            <w:r w:rsidRPr="007B4467">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185E4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7B4467" w:rsidRDefault="0091128B">
            <w:pPr>
              <w:pStyle w:val="TAL"/>
              <w:rPr>
                <w:rFonts w:cs="Arial"/>
                <w:color w:val="000000"/>
                <w:sz w:val="16"/>
                <w:szCs w:val="16"/>
              </w:rPr>
            </w:pPr>
            <w:r w:rsidRPr="007B4467">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7B4467" w:rsidRDefault="0091128B">
            <w:pPr>
              <w:pStyle w:val="TAL"/>
              <w:rPr>
                <w:rFonts w:cs="Arial"/>
                <w:color w:val="000000"/>
                <w:sz w:val="16"/>
                <w:szCs w:val="16"/>
              </w:rPr>
            </w:pPr>
            <w:r w:rsidRPr="007B4467">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7B4467" w:rsidRDefault="0091128B">
            <w:pPr>
              <w:pStyle w:val="TAL"/>
              <w:rPr>
                <w:rFonts w:cs="Arial"/>
                <w:color w:val="000000"/>
                <w:sz w:val="16"/>
                <w:szCs w:val="16"/>
              </w:rPr>
            </w:pPr>
            <w:r w:rsidRPr="007B4467">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F06897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7B4467" w:rsidRDefault="0091128B">
            <w:pPr>
              <w:pStyle w:val="TAL"/>
              <w:rPr>
                <w:rFonts w:cs="Arial"/>
                <w:color w:val="000000"/>
                <w:sz w:val="16"/>
                <w:szCs w:val="16"/>
              </w:rPr>
            </w:pPr>
            <w:r w:rsidRPr="007B4467">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7B4467" w:rsidRDefault="0091128B">
            <w:pPr>
              <w:pStyle w:val="TAL"/>
              <w:rPr>
                <w:rFonts w:cs="Arial"/>
                <w:color w:val="000000"/>
                <w:sz w:val="16"/>
                <w:szCs w:val="16"/>
              </w:rPr>
            </w:pPr>
            <w:r w:rsidRPr="007B4467">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7B4467" w:rsidRDefault="0091128B">
            <w:pPr>
              <w:pStyle w:val="TAL"/>
              <w:rPr>
                <w:rFonts w:cs="Arial"/>
                <w:color w:val="000000"/>
                <w:sz w:val="16"/>
                <w:szCs w:val="16"/>
              </w:rPr>
            </w:pPr>
            <w:r w:rsidRPr="007B4467">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6C3DA9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7B4467" w:rsidRDefault="0091128B">
            <w:pPr>
              <w:pStyle w:val="TAL"/>
              <w:rPr>
                <w:rFonts w:cs="Arial"/>
                <w:color w:val="000000"/>
                <w:sz w:val="16"/>
                <w:szCs w:val="16"/>
              </w:rPr>
            </w:pPr>
            <w:r w:rsidRPr="007B4467">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7B4467" w:rsidRDefault="0091128B">
            <w:pPr>
              <w:pStyle w:val="TAL"/>
              <w:rPr>
                <w:rFonts w:cs="Arial"/>
                <w:color w:val="000000"/>
                <w:sz w:val="16"/>
                <w:szCs w:val="16"/>
              </w:rPr>
            </w:pPr>
            <w:r w:rsidRPr="007B4467">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7B4467" w:rsidRDefault="0091128B">
            <w:pPr>
              <w:pStyle w:val="TAL"/>
              <w:rPr>
                <w:rFonts w:cs="Arial"/>
                <w:color w:val="000000"/>
                <w:sz w:val="16"/>
                <w:szCs w:val="16"/>
              </w:rPr>
            </w:pPr>
            <w:r w:rsidRPr="007B4467">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C511C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7B4467" w:rsidRDefault="0091128B">
            <w:pPr>
              <w:pStyle w:val="TAL"/>
              <w:rPr>
                <w:rFonts w:cs="Arial"/>
                <w:color w:val="000000"/>
                <w:sz w:val="16"/>
                <w:szCs w:val="16"/>
              </w:rPr>
            </w:pPr>
            <w:r w:rsidRPr="007B4467">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7B4467" w:rsidRDefault="0091128B">
            <w:pPr>
              <w:pStyle w:val="TAL"/>
              <w:rPr>
                <w:rFonts w:cs="Arial"/>
                <w:color w:val="000000"/>
                <w:sz w:val="16"/>
                <w:szCs w:val="16"/>
              </w:rPr>
            </w:pPr>
            <w:r w:rsidRPr="007B4467">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7B4467" w:rsidRDefault="0091128B">
            <w:pPr>
              <w:pStyle w:val="TAL"/>
              <w:rPr>
                <w:rFonts w:cs="Arial"/>
                <w:color w:val="000000"/>
                <w:sz w:val="16"/>
                <w:szCs w:val="16"/>
              </w:rPr>
            </w:pPr>
            <w:r w:rsidRPr="007B4467">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23E125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7B4467" w:rsidRDefault="0091128B">
            <w:pPr>
              <w:pStyle w:val="TAL"/>
              <w:rPr>
                <w:rFonts w:cs="Arial"/>
                <w:color w:val="000000"/>
                <w:sz w:val="16"/>
                <w:szCs w:val="16"/>
              </w:rPr>
            </w:pPr>
            <w:r w:rsidRPr="007B4467">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7B4467" w:rsidRDefault="0091128B">
            <w:pPr>
              <w:pStyle w:val="TAL"/>
              <w:rPr>
                <w:rFonts w:cs="Arial"/>
                <w:color w:val="000000"/>
                <w:sz w:val="16"/>
                <w:szCs w:val="16"/>
              </w:rPr>
            </w:pPr>
            <w:r w:rsidRPr="007B4467">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7B4467" w:rsidRDefault="0091128B">
            <w:pPr>
              <w:pStyle w:val="TAL"/>
              <w:rPr>
                <w:rFonts w:cs="Arial"/>
                <w:color w:val="000000"/>
                <w:sz w:val="16"/>
                <w:szCs w:val="16"/>
              </w:rPr>
            </w:pPr>
            <w:r w:rsidRPr="007B4467">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09E79B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7B4467" w:rsidRDefault="0091128B">
            <w:pPr>
              <w:pStyle w:val="TAL"/>
              <w:rPr>
                <w:rFonts w:cs="Arial"/>
                <w:color w:val="000000"/>
                <w:sz w:val="16"/>
                <w:szCs w:val="16"/>
              </w:rPr>
            </w:pPr>
            <w:r w:rsidRPr="007B4467">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7B4467" w:rsidRDefault="0091128B">
            <w:pPr>
              <w:pStyle w:val="TAL"/>
              <w:rPr>
                <w:rFonts w:cs="Arial"/>
                <w:color w:val="000000"/>
                <w:sz w:val="16"/>
                <w:szCs w:val="16"/>
              </w:rPr>
            </w:pPr>
            <w:r w:rsidRPr="007B4467">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7B4467" w:rsidRDefault="0091128B">
            <w:pPr>
              <w:pStyle w:val="TAL"/>
              <w:rPr>
                <w:rFonts w:cs="Arial"/>
                <w:color w:val="000000"/>
                <w:sz w:val="16"/>
                <w:szCs w:val="16"/>
              </w:rPr>
            </w:pPr>
            <w:r w:rsidRPr="007B4467">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1AE5A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7B4467" w:rsidRDefault="0091128B">
            <w:pPr>
              <w:pStyle w:val="TAL"/>
              <w:rPr>
                <w:rFonts w:cs="Arial"/>
                <w:color w:val="000000"/>
                <w:sz w:val="16"/>
                <w:szCs w:val="16"/>
              </w:rPr>
            </w:pPr>
            <w:r w:rsidRPr="007B4467">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7B4467" w:rsidRDefault="0091128B">
            <w:pPr>
              <w:pStyle w:val="TAL"/>
              <w:rPr>
                <w:rFonts w:cs="Arial"/>
                <w:color w:val="000000"/>
                <w:sz w:val="16"/>
                <w:szCs w:val="16"/>
              </w:rPr>
            </w:pPr>
            <w:r w:rsidRPr="007B4467">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7B4467" w:rsidRDefault="0091128B">
            <w:pPr>
              <w:pStyle w:val="TAL"/>
              <w:rPr>
                <w:rFonts w:cs="Arial"/>
                <w:color w:val="000000"/>
                <w:sz w:val="16"/>
                <w:szCs w:val="16"/>
              </w:rPr>
            </w:pPr>
            <w:r w:rsidRPr="007B4467">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A44127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7B4467" w:rsidRDefault="0091128B">
            <w:pPr>
              <w:pStyle w:val="TAL"/>
              <w:rPr>
                <w:rFonts w:cs="Arial"/>
                <w:color w:val="000000"/>
                <w:sz w:val="16"/>
                <w:szCs w:val="16"/>
              </w:rPr>
            </w:pPr>
            <w:r w:rsidRPr="007B4467">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7B4467" w:rsidRDefault="0091128B">
            <w:pPr>
              <w:pStyle w:val="TAL"/>
              <w:rPr>
                <w:rFonts w:cs="Arial"/>
                <w:color w:val="000000"/>
                <w:sz w:val="16"/>
                <w:szCs w:val="16"/>
              </w:rPr>
            </w:pPr>
            <w:r w:rsidRPr="007B4467">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7B4467" w:rsidRDefault="0091128B">
            <w:pPr>
              <w:pStyle w:val="TAL"/>
              <w:rPr>
                <w:rFonts w:cs="Arial"/>
                <w:color w:val="000000"/>
                <w:sz w:val="16"/>
                <w:szCs w:val="16"/>
              </w:rPr>
            </w:pPr>
            <w:r w:rsidRPr="007B4467">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E1110A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7B4467" w:rsidRDefault="0091128B">
            <w:pPr>
              <w:pStyle w:val="TAL"/>
              <w:rPr>
                <w:rFonts w:cs="Arial"/>
                <w:color w:val="000000"/>
                <w:sz w:val="16"/>
                <w:szCs w:val="16"/>
              </w:rPr>
            </w:pPr>
            <w:r w:rsidRPr="007B4467">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7B4467" w:rsidRDefault="0091128B">
            <w:pPr>
              <w:pStyle w:val="TAL"/>
              <w:rPr>
                <w:rFonts w:cs="Arial"/>
                <w:color w:val="000000"/>
                <w:sz w:val="16"/>
                <w:szCs w:val="16"/>
              </w:rPr>
            </w:pPr>
            <w:r w:rsidRPr="007B4467">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7B4467" w:rsidRDefault="0091128B">
            <w:pPr>
              <w:pStyle w:val="TAL"/>
              <w:rPr>
                <w:rFonts w:cs="Arial"/>
                <w:color w:val="000000"/>
                <w:sz w:val="16"/>
                <w:szCs w:val="16"/>
              </w:rPr>
            </w:pPr>
            <w:r w:rsidRPr="007B4467">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ACD97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7B4467" w:rsidRDefault="0091128B">
            <w:pPr>
              <w:pStyle w:val="TAL"/>
              <w:rPr>
                <w:rFonts w:cs="Arial"/>
                <w:color w:val="000000"/>
                <w:sz w:val="16"/>
                <w:szCs w:val="16"/>
              </w:rPr>
            </w:pPr>
            <w:r w:rsidRPr="007B4467">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7B4467" w:rsidRDefault="0091128B">
            <w:pPr>
              <w:pStyle w:val="TAL"/>
              <w:rPr>
                <w:rFonts w:cs="Arial"/>
                <w:color w:val="000000"/>
                <w:sz w:val="16"/>
                <w:szCs w:val="16"/>
              </w:rPr>
            </w:pPr>
            <w:r w:rsidRPr="007B4467">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7B4467" w:rsidRDefault="0091128B">
            <w:pPr>
              <w:pStyle w:val="TAL"/>
              <w:rPr>
                <w:rFonts w:cs="Arial"/>
                <w:color w:val="000000"/>
                <w:sz w:val="16"/>
                <w:szCs w:val="16"/>
              </w:rPr>
            </w:pPr>
            <w:r w:rsidRPr="007B4467">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5498B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7B4467" w:rsidRDefault="0091128B">
            <w:pPr>
              <w:pStyle w:val="TAL"/>
              <w:rPr>
                <w:rFonts w:cs="Arial"/>
                <w:color w:val="000000"/>
                <w:sz w:val="16"/>
                <w:szCs w:val="16"/>
              </w:rPr>
            </w:pPr>
            <w:r w:rsidRPr="007B4467">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7B4467" w:rsidRDefault="0091128B">
            <w:pPr>
              <w:pStyle w:val="TAL"/>
              <w:rPr>
                <w:rFonts w:cs="Arial"/>
                <w:color w:val="000000"/>
                <w:sz w:val="16"/>
                <w:szCs w:val="16"/>
              </w:rPr>
            </w:pPr>
            <w:r w:rsidRPr="007B4467">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7B4467" w:rsidRDefault="0091128B">
            <w:pPr>
              <w:pStyle w:val="TAL"/>
              <w:rPr>
                <w:rFonts w:cs="Arial"/>
                <w:color w:val="000000"/>
                <w:sz w:val="16"/>
                <w:szCs w:val="16"/>
              </w:rPr>
            </w:pPr>
            <w:r w:rsidRPr="007B4467">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18B1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7B4467" w:rsidRDefault="0091128B">
            <w:pPr>
              <w:pStyle w:val="TAL"/>
              <w:rPr>
                <w:rFonts w:cs="Arial"/>
                <w:color w:val="000000"/>
                <w:sz w:val="16"/>
                <w:szCs w:val="16"/>
              </w:rPr>
            </w:pPr>
            <w:r w:rsidRPr="007B4467">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7B4467" w:rsidRDefault="0091128B">
            <w:pPr>
              <w:pStyle w:val="TAL"/>
              <w:rPr>
                <w:rFonts w:cs="Arial"/>
                <w:color w:val="000000"/>
                <w:sz w:val="16"/>
                <w:szCs w:val="16"/>
              </w:rPr>
            </w:pPr>
            <w:r w:rsidRPr="007B4467">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7B4467" w:rsidRDefault="0091128B">
            <w:pPr>
              <w:pStyle w:val="TAL"/>
              <w:rPr>
                <w:rFonts w:cs="Arial"/>
                <w:color w:val="000000"/>
                <w:sz w:val="16"/>
                <w:szCs w:val="16"/>
              </w:rPr>
            </w:pPr>
            <w:r w:rsidRPr="007B4467">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130E3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7B4467" w:rsidRDefault="0091128B">
            <w:pPr>
              <w:pStyle w:val="TAL"/>
              <w:rPr>
                <w:rFonts w:cs="Arial"/>
                <w:color w:val="000000"/>
                <w:sz w:val="16"/>
                <w:szCs w:val="16"/>
              </w:rPr>
            </w:pPr>
            <w:r w:rsidRPr="007B4467">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7B4467" w:rsidRDefault="0091128B">
            <w:pPr>
              <w:pStyle w:val="TAL"/>
              <w:rPr>
                <w:rFonts w:cs="Arial"/>
                <w:color w:val="000000"/>
                <w:sz w:val="16"/>
                <w:szCs w:val="16"/>
              </w:rPr>
            </w:pPr>
            <w:r w:rsidRPr="007B4467">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7B4467" w:rsidRDefault="0091128B">
            <w:pPr>
              <w:pStyle w:val="TAL"/>
              <w:rPr>
                <w:rFonts w:cs="Arial"/>
                <w:color w:val="000000"/>
                <w:sz w:val="16"/>
                <w:szCs w:val="16"/>
              </w:rPr>
            </w:pPr>
            <w:r w:rsidRPr="007B4467">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EB0A5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7B4467" w:rsidRDefault="0091128B">
            <w:pPr>
              <w:pStyle w:val="TAL"/>
              <w:rPr>
                <w:rFonts w:cs="Arial"/>
                <w:color w:val="000000"/>
                <w:sz w:val="16"/>
                <w:szCs w:val="16"/>
              </w:rPr>
            </w:pPr>
            <w:r w:rsidRPr="007B4467">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7B4467" w:rsidRDefault="0091128B">
            <w:pPr>
              <w:pStyle w:val="TAL"/>
              <w:rPr>
                <w:rFonts w:cs="Arial"/>
                <w:color w:val="000000"/>
                <w:sz w:val="16"/>
                <w:szCs w:val="16"/>
              </w:rPr>
            </w:pPr>
            <w:r w:rsidRPr="007B4467">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7B4467" w:rsidRDefault="0091128B">
            <w:pPr>
              <w:pStyle w:val="TAL"/>
              <w:rPr>
                <w:rFonts w:cs="Arial"/>
                <w:color w:val="000000"/>
                <w:sz w:val="16"/>
                <w:szCs w:val="16"/>
              </w:rPr>
            </w:pPr>
            <w:r w:rsidRPr="007B4467">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FE297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7B4467" w:rsidRDefault="0091128B">
            <w:pPr>
              <w:pStyle w:val="TAL"/>
              <w:rPr>
                <w:rFonts w:cs="Arial"/>
                <w:color w:val="000000"/>
                <w:sz w:val="16"/>
                <w:szCs w:val="16"/>
              </w:rPr>
            </w:pPr>
            <w:r w:rsidRPr="007B4467">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7B4467" w:rsidRDefault="0091128B">
            <w:pPr>
              <w:pStyle w:val="TAL"/>
              <w:rPr>
                <w:rFonts w:cs="Arial"/>
                <w:color w:val="000000"/>
                <w:sz w:val="16"/>
                <w:szCs w:val="16"/>
              </w:rPr>
            </w:pPr>
            <w:r w:rsidRPr="007B4467">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7B4467" w:rsidRDefault="0091128B">
            <w:pPr>
              <w:pStyle w:val="TAL"/>
              <w:rPr>
                <w:rFonts w:cs="Arial"/>
                <w:color w:val="000000"/>
                <w:sz w:val="16"/>
                <w:szCs w:val="16"/>
              </w:rPr>
            </w:pPr>
            <w:r w:rsidRPr="007B4467">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68F5E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7B4467" w:rsidRDefault="0091128B">
            <w:pPr>
              <w:pStyle w:val="TAL"/>
              <w:rPr>
                <w:rFonts w:cs="Arial"/>
                <w:color w:val="000000"/>
                <w:sz w:val="16"/>
                <w:szCs w:val="16"/>
              </w:rPr>
            </w:pPr>
            <w:r w:rsidRPr="007B4467">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7B4467" w:rsidRDefault="0091128B">
            <w:pPr>
              <w:pStyle w:val="TAL"/>
              <w:rPr>
                <w:rFonts w:cs="Arial"/>
                <w:color w:val="000000"/>
                <w:sz w:val="16"/>
                <w:szCs w:val="16"/>
              </w:rPr>
            </w:pPr>
            <w:r w:rsidRPr="007B4467">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7B4467" w:rsidRDefault="0091128B">
            <w:pPr>
              <w:pStyle w:val="TAL"/>
              <w:rPr>
                <w:rFonts w:cs="Arial"/>
                <w:color w:val="000000"/>
                <w:sz w:val="16"/>
                <w:szCs w:val="16"/>
              </w:rPr>
            </w:pPr>
            <w:r w:rsidRPr="007B4467">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194F4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7B4467" w:rsidRDefault="0091128B">
            <w:pPr>
              <w:pStyle w:val="TAL"/>
              <w:rPr>
                <w:rFonts w:cs="Arial"/>
                <w:color w:val="000000"/>
                <w:sz w:val="16"/>
                <w:szCs w:val="16"/>
              </w:rPr>
            </w:pPr>
            <w:r w:rsidRPr="007B4467">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7B4467" w:rsidRDefault="0091128B">
            <w:pPr>
              <w:pStyle w:val="TAL"/>
              <w:rPr>
                <w:rFonts w:cs="Arial"/>
                <w:color w:val="000000"/>
                <w:sz w:val="16"/>
                <w:szCs w:val="16"/>
              </w:rPr>
            </w:pPr>
            <w:r w:rsidRPr="007B4467">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7B4467" w:rsidRDefault="0091128B">
            <w:pPr>
              <w:pStyle w:val="TAL"/>
              <w:rPr>
                <w:rFonts w:cs="Arial"/>
                <w:color w:val="000000"/>
                <w:sz w:val="16"/>
                <w:szCs w:val="16"/>
              </w:rPr>
            </w:pPr>
            <w:r w:rsidRPr="007B4467">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A377DB" w:rsidRPr="007B4467" w14:paraId="24E8DC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7B4467" w:rsidRDefault="00A377DB">
            <w:pPr>
              <w:pStyle w:val="TAL"/>
              <w:rPr>
                <w:rFonts w:cs="Arial"/>
                <w:color w:val="000000"/>
                <w:sz w:val="16"/>
                <w:szCs w:val="16"/>
              </w:rPr>
            </w:pPr>
            <w:r w:rsidRPr="007B4467">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7B4467" w:rsidRDefault="00A377DB">
            <w:pPr>
              <w:pStyle w:val="TAL"/>
              <w:rPr>
                <w:rFonts w:cs="Arial"/>
                <w:color w:val="000000"/>
                <w:sz w:val="16"/>
                <w:szCs w:val="16"/>
              </w:rPr>
            </w:pPr>
            <w:r w:rsidRPr="007B4467">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7B4467" w:rsidRDefault="00A377DB">
            <w:pPr>
              <w:pStyle w:val="TAL"/>
              <w:rPr>
                <w:rFonts w:cs="Arial"/>
                <w:color w:val="000000"/>
                <w:sz w:val="16"/>
                <w:szCs w:val="16"/>
              </w:rPr>
            </w:pPr>
            <w:r w:rsidRPr="007B4467">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CA1CA4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7B4467" w:rsidRDefault="00A377DB">
            <w:pPr>
              <w:pStyle w:val="TAL"/>
              <w:rPr>
                <w:rFonts w:cs="Arial"/>
                <w:color w:val="000000"/>
                <w:sz w:val="16"/>
                <w:szCs w:val="16"/>
              </w:rPr>
            </w:pPr>
            <w:r w:rsidRPr="007B4467">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7B4467" w:rsidRDefault="00A377DB">
            <w:pPr>
              <w:pStyle w:val="TAL"/>
              <w:rPr>
                <w:rFonts w:cs="Arial"/>
                <w:color w:val="000000"/>
                <w:sz w:val="16"/>
                <w:szCs w:val="16"/>
              </w:rPr>
            </w:pPr>
            <w:r w:rsidRPr="007B4467">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7B4467" w:rsidRDefault="00A377DB">
            <w:pPr>
              <w:pStyle w:val="TAL"/>
              <w:rPr>
                <w:rFonts w:cs="Arial"/>
                <w:color w:val="000000"/>
                <w:sz w:val="16"/>
                <w:szCs w:val="16"/>
              </w:rPr>
            </w:pPr>
            <w:r w:rsidRPr="007B4467">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C4C6D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7B4467" w:rsidRDefault="00A377DB">
            <w:pPr>
              <w:pStyle w:val="TAL"/>
              <w:rPr>
                <w:rFonts w:cs="Arial"/>
                <w:color w:val="000000"/>
                <w:sz w:val="16"/>
                <w:szCs w:val="16"/>
              </w:rPr>
            </w:pPr>
            <w:r w:rsidRPr="007B4467">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7B4467" w:rsidRDefault="00A377DB">
            <w:pPr>
              <w:pStyle w:val="TAL"/>
              <w:rPr>
                <w:rFonts w:cs="Arial"/>
                <w:color w:val="000000"/>
                <w:sz w:val="16"/>
                <w:szCs w:val="16"/>
              </w:rPr>
            </w:pPr>
            <w:r w:rsidRPr="007B4467">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7B4467" w:rsidRDefault="00A377DB">
            <w:pPr>
              <w:pStyle w:val="TAL"/>
              <w:rPr>
                <w:rFonts w:cs="Arial"/>
                <w:color w:val="000000"/>
                <w:sz w:val="16"/>
                <w:szCs w:val="16"/>
              </w:rPr>
            </w:pPr>
            <w:r w:rsidRPr="007B4467">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B171F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7B4467" w:rsidRDefault="00A377DB">
            <w:pPr>
              <w:pStyle w:val="TAL"/>
              <w:rPr>
                <w:rFonts w:cs="Arial"/>
                <w:color w:val="000000"/>
                <w:sz w:val="16"/>
                <w:szCs w:val="16"/>
              </w:rPr>
            </w:pPr>
            <w:r w:rsidRPr="007B4467">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7B4467" w:rsidRDefault="00A377DB">
            <w:pPr>
              <w:pStyle w:val="TAL"/>
              <w:rPr>
                <w:rFonts w:cs="Arial"/>
                <w:color w:val="000000"/>
                <w:sz w:val="16"/>
                <w:szCs w:val="16"/>
              </w:rPr>
            </w:pPr>
            <w:r w:rsidRPr="007B4467">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7B4467" w:rsidRDefault="00A377DB">
            <w:pPr>
              <w:pStyle w:val="TAL"/>
              <w:rPr>
                <w:rFonts w:cs="Arial"/>
                <w:color w:val="000000"/>
                <w:sz w:val="16"/>
                <w:szCs w:val="16"/>
              </w:rPr>
            </w:pPr>
            <w:r w:rsidRPr="007B4467">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B3DC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7B4467" w:rsidRDefault="00A377DB">
            <w:pPr>
              <w:pStyle w:val="TAL"/>
              <w:rPr>
                <w:rFonts w:cs="Arial"/>
                <w:color w:val="000000"/>
                <w:sz w:val="16"/>
                <w:szCs w:val="16"/>
              </w:rPr>
            </w:pPr>
            <w:r w:rsidRPr="007B4467">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7B4467" w:rsidRDefault="00A377DB">
            <w:pPr>
              <w:pStyle w:val="TAL"/>
              <w:rPr>
                <w:rFonts w:cs="Arial"/>
                <w:color w:val="000000"/>
                <w:sz w:val="16"/>
                <w:szCs w:val="16"/>
              </w:rPr>
            </w:pPr>
            <w:r w:rsidRPr="007B4467">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7B4467" w:rsidRDefault="00A377DB">
            <w:pPr>
              <w:pStyle w:val="TAL"/>
              <w:rPr>
                <w:rFonts w:cs="Arial"/>
                <w:color w:val="000000"/>
                <w:sz w:val="16"/>
                <w:szCs w:val="16"/>
              </w:rPr>
            </w:pPr>
            <w:r w:rsidRPr="007B4467">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66D9D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7B4467" w:rsidRDefault="00A377DB">
            <w:pPr>
              <w:pStyle w:val="TAL"/>
              <w:rPr>
                <w:rFonts w:cs="Arial"/>
                <w:color w:val="000000"/>
                <w:sz w:val="16"/>
                <w:szCs w:val="16"/>
              </w:rPr>
            </w:pPr>
            <w:r w:rsidRPr="007B4467">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7B4467" w:rsidRDefault="00A377DB">
            <w:pPr>
              <w:pStyle w:val="TAL"/>
              <w:rPr>
                <w:rFonts w:cs="Arial"/>
                <w:color w:val="000000"/>
                <w:sz w:val="16"/>
                <w:szCs w:val="16"/>
              </w:rPr>
            </w:pPr>
            <w:r w:rsidRPr="007B4467">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7B4467" w:rsidRDefault="00A377DB">
            <w:pPr>
              <w:pStyle w:val="TAL"/>
              <w:rPr>
                <w:rFonts w:cs="Arial"/>
                <w:color w:val="000000"/>
                <w:sz w:val="16"/>
                <w:szCs w:val="16"/>
              </w:rPr>
            </w:pPr>
            <w:r w:rsidRPr="007B4467">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3398A0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7B4467" w:rsidRDefault="00A377DB">
            <w:pPr>
              <w:pStyle w:val="TAL"/>
              <w:rPr>
                <w:rFonts w:cs="Arial"/>
                <w:color w:val="000000"/>
                <w:sz w:val="16"/>
                <w:szCs w:val="16"/>
              </w:rPr>
            </w:pPr>
            <w:r w:rsidRPr="007B4467">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7B4467" w:rsidRDefault="00A377DB">
            <w:pPr>
              <w:pStyle w:val="TAL"/>
              <w:rPr>
                <w:rFonts w:cs="Arial"/>
                <w:color w:val="000000"/>
                <w:sz w:val="16"/>
                <w:szCs w:val="16"/>
              </w:rPr>
            </w:pPr>
            <w:r w:rsidRPr="007B4467">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7B4467" w:rsidRDefault="00A377DB">
            <w:pPr>
              <w:pStyle w:val="TAL"/>
              <w:rPr>
                <w:rFonts w:cs="Arial"/>
                <w:color w:val="000000"/>
                <w:sz w:val="16"/>
                <w:szCs w:val="16"/>
              </w:rPr>
            </w:pPr>
            <w:r w:rsidRPr="007B4467">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158B5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7B4467" w:rsidRDefault="00A377DB">
            <w:pPr>
              <w:pStyle w:val="TAL"/>
              <w:rPr>
                <w:rFonts w:cs="Arial"/>
                <w:color w:val="000000"/>
                <w:sz w:val="16"/>
                <w:szCs w:val="16"/>
              </w:rPr>
            </w:pPr>
            <w:r w:rsidRPr="007B4467">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7B4467" w:rsidRDefault="00A377DB">
            <w:pPr>
              <w:pStyle w:val="TAL"/>
              <w:rPr>
                <w:rFonts w:cs="Arial"/>
                <w:color w:val="000000"/>
                <w:sz w:val="16"/>
                <w:szCs w:val="16"/>
              </w:rPr>
            </w:pPr>
            <w:r w:rsidRPr="007B4467">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7B4467" w:rsidRDefault="00A377DB">
            <w:pPr>
              <w:pStyle w:val="TAL"/>
              <w:rPr>
                <w:rFonts w:cs="Arial"/>
                <w:color w:val="000000"/>
                <w:sz w:val="16"/>
                <w:szCs w:val="16"/>
              </w:rPr>
            </w:pPr>
            <w:r w:rsidRPr="007B4467">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6532D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7B4467" w:rsidRDefault="00A377DB">
            <w:pPr>
              <w:pStyle w:val="TAL"/>
              <w:rPr>
                <w:rFonts w:cs="Arial"/>
                <w:color w:val="000000"/>
                <w:sz w:val="16"/>
                <w:szCs w:val="16"/>
              </w:rPr>
            </w:pPr>
            <w:r w:rsidRPr="007B4467">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7B4467" w:rsidRDefault="00A377DB">
            <w:pPr>
              <w:pStyle w:val="TAL"/>
              <w:rPr>
                <w:rFonts w:cs="Arial"/>
                <w:color w:val="000000"/>
                <w:sz w:val="16"/>
                <w:szCs w:val="16"/>
              </w:rPr>
            </w:pPr>
            <w:r w:rsidRPr="007B4467">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7B4467" w:rsidRDefault="00A377DB">
            <w:pPr>
              <w:pStyle w:val="TAL"/>
              <w:rPr>
                <w:rFonts w:cs="Arial"/>
                <w:color w:val="000000"/>
                <w:sz w:val="16"/>
                <w:szCs w:val="16"/>
              </w:rPr>
            </w:pPr>
            <w:r w:rsidRPr="007B4467">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34EEE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7B4467" w:rsidRDefault="00A377DB">
            <w:pPr>
              <w:pStyle w:val="TAL"/>
              <w:rPr>
                <w:rFonts w:cs="Arial"/>
                <w:color w:val="000000"/>
                <w:sz w:val="16"/>
                <w:szCs w:val="16"/>
              </w:rPr>
            </w:pPr>
            <w:r w:rsidRPr="007B4467">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7B4467" w:rsidRDefault="00A377DB">
            <w:pPr>
              <w:pStyle w:val="TAL"/>
              <w:rPr>
                <w:rFonts w:cs="Arial"/>
                <w:color w:val="000000"/>
                <w:sz w:val="16"/>
                <w:szCs w:val="16"/>
              </w:rPr>
            </w:pPr>
            <w:r w:rsidRPr="007B4467">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7B4467" w:rsidRDefault="00A377DB">
            <w:pPr>
              <w:pStyle w:val="TAL"/>
              <w:rPr>
                <w:rFonts w:cs="Arial"/>
                <w:color w:val="000000"/>
                <w:sz w:val="16"/>
                <w:szCs w:val="16"/>
              </w:rPr>
            </w:pPr>
            <w:r w:rsidRPr="007B4467">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7FFF5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7B4467" w:rsidRDefault="00A377DB">
            <w:pPr>
              <w:pStyle w:val="TAL"/>
              <w:rPr>
                <w:rFonts w:cs="Arial"/>
                <w:color w:val="000000"/>
                <w:sz w:val="16"/>
                <w:szCs w:val="16"/>
              </w:rPr>
            </w:pPr>
            <w:r w:rsidRPr="007B4467">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7B4467" w:rsidRDefault="00A377DB">
            <w:pPr>
              <w:pStyle w:val="TAL"/>
              <w:rPr>
                <w:rFonts w:cs="Arial"/>
                <w:color w:val="000000"/>
                <w:sz w:val="16"/>
                <w:szCs w:val="16"/>
              </w:rPr>
            </w:pPr>
            <w:r w:rsidRPr="007B4467">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221753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7B4467" w:rsidRDefault="00A377DB">
            <w:pPr>
              <w:pStyle w:val="TAL"/>
              <w:rPr>
                <w:rFonts w:cs="Arial"/>
                <w:color w:val="000000"/>
                <w:sz w:val="16"/>
                <w:szCs w:val="16"/>
              </w:rPr>
            </w:pPr>
            <w:r w:rsidRPr="007B4467">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7B4467" w:rsidRDefault="00A377DB">
            <w:pPr>
              <w:pStyle w:val="TAL"/>
              <w:rPr>
                <w:rFonts w:cs="Arial"/>
                <w:color w:val="000000"/>
                <w:sz w:val="16"/>
                <w:szCs w:val="16"/>
              </w:rPr>
            </w:pPr>
            <w:r w:rsidRPr="007B4467">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29E64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7B4467" w:rsidRDefault="00A377DB">
            <w:pPr>
              <w:pStyle w:val="TAL"/>
              <w:rPr>
                <w:rFonts w:cs="Arial"/>
                <w:color w:val="000000"/>
                <w:sz w:val="16"/>
                <w:szCs w:val="16"/>
              </w:rPr>
            </w:pPr>
            <w:r w:rsidRPr="007B4467">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7B4467" w:rsidRDefault="00A377DB">
            <w:pPr>
              <w:pStyle w:val="TAL"/>
              <w:rPr>
                <w:rFonts w:cs="Arial"/>
                <w:color w:val="000000"/>
                <w:sz w:val="16"/>
                <w:szCs w:val="16"/>
              </w:rPr>
            </w:pPr>
            <w:r w:rsidRPr="007B4467">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99FCE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7B4467" w:rsidRDefault="00A377DB">
            <w:pPr>
              <w:pStyle w:val="TAL"/>
              <w:rPr>
                <w:rFonts w:cs="Arial"/>
                <w:color w:val="000000"/>
                <w:sz w:val="16"/>
                <w:szCs w:val="16"/>
              </w:rPr>
            </w:pPr>
            <w:r w:rsidRPr="007B4467">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7B4467" w:rsidRDefault="00A377DB">
            <w:pPr>
              <w:pStyle w:val="TAL"/>
              <w:rPr>
                <w:rFonts w:cs="Arial"/>
                <w:color w:val="000000"/>
                <w:sz w:val="16"/>
                <w:szCs w:val="16"/>
              </w:rPr>
            </w:pPr>
            <w:r w:rsidRPr="007B4467">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7B4467" w:rsidRDefault="00A377DB">
            <w:pPr>
              <w:pStyle w:val="TAL"/>
              <w:rPr>
                <w:rFonts w:cs="Arial"/>
                <w:color w:val="000000"/>
                <w:sz w:val="16"/>
                <w:szCs w:val="16"/>
              </w:rPr>
            </w:pPr>
            <w:r w:rsidRPr="007B4467">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EBAF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7B4467" w:rsidRDefault="00A377DB">
            <w:pPr>
              <w:pStyle w:val="TAL"/>
              <w:rPr>
                <w:rFonts w:cs="Arial"/>
                <w:color w:val="000000"/>
                <w:sz w:val="16"/>
                <w:szCs w:val="16"/>
              </w:rPr>
            </w:pPr>
            <w:r w:rsidRPr="007B4467">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7B4467" w:rsidRDefault="00A377DB">
            <w:pPr>
              <w:pStyle w:val="TAL"/>
              <w:rPr>
                <w:rFonts w:cs="Arial"/>
                <w:color w:val="000000"/>
                <w:sz w:val="16"/>
                <w:szCs w:val="16"/>
              </w:rPr>
            </w:pPr>
            <w:r w:rsidRPr="007B4467">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7B4467" w:rsidRDefault="00A377DB">
            <w:pPr>
              <w:pStyle w:val="TAL"/>
              <w:rPr>
                <w:rFonts w:cs="Arial"/>
                <w:color w:val="000000"/>
                <w:sz w:val="16"/>
                <w:szCs w:val="16"/>
              </w:rPr>
            </w:pPr>
            <w:r w:rsidRPr="007B4467">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089F9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7B4467" w:rsidRDefault="00A377DB">
            <w:pPr>
              <w:pStyle w:val="TAL"/>
              <w:rPr>
                <w:rFonts w:cs="Arial"/>
                <w:color w:val="000000"/>
                <w:sz w:val="16"/>
                <w:szCs w:val="16"/>
              </w:rPr>
            </w:pPr>
            <w:r w:rsidRPr="007B4467">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7B4467" w:rsidRDefault="00A377DB">
            <w:pPr>
              <w:pStyle w:val="TAL"/>
              <w:rPr>
                <w:rFonts w:cs="Arial"/>
                <w:color w:val="000000"/>
                <w:sz w:val="16"/>
                <w:szCs w:val="16"/>
              </w:rPr>
            </w:pPr>
            <w:r w:rsidRPr="007B4467">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7B4467" w:rsidRDefault="00A377DB">
            <w:pPr>
              <w:pStyle w:val="TAL"/>
              <w:rPr>
                <w:rFonts w:cs="Arial"/>
                <w:color w:val="000000"/>
                <w:sz w:val="16"/>
                <w:szCs w:val="16"/>
              </w:rPr>
            </w:pPr>
            <w:r w:rsidRPr="007B4467">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84D23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7B4467" w:rsidRDefault="00A377DB">
            <w:pPr>
              <w:pStyle w:val="TAL"/>
              <w:rPr>
                <w:rFonts w:cs="Arial"/>
                <w:color w:val="000000"/>
                <w:sz w:val="16"/>
                <w:szCs w:val="16"/>
              </w:rPr>
            </w:pPr>
            <w:r w:rsidRPr="007B4467">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7B4467" w:rsidRDefault="00A377DB">
            <w:pPr>
              <w:pStyle w:val="TAL"/>
              <w:rPr>
                <w:rFonts w:cs="Arial"/>
                <w:color w:val="000000"/>
                <w:sz w:val="16"/>
                <w:szCs w:val="16"/>
              </w:rPr>
            </w:pPr>
            <w:r w:rsidRPr="007B4467">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7B4467" w:rsidRDefault="00A377DB">
            <w:pPr>
              <w:pStyle w:val="TAL"/>
              <w:rPr>
                <w:rFonts w:cs="Arial"/>
                <w:color w:val="000000"/>
                <w:sz w:val="16"/>
                <w:szCs w:val="16"/>
              </w:rPr>
            </w:pPr>
            <w:r w:rsidRPr="007B4467">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CEC88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7B4467" w:rsidRDefault="00A377DB">
            <w:pPr>
              <w:pStyle w:val="TAL"/>
              <w:rPr>
                <w:rFonts w:cs="Arial"/>
                <w:color w:val="000000"/>
                <w:sz w:val="16"/>
                <w:szCs w:val="16"/>
              </w:rPr>
            </w:pPr>
            <w:r w:rsidRPr="007B4467">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7B4467" w:rsidRDefault="00A377DB">
            <w:pPr>
              <w:pStyle w:val="TAL"/>
              <w:rPr>
                <w:rFonts w:cs="Arial"/>
                <w:color w:val="000000"/>
                <w:sz w:val="16"/>
                <w:szCs w:val="16"/>
              </w:rPr>
            </w:pPr>
            <w:r w:rsidRPr="007B4467">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7B4467" w:rsidRDefault="00A377DB">
            <w:pPr>
              <w:pStyle w:val="TAL"/>
              <w:rPr>
                <w:rFonts w:cs="Arial"/>
                <w:color w:val="000000"/>
                <w:sz w:val="16"/>
                <w:szCs w:val="16"/>
              </w:rPr>
            </w:pPr>
            <w:r w:rsidRPr="007B4467">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7EE04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7B4467" w:rsidRDefault="00A377DB">
            <w:pPr>
              <w:pStyle w:val="TAL"/>
              <w:rPr>
                <w:rFonts w:cs="Arial"/>
                <w:color w:val="000000"/>
                <w:sz w:val="16"/>
                <w:szCs w:val="16"/>
              </w:rPr>
            </w:pPr>
            <w:r w:rsidRPr="007B4467">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7B4467" w:rsidRDefault="00A377DB">
            <w:pPr>
              <w:pStyle w:val="TAL"/>
              <w:rPr>
                <w:rFonts w:cs="Arial"/>
                <w:color w:val="000000"/>
                <w:sz w:val="16"/>
                <w:szCs w:val="16"/>
              </w:rPr>
            </w:pPr>
            <w:r w:rsidRPr="007B4467">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7B4467" w:rsidRDefault="00A377DB">
            <w:pPr>
              <w:pStyle w:val="TAL"/>
              <w:rPr>
                <w:rFonts w:cs="Arial"/>
                <w:color w:val="000000"/>
                <w:sz w:val="16"/>
                <w:szCs w:val="16"/>
              </w:rPr>
            </w:pPr>
            <w:r w:rsidRPr="007B4467">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5BEAC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7B4467" w:rsidRDefault="00A377DB">
            <w:pPr>
              <w:pStyle w:val="TAL"/>
              <w:rPr>
                <w:rFonts w:cs="Arial"/>
                <w:color w:val="000000"/>
                <w:sz w:val="16"/>
                <w:szCs w:val="16"/>
              </w:rPr>
            </w:pPr>
            <w:r w:rsidRPr="007B4467">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7B4467" w:rsidRDefault="00A377DB">
            <w:pPr>
              <w:pStyle w:val="TAL"/>
              <w:rPr>
                <w:rFonts w:cs="Arial"/>
                <w:color w:val="000000"/>
                <w:sz w:val="16"/>
                <w:szCs w:val="16"/>
              </w:rPr>
            </w:pPr>
            <w:r w:rsidRPr="007B4467">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EEB5A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7B4467" w:rsidRDefault="00A377DB">
            <w:pPr>
              <w:pStyle w:val="TAL"/>
              <w:rPr>
                <w:rFonts w:cs="Arial"/>
                <w:color w:val="000000"/>
                <w:sz w:val="16"/>
                <w:szCs w:val="16"/>
              </w:rPr>
            </w:pPr>
            <w:r w:rsidRPr="007B4467">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7B4467" w:rsidRDefault="00A377DB">
            <w:pPr>
              <w:pStyle w:val="TAL"/>
              <w:rPr>
                <w:rFonts w:cs="Arial"/>
                <w:color w:val="000000"/>
                <w:sz w:val="16"/>
                <w:szCs w:val="16"/>
              </w:rPr>
            </w:pPr>
            <w:r w:rsidRPr="007B4467">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A7CEC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7B4467" w:rsidRDefault="00A377DB">
            <w:pPr>
              <w:pStyle w:val="TAL"/>
              <w:rPr>
                <w:rFonts w:cs="Arial"/>
                <w:color w:val="000000"/>
                <w:sz w:val="16"/>
                <w:szCs w:val="16"/>
              </w:rPr>
            </w:pPr>
            <w:r w:rsidRPr="007B4467">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7B4467" w:rsidRDefault="00A377DB">
            <w:pPr>
              <w:pStyle w:val="TAL"/>
              <w:rPr>
                <w:rFonts w:cs="Arial"/>
                <w:color w:val="000000"/>
                <w:sz w:val="16"/>
                <w:szCs w:val="16"/>
              </w:rPr>
            </w:pPr>
            <w:r w:rsidRPr="007B4467">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A576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7B4467" w:rsidRDefault="00A377DB">
            <w:pPr>
              <w:pStyle w:val="TAL"/>
              <w:rPr>
                <w:rFonts w:cs="Arial"/>
                <w:color w:val="000000"/>
                <w:sz w:val="16"/>
                <w:szCs w:val="16"/>
              </w:rPr>
            </w:pPr>
            <w:r w:rsidRPr="007B4467">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7B4467" w:rsidRDefault="00A377DB">
            <w:pPr>
              <w:pStyle w:val="TAL"/>
              <w:rPr>
                <w:rFonts w:cs="Arial"/>
                <w:color w:val="000000"/>
                <w:sz w:val="16"/>
                <w:szCs w:val="16"/>
              </w:rPr>
            </w:pPr>
            <w:r w:rsidRPr="007B4467">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7B4467" w:rsidRDefault="00A377DB">
            <w:pPr>
              <w:pStyle w:val="TAL"/>
              <w:rPr>
                <w:rFonts w:cs="Arial"/>
                <w:color w:val="000000"/>
                <w:sz w:val="16"/>
                <w:szCs w:val="16"/>
              </w:rPr>
            </w:pPr>
            <w:r w:rsidRPr="007B4467">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86605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7B4467" w:rsidRDefault="00A377DB">
            <w:pPr>
              <w:pStyle w:val="TAL"/>
              <w:rPr>
                <w:rFonts w:cs="Arial"/>
                <w:color w:val="000000"/>
                <w:sz w:val="16"/>
                <w:szCs w:val="16"/>
              </w:rPr>
            </w:pPr>
            <w:r w:rsidRPr="007B4467">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7B4467" w:rsidRDefault="00A377DB">
            <w:pPr>
              <w:pStyle w:val="TAL"/>
              <w:rPr>
                <w:rFonts w:cs="Arial"/>
                <w:color w:val="000000"/>
                <w:sz w:val="16"/>
                <w:szCs w:val="16"/>
              </w:rPr>
            </w:pPr>
            <w:r w:rsidRPr="007B4467">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7B4467" w:rsidRDefault="00A377DB">
            <w:pPr>
              <w:pStyle w:val="TAL"/>
              <w:rPr>
                <w:rFonts w:cs="Arial"/>
                <w:color w:val="000000"/>
                <w:sz w:val="16"/>
                <w:szCs w:val="16"/>
              </w:rPr>
            </w:pPr>
            <w:r w:rsidRPr="007B4467">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94FF4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7B4467" w:rsidRDefault="00A377DB">
            <w:pPr>
              <w:pStyle w:val="TAL"/>
              <w:rPr>
                <w:rFonts w:cs="Arial"/>
                <w:color w:val="000000"/>
                <w:sz w:val="16"/>
                <w:szCs w:val="16"/>
              </w:rPr>
            </w:pPr>
            <w:r w:rsidRPr="007B4467">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7B4467" w:rsidRDefault="00A377DB">
            <w:pPr>
              <w:pStyle w:val="TAL"/>
              <w:rPr>
                <w:rFonts w:cs="Arial"/>
                <w:color w:val="000000"/>
                <w:sz w:val="16"/>
                <w:szCs w:val="16"/>
              </w:rPr>
            </w:pPr>
            <w:r w:rsidRPr="007B4467">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7B4467" w:rsidRDefault="00A377DB">
            <w:pPr>
              <w:pStyle w:val="TAL"/>
              <w:rPr>
                <w:rFonts w:cs="Arial"/>
                <w:color w:val="000000"/>
                <w:sz w:val="16"/>
                <w:szCs w:val="16"/>
              </w:rPr>
            </w:pPr>
            <w:r w:rsidRPr="007B4467">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04494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7B4467" w:rsidRDefault="00A377DB">
            <w:pPr>
              <w:pStyle w:val="TAL"/>
              <w:rPr>
                <w:rFonts w:cs="Arial"/>
                <w:color w:val="000000"/>
                <w:sz w:val="16"/>
                <w:szCs w:val="16"/>
              </w:rPr>
            </w:pPr>
            <w:r w:rsidRPr="007B4467">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7B4467" w:rsidRDefault="00A377DB">
            <w:pPr>
              <w:pStyle w:val="TAL"/>
              <w:rPr>
                <w:rFonts w:cs="Arial"/>
                <w:color w:val="000000"/>
                <w:sz w:val="16"/>
                <w:szCs w:val="16"/>
              </w:rPr>
            </w:pPr>
            <w:r w:rsidRPr="007B4467">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7B4467" w:rsidRDefault="00A377DB">
            <w:pPr>
              <w:pStyle w:val="TAL"/>
              <w:rPr>
                <w:rFonts w:cs="Arial"/>
                <w:color w:val="000000"/>
                <w:sz w:val="16"/>
                <w:szCs w:val="16"/>
              </w:rPr>
            </w:pPr>
            <w:r w:rsidRPr="007B4467">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4C34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7B4467" w:rsidRDefault="00A377DB">
            <w:pPr>
              <w:pStyle w:val="TAL"/>
              <w:rPr>
                <w:rFonts w:cs="Arial"/>
                <w:color w:val="000000"/>
                <w:sz w:val="16"/>
                <w:szCs w:val="16"/>
              </w:rPr>
            </w:pPr>
            <w:r w:rsidRPr="007B4467">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7B4467" w:rsidRDefault="00A377DB">
            <w:pPr>
              <w:pStyle w:val="TAL"/>
              <w:rPr>
                <w:rFonts w:cs="Arial"/>
                <w:color w:val="000000"/>
                <w:sz w:val="16"/>
                <w:szCs w:val="16"/>
              </w:rPr>
            </w:pPr>
            <w:r w:rsidRPr="007B4467">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7B4467" w:rsidRDefault="00A377DB">
            <w:pPr>
              <w:pStyle w:val="TAL"/>
              <w:rPr>
                <w:rFonts w:cs="Arial"/>
                <w:color w:val="000000"/>
                <w:sz w:val="16"/>
                <w:szCs w:val="16"/>
              </w:rPr>
            </w:pPr>
            <w:r w:rsidRPr="007B4467">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32E1F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7B4467" w:rsidRDefault="00A377DB">
            <w:pPr>
              <w:pStyle w:val="TAL"/>
              <w:rPr>
                <w:rFonts w:cs="Arial"/>
                <w:color w:val="000000"/>
                <w:sz w:val="16"/>
                <w:szCs w:val="16"/>
              </w:rPr>
            </w:pPr>
            <w:r w:rsidRPr="007B4467">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7B4467" w:rsidRDefault="00A377DB">
            <w:pPr>
              <w:pStyle w:val="TAL"/>
              <w:rPr>
                <w:rFonts w:cs="Arial"/>
                <w:color w:val="000000"/>
                <w:sz w:val="16"/>
                <w:szCs w:val="16"/>
              </w:rPr>
            </w:pPr>
            <w:r w:rsidRPr="007B4467">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7B4467" w:rsidRDefault="00A377DB">
            <w:pPr>
              <w:pStyle w:val="TAL"/>
              <w:rPr>
                <w:rFonts w:cs="Arial"/>
                <w:color w:val="000000"/>
                <w:sz w:val="16"/>
                <w:szCs w:val="16"/>
              </w:rPr>
            </w:pPr>
            <w:r w:rsidRPr="007B4467">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04CAC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7B4467" w:rsidRDefault="00A377DB">
            <w:pPr>
              <w:pStyle w:val="TAL"/>
              <w:rPr>
                <w:rFonts w:cs="Arial"/>
                <w:color w:val="000000"/>
                <w:sz w:val="16"/>
                <w:szCs w:val="16"/>
              </w:rPr>
            </w:pPr>
            <w:r w:rsidRPr="007B4467">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7B4467" w:rsidRDefault="00A377DB">
            <w:pPr>
              <w:pStyle w:val="TAL"/>
              <w:rPr>
                <w:rFonts w:cs="Arial"/>
                <w:color w:val="000000"/>
                <w:sz w:val="16"/>
                <w:szCs w:val="16"/>
              </w:rPr>
            </w:pPr>
            <w:r w:rsidRPr="007B4467">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7B4467" w:rsidRDefault="00A377DB">
            <w:pPr>
              <w:pStyle w:val="TAL"/>
              <w:rPr>
                <w:rFonts w:cs="Arial"/>
                <w:color w:val="000000"/>
                <w:sz w:val="16"/>
                <w:szCs w:val="16"/>
              </w:rPr>
            </w:pPr>
            <w:r w:rsidRPr="007B4467">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01BD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7B4467" w:rsidRDefault="00A377DB">
            <w:pPr>
              <w:pStyle w:val="TAL"/>
              <w:rPr>
                <w:rFonts w:cs="Arial"/>
                <w:color w:val="000000"/>
                <w:sz w:val="16"/>
                <w:szCs w:val="16"/>
              </w:rPr>
            </w:pPr>
            <w:r w:rsidRPr="007B4467">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7B4467" w:rsidRDefault="00A377DB">
            <w:pPr>
              <w:pStyle w:val="TAL"/>
              <w:rPr>
                <w:rFonts w:cs="Arial"/>
                <w:color w:val="000000"/>
                <w:sz w:val="16"/>
                <w:szCs w:val="16"/>
              </w:rPr>
            </w:pPr>
            <w:r w:rsidRPr="007B4467">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7B4467" w:rsidRDefault="00A377DB">
            <w:pPr>
              <w:pStyle w:val="TAL"/>
              <w:rPr>
                <w:rFonts w:cs="Arial"/>
                <w:color w:val="000000"/>
                <w:sz w:val="16"/>
                <w:szCs w:val="16"/>
              </w:rPr>
            </w:pPr>
            <w:r w:rsidRPr="007B4467">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18AD8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7B4467" w:rsidRDefault="00A377DB">
            <w:pPr>
              <w:pStyle w:val="TAL"/>
              <w:rPr>
                <w:rFonts w:cs="Arial"/>
                <w:color w:val="000000"/>
                <w:sz w:val="16"/>
                <w:szCs w:val="16"/>
              </w:rPr>
            </w:pPr>
            <w:r w:rsidRPr="007B4467">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7B4467" w:rsidRDefault="00A377DB">
            <w:pPr>
              <w:pStyle w:val="TAL"/>
              <w:rPr>
                <w:rFonts w:cs="Arial"/>
                <w:color w:val="000000"/>
                <w:sz w:val="16"/>
                <w:szCs w:val="16"/>
              </w:rPr>
            </w:pPr>
            <w:r w:rsidRPr="007B4467">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7B4467" w:rsidRDefault="00A377DB">
            <w:pPr>
              <w:pStyle w:val="TAL"/>
              <w:rPr>
                <w:rFonts w:cs="Arial"/>
                <w:color w:val="000000"/>
                <w:sz w:val="16"/>
                <w:szCs w:val="16"/>
              </w:rPr>
            </w:pPr>
            <w:r w:rsidRPr="007B4467">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1AAFF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7B4467" w:rsidRDefault="00A377DB">
            <w:pPr>
              <w:pStyle w:val="TAL"/>
              <w:rPr>
                <w:rFonts w:cs="Arial"/>
                <w:color w:val="000000"/>
                <w:sz w:val="16"/>
                <w:szCs w:val="16"/>
              </w:rPr>
            </w:pPr>
            <w:r w:rsidRPr="007B4467">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7B4467" w:rsidRDefault="00A377DB">
            <w:pPr>
              <w:pStyle w:val="TAL"/>
              <w:rPr>
                <w:rFonts w:cs="Arial"/>
                <w:color w:val="000000"/>
                <w:sz w:val="16"/>
                <w:szCs w:val="16"/>
              </w:rPr>
            </w:pPr>
            <w:r w:rsidRPr="007B4467">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7B4467" w:rsidRDefault="00A377DB">
            <w:pPr>
              <w:pStyle w:val="TAL"/>
              <w:rPr>
                <w:rFonts w:cs="Arial"/>
                <w:color w:val="000000"/>
                <w:sz w:val="16"/>
                <w:szCs w:val="16"/>
              </w:rPr>
            </w:pPr>
            <w:r w:rsidRPr="007B4467">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DC56B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7B4467" w:rsidRDefault="00A377DB">
            <w:pPr>
              <w:pStyle w:val="TAL"/>
              <w:rPr>
                <w:rFonts w:cs="Arial"/>
                <w:color w:val="000000"/>
                <w:sz w:val="16"/>
                <w:szCs w:val="16"/>
              </w:rPr>
            </w:pPr>
            <w:r w:rsidRPr="007B4467">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7B4467" w:rsidRDefault="00A377DB">
            <w:pPr>
              <w:pStyle w:val="TAL"/>
              <w:rPr>
                <w:rFonts w:cs="Arial"/>
                <w:color w:val="000000"/>
                <w:sz w:val="16"/>
                <w:szCs w:val="16"/>
              </w:rPr>
            </w:pPr>
            <w:r w:rsidRPr="007B4467">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7B4467" w:rsidRDefault="00A377DB">
            <w:pPr>
              <w:pStyle w:val="TAL"/>
              <w:rPr>
                <w:rFonts w:cs="Arial"/>
                <w:color w:val="000000"/>
                <w:sz w:val="16"/>
                <w:szCs w:val="16"/>
              </w:rPr>
            </w:pPr>
            <w:r w:rsidRPr="007B4467">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8AAE4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7B4467" w:rsidRDefault="00A377DB">
            <w:pPr>
              <w:pStyle w:val="TAL"/>
              <w:rPr>
                <w:rFonts w:cs="Arial"/>
                <w:color w:val="000000"/>
                <w:sz w:val="16"/>
                <w:szCs w:val="16"/>
              </w:rPr>
            </w:pPr>
            <w:r w:rsidRPr="007B4467">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7B4467" w:rsidRDefault="00A377DB">
            <w:pPr>
              <w:pStyle w:val="TAL"/>
              <w:rPr>
                <w:rFonts w:cs="Arial"/>
                <w:color w:val="000000"/>
                <w:sz w:val="16"/>
                <w:szCs w:val="16"/>
              </w:rPr>
            </w:pPr>
            <w:r w:rsidRPr="007B4467">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7B4467" w:rsidRDefault="00A377DB">
            <w:pPr>
              <w:pStyle w:val="TAL"/>
              <w:rPr>
                <w:rFonts w:cs="Arial"/>
                <w:color w:val="000000"/>
                <w:sz w:val="16"/>
                <w:szCs w:val="16"/>
              </w:rPr>
            </w:pPr>
            <w:r w:rsidRPr="007B4467">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DA5301" w:rsidRPr="007B4467" w14:paraId="42C2B8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7B4467" w:rsidRDefault="00DA5301">
            <w:pPr>
              <w:pStyle w:val="TAL"/>
              <w:rPr>
                <w:rFonts w:cs="Arial"/>
                <w:color w:val="000000"/>
                <w:sz w:val="16"/>
                <w:szCs w:val="16"/>
              </w:rPr>
            </w:pPr>
            <w:r w:rsidRPr="007B4467">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7B4467" w:rsidRDefault="00DA5301">
            <w:pPr>
              <w:pStyle w:val="TAL"/>
              <w:rPr>
                <w:rFonts w:cs="Arial"/>
                <w:color w:val="000000"/>
                <w:sz w:val="16"/>
                <w:szCs w:val="16"/>
              </w:rPr>
            </w:pPr>
            <w:r w:rsidRPr="007B4467">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7B4467" w:rsidRDefault="00DA5301">
            <w:pPr>
              <w:pStyle w:val="TAL"/>
              <w:rPr>
                <w:rFonts w:cs="Arial"/>
                <w:color w:val="000000"/>
                <w:sz w:val="16"/>
                <w:szCs w:val="16"/>
              </w:rPr>
            </w:pPr>
            <w:r w:rsidRPr="007B4467">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A7DF5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7B4467" w:rsidRDefault="00DA5301">
            <w:pPr>
              <w:pStyle w:val="TAL"/>
              <w:rPr>
                <w:rFonts w:cs="Arial"/>
                <w:color w:val="000000"/>
                <w:sz w:val="16"/>
                <w:szCs w:val="16"/>
              </w:rPr>
            </w:pPr>
            <w:r w:rsidRPr="007B4467">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7B4467" w:rsidRDefault="00DA5301">
            <w:pPr>
              <w:pStyle w:val="TAL"/>
              <w:rPr>
                <w:rFonts w:cs="Arial"/>
                <w:color w:val="000000"/>
                <w:sz w:val="16"/>
                <w:szCs w:val="16"/>
              </w:rPr>
            </w:pPr>
            <w:r w:rsidRPr="007B4467">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7B4467" w:rsidRDefault="00DA5301">
            <w:pPr>
              <w:pStyle w:val="TAL"/>
              <w:rPr>
                <w:rFonts w:cs="Arial"/>
                <w:color w:val="000000"/>
                <w:sz w:val="16"/>
                <w:szCs w:val="16"/>
              </w:rPr>
            </w:pPr>
            <w:r w:rsidRPr="007B4467">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A3425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7B4467" w:rsidRDefault="00DA5301">
            <w:pPr>
              <w:pStyle w:val="TAL"/>
              <w:rPr>
                <w:rFonts w:cs="Arial"/>
                <w:color w:val="000000"/>
                <w:sz w:val="16"/>
                <w:szCs w:val="16"/>
              </w:rPr>
            </w:pPr>
            <w:r w:rsidRPr="007B4467">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7B4467" w:rsidRDefault="00DA5301">
            <w:pPr>
              <w:pStyle w:val="TAL"/>
              <w:rPr>
                <w:rFonts w:cs="Arial"/>
                <w:color w:val="000000"/>
                <w:sz w:val="16"/>
                <w:szCs w:val="16"/>
              </w:rPr>
            </w:pPr>
            <w:r w:rsidRPr="007B4467">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7B4467" w:rsidRDefault="00DA5301">
            <w:pPr>
              <w:pStyle w:val="TAL"/>
              <w:rPr>
                <w:rFonts w:cs="Arial"/>
                <w:color w:val="000000"/>
                <w:sz w:val="16"/>
                <w:szCs w:val="16"/>
              </w:rPr>
            </w:pPr>
            <w:r w:rsidRPr="007B4467">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742D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7B4467" w:rsidRDefault="00DA5301">
            <w:pPr>
              <w:pStyle w:val="TAL"/>
              <w:rPr>
                <w:rFonts w:cs="Arial"/>
                <w:color w:val="000000"/>
                <w:sz w:val="16"/>
                <w:szCs w:val="16"/>
              </w:rPr>
            </w:pPr>
            <w:r w:rsidRPr="007B4467">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7B4467" w:rsidRDefault="00DA5301">
            <w:pPr>
              <w:pStyle w:val="TAL"/>
              <w:rPr>
                <w:rFonts w:cs="Arial"/>
                <w:color w:val="000000"/>
                <w:sz w:val="16"/>
                <w:szCs w:val="16"/>
              </w:rPr>
            </w:pPr>
            <w:r w:rsidRPr="007B4467">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7B4467" w:rsidRDefault="00DA5301">
            <w:pPr>
              <w:pStyle w:val="TAL"/>
              <w:rPr>
                <w:rFonts w:cs="Arial"/>
                <w:color w:val="000000"/>
                <w:sz w:val="16"/>
                <w:szCs w:val="16"/>
              </w:rPr>
            </w:pPr>
            <w:r w:rsidRPr="007B4467">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4D43E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7B4467" w:rsidRDefault="00DA5301">
            <w:pPr>
              <w:pStyle w:val="TAL"/>
              <w:rPr>
                <w:rFonts w:cs="Arial"/>
                <w:color w:val="000000"/>
                <w:sz w:val="16"/>
                <w:szCs w:val="16"/>
              </w:rPr>
            </w:pPr>
            <w:r w:rsidRPr="007B4467">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7B4467" w:rsidRDefault="00DA5301">
            <w:pPr>
              <w:pStyle w:val="TAL"/>
              <w:rPr>
                <w:rFonts w:cs="Arial"/>
                <w:color w:val="000000"/>
                <w:sz w:val="16"/>
                <w:szCs w:val="16"/>
              </w:rPr>
            </w:pPr>
            <w:r w:rsidRPr="007B4467">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7B4467" w:rsidRDefault="00DA5301">
            <w:pPr>
              <w:pStyle w:val="TAL"/>
              <w:rPr>
                <w:rFonts w:cs="Arial"/>
                <w:color w:val="000000"/>
                <w:sz w:val="16"/>
                <w:szCs w:val="16"/>
              </w:rPr>
            </w:pPr>
            <w:r w:rsidRPr="007B4467">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6018E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7B4467" w:rsidRDefault="00DA5301">
            <w:pPr>
              <w:pStyle w:val="TAL"/>
              <w:rPr>
                <w:rFonts w:cs="Arial"/>
                <w:color w:val="000000"/>
                <w:sz w:val="16"/>
                <w:szCs w:val="16"/>
              </w:rPr>
            </w:pPr>
            <w:r w:rsidRPr="007B4467">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7B4467" w:rsidRDefault="00DA5301">
            <w:pPr>
              <w:pStyle w:val="TAL"/>
              <w:rPr>
                <w:rFonts w:cs="Arial"/>
                <w:color w:val="000000"/>
                <w:sz w:val="16"/>
                <w:szCs w:val="16"/>
              </w:rPr>
            </w:pPr>
            <w:r w:rsidRPr="007B4467">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7B4467" w:rsidRDefault="00DA5301">
            <w:pPr>
              <w:pStyle w:val="TAL"/>
              <w:rPr>
                <w:rFonts w:cs="Arial"/>
                <w:color w:val="000000"/>
                <w:sz w:val="16"/>
                <w:szCs w:val="16"/>
              </w:rPr>
            </w:pPr>
            <w:r w:rsidRPr="007B4467">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980ED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7B4467" w:rsidRDefault="00DA5301">
            <w:pPr>
              <w:pStyle w:val="TAL"/>
              <w:rPr>
                <w:rFonts w:cs="Arial"/>
                <w:color w:val="000000"/>
                <w:sz w:val="16"/>
                <w:szCs w:val="16"/>
              </w:rPr>
            </w:pPr>
            <w:r w:rsidRPr="007B4467">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7B4467" w:rsidRDefault="00DA5301">
            <w:pPr>
              <w:pStyle w:val="TAL"/>
              <w:rPr>
                <w:rFonts w:cs="Arial"/>
                <w:color w:val="000000"/>
                <w:sz w:val="16"/>
                <w:szCs w:val="16"/>
              </w:rPr>
            </w:pPr>
            <w:r w:rsidRPr="007B4467">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7B4467" w:rsidRDefault="00DA5301">
            <w:pPr>
              <w:pStyle w:val="TAL"/>
              <w:rPr>
                <w:rFonts w:cs="Arial"/>
                <w:color w:val="000000"/>
                <w:sz w:val="16"/>
                <w:szCs w:val="16"/>
              </w:rPr>
            </w:pPr>
            <w:r w:rsidRPr="007B4467">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59804A0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7B4467" w:rsidRDefault="00DA5301">
            <w:pPr>
              <w:pStyle w:val="TAL"/>
              <w:rPr>
                <w:rFonts w:cs="Arial"/>
                <w:color w:val="000000"/>
                <w:sz w:val="16"/>
                <w:szCs w:val="16"/>
              </w:rPr>
            </w:pPr>
            <w:r w:rsidRPr="007B4467">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7B4467" w:rsidRDefault="00DA5301">
            <w:pPr>
              <w:pStyle w:val="TAL"/>
              <w:rPr>
                <w:rFonts w:cs="Arial"/>
                <w:color w:val="000000"/>
                <w:sz w:val="16"/>
                <w:szCs w:val="16"/>
              </w:rPr>
            </w:pPr>
            <w:r w:rsidRPr="007B4467">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7B4467" w:rsidRDefault="00DA5301">
            <w:pPr>
              <w:pStyle w:val="TAL"/>
              <w:rPr>
                <w:rFonts w:cs="Arial"/>
                <w:color w:val="000000"/>
                <w:sz w:val="16"/>
                <w:szCs w:val="16"/>
              </w:rPr>
            </w:pPr>
            <w:r w:rsidRPr="007B4467">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B0802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7B4467" w:rsidRDefault="00DA5301">
            <w:pPr>
              <w:pStyle w:val="TAL"/>
              <w:rPr>
                <w:rFonts w:cs="Arial"/>
                <w:color w:val="000000"/>
                <w:sz w:val="16"/>
                <w:szCs w:val="16"/>
              </w:rPr>
            </w:pPr>
            <w:r w:rsidRPr="007B4467">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7B4467" w:rsidRDefault="00DA5301">
            <w:pPr>
              <w:pStyle w:val="TAL"/>
              <w:rPr>
                <w:rFonts w:cs="Arial"/>
                <w:color w:val="000000"/>
                <w:sz w:val="16"/>
                <w:szCs w:val="16"/>
              </w:rPr>
            </w:pPr>
            <w:r w:rsidRPr="007B4467">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7B4467" w:rsidRDefault="00DA5301">
            <w:pPr>
              <w:pStyle w:val="TAL"/>
              <w:rPr>
                <w:rFonts w:cs="Arial"/>
                <w:color w:val="000000"/>
                <w:sz w:val="16"/>
                <w:szCs w:val="16"/>
              </w:rPr>
            </w:pPr>
            <w:r w:rsidRPr="007B4467">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D5C436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7B4467" w:rsidRDefault="00DA5301">
            <w:pPr>
              <w:pStyle w:val="TAL"/>
              <w:rPr>
                <w:rFonts w:cs="Arial"/>
                <w:color w:val="000000"/>
                <w:sz w:val="16"/>
                <w:szCs w:val="16"/>
              </w:rPr>
            </w:pPr>
            <w:r w:rsidRPr="007B4467">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7B4467" w:rsidRDefault="00DA5301">
            <w:pPr>
              <w:pStyle w:val="TAL"/>
              <w:rPr>
                <w:rFonts w:cs="Arial"/>
                <w:color w:val="000000"/>
                <w:sz w:val="16"/>
                <w:szCs w:val="16"/>
              </w:rPr>
            </w:pPr>
            <w:r w:rsidRPr="007B4467">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7B4467" w:rsidRDefault="00DA5301">
            <w:pPr>
              <w:pStyle w:val="TAL"/>
              <w:rPr>
                <w:rFonts w:cs="Arial"/>
                <w:color w:val="000000"/>
                <w:sz w:val="16"/>
                <w:szCs w:val="16"/>
              </w:rPr>
            </w:pPr>
            <w:r w:rsidRPr="007B4467">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63E90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7B4467" w:rsidRDefault="00DA5301">
            <w:pPr>
              <w:pStyle w:val="TAL"/>
              <w:rPr>
                <w:rFonts w:cs="Arial"/>
                <w:color w:val="000000"/>
                <w:sz w:val="16"/>
                <w:szCs w:val="16"/>
              </w:rPr>
            </w:pPr>
            <w:r w:rsidRPr="007B4467">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7B4467" w:rsidRDefault="00DA5301">
            <w:pPr>
              <w:pStyle w:val="TAL"/>
              <w:rPr>
                <w:rFonts w:cs="Arial"/>
                <w:color w:val="000000"/>
                <w:sz w:val="16"/>
                <w:szCs w:val="16"/>
              </w:rPr>
            </w:pPr>
            <w:r w:rsidRPr="007B4467">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7B4467" w:rsidRDefault="00DA5301">
            <w:pPr>
              <w:pStyle w:val="TAL"/>
              <w:rPr>
                <w:rFonts w:cs="Arial"/>
                <w:color w:val="000000"/>
                <w:sz w:val="16"/>
                <w:szCs w:val="16"/>
              </w:rPr>
            </w:pPr>
            <w:r w:rsidRPr="007B4467">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EBCA3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7B4467" w:rsidRDefault="00DA5301">
            <w:pPr>
              <w:pStyle w:val="TAL"/>
              <w:rPr>
                <w:rFonts w:cs="Arial"/>
                <w:color w:val="000000"/>
                <w:sz w:val="16"/>
                <w:szCs w:val="16"/>
              </w:rPr>
            </w:pPr>
            <w:r w:rsidRPr="007B4467">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7B4467" w:rsidRDefault="00DA5301">
            <w:pPr>
              <w:pStyle w:val="TAL"/>
              <w:rPr>
                <w:rFonts w:cs="Arial"/>
                <w:color w:val="000000"/>
                <w:sz w:val="16"/>
                <w:szCs w:val="16"/>
              </w:rPr>
            </w:pPr>
            <w:r w:rsidRPr="007B4467">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7B4467" w:rsidRDefault="00DA5301">
            <w:pPr>
              <w:pStyle w:val="TAL"/>
              <w:rPr>
                <w:rFonts w:cs="Arial"/>
                <w:color w:val="000000"/>
                <w:sz w:val="16"/>
                <w:szCs w:val="16"/>
              </w:rPr>
            </w:pPr>
            <w:r w:rsidRPr="007B4467">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FBD6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7B4467" w:rsidRDefault="00DA5301">
            <w:pPr>
              <w:pStyle w:val="TAL"/>
              <w:rPr>
                <w:rFonts w:cs="Arial"/>
                <w:color w:val="000000"/>
                <w:sz w:val="16"/>
                <w:szCs w:val="16"/>
              </w:rPr>
            </w:pPr>
            <w:r w:rsidRPr="007B4467">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7B4467" w:rsidRDefault="00DA5301">
            <w:pPr>
              <w:pStyle w:val="TAL"/>
              <w:rPr>
                <w:rFonts w:cs="Arial"/>
                <w:color w:val="000000"/>
                <w:sz w:val="16"/>
                <w:szCs w:val="16"/>
              </w:rPr>
            </w:pPr>
            <w:r w:rsidRPr="007B4467">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7B4467" w:rsidRDefault="00DA5301">
            <w:pPr>
              <w:pStyle w:val="TAL"/>
              <w:rPr>
                <w:rFonts w:cs="Arial"/>
                <w:color w:val="000000"/>
                <w:sz w:val="16"/>
                <w:szCs w:val="16"/>
              </w:rPr>
            </w:pPr>
            <w:r w:rsidRPr="007B4467">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E8881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7B4467" w:rsidRDefault="00DA5301">
            <w:pPr>
              <w:pStyle w:val="TAL"/>
              <w:rPr>
                <w:rFonts w:cs="Arial"/>
                <w:color w:val="000000"/>
                <w:sz w:val="16"/>
                <w:szCs w:val="16"/>
              </w:rPr>
            </w:pPr>
            <w:r w:rsidRPr="007B4467">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7B4467" w:rsidRDefault="00DA5301">
            <w:pPr>
              <w:pStyle w:val="TAL"/>
              <w:rPr>
                <w:rFonts w:cs="Arial"/>
                <w:color w:val="000000"/>
                <w:sz w:val="16"/>
                <w:szCs w:val="16"/>
              </w:rPr>
            </w:pPr>
            <w:r w:rsidRPr="007B4467">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7B4467" w:rsidRDefault="00DA5301">
            <w:pPr>
              <w:pStyle w:val="TAL"/>
              <w:rPr>
                <w:rFonts w:cs="Arial"/>
                <w:color w:val="000000"/>
                <w:sz w:val="16"/>
                <w:szCs w:val="16"/>
              </w:rPr>
            </w:pPr>
            <w:r w:rsidRPr="007B446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021E9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7B4467" w:rsidRDefault="00DA5301">
            <w:pPr>
              <w:pStyle w:val="TAL"/>
              <w:rPr>
                <w:rFonts w:cs="Arial"/>
                <w:color w:val="000000"/>
                <w:sz w:val="16"/>
                <w:szCs w:val="16"/>
              </w:rPr>
            </w:pPr>
            <w:r w:rsidRPr="007B4467">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7B4467" w:rsidRDefault="00DA5301">
            <w:pPr>
              <w:pStyle w:val="TAL"/>
              <w:rPr>
                <w:rFonts w:cs="Arial"/>
                <w:color w:val="000000"/>
                <w:sz w:val="16"/>
                <w:szCs w:val="16"/>
              </w:rPr>
            </w:pPr>
            <w:r w:rsidRPr="007B4467">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7B4467" w:rsidRDefault="00DA5301">
            <w:pPr>
              <w:pStyle w:val="TAL"/>
              <w:rPr>
                <w:rFonts w:cs="Arial"/>
                <w:color w:val="000000"/>
                <w:sz w:val="16"/>
                <w:szCs w:val="16"/>
              </w:rPr>
            </w:pPr>
            <w:r w:rsidRPr="007B4467">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35C5F9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7B4467" w:rsidRDefault="00DA5301">
            <w:pPr>
              <w:pStyle w:val="TAL"/>
              <w:rPr>
                <w:rFonts w:cs="Arial"/>
                <w:color w:val="000000"/>
                <w:sz w:val="16"/>
                <w:szCs w:val="16"/>
              </w:rPr>
            </w:pPr>
            <w:r w:rsidRPr="007B4467">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7B4467" w:rsidRDefault="00DA5301">
            <w:pPr>
              <w:pStyle w:val="TAL"/>
              <w:rPr>
                <w:rFonts w:cs="Arial"/>
                <w:color w:val="000000"/>
                <w:sz w:val="16"/>
                <w:szCs w:val="16"/>
              </w:rPr>
            </w:pPr>
            <w:r w:rsidRPr="007B4467">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7B4467" w:rsidRDefault="00DA5301">
            <w:pPr>
              <w:pStyle w:val="TAL"/>
              <w:rPr>
                <w:rFonts w:cs="Arial"/>
                <w:color w:val="000000"/>
                <w:sz w:val="16"/>
                <w:szCs w:val="16"/>
              </w:rPr>
            </w:pPr>
            <w:r w:rsidRPr="007B4467">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F929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7B4467" w:rsidRDefault="00DA5301">
            <w:pPr>
              <w:pStyle w:val="TAL"/>
              <w:rPr>
                <w:rFonts w:cs="Arial"/>
                <w:color w:val="000000"/>
                <w:sz w:val="16"/>
                <w:szCs w:val="16"/>
              </w:rPr>
            </w:pPr>
            <w:r w:rsidRPr="007B4467">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7B4467" w:rsidRDefault="00DA5301">
            <w:pPr>
              <w:pStyle w:val="TAL"/>
              <w:rPr>
                <w:rFonts w:cs="Arial"/>
                <w:color w:val="000000"/>
                <w:sz w:val="16"/>
                <w:szCs w:val="16"/>
              </w:rPr>
            </w:pPr>
            <w:r w:rsidRPr="007B4467">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7B4467" w:rsidRDefault="00DA5301">
            <w:pPr>
              <w:pStyle w:val="TAL"/>
              <w:rPr>
                <w:rFonts w:cs="Arial"/>
                <w:color w:val="000000"/>
                <w:sz w:val="16"/>
                <w:szCs w:val="16"/>
              </w:rPr>
            </w:pPr>
            <w:r w:rsidRPr="007B4467">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1670B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7B4467" w:rsidRDefault="00DA5301">
            <w:pPr>
              <w:pStyle w:val="TAL"/>
              <w:rPr>
                <w:rFonts w:cs="Arial"/>
                <w:color w:val="000000"/>
                <w:sz w:val="16"/>
                <w:szCs w:val="16"/>
              </w:rPr>
            </w:pPr>
            <w:r w:rsidRPr="007B4467">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7B4467" w:rsidRDefault="00DA5301">
            <w:pPr>
              <w:pStyle w:val="TAL"/>
              <w:rPr>
                <w:rFonts w:cs="Arial"/>
                <w:color w:val="000000"/>
                <w:sz w:val="16"/>
                <w:szCs w:val="16"/>
              </w:rPr>
            </w:pPr>
            <w:r w:rsidRPr="007B4467">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7B4467" w:rsidRDefault="00DA5301">
            <w:pPr>
              <w:pStyle w:val="TAL"/>
              <w:rPr>
                <w:rFonts w:cs="Arial"/>
                <w:color w:val="000000"/>
                <w:sz w:val="16"/>
                <w:szCs w:val="16"/>
              </w:rPr>
            </w:pPr>
            <w:r w:rsidRPr="007B4467">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2F06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7B4467" w:rsidRDefault="00DA5301">
            <w:pPr>
              <w:pStyle w:val="TAL"/>
              <w:rPr>
                <w:rFonts w:cs="Arial"/>
                <w:color w:val="000000"/>
                <w:sz w:val="16"/>
                <w:szCs w:val="16"/>
              </w:rPr>
            </w:pPr>
            <w:r w:rsidRPr="007B4467">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7B4467" w:rsidRDefault="00DA5301">
            <w:pPr>
              <w:pStyle w:val="TAL"/>
              <w:rPr>
                <w:rFonts w:cs="Arial"/>
                <w:color w:val="000000"/>
                <w:sz w:val="16"/>
                <w:szCs w:val="16"/>
              </w:rPr>
            </w:pPr>
            <w:r w:rsidRPr="007B4467">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7B4467" w:rsidRDefault="00DA5301">
            <w:pPr>
              <w:pStyle w:val="TAL"/>
              <w:rPr>
                <w:rFonts w:cs="Arial"/>
                <w:color w:val="000000"/>
                <w:sz w:val="16"/>
                <w:szCs w:val="16"/>
              </w:rPr>
            </w:pPr>
            <w:r w:rsidRPr="007B4467">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506825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7B4467" w:rsidRDefault="00DA5301">
            <w:pPr>
              <w:pStyle w:val="TAL"/>
              <w:rPr>
                <w:rFonts w:cs="Arial"/>
                <w:color w:val="000000"/>
                <w:sz w:val="16"/>
                <w:szCs w:val="16"/>
              </w:rPr>
            </w:pPr>
            <w:r w:rsidRPr="007B4467">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7B4467" w:rsidRDefault="00DA5301">
            <w:pPr>
              <w:pStyle w:val="TAL"/>
              <w:rPr>
                <w:rFonts w:cs="Arial"/>
                <w:color w:val="000000"/>
                <w:sz w:val="16"/>
                <w:szCs w:val="16"/>
              </w:rPr>
            </w:pPr>
            <w:r w:rsidRPr="007B4467">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7B4467" w:rsidRDefault="00DA5301">
            <w:pPr>
              <w:pStyle w:val="TAL"/>
              <w:rPr>
                <w:rFonts w:cs="Arial"/>
                <w:color w:val="000000"/>
                <w:sz w:val="16"/>
                <w:szCs w:val="16"/>
              </w:rPr>
            </w:pPr>
            <w:r w:rsidRPr="007B4467">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64541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7B4467" w:rsidRDefault="00DA5301">
            <w:pPr>
              <w:pStyle w:val="TAL"/>
              <w:rPr>
                <w:rFonts w:cs="Arial"/>
                <w:color w:val="000000"/>
                <w:sz w:val="16"/>
                <w:szCs w:val="16"/>
              </w:rPr>
            </w:pPr>
            <w:r w:rsidRPr="007B4467">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7B4467" w:rsidRDefault="00DA5301">
            <w:pPr>
              <w:pStyle w:val="TAL"/>
              <w:rPr>
                <w:rFonts w:cs="Arial"/>
                <w:color w:val="000000"/>
                <w:sz w:val="16"/>
                <w:szCs w:val="16"/>
              </w:rPr>
            </w:pPr>
            <w:r w:rsidRPr="007B4467">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7B4467" w:rsidRDefault="00DA5301">
            <w:pPr>
              <w:pStyle w:val="TAL"/>
              <w:rPr>
                <w:rFonts w:cs="Arial"/>
                <w:color w:val="000000"/>
                <w:sz w:val="16"/>
                <w:szCs w:val="16"/>
              </w:rPr>
            </w:pPr>
            <w:r w:rsidRPr="007B4467">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33076E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7B4467" w:rsidRDefault="00DA5301">
            <w:pPr>
              <w:pStyle w:val="TAL"/>
              <w:rPr>
                <w:rFonts w:cs="Arial"/>
                <w:color w:val="000000"/>
                <w:sz w:val="16"/>
                <w:szCs w:val="16"/>
              </w:rPr>
            </w:pPr>
            <w:r w:rsidRPr="007B4467">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7B4467" w:rsidRDefault="00DA5301">
            <w:pPr>
              <w:pStyle w:val="TAL"/>
              <w:rPr>
                <w:rFonts w:cs="Arial"/>
                <w:color w:val="000000"/>
                <w:sz w:val="16"/>
                <w:szCs w:val="16"/>
              </w:rPr>
            </w:pPr>
            <w:r w:rsidRPr="007B4467">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7B4467" w:rsidRDefault="00DA5301">
            <w:pPr>
              <w:pStyle w:val="TAL"/>
              <w:rPr>
                <w:rFonts w:cs="Arial"/>
                <w:color w:val="000000"/>
                <w:sz w:val="16"/>
                <w:szCs w:val="16"/>
              </w:rPr>
            </w:pPr>
            <w:r w:rsidRPr="007B4467">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500C5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7B4467" w:rsidRDefault="00DA5301">
            <w:pPr>
              <w:pStyle w:val="TAL"/>
              <w:rPr>
                <w:rFonts w:cs="Arial"/>
                <w:color w:val="000000"/>
                <w:sz w:val="16"/>
                <w:szCs w:val="16"/>
              </w:rPr>
            </w:pPr>
            <w:r w:rsidRPr="007B4467">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7B4467" w:rsidRDefault="00DA5301">
            <w:pPr>
              <w:pStyle w:val="TAL"/>
              <w:rPr>
                <w:rFonts w:cs="Arial"/>
                <w:color w:val="000000"/>
                <w:sz w:val="16"/>
                <w:szCs w:val="16"/>
              </w:rPr>
            </w:pPr>
            <w:r w:rsidRPr="007B4467">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7B4467" w:rsidRDefault="00DA5301">
            <w:pPr>
              <w:pStyle w:val="TAL"/>
              <w:rPr>
                <w:rFonts w:cs="Arial"/>
                <w:color w:val="000000"/>
                <w:sz w:val="16"/>
                <w:szCs w:val="16"/>
              </w:rPr>
            </w:pPr>
            <w:r w:rsidRPr="007B4467">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0EE8B7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7B4467" w:rsidRDefault="00DA5301">
            <w:pPr>
              <w:pStyle w:val="TAL"/>
              <w:rPr>
                <w:rFonts w:cs="Arial"/>
                <w:color w:val="000000"/>
                <w:sz w:val="16"/>
                <w:szCs w:val="16"/>
              </w:rPr>
            </w:pPr>
            <w:r w:rsidRPr="007B4467">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7B4467" w:rsidRDefault="00DA5301">
            <w:pPr>
              <w:pStyle w:val="TAL"/>
              <w:rPr>
                <w:rFonts w:cs="Arial"/>
                <w:color w:val="000000"/>
                <w:sz w:val="16"/>
                <w:szCs w:val="16"/>
              </w:rPr>
            </w:pPr>
            <w:r w:rsidRPr="007B4467">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7B4467" w:rsidRDefault="00DA5301">
            <w:pPr>
              <w:pStyle w:val="TAL"/>
              <w:rPr>
                <w:rFonts w:cs="Arial"/>
                <w:color w:val="000000"/>
                <w:sz w:val="16"/>
                <w:szCs w:val="16"/>
              </w:rPr>
            </w:pPr>
            <w:r w:rsidRPr="007B4467">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4DB16D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7B4467" w:rsidRDefault="00DA5301">
            <w:pPr>
              <w:pStyle w:val="TAL"/>
              <w:rPr>
                <w:rFonts w:cs="Arial"/>
                <w:color w:val="000000"/>
                <w:sz w:val="16"/>
                <w:szCs w:val="16"/>
              </w:rPr>
            </w:pPr>
            <w:r w:rsidRPr="007B4467">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7B4467" w:rsidRDefault="00DA5301">
            <w:pPr>
              <w:pStyle w:val="TAL"/>
              <w:rPr>
                <w:rFonts w:cs="Arial"/>
                <w:color w:val="000000"/>
                <w:sz w:val="16"/>
                <w:szCs w:val="16"/>
              </w:rPr>
            </w:pPr>
            <w:r w:rsidRPr="007B4467">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7B4467" w:rsidRDefault="00DA5301">
            <w:pPr>
              <w:pStyle w:val="TAL"/>
              <w:rPr>
                <w:rFonts w:cs="Arial"/>
                <w:color w:val="000000"/>
                <w:sz w:val="16"/>
                <w:szCs w:val="16"/>
              </w:rPr>
            </w:pPr>
            <w:r w:rsidRPr="007B4467">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282A3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7B4467" w:rsidRDefault="00DA5301">
            <w:pPr>
              <w:pStyle w:val="TAL"/>
              <w:rPr>
                <w:rFonts w:cs="Arial"/>
                <w:color w:val="000000"/>
                <w:sz w:val="16"/>
                <w:szCs w:val="16"/>
              </w:rPr>
            </w:pPr>
            <w:r w:rsidRPr="007B4467">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7B4467" w:rsidRDefault="00DA5301">
            <w:pPr>
              <w:pStyle w:val="TAL"/>
              <w:rPr>
                <w:rFonts w:cs="Arial"/>
                <w:color w:val="000000"/>
                <w:sz w:val="16"/>
                <w:szCs w:val="16"/>
              </w:rPr>
            </w:pPr>
            <w:r w:rsidRPr="007B4467">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7B4467" w:rsidRDefault="00DA5301">
            <w:pPr>
              <w:pStyle w:val="TAL"/>
              <w:rPr>
                <w:rFonts w:cs="Arial"/>
                <w:color w:val="000000"/>
                <w:sz w:val="16"/>
                <w:szCs w:val="16"/>
              </w:rPr>
            </w:pPr>
            <w:r w:rsidRPr="007B4467">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4D984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7B4467" w:rsidRDefault="00DA5301">
            <w:pPr>
              <w:pStyle w:val="TAL"/>
              <w:rPr>
                <w:rFonts w:cs="Arial"/>
                <w:color w:val="000000"/>
                <w:sz w:val="16"/>
                <w:szCs w:val="16"/>
              </w:rPr>
            </w:pPr>
            <w:r w:rsidRPr="007B4467">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7B4467" w:rsidRDefault="00DA5301">
            <w:pPr>
              <w:pStyle w:val="TAL"/>
              <w:rPr>
                <w:rFonts w:cs="Arial"/>
                <w:color w:val="000000"/>
                <w:sz w:val="16"/>
                <w:szCs w:val="16"/>
              </w:rPr>
            </w:pPr>
            <w:r w:rsidRPr="007B4467">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7B4467" w:rsidRDefault="00DA5301">
            <w:pPr>
              <w:pStyle w:val="TAL"/>
              <w:rPr>
                <w:rFonts w:cs="Arial"/>
                <w:color w:val="000000"/>
                <w:sz w:val="16"/>
                <w:szCs w:val="16"/>
              </w:rPr>
            </w:pPr>
            <w:r w:rsidRPr="007B4467">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4F8C7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7B4467" w:rsidRDefault="00DA5301">
            <w:pPr>
              <w:pStyle w:val="TAL"/>
              <w:rPr>
                <w:rFonts w:cs="Arial"/>
                <w:color w:val="000000"/>
                <w:sz w:val="16"/>
                <w:szCs w:val="16"/>
              </w:rPr>
            </w:pPr>
            <w:r w:rsidRPr="007B4467">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7B4467" w:rsidRDefault="00DA5301">
            <w:pPr>
              <w:pStyle w:val="TAL"/>
              <w:rPr>
                <w:rFonts w:cs="Arial"/>
                <w:color w:val="000000"/>
                <w:sz w:val="16"/>
                <w:szCs w:val="16"/>
              </w:rPr>
            </w:pPr>
            <w:r w:rsidRPr="007B4467">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7B4467" w:rsidRDefault="00DA5301">
            <w:pPr>
              <w:pStyle w:val="TAL"/>
              <w:rPr>
                <w:rFonts w:cs="Arial"/>
                <w:color w:val="000000"/>
                <w:sz w:val="16"/>
                <w:szCs w:val="16"/>
              </w:rPr>
            </w:pPr>
            <w:r w:rsidRPr="007B4467">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205ECD" w:rsidRPr="007B4467" w14:paraId="29759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7B4467" w:rsidRDefault="00205ECD" w:rsidP="00205ECD">
            <w:pPr>
              <w:pStyle w:val="TAL"/>
              <w:rPr>
                <w:rFonts w:cs="Arial"/>
                <w:color w:val="000000"/>
                <w:sz w:val="16"/>
                <w:szCs w:val="16"/>
              </w:rPr>
            </w:pPr>
            <w:r w:rsidRPr="007B4467">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7B4467" w:rsidRDefault="00205ECD" w:rsidP="00205ECD">
            <w:pPr>
              <w:pStyle w:val="TAL"/>
              <w:rPr>
                <w:rFonts w:cs="Arial"/>
                <w:color w:val="000000"/>
                <w:sz w:val="16"/>
                <w:szCs w:val="16"/>
              </w:rPr>
            </w:pPr>
            <w:r w:rsidRPr="007B4467">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7B4467" w:rsidRDefault="00205ECD" w:rsidP="00205ECD">
            <w:pPr>
              <w:pStyle w:val="TAL"/>
              <w:rPr>
                <w:rFonts w:cs="Arial"/>
                <w:color w:val="000000"/>
                <w:sz w:val="16"/>
                <w:szCs w:val="16"/>
              </w:rPr>
            </w:pPr>
            <w:r w:rsidRPr="007B4467">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30B02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7B4467" w:rsidRDefault="00205ECD" w:rsidP="00205ECD">
            <w:pPr>
              <w:pStyle w:val="TAL"/>
              <w:rPr>
                <w:rFonts w:cs="Arial"/>
                <w:color w:val="000000"/>
                <w:sz w:val="16"/>
                <w:szCs w:val="16"/>
              </w:rPr>
            </w:pPr>
            <w:r w:rsidRPr="007B4467">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7B4467" w:rsidRDefault="00205ECD" w:rsidP="00205ECD">
            <w:pPr>
              <w:pStyle w:val="TAL"/>
              <w:rPr>
                <w:rFonts w:cs="Arial"/>
                <w:color w:val="000000"/>
                <w:sz w:val="16"/>
                <w:szCs w:val="16"/>
              </w:rPr>
            </w:pPr>
            <w:r w:rsidRPr="007B4467">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7B4467" w:rsidRDefault="00205ECD" w:rsidP="00205ECD">
            <w:pPr>
              <w:pStyle w:val="TAL"/>
              <w:rPr>
                <w:rFonts w:cs="Arial"/>
                <w:color w:val="000000"/>
                <w:sz w:val="16"/>
                <w:szCs w:val="16"/>
              </w:rPr>
            </w:pPr>
            <w:r w:rsidRPr="007B4467">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4696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7B4467" w:rsidRDefault="00205ECD" w:rsidP="00205ECD">
            <w:pPr>
              <w:pStyle w:val="TAL"/>
              <w:rPr>
                <w:rFonts w:cs="Arial"/>
                <w:color w:val="000000"/>
                <w:sz w:val="16"/>
                <w:szCs w:val="16"/>
              </w:rPr>
            </w:pPr>
            <w:r w:rsidRPr="007B4467">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7B4467" w:rsidRDefault="00205ECD" w:rsidP="00205ECD">
            <w:pPr>
              <w:pStyle w:val="TAL"/>
              <w:rPr>
                <w:rFonts w:cs="Arial"/>
                <w:color w:val="000000"/>
                <w:sz w:val="16"/>
                <w:szCs w:val="16"/>
              </w:rPr>
            </w:pPr>
            <w:r w:rsidRPr="007B4467">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7B4467" w:rsidRDefault="00205ECD" w:rsidP="00205ECD">
            <w:pPr>
              <w:pStyle w:val="TAL"/>
              <w:rPr>
                <w:rFonts w:cs="Arial"/>
                <w:color w:val="000000"/>
                <w:sz w:val="16"/>
                <w:szCs w:val="16"/>
              </w:rPr>
            </w:pPr>
            <w:r w:rsidRPr="007B4467">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1B4FA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7B4467" w:rsidRDefault="00205ECD" w:rsidP="00205ECD">
            <w:pPr>
              <w:pStyle w:val="TAL"/>
              <w:rPr>
                <w:rFonts w:cs="Arial"/>
                <w:color w:val="000000"/>
                <w:sz w:val="16"/>
                <w:szCs w:val="16"/>
              </w:rPr>
            </w:pPr>
            <w:r w:rsidRPr="007B4467">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7B4467" w:rsidRDefault="00205ECD" w:rsidP="00205ECD">
            <w:pPr>
              <w:pStyle w:val="TAL"/>
              <w:rPr>
                <w:rFonts w:cs="Arial"/>
                <w:color w:val="000000"/>
                <w:sz w:val="16"/>
                <w:szCs w:val="16"/>
              </w:rPr>
            </w:pPr>
            <w:r w:rsidRPr="007B4467">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7B4467" w:rsidRDefault="00205ECD" w:rsidP="00205ECD">
            <w:pPr>
              <w:pStyle w:val="TAL"/>
              <w:rPr>
                <w:rFonts w:cs="Arial"/>
                <w:color w:val="000000"/>
                <w:sz w:val="16"/>
                <w:szCs w:val="16"/>
              </w:rPr>
            </w:pPr>
            <w:r w:rsidRPr="007B4467">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5114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7B4467" w:rsidRDefault="00205ECD" w:rsidP="00205ECD">
            <w:pPr>
              <w:pStyle w:val="TAL"/>
              <w:rPr>
                <w:rFonts w:cs="Arial"/>
                <w:color w:val="000000"/>
                <w:sz w:val="16"/>
                <w:szCs w:val="16"/>
              </w:rPr>
            </w:pPr>
            <w:r w:rsidRPr="007B4467">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7B4467" w:rsidRDefault="00205ECD" w:rsidP="00205ECD">
            <w:pPr>
              <w:pStyle w:val="TAL"/>
              <w:rPr>
                <w:rFonts w:cs="Arial"/>
                <w:color w:val="000000"/>
                <w:sz w:val="16"/>
                <w:szCs w:val="16"/>
              </w:rPr>
            </w:pPr>
            <w:r w:rsidRPr="007B4467">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7B4467" w:rsidRDefault="00205ECD" w:rsidP="00205ECD">
            <w:pPr>
              <w:pStyle w:val="TAL"/>
              <w:rPr>
                <w:rFonts w:cs="Arial"/>
                <w:color w:val="000000"/>
                <w:sz w:val="16"/>
                <w:szCs w:val="16"/>
              </w:rPr>
            </w:pPr>
            <w:r w:rsidRPr="007B4467">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0AF02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7B4467" w:rsidRDefault="00205ECD" w:rsidP="00205ECD">
            <w:pPr>
              <w:pStyle w:val="TAL"/>
              <w:rPr>
                <w:rFonts w:cs="Arial"/>
                <w:color w:val="000000"/>
                <w:sz w:val="16"/>
                <w:szCs w:val="16"/>
              </w:rPr>
            </w:pPr>
            <w:r w:rsidRPr="007B4467">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7B4467" w:rsidRDefault="00205ECD" w:rsidP="00205ECD">
            <w:pPr>
              <w:pStyle w:val="TAL"/>
              <w:rPr>
                <w:rFonts w:cs="Arial"/>
                <w:color w:val="000000"/>
                <w:sz w:val="16"/>
                <w:szCs w:val="16"/>
              </w:rPr>
            </w:pPr>
            <w:r w:rsidRPr="007B4467">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7B4467" w:rsidRDefault="00205ECD" w:rsidP="00205ECD">
            <w:pPr>
              <w:pStyle w:val="TAL"/>
              <w:rPr>
                <w:rFonts w:cs="Arial"/>
                <w:color w:val="000000"/>
                <w:sz w:val="16"/>
                <w:szCs w:val="16"/>
              </w:rPr>
            </w:pPr>
            <w:r w:rsidRPr="007B4467">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EE1CF4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7B4467" w:rsidRDefault="00205ECD" w:rsidP="00205ECD">
            <w:pPr>
              <w:pStyle w:val="TAL"/>
              <w:rPr>
                <w:rFonts w:cs="Arial"/>
                <w:color w:val="000000"/>
                <w:sz w:val="16"/>
                <w:szCs w:val="16"/>
              </w:rPr>
            </w:pPr>
            <w:r w:rsidRPr="007B4467">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7B4467" w:rsidRDefault="00205ECD" w:rsidP="00205ECD">
            <w:pPr>
              <w:pStyle w:val="TAL"/>
              <w:rPr>
                <w:rFonts w:cs="Arial"/>
                <w:color w:val="000000"/>
                <w:sz w:val="16"/>
                <w:szCs w:val="16"/>
              </w:rPr>
            </w:pPr>
            <w:r w:rsidRPr="007B4467">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7B4467" w:rsidRDefault="00205ECD" w:rsidP="00205ECD">
            <w:pPr>
              <w:pStyle w:val="TAL"/>
              <w:rPr>
                <w:rFonts w:cs="Arial"/>
                <w:color w:val="000000"/>
                <w:sz w:val="16"/>
                <w:szCs w:val="16"/>
              </w:rPr>
            </w:pPr>
            <w:r w:rsidRPr="007B4467">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BFD4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7B4467" w:rsidRDefault="00205ECD" w:rsidP="00205ECD">
            <w:pPr>
              <w:pStyle w:val="TAL"/>
              <w:rPr>
                <w:rFonts w:cs="Arial"/>
                <w:color w:val="000000"/>
                <w:sz w:val="16"/>
                <w:szCs w:val="16"/>
              </w:rPr>
            </w:pPr>
            <w:r w:rsidRPr="007B4467">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7B4467" w:rsidRDefault="00205ECD" w:rsidP="00205ECD">
            <w:pPr>
              <w:pStyle w:val="TAL"/>
              <w:rPr>
                <w:rFonts w:cs="Arial"/>
                <w:color w:val="000000"/>
                <w:sz w:val="16"/>
                <w:szCs w:val="16"/>
              </w:rPr>
            </w:pPr>
            <w:r w:rsidRPr="007B4467">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7B4467" w:rsidRDefault="00205ECD" w:rsidP="00205ECD">
            <w:pPr>
              <w:pStyle w:val="TAL"/>
              <w:rPr>
                <w:rFonts w:cs="Arial"/>
                <w:color w:val="000000"/>
                <w:sz w:val="16"/>
                <w:szCs w:val="16"/>
              </w:rPr>
            </w:pPr>
            <w:r w:rsidRPr="007B4467">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87EB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7B4467" w:rsidRDefault="00205ECD" w:rsidP="00205ECD">
            <w:pPr>
              <w:pStyle w:val="TAL"/>
              <w:rPr>
                <w:rFonts w:cs="Arial"/>
                <w:color w:val="000000"/>
                <w:sz w:val="16"/>
                <w:szCs w:val="16"/>
              </w:rPr>
            </w:pPr>
            <w:r w:rsidRPr="007B4467">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7B4467" w:rsidRDefault="00205ECD" w:rsidP="00205ECD">
            <w:pPr>
              <w:pStyle w:val="TAL"/>
              <w:rPr>
                <w:rFonts w:cs="Arial"/>
                <w:color w:val="000000"/>
                <w:sz w:val="16"/>
                <w:szCs w:val="16"/>
              </w:rPr>
            </w:pPr>
            <w:r w:rsidRPr="007B4467">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7B4467" w:rsidRDefault="00205ECD" w:rsidP="00205ECD">
            <w:pPr>
              <w:pStyle w:val="TAL"/>
              <w:rPr>
                <w:rFonts w:cs="Arial"/>
                <w:color w:val="000000"/>
                <w:sz w:val="16"/>
                <w:szCs w:val="16"/>
              </w:rPr>
            </w:pPr>
            <w:r w:rsidRPr="007B4467">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C4C81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7B4467" w:rsidRDefault="00205ECD" w:rsidP="00205ECD">
            <w:pPr>
              <w:pStyle w:val="TAL"/>
              <w:rPr>
                <w:rFonts w:cs="Arial"/>
                <w:color w:val="000000"/>
                <w:sz w:val="16"/>
                <w:szCs w:val="16"/>
              </w:rPr>
            </w:pPr>
            <w:r w:rsidRPr="007B4467">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7B4467" w:rsidRDefault="00205ECD" w:rsidP="00205ECD">
            <w:pPr>
              <w:pStyle w:val="TAL"/>
              <w:rPr>
                <w:rFonts w:cs="Arial"/>
                <w:color w:val="000000"/>
                <w:sz w:val="16"/>
                <w:szCs w:val="16"/>
              </w:rPr>
            </w:pPr>
            <w:r w:rsidRPr="007B4467">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7B4467" w:rsidRDefault="00205ECD" w:rsidP="00205ECD">
            <w:pPr>
              <w:pStyle w:val="TAL"/>
              <w:rPr>
                <w:rFonts w:cs="Arial"/>
                <w:color w:val="000000"/>
                <w:sz w:val="16"/>
                <w:szCs w:val="16"/>
              </w:rPr>
            </w:pPr>
            <w:r w:rsidRPr="007B4467">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0C0B7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7B4467" w:rsidRDefault="00205ECD" w:rsidP="00205ECD">
            <w:pPr>
              <w:pStyle w:val="TAL"/>
              <w:rPr>
                <w:rFonts w:cs="Arial"/>
                <w:color w:val="000000"/>
                <w:sz w:val="16"/>
                <w:szCs w:val="16"/>
              </w:rPr>
            </w:pPr>
            <w:r w:rsidRPr="007B4467">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7B4467" w:rsidRDefault="00205ECD" w:rsidP="00205ECD">
            <w:pPr>
              <w:pStyle w:val="TAL"/>
              <w:rPr>
                <w:rFonts w:cs="Arial"/>
                <w:color w:val="000000"/>
                <w:sz w:val="16"/>
                <w:szCs w:val="16"/>
              </w:rPr>
            </w:pPr>
            <w:r w:rsidRPr="007B4467">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7B4467" w:rsidRDefault="00205ECD" w:rsidP="00205ECD">
            <w:pPr>
              <w:pStyle w:val="TAL"/>
              <w:rPr>
                <w:rFonts w:cs="Arial"/>
                <w:color w:val="000000"/>
                <w:sz w:val="16"/>
                <w:szCs w:val="16"/>
              </w:rPr>
            </w:pPr>
            <w:r w:rsidRPr="007B4467">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65C0F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7B4467" w:rsidRDefault="00205ECD" w:rsidP="00205ECD">
            <w:pPr>
              <w:pStyle w:val="TAL"/>
              <w:rPr>
                <w:rFonts w:cs="Arial"/>
                <w:color w:val="000000"/>
                <w:sz w:val="16"/>
                <w:szCs w:val="16"/>
              </w:rPr>
            </w:pPr>
            <w:r w:rsidRPr="007B4467">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7B4467" w:rsidRDefault="00205ECD" w:rsidP="00205ECD">
            <w:pPr>
              <w:pStyle w:val="TAL"/>
              <w:rPr>
                <w:rFonts w:cs="Arial"/>
                <w:color w:val="000000"/>
                <w:sz w:val="16"/>
                <w:szCs w:val="16"/>
              </w:rPr>
            </w:pPr>
            <w:r w:rsidRPr="007B4467">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7B4467" w:rsidRDefault="00205ECD" w:rsidP="00205ECD">
            <w:pPr>
              <w:pStyle w:val="TAL"/>
              <w:rPr>
                <w:rFonts w:cs="Arial"/>
                <w:color w:val="000000"/>
                <w:sz w:val="16"/>
                <w:szCs w:val="16"/>
              </w:rPr>
            </w:pPr>
            <w:r w:rsidRPr="007B4467">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28A3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7B4467" w:rsidRDefault="00205ECD" w:rsidP="00205ECD">
            <w:pPr>
              <w:pStyle w:val="TAL"/>
              <w:rPr>
                <w:rFonts w:cs="Arial"/>
                <w:color w:val="000000"/>
                <w:sz w:val="16"/>
                <w:szCs w:val="16"/>
              </w:rPr>
            </w:pPr>
            <w:r w:rsidRPr="007B4467">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7B4467" w:rsidRDefault="00205ECD" w:rsidP="00205ECD">
            <w:pPr>
              <w:pStyle w:val="TAL"/>
              <w:rPr>
                <w:rFonts w:cs="Arial"/>
                <w:color w:val="000000"/>
                <w:sz w:val="16"/>
                <w:szCs w:val="16"/>
              </w:rPr>
            </w:pPr>
            <w:r w:rsidRPr="007B4467">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7B4467" w:rsidRDefault="00205ECD" w:rsidP="00205ECD">
            <w:pPr>
              <w:pStyle w:val="TAL"/>
              <w:rPr>
                <w:rFonts w:cs="Arial"/>
                <w:color w:val="000000"/>
                <w:sz w:val="16"/>
                <w:szCs w:val="16"/>
              </w:rPr>
            </w:pPr>
            <w:r w:rsidRPr="007B4467">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AB989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7B4467" w:rsidRDefault="00205ECD" w:rsidP="00205ECD">
            <w:pPr>
              <w:pStyle w:val="TAL"/>
              <w:rPr>
                <w:rFonts w:cs="Arial"/>
                <w:color w:val="000000"/>
                <w:sz w:val="16"/>
                <w:szCs w:val="16"/>
              </w:rPr>
            </w:pPr>
            <w:r w:rsidRPr="007B4467">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7B4467" w:rsidRDefault="00205ECD" w:rsidP="00205ECD">
            <w:pPr>
              <w:pStyle w:val="TAL"/>
              <w:rPr>
                <w:rFonts w:cs="Arial"/>
                <w:color w:val="000000"/>
                <w:sz w:val="16"/>
                <w:szCs w:val="16"/>
              </w:rPr>
            </w:pPr>
            <w:r w:rsidRPr="007B4467">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7B4467" w:rsidRDefault="00205ECD" w:rsidP="00205ECD">
            <w:pPr>
              <w:pStyle w:val="TAL"/>
              <w:rPr>
                <w:rFonts w:cs="Arial"/>
                <w:color w:val="000000"/>
                <w:sz w:val="16"/>
                <w:szCs w:val="16"/>
              </w:rPr>
            </w:pPr>
            <w:r w:rsidRPr="007B4467">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092E1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7B4467" w:rsidRDefault="00205ECD" w:rsidP="00205ECD">
            <w:pPr>
              <w:pStyle w:val="TAL"/>
              <w:rPr>
                <w:rFonts w:cs="Arial"/>
                <w:color w:val="000000"/>
                <w:sz w:val="16"/>
                <w:szCs w:val="16"/>
              </w:rPr>
            </w:pPr>
            <w:r w:rsidRPr="007B4467">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7B4467" w:rsidRDefault="00205ECD" w:rsidP="00205ECD">
            <w:pPr>
              <w:pStyle w:val="TAL"/>
              <w:rPr>
                <w:rFonts w:cs="Arial"/>
                <w:color w:val="000000"/>
                <w:sz w:val="16"/>
                <w:szCs w:val="16"/>
              </w:rPr>
            </w:pPr>
            <w:r w:rsidRPr="007B4467">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7B4467" w:rsidRDefault="00205ECD" w:rsidP="00205ECD">
            <w:pPr>
              <w:pStyle w:val="TAL"/>
              <w:rPr>
                <w:rFonts w:cs="Arial"/>
                <w:color w:val="000000"/>
                <w:sz w:val="16"/>
                <w:szCs w:val="16"/>
              </w:rPr>
            </w:pPr>
            <w:r w:rsidRPr="007B4467">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5D37F09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7B4467" w:rsidRDefault="00205ECD" w:rsidP="00205ECD">
            <w:pPr>
              <w:pStyle w:val="TAL"/>
              <w:rPr>
                <w:rFonts w:cs="Arial"/>
                <w:color w:val="000000"/>
                <w:sz w:val="16"/>
                <w:szCs w:val="16"/>
              </w:rPr>
            </w:pPr>
            <w:r w:rsidRPr="007B4467">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7B4467" w:rsidRDefault="00205ECD" w:rsidP="00205ECD">
            <w:pPr>
              <w:pStyle w:val="TAL"/>
              <w:rPr>
                <w:rFonts w:cs="Arial"/>
                <w:color w:val="000000"/>
                <w:sz w:val="16"/>
                <w:szCs w:val="16"/>
              </w:rPr>
            </w:pPr>
            <w:r w:rsidRPr="007B4467">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7B4467" w:rsidRDefault="00205ECD" w:rsidP="00205ECD">
            <w:pPr>
              <w:pStyle w:val="TAL"/>
              <w:rPr>
                <w:rFonts w:cs="Arial"/>
                <w:color w:val="000000"/>
                <w:sz w:val="16"/>
                <w:szCs w:val="16"/>
              </w:rPr>
            </w:pPr>
            <w:r w:rsidRPr="007B4467">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D303ED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7B4467" w:rsidRDefault="00205ECD" w:rsidP="00205ECD">
            <w:pPr>
              <w:pStyle w:val="TAL"/>
              <w:rPr>
                <w:rFonts w:cs="Arial"/>
                <w:color w:val="000000"/>
                <w:sz w:val="16"/>
                <w:szCs w:val="16"/>
              </w:rPr>
            </w:pPr>
            <w:r w:rsidRPr="007B4467">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7B4467" w:rsidRDefault="00205ECD" w:rsidP="00205ECD">
            <w:pPr>
              <w:pStyle w:val="TAL"/>
              <w:rPr>
                <w:rFonts w:cs="Arial"/>
                <w:color w:val="000000"/>
                <w:sz w:val="16"/>
                <w:szCs w:val="16"/>
              </w:rPr>
            </w:pPr>
            <w:r w:rsidRPr="007B4467">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7B4467" w:rsidRDefault="00205ECD" w:rsidP="00205ECD">
            <w:pPr>
              <w:pStyle w:val="TAL"/>
              <w:rPr>
                <w:rFonts w:cs="Arial"/>
                <w:color w:val="000000"/>
                <w:sz w:val="16"/>
                <w:szCs w:val="16"/>
              </w:rPr>
            </w:pPr>
            <w:r w:rsidRPr="007B4467">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B41C9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7B4467" w:rsidRDefault="00205ECD" w:rsidP="00205ECD">
            <w:pPr>
              <w:pStyle w:val="TAL"/>
              <w:rPr>
                <w:rFonts w:cs="Arial"/>
                <w:color w:val="000000"/>
                <w:sz w:val="16"/>
                <w:szCs w:val="16"/>
              </w:rPr>
            </w:pPr>
            <w:r w:rsidRPr="007B4467">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7B4467" w:rsidRDefault="00205ECD" w:rsidP="00205ECD">
            <w:pPr>
              <w:pStyle w:val="TAL"/>
              <w:rPr>
                <w:rFonts w:cs="Arial"/>
                <w:color w:val="000000"/>
                <w:sz w:val="16"/>
                <w:szCs w:val="16"/>
              </w:rPr>
            </w:pPr>
            <w:r w:rsidRPr="007B4467">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7B4467" w:rsidRDefault="00205ECD" w:rsidP="00205ECD">
            <w:pPr>
              <w:pStyle w:val="TAL"/>
              <w:rPr>
                <w:rFonts w:cs="Arial"/>
                <w:color w:val="000000"/>
                <w:sz w:val="16"/>
                <w:szCs w:val="16"/>
              </w:rPr>
            </w:pPr>
            <w:r w:rsidRPr="007B4467">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40A53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7B4467" w:rsidRDefault="00205ECD" w:rsidP="00205ECD">
            <w:pPr>
              <w:pStyle w:val="TAL"/>
              <w:rPr>
                <w:rFonts w:cs="Arial"/>
                <w:color w:val="000000"/>
                <w:sz w:val="16"/>
                <w:szCs w:val="16"/>
              </w:rPr>
            </w:pPr>
            <w:r w:rsidRPr="007B4467">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7B4467" w:rsidRDefault="00205ECD" w:rsidP="00205ECD">
            <w:pPr>
              <w:pStyle w:val="TAL"/>
              <w:rPr>
                <w:rFonts w:cs="Arial"/>
                <w:color w:val="000000"/>
                <w:sz w:val="16"/>
                <w:szCs w:val="16"/>
              </w:rPr>
            </w:pPr>
            <w:r w:rsidRPr="007B4467">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7B4467" w:rsidRDefault="00205ECD" w:rsidP="00205ECD">
            <w:pPr>
              <w:pStyle w:val="TAL"/>
              <w:rPr>
                <w:rFonts w:cs="Arial"/>
                <w:color w:val="000000"/>
                <w:sz w:val="16"/>
                <w:szCs w:val="16"/>
              </w:rPr>
            </w:pPr>
            <w:r w:rsidRPr="007B4467">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E7B84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7B4467" w:rsidRDefault="00205ECD" w:rsidP="00205ECD">
            <w:pPr>
              <w:pStyle w:val="TAL"/>
              <w:rPr>
                <w:rFonts w:cs="Arial"/>
                <w:color w:val="000000"/>
                <w:sz w:val="16"/>
                <w:szCs w:val="16"/>
              </w:rPr>
            </w:pPr>
            <w:r w:rsidRPr="007B4467">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7B4467" w:rsidRDefault="00205ECD" w:rsidP="00205ECD">
            <w:pPr>
              <w:pStyle w:val="TAL"/>
              <w:rPr>
                <w:rFonts w:cs="Arial"/>
                <w:color w:val="000000"/>
                <w:sz w:val="16"/>
                <w:szCs w:val="16"/>
              </w:rPr>
            </w:pPr>
            <w:r w:rsidRPr="007B4467">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7B4467" w:rsidRDefault="00205ECD" w:rsidP="00205ECD">
            <w:pPr>
              <w:pStyle w:val="TAL"/>
              <w:rPr>
                <w:rFonts w:cs="Arial"/>
                <w:color w:val="000000"/>
                <w:sz w:val="16"/>
                <w:szCs w:val="16"/>
              </w:rPr>
            </w:pPr>
            <w:r w:rsidRPr="007B4467">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1C4F46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7B4467" w:rsidRDefault="00205ECD" w:rsidP="00205ECD">
            <w:pPr>
              <w:pStyle w:val="TAL"/>
              <w:rPr>
                <w:rFonts w:cs="Arial"/>
                <w:color w:val="000000"/>
                <w:sz w:val="16"/>
                <w:szCs w:val="16"/>
              </w:rPr>
            </w:pPr>
            <w:r w:rsidRPr="007B4467">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7B4467" w:rsidRDefault="00205ECD" w:rsidP="00205ECD">
            <w:pPr>
              <w:pStyle w:val="TAL"/>
              <w:rPr>
                <w:rFonts w:cs="Arial"/>
                <w:color w:val="000000"/>
                <w:sz w:val="16"/>
                <w:szCs w:val="16"/>
              </w:rPr>
            </w:pPr>
            <w:r w:rsidRPr="007B4467">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7B4467" w:rsidRDefault="00205ECD" w:rsidP="00205ECD">
            <w:pPr>
              <w:pStyle w:val="TAL"/>
              <w:rPr>
                <w:rFonts w:cs="Arial"/>
                <w:color w:val="000000"/>
                <w:sz w:val="16"/>
                <w:szCs w:val="16"/>
              </w:rPr>
            </w:pPr>
            <w:r w:rsidRPr="007B4467">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EE8FA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7B4467" w:rsidRDefault="00205ECD" w:rsidP="00205ECD">
            <w:pPr>
              <w:pStyle w:val="TAL"/>
              <w:rPr>
                <w:rFonts w:cs="Arial"/>
                <w:color w:val="000000"/>
                <w:sz w:val="16"/>
                <w:szCs w:val="16"/>
              </w:rPr>
            </w:pPr>
            <w:r w:rsidRPr="007B4467">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7B4467" w:rsidRDefault="00205ECD" w:rsidP="00205ECD">
            <w:pPr>
              <w:pStyle w:val="TAL"/>
              <w:rPr>
                <w:rFonts w:cs="Arial"/>
                <w:color w:val="000000"/>
                <w:sz w:val="16"/>
                <w:szCs w:val="16"/>
              </w:rPr>
            </w:pPr>
            <w:r w:rsidRPr="007B4467">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7B4467" w:rsidRDefault="00205ECD" w:rsidP="00205ECD">
            <w:pPr>
              <w:pStyle w:val="TAL"/>
              <w:rPr>
                <w:rFonts w:cs="Arial"/>
                <w:color w:val="000000"/>
                <w:sz w:val="16"/>
                <w:szCs w:val="16"/>
              </w:rPr>
            </w:pPr>
            <w:r w:rsidRPr="007B4467">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517E5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7B4467" w:rsidRDefault="00205ECD" w:rsidP="00205ECD">
            <w:pPr>
              <w:pStyle w:val="TAL"/>
              <w:rPr>
                <w:rFonts w:cs="Arial"/>
                <w:color w:val="000000"/>
                <w:sz w:val="16"/>
                <w:szCs w:val="16"/>
              </w:rPr>
            </w:pPr>
            <w:r w:rsidRPr="007B4467">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7B4467" w:rsidRDefault="00205ECD" w:rsidP="00205ECD">
            <w:pPr>
              <w:pStyle w:val="TAL"/>
              <w:rPr>
                <w:rFonts w:cs="Arial"/>
                <w:color w:val="000000"/>
                <w:sz w:val="16"/>
                <w:szCs w:val="16"/>
              </w:rPr>
            </w:pPr>
            <w:r w:rsidRPr="007B4467">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7B4467" w:rsidRDefault="00205ECD" w:rsidP="00205ECD">
            <w:pPr>
              <w:pStyle w:val="TAL"/>
              <w:rPr>
                <w:rFonts w:cs="Arial"/>
                <w:color w:val="000000"/>
                <w:sz w:val="16"/>
                <w:szCs w:val="16"/>
              </w:rPr>
            </w:pPr>
            <w:r w:rsidRPr="007B4467">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4E869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7B4467" w:rsidRDefault="00205ECD" w:rsidP="00205ECD">
            <w:pPr>
              <w:pStyle w:val="TAL"/>
              <w:rPr>
                <w:rFonts w:cs="Arial"/>
                <w:color w:val="000000"/>
                <w:sz w:val="16"/>
                <w:szCs w:val="16"/>
              </w:rPr>
            </w:pPr>
            <w:r w:rsidRPr="007B4467">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7B4467" w:rsidRDefault="00205ECD" w:rsidP="00205ECD">
            <w:pPr>
              <w:pStyle w:val="TAL"/>
              <w:rPr>
                <w:rFonts w:cs="Arial"/>
                <w:color w:val="000000"/>
                <w:sz w:val="16"/>
                <w:szCs w:val="16"/>
              </w:rPr>
            </w:pPr>
            <w:r w:rsidRPr="007B4467">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7B4467" w:rsidRDefault="00205ECD" w:rsidP="00205ECD">
            <w:pPr>
              <w:pStyle w:val="TAL"/>
              <w:rPr>
                <w:rFonts w:cs="Arial"/>
                <w:color w:val="000000"/>
                <w:sz w:val="16"/>
                <w:szCs w:val="16"/>
              </w:rPr>
            </w:pPr>
            <w:r w:rsidRPr="007B4467">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7D83D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7B4467" w:rsidRDefault="00205ECD" w:rsidP="00205ECD">
            <w:pPr>
              <w:pStyle w:val="TAL"/>
              <w:rPr>
                <w:rFonts w:cs="Arial"/>
                <w:color w:val="000000"/>
                <w:sz w:val="16"/>
                <w:szCs w:val="16"/>
              </w:rPr>
            </w:pPr>
            <w:r w:rsidRPr="007B4467">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7B4467" w:rsidRDefault="00205ECD" w:rsidP="00205ECD">
            <w:pPr>
              <w:pStyle w:val="TAL"/>
              <w:rPr>
                <w:rFonts w:cs="Arial"/>
                <w:color w:val="000000"/>
                <w:sz w:val="16"/>
                <w:szCs w:val="16"/>
              </w:rPr>
            </w:pPr>
            <w:r w:rsidRPr="007B4467">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7B4467" w:rsidRDefault="00205ECD" w:rsidP="00205ECD">
            <w:pPr>
              <w:pStyle w:val="TAL"/>
              <w:rPr>
                <w:rFonts w:cs="Arial"/>
                <w:color w:val="000000"/>
                <w:sz w:val="16"/>
                <w:szCs w:val="16"/>
              </w:rPr>
            </w:pPr>
            <w:r w:rsidRPr="007B4467">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906A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7B4467" w:rsidRDefault="00205ECD" w:rsidP="00205ECD">
            <w:pPr>
              <w:pStyle w:val="TAL"/>
              <w:rPr>
                <w:rFonts w:cs="Arial"/>
                <w:color w:val="000000"/>
                <w:sz w:val="16"/>
                <w:szCs w:val="16"/>
              </w:rPr>
            </w:pPr>
            <w:r w:rsidRPr="007B4467">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7B4467" w:rsidRDefault="00205ECD" w:rsidP="00205ECD">
            <w:pPr>
              <w:pStyle w:val="TAL"/>
              <w:rPr>
                <w:rFonts w:cs="Arial"/>
                <w:color w:val="000000"/>
                <w:sz w:val="16"/>
                <w:szCs w:val="16"/>
              </w:rPr>
            </w:pPr>
            <w:r w:rsidRPr="007B4467">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7B4467" w:rsidRDefault="00205ECD" w:rsidP="00205ECD">
            <w:pPr>
              <w:pStyle w:val="TAL"/>
              <w:rPr>
                <w:rFonts w:cs="Arial"/>
                <w:color w:val="000000"/>
                <w:sz w:val="16"/>
                <w:szCs w:val="16"/>
              </w:rPr>
            </w:pPr>
            <w:r w:rsidRPr="007B4467">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AD55F6" w:rsidRPr="007B4467" w14:paraId="62719C7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7B4467" w:rsidRDefault="00AD55F6" w:rsidP="00AD55F6">
            <w:pPr>
              <w:pStyle w:val="TAL"/>
              <w:rPr>
                <w:rFonts w:cs="Arial"/>
                <w:color w:val="000000"/>
                <w:sz w:val="16"/>
                <w:szCs w:val="16"/>
              </w:rPr>
            </w:pPr>
            <w:r w:rsidRPr="007B4467">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7B4467" w:rsidRDefault="00AD55F6" w:rsidP="00AD55F6">
            <w:pPr>
              <w:pStyle w:val="TAL"/>
              <w:rPr>
                <w:rFonts w:cs="Arial"/>
                <w:color w:val="000000"/>
                <w:sz w:val="16"/>
                <w:szCs w:val="16"/>
              </w:rPr>
            </w:pPr>
            <w:r w:rsidRPr="007B4467">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7B4467" w:rsidRDefault="00AD55F6" w:rsidP="00AD55F6">
            <w:pPr>
              <w:pStyle w:val="TAL"/>
              <w:rPr>
                <w:rFonts w:cs="Arial"/>
                <w:color w:val="000000"/>
                <w:sz w:val="16"/>
                <w:szCs w:val="16"/>
              </w:rPr>
            </w:pPr>
            <w:r w:rsidRPr="007B4467">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F0AFB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7B4467" w:rsidRDefault="00AD55F6" w:rsidP="00AD55F6">
            <w:pPr>
              <w:pStyle w:val="TAL"/>
              <w:rPr>
                <w:rFonts w:cs="Arial"/>
                <w:color w:val="000000"/>
                <w:sz w:val="16"/>
                <w:szCs w:val="16"/>
              </w:rPr>
            </w:pPr>
            <w:r w:rsidRPr="007B4467">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7B4467" w:rsidRDefault="00AD55F6" w:rsidP="00AD55F6">
            <w:pPr>
              <w:pStyle w:val="TAL"/>
              <w:rPr>
                <w:rFonts w:cs="Arial"/>
                <w:color w:val="000000"/>
                <w:sz w:val="16"/>
                <w:szCs w:val="16"/>
              </w:rPr>
            </w:pPr>
            <w:r w:rsidRPr="007B4467">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7B4467" w:rsidRDefault="00AD55F6" w:rsidP="00AD55F6">
            <w:pPr>
              <w:pStyle w:val="TAL"/>
              <w:rPr>
                <w:rFonts w:cs="Arial"/>
                <w:color w:val="000000"/>
                <w:sz w:val="16"/>
                <w:szCs w:val="16"/>
              </w:rPr>
            </w:pPr>
            <w:r w:rsidRPr="007B4467">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3BFAD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7B4467" w:rsidRDefault="00AD55F6" w:rsidP="00AD55F6">
            <w:pPr>
              <w:pStyle w:val="TAL"/>
              <w:rPr>
                <w:rFonts w:cs="Arial"/>
                <w:color w:val="000000"/>
                <w:sz w:val="16"/>
                <w:szCs w:val="16"/>
              </w:rPr>
            </w:pPr>
            <w:r w:rsidRPr="007B4467">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7B4467" w:rsidRDefault="00AD55F6" w:rsidP="00AD55F6">
            <w:pPr>
              <w:pStyle w:val="TAL"/>
              <w:rPr>
                <w:rFonts w:cs="Arial"/>
                <w:color w:val="000000"/>
                <w:sz w:val="16"/>
                <w:szCs w:val="16"/>
              </w:rPr>
            </w:pPr>
            <w:r w:rsidRPr="007B4467">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7B4467" w:rsidRDefault="00AD55F6" w:rsidP="00AD55F6">
            <w:pPr>
              <w:pStyle w:val="TAL"/>
              <w:rPr>
                <w:rFonts w:cs="Arial"/>
                <w:color w:val="000000"/>
                <w:sz w:val="16"/>
                <w:szCs w:val="16"/>
              </w:rPr>
            </w:pPr>
            <w:r w:rsidRPr="007B4467">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F0245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7B4467" w:rsidRDefault="00AD55F6" w:rsidP="00AD55F6">
            <w:pPr>
              <w:pStyle w:val="TAL"/>
              <w:rPr>
                <w:rFonts w:cs="Arial"/>
                <w:color w:val="000000"/>
                <w:sz w:val="16"/>
                <w:szCs w:val="16"/>
              </w:rPr>
            </w:pPr>
            <w:r w:rsidRPr="007B4467">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7B4467" w:rsidRDefault="00AD55F6" w:rsidP="00AD55F6">
            <w:pPr>
              <w:pStyle w:val="TAL"/>
              <w:rPr>
                <w:rFonts w:cs="Arial"/>
                <w:color w:val="000000"/>
                <w:sz w:val="16"/>
                <w:szCs w:val="16"/>
              </w:rPr>
            </w:pPr>
            <w:r w:rsidRPr="007B4467">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7B4467" w:rsidRDefault="00AD55F6" w:rsidP="00AD55F6">
            <w:pPr>
              <w:pStyle w:val="TAL"/>
              <w:rPr>
                <w:rFonts w:cs="Arial"/>
                <w:color w:val="000000"/>
                <w:sz w:val="16"/>
                <w:szCs w:val="16"/>
              </w:rPr>
            </w:pPr>
            <w:r w:rsidRPr="007B4467">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9C64A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7B4467" w:rsidRDefault="00AD55F6" w:rsidP="00AD55F6">
            <w:pPr>
              <w:pStyle w:val="TAL"/>
              <w:rPr>
                <w:rFonts w:cs="Arial"/>
                <w:color w:val="000000"/>
                <w:sz w:val="16"/>
                <w:szCs w:val="16"/>
              </w:rPr>
            </w:pPr>
            <w:r w:rsidRPr="007B4467">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7B4467" w:rsidRDefault="00AD55F6" w:rsidP="00AD55F6">
            <w:pPr>
              <w:pStyle w:val="TAL"/>
              <w:rPr>
                <w:rFonts w:cs="Arial"/>
                <w:color w:val="000000"/>
                <w:sz w:val="16"/>
                <w:szCs w:val="16"/>
              </w:rPr>
            </w:pPr>
            <w:r w:rsidRPr="007B4467">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7B4467" w:rsidRDefault="00AD55F6" w:rsidP="00AD55F6">
            <w:pPr>
              <w:pStyle w:val="TAL"/>
              <w:rPr>
                <w:rFonts w:cs="Arial"/>
                <w:color w:val="000000"/>
                <w:sz w:val="16"/>
                <w:szCs w:val="16"/>
              </w:rPr>
            </w:pPr>
            <w:r w:rsidRPr="007B4467">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06E82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7B4467" w:rsidRDefault="00AD55F6" w:rsidP="00AD55F6">
            <w:pPr>
              <w:pStyle w:val="TAL"/>
              <w:rPr>
                <w:rFonts w:cs="Arial"/>
                <w:color w:val="000000"/>
                <w:sz w:val="16"/>
                <w:szCs w:val="16"/>
              </w:rPr>
            </w:pPr>
            <w:r w:rsidRPr="007B4467">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7B4467" w:rsidRDefault="00AD55F6" w:rsidP="00AD55F6">
            <w:pPr>
              <w:pStyle w:val="TAL"/>
              <w:rPr>
                <w:rFonts w:cs="Arial"/>
                <w:color w:val="000000"/>
                <w:sz w:val="16"/>
                <w:szCs w:val="16"/>
              </w:rPr>
            </w:pPr>
            <w:r w:rsidRPr="007B4467">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7B4467" w:rsidRDefault="00AD55F6" w:rsidP="00AD55F6">
            <w:pPr>
              <w:pStyle w:val="TAL"/>
              <w:rPr>
                <w:rFonts w:cs="Arial"/>
                <w:color w:val="000000"/>
                <w:sz w:val="16"/>
                <w:szCs w:val="16"/>
              </w:rPr>
            </w:pPr>
            <w:r w:rsidRPr="007B4467">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6FA987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7B4467" w:rsidRDefault="00AD55F6" w:rsidP="00AD55F6">
            <w:pPr>
              <w:pStyle w:val="TAL"/>
              <w:rPr>
                <w:rFonts w:cs="Arial"/>
                <w:color w:val="000000"/>
                <w:sz w:val="16"/>
                <w:szCs w:val="16"/>
              </w:rPr>
            </w:pPr>
            <w:r w:rsidRPr="007B4467">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7B4467" w:rsidRDefault="00AD55F6" w:rsidP="00AD55F6">
            <w:pPr>
              <w:pStyle w:val="TAL"/>
              <w:rPr>
                <w:rFonts w:cs="Arial"/>
                <w:color w:val="000000"/>
                <w:sz w:val="16"/>
                <w:szCs w:val="16"/>
              </w:rPr>
            </w:pPr>
            <w:r w:rsidRPr="007B4467">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7B4467" w:rsidRDefault="00AD55F6" w:rsidP="00AD55F6">
            <w:pPr>
              <w:pStyle w:val="TAL"/>
              <w:rPr>
                <w:rFonts w:cs="Arial"/>
                <w:color w:val="000000"/>
                <w:sz w:val="16"/>
                <w:szCs w:val="16"/>
              </w:rPr>
            </w:pPr>
            <w:r w:rsidRPr="007B4467">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2C93DA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7B4467" w:rsidRDefault="00AD55F6" w:rsidP="00AD55F6">
            <w:pPr>
              <w:pStyle w:val="TAL"/>
              <w:rPr>
                <w:rFonts w:cs="Arial"/>
                <w:color w:val="000000"/>
                <w:sz w:val="16"/>
                <w:szCs w:val="16"/>
              </w:rPr>
            </w:pPr>
            <w:r w:rsidRPr="007B4467">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7B4467" w:rsidRDefault="00AD55F6" w:rsidP="00AD55F6">
            <w:pPr>
              <w:pStyle w:val="TAL"/>
              <w:rPr>
                <w:rFonts w:cs="Arial"/>
                <w:color w:val="000000"/>
                <w:sz w:val="16"/>
                <w:szCs w:val="16"/>
              </w:rPr>
            </w:pPr>
            <w:r w:rsidRPr="007B4467">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7B4467" w:rsidRDefault="00AD55F6" w:rsidP="00AD55F6">
            <w:pPr>
              <w:pStyle w:val="TAL"/>
              <w:rPr>
                <w:rFonts w:cs="Arial"/>
                <w:color w:val="000000"/>
                <w:sz w:val="16"/>
                <w:szCs w:val="16"/>
              </w:rPr>
            </w:pPr>
            <w:r w:rsidRPr="007B4467">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78966C3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7B4467" w:rsidRDefault="00AD55F6" w:rsidP="00AD55F6">
            <w:pPr>
              <w:pStyle w:val="TAL"/>
              <w:rPr>
                <w:rFonts w:cs="Arial"/>
                <w:color w:val="000000"/>
                <w:sz w:val="16"/>
                <w:szCs w:val="16"/>
              </w:rPr>
            </w:pPr>
            <w:r w:rsidRPr="007B4467">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7B4467" w:rsidRDefault="00AD55F6" w:rsidP="00AD55F6">
            <w:pPr>
              <w:pStyle w:val="TAL"/>
              <w:rPr>
                <w:rFonts w:cs="Arial"/>
                <w:color w:val="000000"/>
                <w:sz w:val="16"/>
                <w:szCs w:val="16"/>
              </w:rPr>
            </w:pPr>
            <w:r w:rsidRPr="007B4467">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7B4467" w:rsidRDefault="00AD55F6" w:rsidP="00AD55F6">
            <w:pPr>
              <w:pStyle w:val="TAL"/>
              <w:rPr>
                <w:rFonts w:cs="Arial"/>
                <w:color w:val="000000"/>
                <w:sz w:val="16"/>
                <w:szCs w:val="16"/>
              </w:rPr>
            </w:pPr>
            <w:r w:rsidRPr="007B4467">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B0198C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7B4467" w:rsidRDefault="00AD55F6" w:rsidP="00AD55F6">
            <w:pPr>
              <w:pStyle w:val="TAL"/>
              <w:rPr>
                <w:rFonts w:cs="Arial"/>
                <w:color w:val="000000"/>
                <w:sz w:val="16"/>
                <w:szCs w:val="16"/>
              </w:rPr>
            </w:pPr>
            <w:r w:rsidRPr="007B4467">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7B4467" w:rsidRDefault="00AD55F6" w:rsidP="00AD55F6">
            <w:pPr>
              <w:pStyle w:val="TAL"/>
              <w:rPr>
                <w:rFonts w:cs="Arial"/>
                <w:color w:val="000000"/>
                <w:sz w:val="16"/>
                <w:szCs w:val="16"/>
              </w:rPr>
            </w:pPr>
            <w:r w:rsidRPr="007B4467">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7B4467" w:rsidRDefault="00AD55F6" w:rsidP="00AD55F6">
            <w:pPr>
              <w:pStyle w:val="TAL"/>
              <w:rPr>
                <w:rFonts w:cs="Arial"/>
                <w:color w:val="000000"/>
                <w:sz w:val="16"/>
                <w:szCs w:val="16"/>
              </w:rPr>
            </w:pPr>
            <w:r w:rsidRPr="007B4467">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5C99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7B4467" w:rsidRDefault="00AD55F6" w:rsidP="00AD55F6">
            <w:pPr>
              <w:pStyle w:val="TAL"/>
              <w:rPr>
                <w:rFonts w:cs="Arial"/>
                <w:color w:val="000000"/>
                <w:sz w:val="16"/>
                <w:szCs w:val="16"/>
              </w:rPr>
            </w:pPr>
            <w:r w:rsidRPr="007B4467">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7B4467" w:rsidRDefault="00AD55F6" w:rsidP="00AD55F6">
            <w:pPr>
              <w:pStyle w:val="TAL"/>
              <w:rPr>
                <w:rFonts w:cs="Arial"/>
                <w:color w:val="000000"/>
                <w:sz w:val="16"/>
                <w:szCs w:val="16"/>
              </w:rPr>
            </w:pPr>
            <w:r w:rsidRPr="007B4467">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7B4467" w:rsidRDefault="00AD55F6" w:rsidP="00AD55F6">
            <w:pPr>
              <w:pStyle w:val="TAL"/>
              <w:rPr>
                <w:rFonts w:cs="Arial"/>
                <w:color w:val="000000"/>
                <w:sz w:val="16"/>
                <w:szCs w:val="16"/>
              </w:rPr>
            </w:pPr>
            <w:r w:rsidRPr="007B4467">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F01AE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7B4467" w:rsidRDefault="00AD55F6" w:rsidP="00AD55F6">
            <w:pPr>
              <w:pStyle w:val="TAL"/>
              <w:rPr>
                <w:rFonts w:cs="Arial"/>
                <w:color w:val="000000"/>
                <w:sz w:val="16"/>
                <w:szCs w:val="16"/>
              </w:rPr>
            </w:pPr>
            <w:r w:rsidRPr="007B4467">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7B4467" w:rsidRDefault="00AD55F6" w:rsidP="00AD55F6">
            <w:pPr>
              <w:pStyle w:val="TAL"/>
              <w:rPr>
                <w:rFonts w:cs="Arial"/>
                <w:color w:val="000000"/>
                <w:sz w:val="16"/>
                <w:szCs w:val="16"/>
              </w:rPr>
            </w:pPr>
            <w:r w:rsidRPr="007B4467">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7B4467" w:rsidRDefault="00AD55F6" w:rsidP="00AD55F6">
            <w:pPr>
              <w:pStyle w:val="TAL"/>
              <w:rPr>
                <w:rFonts w:cs="Arial"/>
                <w:color w:val="000000"/>
                <w:sz w:val="16"/>
                <w:szCs w:val="16"/>
              </w:rPr>
            </w:pPr>
            <w:r w:rsidRPr="007B4467">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7D203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7B4467" w:rsidRDefault="00AD55F6" w:rsidP="00AD55F6">
            <w:pPr>
              <w:pStyle w:val="TAL"/>
              <w:rPr>
                <w:rFonts w:cs="Arial"/>
                <w:color w:val="000000"/>
                <w:sz w:val="16"/>
                <w:szCs w:val="16"/>
              </w:rPr>
            </w:pPr>
            <w:r w:rsidRPr="007B4467">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7B4467" w:rsidRDefault="00AD55F6" w:rsidP="00AD55F6">
            <w:pPr>
              <w:pStyle w:val="TAL"/>
              <w:rPr>
                <w:rFonts w:cs="Arial"/>
                <w:color w:val="000000"/>
                <w:sz w:val="16"/>
                <w:szCs w:val="16"/>
              </w:rPr>
            </w:pPr>
            <w:r w:rsidRPr="007B4467">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7B4467" w:rsidRDefault="00AD55F6" w:rsidP="00AD55F6">
            <w:pPr>
              <w:pStyle w:val="TAL"/>
              <w:rPr>
                <w:rFonts w:cs="Arial"/>
                <w:color w:val="000000"/>
                <w:sz w:val="16"/>
                <w:szCs w:val="16"/>
              </w:rPr>
            </w:pPr>
            <w:r w:rsidRPr="007B4467">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56F3E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7B4467" w:rsidRDefault="00AD55F6" w:rsidP="00AD55F6">
            <w:pPr>
              <w:pStyle w:val="TAL"/>
              <w:rPr>
                <w:rFonts w:cs="Arial"/>
                <w:color w:val="000000"/>
                <w:sz w:val="16"/>
                <w:szCs w:val="16"/>
              </w:rPr>
            </w:pPr>
            <w:r w:rsidRPr="007B4467">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7B4467" w:rsidRDefault="00AD55F6" w:rsidP="00AD55F6">
            <w:pPr>
              <w:pStyle w:val="TAL"/>
              <w:rPr>
                <w:rFonts w:cs="Arial"/>
                <w:color w:val="000000"/>
                <w:sz w:val="16"/>
                <w:szCs w:val="16"/>
              </w:rPr>
            </w:pPr>
            <w:r w:rsidRPr="007B4467">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7B4467" w:rsidRDefault="00AD55F6" w:rsidP="00AD55F6">
            <w:pPr>
              <w:pStyle w:val="TAL"/>
              <w:rPr>
                <w:rFonts w:cs="Arial"/>
                <w:color w:val="000000"/>
                <w:sz w:val="16"/>
                <w:szCs w:val="16"/>
              </w:rPr>
            </w:pPr>
            <w:r w:rsidRPr="007B4467">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C43899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7B4467" w:rsidRDefault="00AD55F6" w:rsidP="00AD55F6">
            <w:pPr>
              <w:pStyle w:val="TAL"/>
              <w:rPr>
                <w:rFonts w:cs="Arial"/>
                <w:color w:val="000000"/>
                <w:sz w:val="16"/>
                <w:szCs w:val="16"/>
              </w:rPr>
            </w:pPr>
            <w:r w:rsidRPr="007B4467">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7B4467" w:rsidRDefault="00AD55F6" w:rsidP="00AD55F6">
            <w:pPr>
              <w:pStyle w:val="TAL"/>
              <w:rPr>
                <w:rFonts w:cs="Arial"/>
                <w:color w:val="000000"/>
                <w:sz w:val="16"/>
                <w:szCs w:val="16"/>
              </w:rPr>
            </w:pPr>
            <w:r w:rsidRPr="007B4467">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7B4467" w:rsidRDefault="00AD55F6" w:rsidP="00AD55F6">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8D399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7B4467" w:rsidRDefault="00AD55F6" w:rsidP="00AD55F6">
            <w:pPr>
              <w:pStyle w:val="TAL"/>
              <w:rPr>
                <w:rFonts w:cs="Arial"/>
                <w:color w:val="000000"/>
                <w:sz w:val="16"/>
                <w:szCs w:val="16"/>
              </w:rPr>
            </w:pPr>
            <w:r w:rsidRPr="007B4467">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7B4467" w:rsidRDefault="00AD55F6" w:rsidP="00AD55F6">
            <w:pPr>
              <w:pStyle w:val="TAL"/>
              <w:rPr>
                <w:rFonts w:cs="Arial"/>
                <w:color w:val="000000"/>
                <w:sz w:val="16"/>
                <w:szCs w:val="16"/>
              </w:rPr>
            </w:pPr>
            <w:r w:rsidRPr="007B4467">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7B4467" w:rsidRDefault="00AD55F6" w:rsidP="00AD55F6">
            <w:pPr>
              <w:pStyle w:val="TAL"/>
              <w:rPr>
                <w:rFonts w:cs="Arial"/>
                <w:color w:val="000000"/>
                <w:sz w:val="16"/>
                <w:szCs w:val="16"/>
              </w:rPr>
            </w:pPr>
            <w:r w:rsidRPr="007B4467">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C4902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7B4467" w:rsidRDefault="00AD55F6" w:rsidP="00AD55F6">
            <w:pPr>
              <w:pStyle w:val="TAL"/>
              <w:rPr>
                <w:rFonts w:cs="Arial"/>
                <w:color w:val="000000"/>
                <w:sz w:val="16"/>
                <w:szCs w:val="16"/>
              </w:rPr>
            </w:pPr>
            <w:r w:rsidRPr="007B4467">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7B4467" w:rsidRDefault="00AD55F6" w:rsidP="00AD55F6">
            <w:pPr>
              <w:pStyle w:val="TAL"/>
              <w:rPr>
                <w:rFonts w:cs="Arial"/>
                <w:color w:val="000000"/>
                <w:sz w:val="16"/>
                <w:szCs w:val="16"/>
              </w:rPr>
            </w:pPr>
            <w:r w:rsidRPr="007B4467">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7B4467" w:rsidRDefault="00AD55F6" w:rsidP="00AD55F6">
            <w:pPr>
              <w:pStyle w:val="TAL"/>
              <w:rPr>
                <w:rFonts w:cs="Arial"/>
                <w:color w:val="000000"/>
                <w:sz w:val="16"/>
                <w:szCs w:val="16"/>
              </w:rPr>
            </w:pPr>
            <w:r w:rsidRPr="007B4467">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713AC9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7B4467" w:rsidRDefault="00AD55F6" w:rsidP="00AD55F6">
            <w:pPr>
              <w:pStyle w:val="TAL"/>
              <w:rPr>
                <w:rFonts w:cs="Arial"/>
                <w:color w:val="000000"/>
                <w:sz w:val="16"/>
                <w:szCs w:val="16"/>
              </w:rPr>
            </w:pPr>
            <w:r w:rsidRPr="007B4467">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7B4467" w:rsidRDefault="00AD55F6" w:rsidP="00AD55F6">
            <w:pPr>
              <w:pStyle w:val="TAL"/>
              <w:rPr>
                <w:rFonts w:cs="Arial"/>
                <w:color w:val="000000"/>
                <w:sz w:val="16"/>
                <w:szCs w:val="16"/>
              </w:rPr>
            </w:pPr>
            <w:r w:rsidRPr="007B4467">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7B4467" w:rsidRDefault="00AD55F6" w:rsidP="00AD55F6">
            <w:pPr>
              <w:pStyle w:val="TAL"/>
              <w:rPr>
                <w:rFonts w:cs="Arial"/>
                <w:color w:val="000000"/>
                <w:sz w:val="16"/>
                <w:szCs w:val="16"/>
              </w:rPr>
            </w:pPr>
            <w:r w:rsidRPr="007B4467">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8EBB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7B4467" w:rsidRDefault="00AD55F6" w:rsidP="00AD55F6">
            <w:pPr>
              <w:pStyle w:val="TAL"/>
              <w:rPr>
                <w:rFonts w:cs="Arial"/>
                <w:color w:val="000000"/>
                <w:sz w:val="16"/>
                <w:szCs w:val="16"/>
              </w:rPr>
            </w:pPr>
            <w:r w:rsidRPr="007B4467">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7B4467" w:rsidRDefault="00AD55F6" w:rsidP="00AD55F6">
            <w:pPr>
              <w:pStyle w:val="TAL"/>
              <w:rPr>
                <w:rFonts w:cs="Arial"/>
                <w:color w:val="000000"/>
                <w:sz w:val="16"/>
                <w:szCs w:val="16"/>
              </w:rPr>
            </w:pPr>
            <w:r w:rsidRPr="007B4467">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7B4467" w:rsidRDefault="00AD55F6" w:rsidP="00AD55F6">
            <w:pPr>
              <w:pStyle w:val="TAL"/>
              <w:rPr>
                <w:rFonts w:cs="Arial"/>
                <w:color w:val="000000"/>
                <w:sz w:val="16"/>
                <w:szCs w:val="16"/>
              </w:rPr>
            </w:pPr>
            <w:r w:rsidRPr="007B4467">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1EC06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7B4467" w:rsidRDefault="00AD55F6" w:rsidP="00AD55F6">
            <w:pPr>
              <w:pStyle w:val="TAL"/>
              <w:rPr>
                <w:rFonts w:cs="Arial"/>
                <w:color w:val="000000"/>
                <w:sz w:val="16"/>
                <w:szCs w:val="16"/>
              </w:rPr>
            </w:pPr>
            <w:r w:rsidRPr="007B4467">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7B4467" w:rsidRDefault="00AD55F6" w:rsidP="00AD55F6">
            <w:pPr>
              <w:pStyle w:val="TAL"/>
              <w:rPr>
                <w:rFonts w:cs="Arial"/>
                <w:color w:val="000000"/>
                <w:sz w:val="16"/>
                <w:szCs w:val="16"/>
              </w:rPr>
            </w:pPr>
            <w:r w:rsidRPr="007B4467">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7B4467" w:rsidRDefault="00AD55F6" w:rsidP="00AD55F6">
            <w:pPr>
              <w:pStyle w:val="TAL"/>
              <w:rPr>
                <w:rFonts w:cs="Arial"/>
                <w:color w:val="000000"/>
                <w:sz w:val="16"/>
                <w:szCs w:val="16"/>
              </w:rPr>
            </w:pPr>
            <w:r w:rsidRPr="007B4467">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02456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7B4467" w:rsidRDefault="00AD55F6" w:rsidP="00AD55F6">
            <w:pPr>
              <w:pStyle w:val="TAL"/>
              <w:rPr>
                <w:rFonts w:cs="Arial"/>
                <w:color w:val="000000"/>
                <w:sz w:val="16"/>
                <w:szCs w:val="16"/>
              </w:rPr>
            </w:pPr>
            <w:r w:rsidRPr="007B4467">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7B4467" w:rsidRDefault="00AD55F6" w:rsidP="00AD55F6">
            <w:pPr>
              <w:pStyle w:val="TAL"/>
              <w:rPr>
                <w:rFonts w:cs="Arial"/>
                <w:color w:val="000000"/>
                <w:sz w:val="16"/>
                <w:szCs w:val="16"/>
              </w:rPr>
            </w:pPr>
            <w:r w:rsidRPr="007B4467">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7B4467" w:rsidRDefault="00AD55F6" w:rsidP="00AD55F6">
            <w:pPr>
              <w:pStyle w:val="TAL"/>
              <w:rPr>
                <w:rFonts w:cs="Arial"/>
                <w:color w:val="000000"/>
                <w:sz w:val="16"/>
                <w:szCs w:val="16"/>
              </w:rPr>
            </w:pPr>
            <w:r w:rsidRPr="007B4467">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88E3A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7B4467" w:rsidRDefault="00AD55F6" w:rsidP="00AD55F6">
            <w:pPr>
              <w:pStyle w:val="TAL"/>
              <w:rPr>
                <w:rFonts w:cs="Arial"/>
                <w:color w:val="000000"/>
                <w:sz w:val="16"/>
                <w:szCs w:val="16"/>
              </w:rPr>
            </w:pPr>
            <w:r w:rsidRPr="007B4467">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7B4467" w:rsidRDefault="00AD55F6" w:rsidP="00AD55F6">
            <w:pPr>
              <w:pStyle w:val="TAL"/>
              <w:rPr>
                <w:rFonts w:cs="Arial"/>
                <w:color w:val="000000"/>
                <w:sz w:val="16"/>
                <w:szCs w:val="16"/>
              </w:rPr>
            </w:pPr>
            <w:r w:rsidRPr="007B4467">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7B4467" w:rsidRDefault="00AD55F6" w:rsidP="00AD55F6">
            <w:pPr>
              <w:pStyle w:val="TAL"/>
              <w:rPr>
                <w:rFonts w:cs="Arial"/>
                <w:color w:val="000000"/>
                <w:sz w:val="16"/>
                <w:szCs w:val="16"/>
              </w:rPr>
            </w:pPr>
            <w:r w:rsidRPr="007B4467">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329E4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7B4467" w:rsidRDefault="00AD55F6" w:rsidP="00AD55F6">
            <w:pPr>
              <w:pStyle w:val="TAL"/>
              <w:rPr>
                <w:rFonts w:cs="Arial"/>
                <w:color w:val="000000"/>
                <w:sz w:val="16"/>
                <w:szCs w:val="16"/>
              </w:rPr>
            </w:pPr>
            <w:r w:rsidRPr="007B4467">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7B4467" w:rsidRDefault="00AD55F6" w:rsidP="00AD55F6">
            <w:pPr>
              <w:pStyle w:val="TAL"/>
              <w:rPr>
                <w:rFonts w:cs="Arial"/>
                <w:color w:val="000000"/>
                <w:sz w:val="16"/>
                <w:szCs w:val="16"/>
              </w:rPr>
            </w:pPr>
            <w:r w:rsidRPr="007B4467">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7B4467" w:rsidRDefault="00AD55F6" w:rsidP="00AD55F6">
            <w:pPr>
              <w:pStyle w:val="TAL"/>
              <w:rPr>
                <w:rFonts w:cs="Arial"/>
                <w:color w:val="000000"/>
                <w:sz w:val="16"/>
                <w:szCs w:val="16"/>
              </w:rPr>
            </w:pPr>
            <w:r w:rsidRPr="007B4467">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7BD47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7B4467" w:rsidRDefault="00AD55F6" w:rsidP="00AD55F6">
            <w:pPr>
              <w:pStyle w:val="TAL"/>
              <w:rPr>
                <w:rFonts w:cs="Arial"/>
                <w:color w:val="000000"/>
                <w:sz w:val="16"/>
                <w:szCs w:val="16"/>
              </w:rPr>
            </w:pPr>
            <w:r w:rsidRPr="007B4467">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7B4467" w:rsidRDefault="00AD55F6" w:rsidP="00AD55F6">
            <w:pPr>
              <w:pStyle w:val="TAL"/>
              <w:rPr>
                <w:rFonts w:cs="Arial"/>
                <w:color w:val="000000"/>
                <w:sz w:val="16"/>
                <w:szCs w:val="16"/>
              </w:rPr>
            </w:pPr>
            <w:r w:rsidRPr="007B4467">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7B4467" w:rsidRDefault="00AD55F6" w:rsidP="00AD55F6">
            <w:pPr>
              <w:pStyle w:val="TAL"/>
              <w:rPr>
                <w:rFonts w:cs="Arial"/>
                <w:color w:val="000000"/>
                <w:sz w:val="16"/>
                <w:szCs w:val="16"/>
              </w:rPr>
            </w:pPr>
            <w:r w:rsidRPr="007B4467">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6C9022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7B4467" w:rsidRDefault="00AD55F6" w:rsidP="00AD55F6">
            <w:pPr>
              <w:pStyle w:val="TAL"/>
              <w:rPr>
                <w:rFonts w:cs="Arial"/>
                <w:color w:val="000000"/>
                <w:sz w:val="16"/>
                <w:szCs w:val="16"/>
              </w:rPr>
            </w:pPr>
            <w:r w:rsidRPr="007B4467">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7B4467" w:rsidRDefault="00AD55F6" w:rsidP="00AD55F6">
            <w:pPr>
              <w:pStyle w:val="TAL"/>
              <w:rPr>
                <w:rFonts w:cs="Arial"/>
                <w:color w:val="000000"/>
                <w:sz w:val="16"/>
                <w:szCs w:val="16"/>
              </w:rPr>
            </w:pPr>
            <w:r w:rsidRPr="007B4467">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7B4467" w:rsidRDefault="00AD55F6" w:rsidP="00AD55F6">
            <w:pPr>
              <w:pStyle w:val="TAL"/>
              <w:rPr>
                <w:rFonts w:cs="Arial"/>
                <w:color w:val="000000"/>
                <w:sz w:val="16"/>
                <w:szCs w:val="16"/>
              </w:rPr>
            </w:pPr>
            <w:r w:rsidRPr="007B4467">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2EFED1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7B4467" w:rsidRDefault="00AD55F6" w:rsidP="00AD55F6">
            <w:pPr>
              <w:pStyle w:val="TAL"/>
              <w:rPr>
                <w:rFonts w:cs="Arial"/>
                <w:color w:val="000000"/>
                <w:sz w:val="16"/>
                <w:szCs w:val="16"/>
              </w:rPr>
            </w:pPr>
            <w:r w:rsidRPr="007B4467">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7B4467" w:rsidRDefault="00AD55F6" w:rsidP="00AD55F6">
            <w:pPr>
              <w:pStyle w:val="TAL"/>
              <w:rPr>
                <w:rFonts w:cs="Arial"/>
                <w:color w:val="000000"/>
                <w:sz w:val="16"/>
                <w:szCs w:val="16"/>
              </w:rPr>
            </w:pPr>
            <w:r w:rsidRPr="007B4467">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7B4467" w:rsidRDefault="00AD55F6" w:rsidP="00AD55F6">
            <w:pPr>
              <w:pStyle w:val="TAL"/>
              <w:rPr>
                <w:rFonts w:cs="Arial"/>
                <w:color w:val="000000"/>
                <w:sz w:val="16"/>
                <w:szCs w:val="16"/>
              </w:rPr>
            </w:pPr>
            <w:r w:rsidRPr="007B4467">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93CB68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7B4467" w:rsidRDefault="00AD55F6" w:rsidP="00AD55F6">
            <w:pPr>
              <w:pStyle w:val="TAL"/>
              <w:rPr>
                <w:rFonts w:cs="Arial"/>
                <w:color w:val="000000"/>
                <w:sz w:val="16"/>
                <w:szCs w:val="16"/>
              </w:rPr>
            </w:pPr>
            <w:r w:rsidRPr="007B4467">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7B4467" w:rsidRDefault="00AD55F6" w:rsidP="00AD55F6">
            <w:pPr>
              <w:pStyle w:val="TAL"/>
              <w:rPr>
                <w:rFonts w:cs="Arial"/>
                <w:color w:val="000000"/>
                <w:sz w:val="16"/>
                <w:szCs w:val="16"/>
              </w:rPr>
            </w:pPr>
            <w:r w:rsidRPr="007B4467">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7B4467" w:rsidRDefault="00AD55F6" w:rsidP="00AD55F6">
            <w:pPr>
              <w:pStyle w:val="TAL"/>
              <w:rPr>
                <w:rFonts w:cs="Arial"/>
                <w:color w:val="000000"/>
                <w:sz w:val="16"/>
                <w:szCs w:val="16"/>
              </w:rPr>
            </w:pPr>
            <w:r w:rsidRPr="007B4467">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283F0B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7B4467" w:rsidRDefault="00AD55F6" w:rsidP="00AD55F6">
            <w:pPr>
              <w:pStyle w:val="TAL"/>
              <w:rPr>
                <w:rFonts w:cs="Arial"/>
                <w:color w:val="000000"/>
                <w:sz w:val="16"/>
                <w:szCs w:val="16"/>
              </w:rPr>
            </w:pPr>
            <w:r w:rsidRPr="007B4467">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7B4467" w:rsidRDefault="00AD55F6" w:rsidP="00AD55F6">
            <w:pPr>
              <w:pStyle w:val="TAL"/>
              <w:rPr>
                <w:rFonts w:cs="Arial"/>
                <w:color w:val="000000"/>
                <w:sz w:val="16"/>
                <w:szCs w:val="16"/>
              </w:rPr>
            </w:pPr>
            <w:r w:rsidRPr="007B4467">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7B4467" w:rsidRDefault="00AD55F6" w:rsidP="00AD55F6">
            <w:pPr>
              <w:pStyle w:val="TAL"/>
              <w:rPr>
                <w:rFonts w:cs="Arial"/>
                <w:color w:val="000000"/>
                <w:sz w:val="16"/>
                <w:szCs w:val="16"/>
              </w:rPr>
            </w:pPr>
            <w:r w:rsidRPr="007B4467">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28B3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7B4467" w:rsidRDefault="00AD55F6" w:rsidP="00AD55F6">
            <w:pPr>
              <w:pStyle w:val="TAL"/>
              <w:rPr>
                <w:rFonts w:cs="Arial"/>
                <w:color w:val="000000"/>
                <w:sz w:val="16"/>
                <w:szCs w:val="16"/>
              </w:rPr>
            </w:pPr>
            <w:r w:rsidRPr="007B4467">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7B4467" w:rsidRDefault="00AD55F6" w:rsidP="00AD55F6">
            <w:pPr>
              <w:pStyle w:val="TAL"/>
              <w:rPr>
                <w:rFonts w:cs="Arial"/>
                <w:color w:val="000000"/>
                <w:sz w:val="16"/>
                <w:szCs w:val="16"/>
              </w:rPr>
            </w:pPr>
            <w:r w:rsidRPr="007B4467">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7B4467" w:rsidRDefault="00AD55F6" w:rsidP="00AD55F6">
            <w:pPr>
              <w:pStyle w:val="TAL"/>
              <w:rPr>
                <w:rFonts w:cs="Arial"/>
                <w:color w:val="000000"/>
                <w:sz w:val="16"/>
                <w:szCs w:val="16"/>
              </w:rPr>
            </w:pPr>
            <w:r w:rsidRPr="007B4467">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CB54E9" w:rsidRPr="007B4467" w14:paraId="02FFA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7B4467" w:rsidRDefault="00CB54E9" w:rsidP="00CB54E9">
            <w:pPr>
              <w:pStyle w:val="TAL"/>
              <w:rPr>
                <w:rFonts w:cs="Arial"/>
                <w:color w:val="000000"/>
                <w:sz w:val="16"/>
                <w:szCs w:val="16"/>
              </w:rPr>
            </w:pPr>
            <w:r w:rsidRPr="007B4467">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7B4467" w:rsidRDefault="00CB54E9" w:rsidP="00CB54E9">
            <w:pPr>
              <w:pStyle w:val="TAL"/>
              <w:rPr>
                <w:rFonts w:cs="Arial"/>
                <w:color w:val="000000"/>
                <w:sz w:val="16"/>
                <w:szCs w:val="16"/>
              </w:rPr>
            </w:pPr>
            <w:r w:rsidRPr="007B4467">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7B4467" w:rsidRDefault="00CB54E9" w:rsidP="00CB54E9">
            <w:pPr>
              <w:pStyle w:val="TAL"/>
              <w:rPr>
                <w:rFonts w:cs="Arial"/>
                <w:color w:val="000000"/>
                <w:sz w:val="16"/>
                <w:szCs w:val="16"/>
              </w:rPr>
            </w:pPr>
            <w:r w:rsidRPr="007B4467">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0CDA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7B4467" w:rsidRDefault="00CB54E9" w:rsidP="00CB54E9">
            <w:pPr>
              <w:pStyle w:val="TAL"/>
              <w:rPr>
                <w:rFonts w:cs="Arial"/>
                <w:color w:val="000000"/>
                <w:sz w:val="16"/>
                <w:szCs w:val="16"/>
              </w:rPr>
            </w:pPr>
            <w:r w:rsidRPr="007B4467">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7B4467" w:rsidRDefault="00CB54E9" w:rsidP="00CB54E9">
            <w:pPr>
              <w:pStyle w:val="TAL"/>
              <w:rPr>
                <w:rFonts w:cs="Arial"/>
                <w:color w:val="000000"/>
                <w:sz w:val="16"/>
                <w:szCs w:val="16"/>
              </w:rPr>
            </w:pPr>
            <w:r w:rsidRPr="007B4467">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7B4467" w:rsidRDefault="00CB54E9" w:rsidP="00CB54E9">
            <w:pPr>
              <w:pStyle w:val="TAL"/>
              <w:rPr>
                <w:rFonts w:cs="Arial"/>
                <w:color w:val="000000"/>
                <w:sz w:val="16"/>
                <w:szCs w:val="16"/>
              </w:rPr>
            </w:pPr>
            <w:r w:rsidRPr="007B4467">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C4A98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7B4467" w:rsidRDefault="00CB54E9" w:rsidP="00CB54E9">
            <w:pPr>
              <w:pStyle w:val="TAL"/>
              <w:rPr>
                <w:rFonts w:cs="Arial"/>
                <w:color w:val="000000"/>
                <w:sz w:val="16"/>
                <w:szCs w:val="16"/>
              </w:rPr>
            </w:pPr>
            <w:r w:rsidRPr="007B4467">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7B4467" w:rsidRDefault="00CB54E9" w:rsidP="00CB54E9">
            <w:pPr>
              <w:pStyle w:val="TAL"/>
              <w:rPr>
                <w:rFonts w:cs="Arial"/>
                <w:color w:val="000000"/>
                <w:sz w:val="16"/>
                <w:szCs w:val="16"/>
              </w:rPr>
            </w:pPr>
            <w:r w:rsidRPr="007B4467">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7B4467" w:rsidRDefault="00CB54E9" w:rsidP="00CB54E9">
            <w:pPr>
              <w:pStyle w:val="TAL"/>
              <w:rPr>
                <w:rFonts w:cs="Arial"/>
                <w:color w:val="000000"/>
                <w:sz w:val="16"/>
                <w:szCs w:val="16"/>
              </w:rPr>
            </w:pPr>
            <w:r w:rsidRPr="007B4467">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6E028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7B4467" w:rsidRDefault="00CB54E9" w:rsidP="00CB54E9">
            <w:pPr>
              <w:pStyle w:val="TAL"/>
              <w:rPr>
                <w:rFonts w:cs="Arial"/>
                <w:color w:val="000000"/>
                <w:sz w:val="16"/>
                <w:szCs w:val="16"/>
              </w:rPr>
            </w:pPr>
            <w:r w:rsidRPr="007B4467">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7B4467" w:rsidRDefault="00CB54E9" w:rsidP="00CB54E9">
            <w:pPr>
              <w:pStyle w:val="TAL"/>
              <w:rPr>
                <w:rFonts w:cs="Arial"/>
                <w:color w:val="000000"/>
                <w:sz w:val="16"/>
                <w:szCs w:val="16"/>
              </w:rPr>
            </w:pPr>
            <w:r w:rsidRPr="007B4467">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7B4467" w:rsidRDefault="00CB54E9" w:rsidP="00CB54E9">
            <w:pPr>
              <w:pStyle w:val="TAL"/>
              <w:rPr>
                <w:rFonts w:cs="Arial"/>
                <w:color w:val="000000"/>
                <w:sz w:val="16"/>
                <w:szCs w:val="16"/>
              </w:rPr>
            </w:pPr>
            <w:r w:rsidRPr="007B4467">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7CAFB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7B4467" w:rsidRDefault="00CB54E9" w:rsidP="00CB54E9">
            <w:pPr>
              <w:pStyle w:val="TAL"/>
              <w:rPr>
                <w:rFonts w:cs="Arial"/>
                <w:color w:val="000000"/>
                <w:sz w:val="16"/>
                <w:szCs w:val="16"/>
              </w:rPr>
            </w:pPr>
            <w:r w:rsidRPr="007B4467">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7B4467" w:rsidRDefault="00CB54E9" w:rsidP="00CB54E9">
            <w:pPr>
              <w:pStyle w:val="TAL"/>
              <w:rPr>
                <w:rFonts w:cs="Arial"/>
                <w:color w:val="000000"/>
                <w:sz w:val="16"/>
                <w:szCs w:val="16"/>
              </w:rPr>
            </w:pPr>
            <w:r w:rsidRPr="007B4467">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7B4467" w:rsidRDefault="00CB54E9" w:rsidP="00CB54E9">
            <w:pPr>
              <w:pStyle w:val="TAL"/>
              <w:rPr>
                <w:rFonts w:cs="Arial"/>
                <w:color w:val="000000"/>
                <w:sz w:val="16"/>
                <w:szCs w:val="16"/>
              </w:rPr>
            </w:pPr>
            <w:r w:rsidRPr="007B4467">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C6CE0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7B4467" w:rsidRDefault="00CB54E9" w:rsidP="00CB54E9">
            <w:pPr>
              <w:pStyle w:val="TAL"/>
              <w:rPr>
                <w:rFonts w:cs="Arial"/>
                <w:color w:val="000000"/>
                <w:sz w:val="16"/>
                <w:szCs w:val="16"/>
              </w:rPr>
            </w:pPr>
            <w:r w:rsidRPr="007B4467">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7B4467" w:rsidRDefault="00CB54E9" w:rsidP="00CB54E9">
            <w:pPr>
              <w:pStyle w:val="TAL"/>
              <w:rPr>
                <w:rFonts w:cs="Arial"/>
                <w:color w:val="000000"/>
                <w:sz w:val="16"/>
                <w:szCs w:val="16"/>
              </w:rPr>
            </w:pPr>
            <w:r w:rsidRPr="007B4467">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7B4467" w:rsidRDefault="00CB54E9" w:rsidP="00CB54E9">
            <w:pPr>
              <w:pStyle w:val="TAL"/>
              <w:rPr>
                <w:rFonts w:cs="Arial"/>
                <w:color w:val="000000"/>
                <w:sz w:val="16"/>
                <w:szCs w:val="16"/>
              </w:rPr>
            </w:pPr>
            <w:r w:rsidRPr="007B4467">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B8664A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7B4467" w:rsidRDefault="00CB54E9" w:rsidP="00CB54E9">
            <w:pPr>
              <w:pStyle w:val="TAL"/>
              <w:rPr>
                <w:rFonts w:cs="Arial"/>
                <w:color w:val="000000"/>
                <w:sz w:val="16"/>
                <w:szCs w:val="16"/>
              </w:rPr>
            </w:pPr>
            <w:r w:rsidRPr="007B4467">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7B4467" w:rsidRDefault="00CB54E9" w:rsidP="00CB54E9">
            <w:pPr>
              <w:pStyle w:val="TAL"/>
              <w:rPr>
                <w:rFonts w:cs="Arial"/>
                <w:color w:val="000000"/>
                <w:sz w:val="16"/>
                <w:szCs w:val="16"/>
              </w:rPr>
            </w:pPr>
            <w:r w:rsidRPr="007B4467">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7B4467" w:rsidRDefault="00CB54E9" w:rsidP="00CB54E9">
            <w:pPr>
              <w:pStyle w:val="TAL"/>
              <w:rPr>
                <w:rFonts w:cs="Arial"/>
                <w:color w:val="000000"/>
                <w:sz w:val="16"/>
                <w:szCs w:val="16"/>
              </w:rPr>
            </w:pPr>
            <w:r w:rsidRPr="007B4467">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3B201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7B4467" w:rsidRDefault="00CB54E9" w:rsidP="00CB54E9">
            <w:pPr>
              <w:pStyle w:val="TAL"/>
              <w:rPr>
                <w:rFonts w:cs="Arial"/>
                <w:color w:val="000000"/>
                <w:sz w:val="16"/>
                <w:szCs w:val="16"/>
              </w:rPr>
            </w:pPr>
            <w:r w:rsidRPr="007B4467">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7B4467" w:rsidRDefault="00CB54E9" w:rsidP="00CB54E9">
            <w:pPr>
              <w:pStyle w:val="TAL"/>
              <w:rPr>
                <w:rFonts w:cs="Arial"/>
                <w:color w:val="000000"/>
                <w:sz w:val="16"/>
                <w:szCs w:val="16"/>
              </w:rPr>
            </w:pPr>
            <w:r w:rsidRPr="007B4467">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7B4467" w:rsidRDefault="00CB54E9" w:rsidP="00CB54E9">
            <w:pPr>
              <w:pStyle w:val="TAL"/>
              <w:rPr>
                <w:rFonts w:cs="Arial"/>
                <w:color w:val="000000"/>
                <w:sz w:val="16"/>
                <w:szCs w:val="16"/>
              </w:rPr>
            </w:pPr>
            <w:r w:rsidRPr="007B4467">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006996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7B4467" w:rsidRDefault="00CB54E9" w:rsidP="00CB54E9">
            <w:pPr>
              <w:pStyle w:val="TAL"/>
              <w:rPr>
                <w:rFonts w:cs="Arial"/>
                <w:color w:val="000000"/>
                <w:sz w:val="16"/>
                <w:szCs w:val="16"/>
              </w:rPr>
            </w:pPr>
            <w:r w:rsidRPr="007B4467">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7B4467" w:rsidRDefault="00CB54E9" w:rsidP="00CB54E9">
            <w:pPr>
              <w:pStyle w:val="TAL"/>
              <w:rPr>
                <w:rFonts w:cs="Arial"/>
                <w:color w:val="000000"/>
                <w:sz w:val="16"/>
                <w:szCs w:val="16"/>
              </w:rPr>
            </w:pPr>
            <w:r w:rsidRPr="007B4467">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7B4467" w:rsidRDefault="00CB54E9" w:rsidP="00CB54E9">
            <w:pPr>
              <w:pStyle w:val="TAL"/>
              <w:rPr>
                <w:rFonts w:cs="Arial"/>
                <w:color w:val="000000"/>
                <w:sz w:val="16"/>
                <w:szCs w:val="16"/>
              </w:rPr>
            </w:pPr>
            <w:r w:rsidRPr="007B4467">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2BE0C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7B4467" w:rsidRDefault="00CB54E9" w:rsidP="00CB54E9">
            <w:pPr>
              <w:pStyle w:val="TAL"/>
              <w:rPr>
                <w:rFonts w:cs="Arial"/>
                <w:color w:val="000000"/>
                <w:sz w:val="16"/>
                <w:szCs w:val="16"/>
              </w:rPr>
            </w:pPr>
            <w:r w:rsidRPr="007B4467">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7B4467" w:rsidRDefault="00CB54E9" w:rsidP="00CB54E9">
            <w:pPr>
              <w:pStyle w:val="TAL"/>
              <w:rPr>
                <w:rFonts w:cs="Arial"/>
                <w:color w:val="000000"/>
                <w:sz w:val="16"/>
                <w:szCs w:val="16"/>
              </w:rPr>
            </w:pPr>
            <w:r w:rsidRPr="007B4467">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7B4467" w:rsidRDefault="00CB54E9" w:rsidP="00CB54E9">
            <w:pPr>
              <w:pStyle w:val="TAL"/>
              <w:rPr>
                <w:rFonts w:cs="Arial"/>
                <w:color w:val="000000"/>
                <w:sz w:val="16"/>
                <w:szCs w:val="16"/>
              </w:rPr>
            </w:pPr>
            <w:r w:rsidRPr="007B4467">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3A418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7B4467" w:rsidRDefault="00CB54E9" w:rsidP="00CB54E9">
            <w:pPr>
              <w:pStyle w:val="TAL"/>
              <w:rPr>
                <w:rFonts w:cs="Arial"/>
                <w:color w:val="000000"/>
                <w:sz w:val="16"/>
                <w:szCs w:val="16"/>
              </w:rPr>
            </w:pPr>
            <w:r w:rsidRPr="007B4467">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7B4467" w:rsidRDefault="00CB54E9" w:rsidP="00CB54E9">
            <w:pPr>
              <w:pStyle w:val="TAL"/>
              <w:rPr>
                <w:rFonts w:cs="Arial"/>
                <w:color w:val="000000"/>
                <w:sz w:val="16"/>
                <w:szCs w:val="16"/>
              </w:rPr>
            </w:pPr>
            <w:r w:rsidRPr="007B4467">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7B4467" w:rsidRDefault="00CB54E9" w:rsidP="00CB54E9">
            <w:pPr>
              <w:pStyle w:val="TAL"/>
              <w:rPr>
                <w:rFonts w:cs="Arial"/>
                <w:color w:val="000000"/>
                <w:sz w:val="16"/>
                <w:szCs w:val="16"/>
              </w:rPr>
            </w:pPr>
            <w:r w:rsidRPr="007B4467">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A3C78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7B4467" w:rsidRDefault="00CB54E9" w:rsidP="00CB54E9">
            <w:pPr>
              <w:pStyle w:val="TAL"/>
              <w:rPr>
                <w:rFonts w:cs="Arial"/>
                <w:color w:val="000000"/>
                <w:sz w:val="16"/>
                <w:szCs w:val="16"/>
              </w:rPr>
            </w:pPr>
            <w:r w:rsidRPr="007B4467">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7B4467" w:rsidRDefault="00CB54E9" w:rsidP="00CB54E9">
            <w:pPr>
              <w:pStyle w:val="TAL"/>
              <w:rPr>
                <w:rFonts w:cs="Arial"/>
                <w:color w:val="000000"/>
                <w:sz w:val="16"/>
                <w:szCs w:val="16"/>
              </w:rPr>
            </w:pPr>
            <w:r w:rsidRPr="007B4467">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7B4467" w:rsidRDefault="00CB54E9" w:rsidP="00CB54E9">
            <w:pPr>
              <w:pStyle w:val="TAL"/>
              <w:rPr>
                <w:rFonts w:cs="Arial"/>
                <w:color w:val="000000"/>
                <w:sz w:val="16"/>
                <w:szCs w:val="16"/>
              </w:rPr>
            </w:pPr>
            <w:r w:rsidRPr="007B4467">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F85B9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7B4467" w:rsidRDefault="00CB54E9" w:rsidP="00CB54E9">
            <w:pPr>
              <w:pStyle w:val="TAL"/>
              <w:rPr>
                <w:rFonts w:cs="Arial"/>
                <w:color w:val="000000"/>
                <w:sz w:val="16"/>
                <w:szCs w:val="16"/>
              </w:rPr>
            </w:pPr>
            <w:r w:rsidRPr="007B4467">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7B4467" w:rsidRDefault="00CB54E9" w:rsidP="00CB54E9">
            <w:pPr>
              <w:pStyle w:val="TAL"/>
              <w:rPr>
                <w:rFonts w:cs="Arial"/>
                <w:color w:val="000000"/>
                <w:sz w:val="16"/>
                <w:szCs w:val="16"/>
              </w:rPr>
            </w:pPr>
            <w:r w:rsidRPr="007B4467">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7B4467" w:rsidRDefault="00CB54E9" w:rsidP="00CB54E9">
            <w:pPr>
              <w:pStyle w:val="TAL"/>
              <w:rPr>
                <w:rFonts w:cs="Arial"/>
                <w:color w:val="000000"/>
                <w:sz w:val="16"/>
                <w:szCs w:val="16"/>
              </w:rPr>
            </w:pPr>
            <w:r w:rsidRPr="007B4467">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2B3A8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7B4467" w:rsidRDefault="00CB54E9" w:rsidP="00CB54E9">
            <w:pPr>
              <w:pStyle w:val="TAL"/>
              <w:rPr>
                <w:rFonts w:cs="Arial"/>
                <w:color w:val="000000"/>
                <w:sz w:val="16"/>
                <w:szCs w:val="16"/>
              </w:rPr>
            </w:pPr>
            <w:r w:rsidRPr="007B4467">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7B4467" w:rsidRDefault="00CB54E9" w:rsidP="00CB54E9">
            <w:pPr>
              <w:pStyle w:val="TAL"/>
              <w:rPr>
                <w:rFonts w:cs="Arial"/>
                <w:color w:val="000000"/>
                <w:sz w:val="16"/>
                <w:szCs w:val="16"/>
              </w:rPr>
            </w:pPr>
            <w:r w:rsidRPr="007B4467">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7B4467" w:rsidRDefault="00CB54E9" w:rsidP="00CB54E9">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CF95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7B4467" w:rsidRDefault="00CB54E9" w:rsidP="00CB54E9">
            <w:pPr>
              <w:pStyle w:val="TAL"/>
              <w:rPr>
                <w:rFonts w:cs="Arial"/>
                <w:color w:val="000000"/>
                <w:sz w:val="16"/>
                <w:szCs w:val="16"/>
              </w:rPr>
            </w:pPr>
            <w:r w:rsidRPr="007B4467">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7B4467" w:rsidRDefault="00CB54E9" w:rsidP="00CB54E9">
            <w:pPr>
              <w:pStyle w:val="TAL"/>
              <w:rPr>
                <w:rFonts w:cs="Arial"/>
                <w:color w:val="000000"/>
                <w:sz w:val="16"/>
                <w:szCs w:val="16"/>
              </w:rPr>
            </w:pPr>
            <w:r w:rsidRPr="007B4467">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7B4467" w:rsidRDefault="00CB54E9" w:rsidP="00CB54E9">
            <w:pPr>
              <w:pStyle w:val="TAL"/>
              <w:rPr>
                <w:rFonts w:cs="Arial"/>
                <w:color w:val="000000"/>
                <w:sz w:val="16"/>
                <w:szCs w:val="16"/>
              </w:rPr>
            </w:pPr>
            <w:r w:rsidRPr="007B4467">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FB1A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7B4467" w:rsidRDefault="00CB54E9" w:rsidP="00CB54E9">
            <w:pPr>
              <w:pStyle w:val="TAL"/>
              <w:rPr>
                <w:rFonts w:cs="Arial"/>
                <w:color w:val="000000"/>
                <w:sz w:val="16"/>
                <w:szCs w:val="16"/>
              </w:rPr>
            </w:pPr>
            <w:r w:rsidRPr="007B4467">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7B4467" w:rsidRDefault="00CB54E9" w:rsidP="00CB54E9">
            <w:pPr>
              <w:pStyle w:val="TAL"/>
              <w:rPr>
                <w:rFonts w:cs="Arial"/>
                <w:color w:val="000000"/>
                <w:sz w:val="16"/>
                <w:szCs w:val="16"/>
              </w:rPr>
            </w:pPr>
            <w:r w:rsidRPr="007B4467">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7B4467" w:rsidRDefault="00CB54E9" w:rsidP="00CB54E9">
            <w:pPr>
              <w:pStyle w:val="TAL"/>
              <w:rPr>
                <w:rFonts w:cs="Arial"/>
                <w:color w:val="000000"/>
                <w:sz w:val="16"/>
                <w:szCs w:val="16"/>
              </w:rPr>
            </w:pPr>
            <w:r w:rsidRPr="007B4467">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1C557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7B4467" w:rsidRDefault="00CB54E9" w:rsidP="00CB54E9">
            <w:pPr>
              <w:pStyle w:val="TAL"/>
              <w:rPr>
                <w:rFonts w:cs="Arial"/>
                <w:color w:val="000000"/>
                <w:sz w:val="16"/>
                <w:szCs w:val="16"/>
              </w:rPr>
            </w:pPr>
            <w:r w:rsidRPr="007B4467">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7B4467" w:rsidRDefault="00CB54E9" w:rsidP="00CB54E9">
            <w:pPr>
              <w:pStyle w:val="TAL"/>
              <w:rPr>
                <w:rFonts w:cs="Arial"/>
                <w:color w:val="000000"/>
                <w:sz w:val="16"/>
                <w:szCs w:val="16"/>
              </w:rPr>
            </w:pPr>
            <w:r w:rsidRPr="007B4467">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83AE6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7B4467" w:rsidRDefault="00CB54E9" w:rsidP="00CB54E9">
            <w:pPr>
              <w:pStyle w:val="TAL"/>
              <w:rPr>
                <w:rFonts w:cs="Arial"/>
                <w:color w:val="000000"/>
                <w:sz w:val="16"/>
                <w:szCs w:val="16"/>
              </w:rPr>
            </w:pPr>
            <w:r w:rsidRPr="007B4467">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7B4467" w:rsidRDefault="00CB54E9" w:rsidP="00CB54E9">
            <w:pPr>
              <w:pStyle w:val="TAL"/>
              <w:rPr>
                <w:rFonts w:cs="Arial"/>
                <w:color w:val="000000"/>
                <w:sz w:val="16"/>
                <w:szCs w:val="16"/>
              </w:rPr>
            </w:pPr>
            <w:r w:rsidRPr="007B4467">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7B4467" w:rsidRDefault="00CB54E9" w:rsidP="00CB54E9">
            <w:pPr>
              <w:pStyle w:val="TAL"/>
              <w:rPr>
                <w:rFonts w:cs="Arial"/>
                <w:color w:val="000000"/>
                <w:sz w:val="16"/>
                <w:szCs w:val="16"/>
              </w:rPr>
            </w:pPr>
            <w:r w:rsidRPr="007B4467">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5EAA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7B4467" w:rsidRDefault="00CB54E9" w:rsidP="00CB54E9">
            <w:pPr>
              <w:pStyle w:val="TAL"/>
              <w:rPr>
                <w:rFonts w:cs="Arial"/>
                <w:color w:val="000000"/>
                <w:sz w:val="16"/>
                <w:szCs w:val="16"/>
              </w:rPr>
            </w:pPr>
            <w:r w:rsidRPr="007B4467">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7B4467" w:rsidRDefault="00CB54E9" w:rsidP="00CB54E9">
            <w:pPr>
              <w:pStyle w:val="TAL"/>
              <w:rPr>
                <w:rFonts w:cs="Arial"/>
                <w:color w:val="000000"/>
                <w:sz w:val="16"/>
                <w:szCs w:val="16"/>
              </w:rPr>
            </w:pPr>
            <w:r w:rsidRPr="007B4467">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7B4467" w:rsidRDefault="00CB54E9" w:rsidP="00CB54E9">
            <w:pPr>
              <w:pStyle w:val="TAL"/>
              <w:rPr>
                <w:rFonts w:cs="Arial"/>
                <w:color w:val="000000"/>
                <w:sz w:val="16"/>
                <w:szCs w:val="16"/>
              </w:rPr>
            </w:pPr>
            <w:r w:rsidRPr="007B4467">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BF306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7B4467" w:rsidRDefault="00CB54E9" w:rsidP="00CB54E9">
            <w:pPr>
              <w:pStyle w:val="TAL"/>
              <w:rPr>
                <w:rFonts w:cs="Arial"/>
                <w:color w:val="000000"/>
                <w:sz w:val="16"/>
                <w:szCs w:val="16"/>
              </w:rPr>
            </w:pPr>
            <w:r w:rsidRPr="007B4467">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7B4467" w:rsidRDefault="00CB54E9" w:rsidP="00CB54E9">
            <w:pPr>
              <w:pStyle w:val="TAL"/>
              <w:rPr>
                <w:rFonts w:cs="Arial"/>
                <w:color w:val="000000"/>
                <w:sz w:val="16"/>
                <w:szCs w:val="16"/>
              </w:rPr>
            </w:pPr>
            <w:r w:rsidRPr="007B4467">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F9AFB2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7B4467" w:rsidRDefault="00CB54E9" w:rsidP="00CB54E9">
            <w:pPr>
              <w:pStyle w:val="TAL"/>
              <w:rPr>
                <w:rFonts w:cs="Arial"/>
                <w:color w:val="000000"/>
                <w:sz w:val="16"/>
                <w:szCs w:val="16"/>
              </w:rPr>
            </w:pPr>
            <w:r w:rsidRPr="007B4467">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7B4467" w:rsidRDefault="00CB54E9" w:rsidP="00CB54E9">
            <w:pPr>
              <w:pStyle w:val="TAL"/>
              <w:rPr>
                <w:rFonts w:cs="Arial"/>
                <w:color w:val="000000"/>
                <w:sz w:val="16"/>
                <w:szCs w:val="16"/>
              </w:rPr>
            </w:pPr>
            <w:r w:rsidRPr="007B4467">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4DB51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7B4467" w:rsidRDefault="00CB54E9" w:rsidP="00CB54E9">
            <w:pPr>
              <w:pStyle w:val="TAL"/>
              <w:rPr>
                <w:rFonts w:cs="Arial"/>
                <w:color w:val="000000"/>
                <w:sz w:val="16"/>
                <w:szCs w:val="16"/>
              </w:rPr>
            </w:pPr>
            <w:r w:rsidRPr="007B4467">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7B4467" w:rsidRDefault="00CB54E9" w:rsidP="00CB54E9">
            <w:pPr>
              <w:pStyle w:val="TAL"/>
              <w:rPr>
                <w:rFonts w:cs="Arial"/>
                <w:color w:val="000000"/>
                <w:sz w:val="16"/>
                <w:szCs w:val="16"/>
              </w:rPr>
            </w:pPr>
            <w:r w:rsidRPr="007B4467">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7B4467" w:rsidRDefault="00CB54E9" w:rsidP="00CB54E9">
            <w:pPr>
              <w:pStyle w:val="TAL"/>
              <w:rPr>
                <w:rFonts w:cs="Arial"/>
                <w:color w:val="000000"/>
                <w:sz w:val="16"/>
                <w:szCs w:val="16"/>
              </w:rPr>
            </w:pPr>
            <w:r w:rsidRPr="007B4467">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EB005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7B4467" w:rsidRDefault="00CB54E9" w:rsidP="00CB54E9">
            <w:pPr>
              <w:pStyle w:val="TAL"/>
              <w:rPr>
                <w:rFonts w:cs="Arial"/>
                <w:color w:val="000000"/>
                <w:sz w:val="16"/>
                <w:szCs w:val="16"/>
              </w:rPr>
            </w:pPr>
            <w:r w:rsidRPr="007B4467">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7B4467" w:rsidRDefault="00CB54E9" w:rsidP="00CB54E9">
            <w:pPr>
              <w:pStyle w:val="TAL"/>
              <w:rPr>
                <w:rFonts w:cs="Arial"/>
                <w:color w:val="000000"/>
                <w:sz w:val="16"/>
                <w:szCs w:val="16"/>
              </w:rPr>
            </w:pPr>
            <w:r w:rsidRPr="007B4467">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7B4467" w:rsidRDefault="00CB54E9" w:rsidP="00CB54E9">
            <w:pPr>
              <w:pStyle w:val="TAL"/>
              <w:rPr>
                <w:rFonts w:cs="Arial"/>
                <w:color w:val="000000"/>
                <w:sz w:val="16"/>
                <w:szCs w:val="16"/>
              </w:rPr>
            </w:pPr>
            <w:r w:rsidRPr="007B4467">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794CBC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7B4467" w:rsidRDefault="00CB54E9" w:rsidP="00CB54E9">
            <w:pPr>
              <w:pStyle w:val="TAL"/>
              <w:rPr>
                <w:rFonts w:cs="Arial"/>
                <w:color w:val="000000"/>
                <w:sz w:val="16"/>
                <w:szCs w:val="16"/>
              </w:rPr>
            </w:pPr>
            <w:r w:rsidRPr="007B4467">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7B4467" w:rsidRDefault="00CB54E9" w:rsidP="00CB54E9">
            <w:pPr>
              <w:pStyle w:val="TAL"/>
              <w:rPr>
                <w:rFonts w:cs="Arial"/>
                <w:color w:val="000000"/>
                <w:sz w:val="16"/>
                <w:szCs w:val="16"/>
              </w:rPr>
            </w:pPr>
            <w:r w:rsidRPr="007B4467">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7B4467" w:rsidRDefault="00CB54E9" w:rsidP="00CB54E9">
            <w:pPr>
              <w:pStyle w:val="TAL"/>
              <w:rPr>
                <w:rFonts w:cs="Arial"/>
                <w:color w:val="000000"/>
                <w:sz w:val="16"/>
                <w:szCs w:val="16"/>
              </w:rPr>
            </w:pPr>
            <w:r w:rsidRPr="007B4467">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5F0C9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7B4467" w:rsidRDefault="00CB54E9" w:rsidP="00CB54E9">
            <w:pPr>
              <w:pStyle w:val="TAL"/>
              <w:rPr>
                <w:rFonts w:cs="Arial"/>
                <w:color w:val="000000"/>
                <w:sz w:val="16"/>
                <w:szCs w:val="16"/>
              </w:rPr>
            </w:pPr>
            <w:r w:rsidRPr="007B4467">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7B4467" w:rsidRDefault="00CB54E9" w:rsidP="00CB54E9">
            <w:pPr>
              <w:pStyle w:val="TAL"/>
              <w:rPr>
                <w:rFonts w:cs="Arial"/>
                <w:color w:val="000000"/>
                <w:sz w:val="16"/>
                <w:szCs w:val="16"/>
              </w:rPr>
            </w:pPr>
            <w:r w:rsidRPr="007B4467">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7B4467" w:rsidRDefault="00CB54E9" w:rsidP="00CB54E9">
            <w:pPr>
              <w:pStyle w:val="TAL"/>
              <w:rPr>
                <w:rFonts w:cs="Arial"/>
                <w:color w:val="000000"/>
                <w:sz w:val="16"/>
                <w:szCs w:val="16"/>
              </w:rPr>
            </w:pPr>
            <w:r w:rsidRPr="007B4467">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754961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7B4467" w:rsidRDefault="00CB54E9" w:rsidP="00CB54E9">
            <w:pPr>
              <w:pStyle w:val="TAL"/>
              <w:rPr>
                <w:rFonts w:cs="Arial"/>
                <w:color w:val="000000"/>
                <w:sz w:val="16"/>
                <w:szCs w:val="16"/>
              </w:rPr>
            </w:pPr>
            <w:r w:rsidRPr="007B4467">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7B4467" w:rsidRDefault="00CB54E9" w:rsidP="00CB54E9">
            <w:pPr>
              <w:pStyle w:val="TAL"/>
              <w:rPr>
                <w:rFonts w:cs="Arial"/>
                <w:color w:val="000000"/>
                <w:sz w:val="16"/>
                <w:szCs w:val="16"/>
              </w:rPr>
            </w:pPr>
            <w:r w:rsidRPr="007B4467">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7B4467" w:rsidRDefault="00CB54E9" w:rsidP="00CB54E9">
            <w:pPr>
              <w:pStyle w:val="TAL"/>
              <w:rPr>
                <w:rFonts w:cs="Arial"/>
                <w:color w:val="000000"/>
                <w:sz w:val="16"/>
                <w:szCs w:val="16"/>
              </w:rPr>
            </w:pPr>
            <w:r w:rsidRPr="007B4467">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3A56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7B4467" w:rsidRDefault="00CB54E9" w:rsidP="00CB54E9">
            <w:pPr>
              <w:pStyle w:val="TAL"/>
              <w:rPr>
                <w:rFonts w:cs="Arial"/>
                <w:color w:val="000000"/>
                <w:sz w:val="16"/>
                <w:szCs w:val="16"/>
              </w:rPr>
            </w:pPr>
            <w:r w:rsidRPr="007B4467">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7B4467" w:rsidRDefault="00CB54E9" w:rsidP="00CB54E9">
            <w:pPr>
              <w:pStyle w:val="TAL"/>
              <w:rPr>
                <w:rFonts w:cs="Arial"/>
                <w:color w:val="000000"/>
                <w:sz w:val="16"/>
                <w:szCs w:val="16"/>
              </w:rPr>
            </w:pPr>
            <w:r w:rsidRPr="007B4467">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7B4467" w:rsidRDefault="00CB54E9" w:rsidP="00CB54E9">
            <w:pPr>
              <w:pStyle w:val="TAL"/>
              <w:rPr>
                <w:rFonts w:cs="Arial"/>
                <w:color w:val="000000"/>
                <w:sz w:val="16"/>
                <w:szCs w:val="16"/>
              </w:rPr>
            </w:pPr>
            <w:r w:rsidRPr="007B4467">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E55DD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7B4467" w:rsidRDefault="00CB54E9" w:rsidP="00CB54E9">
            <w:pPr>
              <w:pStyle w:val="TAL"/>
              <w:rPr>
                <w:rFonts w:cs="Arial"/>
                <w:color w:val="000000"/>
                <w:sz w:val="16"/>
                <w:szCs w:val="16"/>
              </w:rPr>
            </w:pPr>
            <w:r w:rsidRPr="007B4467">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7B4467" w:rsidRDefault="00CB54E9" w:rsidP="00CB54E9">
            <w:pPr>
              <w:pStyle w:val="TAL"/>
              <w:rPr>
                <w:rFonts w:cs="Arial"/>
                <w:color w:val="000000"/>
                <w:sz w:val="16"/>
                <w:szCs w:val="16"/>
              </w:rPr>
            </w:pPr>
            <w:r w:rsidRPr="007B4467">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7B4467" w:rsidRDefault="00CB54E9" w:rsidP="00CB54E9">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7B4467" w:rsidRDefault="00CB54E9" w:rsidP="00CB54E9">
            <w:pPr>
              <w:pStyle w:val="TAL"/>
              <w:rPr>
                <w:rFonts w:cs="Arial"/>
                <w:color w:val="000000"/>
                <w:sz w:val="16"/>
                <w:szCs w:val="16"/>
              </w:rPr>
            </w:pPr>
            <w:r w:rsidRPr="007B4467">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F3FE8" w:rsidRPr="007B4467" w14:paraId="52E4E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7B4467" w:rsidRDefault="00CF3FE8" w:rsidP="00452594">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7B4467" w:rsidRDefault="00CF3FE8" w:rsidP="00452594">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7B4467" w:rsidRDefault="00CF3FE8" w:rsidP="00452594">
            <w:pPr>
              <w:pStyle w:val="TAL"/>
              <w:rPr>
                <w:rFonts w:cs="Arial"/>
                <w:color w:val="000000"/>
                <w:sz w:val="16"/>
                <w:szCs w:val="16"/>
              </w:rPr>
            </w:pPr>
            <w:r w:rsidRPr="007B4467">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7B4467" w:rsidRDefault="00CF3FE8" w:rsidP="00452594">
            <w:pPr>
              <w:pStyle w:val="TAL"/>
              <w:rPr>
                <w:rFonts w:cs="Arial"/>
                <w:color w:val="000000"/>
                <w:sz w:val="16"/>
                <w:szCs w:val="16"/>
              </w:rPr>
            </w:pPr>
            <w:r w:rsidRPr="007B4467">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7B4467" w:rsidRDefault="00CF3FE8" w:rsidP="00452594">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7B4467" w:rsidRDefault="00CF3FE8" w:rsidP="0045259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7B4467" w:rsidRDefault="00760B4A" w:rsidP="00452594">
            <w:pPr>
              <w:pStyle w:val="TAL"/>
              <w:rPr>
                <w:rFonts w:cs="Arial"/>
                <w:color w:val="000000"/>
                <w:sz w:val="16"/>
                <w:szCs w:val="16"/>
              </w:rPr>
            </w:pPr>
            <w:r w:rsidRPr="007B4467">
              <w:rPr>
                <w:rFonts w:cs="Arial"/>
                <w:color w:val="000000"/>
                <w:sz w:val="16"/>
                <w:szCs w:val="16"/>
              </w:rPr>
              <w:t>added attachment "PRD21 5G NR bands and CADC configurations list v1.4.0"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7B4467" w:rsidRDefault="00CF3FE8" w:rsidP="00452594">
            <w:pPr>
              <w:pStyle w:val="TAL"/>
              <w:rPr>
                <w:rFonts w:cs="Arial"/>
                <w:color w:val="000000"/>
                <w:sz w:val="16"/>
                <w:szCs w:val="16"/>
              </w:rPr>
            </w:pPr>
            <w:r w:rsidRPr="007B4467">
              <w:rPr>
                <w:rFonts w:cs="Arial"/>
                <w:color w:val="000000"/>
                <w:sz w:val="16"/>
                <w:szCs w:val="16"/>
              </w:rPr>
              <w:t>17.8.1</w:t>
            </w:r>
          </w:p>
        </w:tc>
      </w:tr>
      <w:tr w:rsidR="00C755BC" w:rsidRPr="007B4467" w14:paraId="3272B45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7B4467" w:rsidRDefault="00C755BC" w:rsidP="00C755BC">
            <w:pPr>
              <w:pStyle w:val="TAL"/>
              <w:rPr>
                <w:rFonts w:cs="Arial"/>
                <w:color w:val="000000"/>
                <w:sz w:val="16"/>
                <w:szCs w:val="16"/>
              </w:rPr>
            </w:pPr>
            <w:r w:rsidRPr="007B4467">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7B4467" w:rsidRDefault="00C755BC" w:rsidP="00C755BC">
            <w:pPr>
              <w:pStyle w:val="TAL"/>
              <w:rPr>
                <w:rFonts w:cs="Arial"/>
                <w:color w:val="000000"/>
                <w:sz w:val="16"/>
                <w:szCs w:val="16"/>
              </w:rPr>
            </w:pPr>
            <w:r w:rsidRPr="007B4467">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7B4467" w:rsidRDefault="00C755BC" w:rsidP="00C755BC">
            <w:pPr>
              <w:pStyle w:val="TAL"/>
              <w:rPr>
                <w:rFonts w:cs="Arial"/>
                <w:color w:val="000000"/>
                <w:sz w:val="16"/>
                <w:szCs w:val="16"/>
              </w:rPr>
            </w:pPr>
            <w:r w:rsidRPr="007B4467">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41E90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7B4467" w:rsidRDefault="00C755BC" w:rsidP="00C755BC">
            <w:pPr>
              <w:pStyle w:val="TAL"/>
              <w:rPr>
                <w:rFonts w:cs="Arial"/>
                <w:color w:val="000000"/>
                <w:sz w:val="16"/>
                <w:szCs w:val="16"/>
              </w:rPr>
            </w:pPr>
            <w:r w:rsidRPr="007B4467">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7B4467" w:rsidRDefault="00C755BC" w:rsidP="00C755BC">
            <w:pPr>
              <w:pStyle w:val="TAL"/>
              <w:rPr>
                <w:rFonts w:cs="Arial"/>
                <w:color w:val="000000"/>
                <w:sz w:val="16"/>
                <w:szCs w:val="16"/>
              </w:rPr>
            </w:pPr>
            <w:r w:rsidRPr="007B4467">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7B4467" w:rsidRDefault="00C755BC" w:rsidP="00C755BC">
            <w:pPr>
              <w:pStyle w:val="TAL"/>
              <w:rPr>
                <w:rFonts w:cs="Arial"/>
                <w:color w:val="000000"/>
                <w:sz w:val="16"/>
                <w:szCs w:val="16"/>
              </w:rPr>
            </w:pPr>
            <w:r w:rsidRPr="007B4467">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9B2BF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7B4467" w:rsidRDefault="00C755BC" w:rsidP="00C755BC">
            <w:pPr>
              <w:pStyle w:val="TAL"/>
              <w:rPr>
                <w:rFonts w:cs="Arial"/>
                <w:color w:val="000000"/>
                <w:sz w:val="16"/>
                <w:szCs w:val="16"/>
              </w:rPr>
            </w:pPr>
            <w:r w:rsidRPr="007B4467">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7B4467" w:rsidRDefault="00C755BC" w:rsidP="00C755BC">
            <w:pPr>
              <w:pStyle w:val="TAL"/>
              <w:rPr>
                <w:rFonts w:cs="Arial"/>
                <w:color w:val="000000"/>
                <w:sz w:val="16"/>
                <w:szCs w:val="16"/>
              </w:rPr>
            </w:pPr>
            <w:r w:rsidRPr="007B4467">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7B4467" w:rsidRDefault="00C755BC" w:rsidP="00C755BC">
            <w:pPr>
              <w:pStyle w:val="TAL"/>
              <w:rPr>
                <w:rFonts w:cs="Arial"/>
                <w:color w:val="000000"/>
                <w:sz w:val="16"/>
                <w:szCs w:val="16"/>
              </w:rPr>
            </w:pPr>
            <w:r w:rsidRPr="007B4467">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327F7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7B4467" w:rsidRDefault="00C755BC" w:rsidP="00C755BC">
            <w:pPr>
              <w:pStyle w:val="TAL"/>
              <w:rPr>
                <w:rFonts w:cs="Arial"/>
                <w:color w:val="000000"/>
                <w:sz w:val="16"/>
                <w:szCs w:val="16"/>
              </w:rPr>
            </w:pPr>
            <w:r w:rsidRPr="007B4467">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7B4467" w:rsidRDefault="00C755BC" w:rsidP="00C755BC">
            <w:pPr>
              <w:pStyle w:val="TAL"/>
              <w:rPr>
                <w:rFonts w:cs="Arial"/>
                <w:color w:val="000000"/>
                <w:sz w:val="16"/>
                <w:szCs w:val="16"/>
              </w:rPr>
            </w:pPr>
            <w:r w:rsidRPr="007B4467">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7B4467" w:rsidRDefault="00C755BC" w:rsidP="00C755BC">
            <w:pPr>
              <w:pStyle w:val="TAL"/>
              <w:rPr>
                <w:rFonts w:cs="Arial"/>
                <w:color w:val="000000"/>
                <w:sz w:val="16"/>
                <w:szCs w:val="16"/>
              </w:rPr>
            </w:pPr>
            <w:r w:rsidRPr="007B4467">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798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7B4467" w:rsidRDefault="00C755BC" w:rsidP="00C755BC">
            <w:pPr>
              <w:pStyle w:val="TAL"/>
              <w:rPr>
                <w:rFonts w:cs="Arial"/>
                <w:color w:val="000000"/>
                <w:sz w:val="16"/>
                <w:szCs w:val="16"/>
              </w:rPr>
            </w:pPr>
            <w:r w:rsidRPr="007B4467">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7B4467" w:rsidRDefault="00C755BC" w:rsidP="00C755BC">
            <w:pPr>
              <w:pStyle w:val="TAL"/>
              <w:rPr>
                <w:rFonts w:cs="Arial"/>
                <w:color w:val="000000"/>
                <w:sz w:val="16"/>
                <w:szCs w:val="16"/>
              </w:rPr>
            </w:pPr>
            <w:r w:rsidRPr="007B4467">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7B4467" w:rsidRDefault="00C755BC" w:rsidP="00C755BC">
            <w:pPr>
              <w:pStyle w:val="TAL"/>
              <w:rPr>
                <w:rFonts w:cs="Arial"/>
                <w:color w:val="000000"/>
                <w:sz w:val="16"/>
                <w:szCs w:val="16"/>
              </w:rPr>
            </w:pPr>
            <w:r w:rsidRPr="007B4467">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5AA9D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7B4467" w:rsidRDefault="00C755BC" w:rsidP="00C755BC">
            <w:pPr>
              <w:pStyle w:val="TAL"/>
              <w:rPr>
                <w:rFonts w:cs="Arial"/>
                <w:color w:val="000000"/>
                <w:sz w:val="16"/>
                <w:szCs w:val="16"/>
              </w:rPr>
            </w:pPr>
            <w:r w:rsidRPr="007B4467">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7B4467" w:rsidRDefault="00C755BC" w:rsidP="00C755BC">
            <w:pPr>
              <w:pStyle w:val="TAL"/>
              <w:rPr>
                <w:rFonts w:cs="Arial"/>
                <w:color w:val="000000"/>
                <w:sz w:val="16"/>
                <w:szCs w:val="16"/>
              </w:rPr>
            </w:pPr>
            <w:r w:rsidRPr="007B4467">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7B4467" w:rsidRDefault="00C755BC" w:rsidP="00C755BC">
            <w:pPr>
              <w:pStyle w:val="TAL"/>
              <w:rPr>
                <w:rFonts w:cs="Arial"/>
                <w:color w:val="000000"/>
                <w:sz w:val="16"/>
                <w:szCs w:val="16"/>
              </w:rPr>
            </w:pPr>
            <w:r w:rsidRPr="007B4467">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B3DB9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7B4467" w:rsidRDefault="00C755BC" w:rsidP="00C755BC">
            <w:pPr>
              <w:pStyle w:val="TAL"/>
              <w:rPr>
                <w:rFonts w:cs="Arial"/>
                <w:color w:val="000000"/>
                <w:sz w:val="16"/>
                <w:szCs w:val="16"/>
              </w:rPr>
            </w:pPr>
            <w:r w:rsidRPr="007B4467">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7B4467" w:rsidRDefault="00C755BC" w:rsidP="00C755BC">
            <w:pPr>
              <w:pStyle w:val="TAL"/>
              <w:rPr>
                <w:rFonts w:cs="Arial"/>
                <w:color w:val="000000"/>
                <w:sz w:val="16"/>
                <w:szCs w:val="16"/>
              </w:rPr>
            </w:pPr>
            <w:r w:rsidRPr="007B4467">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7B4467" w:rsidRDefault="00C755BC" w:rsidP="00C755BC">
            <w:pPr>
              <w:pStyle w:val="TAL"/>
              <w:rPr>
                <w:rFonts w:cs="Arial"/>
                <w:color w:val="000000"/>
                <w:sz w:val="16"/>
                <w:szCs w:val="16"/>
              </w:rPr>
            </w:pPr>
            <w:r w:rsidRPr="007B4467">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1E6AE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7B4467" w:rsidRDefault="00C755BC" w:rsidP="00C755BC">
            <w:pPr>
              <w:pStyle w:val="TAL"/>
              <w:rPr>
                <w:rFonts w:cs="Arial"/>
                <w:color w:val="000000"/>
                <w:sz w:val="16"/>
                <w:szCs w:val="16"/>
              </w:rPr>
            </w:pPr>
            <w:r w:rsidRPr="007B4467">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7B4467" w:rsidRDefault="00C755BC" w:rsidP="00C755BC">
            <w:pPr>
              <w:pStyle w:val="TAL"/>
              <w:rPr>
                <w:rFonts w:cs="Arial"/>
                <w:color w:val="000000"/>
                <w:sz w:val="16"/>
                <w:szCs w:val="16"/>
              </w:rPr>
            </w:pPr>
            <w:r w:rsidRPr="007B4467">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7B4467" w:rsidRDefault="00C755BC" w:rsidP="00C755BC">
            <w:pPr>
              <w:pStyle w:val="TAL"/>
              <w:rPr>
                <w:rFonts w:cs="Arial"/>
                <w:color w:val="000000"/>
                <w:sz w:val="16"/>
                <w:szCs w:val="16"/>
              </w:rPr>
            </w:pPr>
            <w:r w:rsidRPr="007B4467">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F7E7D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7B4467" w:rsidRDefault="00C755BC" w:rsidP="00C755BC">
            <w:pPr>
              <w:pStyle w:val="TAL"/>
              <w:rPr>
                <w:rFonts w:cs="Arial"/>
                <w:color w:val="000000"/>
                <w:sz w:val="16"/>
                <w:szCs w:val="16"/>
              </w:rPr>
            </w:pPr>
            <w:r w:rsidRPr="007B4467">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7B4467" w:rsidRDefault="00C755BC" w:rsidP="00C755BC">
            <w:pPr>
              <w:pStyle w:val="TAL"/>
              <w:rPr>
                <w:rFonts w:cs="Arial"/>
                <w:color w:val="000000"/>
                <w:sz w:val="16"/>
                <w:szCs w:val="16"/>
              </w:rPr>
            </w:pPr>
            <w:r w:rsidRPr="007B4467">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7B4467" w:rsidRDefault="00C755BC" w:rsidP="00C755BC">
            <w:pPr>
              <w:pStyle w:val="TAL"/>
              <w:rPr>
                <w:rFonts w:cs="Arial"/>
                <w:color w:val="000000"/>
                <w:sz w:val="16"/>
                <w:szCs w:val="16"/>
              </w:rPr>
            </w:pPr>
            <w:r w:rsidRPr="007B4467">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0ECDBB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7B4467" w:rsidRDefault="00C755BC" w:rsidP="00C755BC">
            <w:pPr>
              <w:pStyle w:val="TAL"/>
              <w:rPr>
                <w:rFonts w:cs="Arial"/>
                <w:color w:val="000000"/>
                <w:sz w:val="16"/>
                <w:szCs w:val="16"/>
              </w:rPr>
            </w:pPr>
            <w:r w:rsidRPr="007B4467">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7B4467" w:rsidRDefault="00C755BC" w:rsidP="00C755BC">
            <w:pPr>
              <w:pStyle w:val="TAL"/>
              <w:rPr>
                <w:rFonts w:cs="Arial"/>
                <w:color w:val="000000"/>
                <w:sz w:val="16"/>
                <w:szCs w:val="16"/>
              </w:rPr>
            </w:pPr>
            <w:r w:rsidRPr="007B4467">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7B4467" w:rsidRDefault="00C755BC" w:rsidP="00C755BC">
            <w:pPr>
              <w:pStyle w:val="TAL"/>
              <w:rPr>
                <w:rFonts w:cs="Arial"/>
                <w:color w:val="000000"/>
                <w:sz w:val="16"/>
                <w:szCs w:val="16"/>
              </w:rPr>
            </w:pPr>
            <w:r w:rsidRPr="007B4467">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63E13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7B4467" w:rsidRDefault="00C755BC" w:rsidP="00C755BC">
            <w:pPr>
              <w:pStyle w:val="TAL"/>
              <w:rPr>
                <w:rFonts w:cs="Arial"/>
                <w:color w:val="000000"/>
                <w:sz w:val="16"/>
                <w:szCs w:val="16"/>
              </w:rPr>
            </w:pPr>
            <w:r w:rsidRPr="007B4467">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7B4467" w:rsidRDefault="00C755BC" w:rsidP="00C755BC">
            <w:pPr>
              <w:pStyle w:val="TAL"/>
              <w:rPr>
                <w:rFonts w:cs="Arial"/>
                <w:color w:val="000000"/>
                <w:sz w:val="16"/>
                <w:szCs w:val="16"/>
              </w:rPr>
            </w:pPr>
            <w:r w:rsidRPr="007B4467">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7B4467" w:rsidRDefault="00C755BC" w:rsidP="00C755BC">
            <w:pPr>
              <w:pStyle w:val="TAL"/>
              <w:rPr>
                <w:rFonts w:cs="Arial"/>
                <w:color w:val="000000"/>
                <w:sz w:val="16"/>
                <w:szCs w:val="16"/>
              </w:rPr>
            </w:pPr>
            <w:r w:rsidRPr="007B4467">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F6FE5F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7B4467" w:rsidRDefault="00C755BC" w:rsidP="00C755BC">
            <w:pPr>
              <w:pStyle w:val="TAL"/>
              <w:rPr>
                <w:rFonts w:cs="Arial"/>
                <w:color w:val="000000"/>
                <w:sz w:val="16"/>
                <w:szCs w:val="16"/>
              </w:rPr>
            </w:pPr>
            <w:r w:rsidRPr="007B4467">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7B4467" w:rsidRDefault="00C755BC" w:rsidP="00C755BC">
            <w:pPr>
              <w:pStyle w:val="TAL"/>
              <w:rPr>
                <w:rFonts w:cs="Arial"/>
                <w:color w:val="000000"/>
                <w:sz w:val="16"/>
                <w:szCs w:val="16"/>
              </w:rPr>
            </w:pPr>
            <w:r w:rsidRPr="007B4467">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7B4467" w:rsidRDefault="00C755BC" w:rsidP="00C755BC">
            <w:pPr>
              <w:pStyle w:val="TAL"/>
              <w:rPr>
                <w:rFonts w:cs="Arial"/>
                <w:color w:val="000000"/>
                <w:sz w:val="16"/>
                <w:szCs w:val="16"/>
              </w:rPr>
            </w:pPr>
            <w:r w:rsidRPr="007B4467">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C02F0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7B4467" w:rsidRDefault="00C755BC" w:rsidP="00C755BC">
            <w:pPr>
              <w:pStyle w:val="TAL"/>
              <w:rPr>
                <w:rFonts w:cs="Arial"/>
                <w:color w:val="000000"/>
                <w:sz w:val="16"/>
                <w:szCs w:val="16"/>
              </w:rPr>
            </w:pPr>
            <w:r w:rsidRPr="007B4467">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7B4467" w:rsidRDefault="00C755BC" w:rsidP="00C755BC">
            <w:pPr>
              <w:pStyle w:val="TAL"/>
              <w:rPr>
                <w:rFonts w:cs="Arial"/>
                <w:color w:val="000000"/>
                <w:sz w:val="16"/>
                <w:szCs w:val="16"/>
              </w:rPr>
            </w:pPr>
            <w:r w:rsidRPr="007B4467">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7B4467" w:rsidRDefault="00C755BC" w:rsidP="00C755BC">
            <w:pPr>
              <w:pStyle w:val="TAL"/>
              <w:rPr>
                <w:rFonts w:cs="Arial"/>
                <w:color w:val="000000"/>
                <w:sz w:val="16"/>
                <w:szCs w:val="16"/>
              </w:rPr>
            </w:pPr>
            <w:r w:rsidRPr="007B4467">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38F1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7B4467" w:rsidRDefault="00C755BC" w:rsidP="00C755BC">
            <w:pPr>
              <w:pStyle w:val="TAL"/>
              <w:rPr>
                <w:rFonts w:cs="Arial"/>
                <w:color w:val="000000"/>
                <w:sz w:val="16"/>
                <w:szCs w:val="16"/>
              </w:rPr>
            </w:pPr>
            <w:r w:rsidRPr="007B4467">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7B4467" w:rsidRDefault="00C755BC" w:rsidP="00C755BC">
            <w:pPr>
              <w:pStyle w:val="TAL"/>
              <w:rPr>
                <w:rFonts w:cs="Arial"/>
                <w:color w:val="000000"/>
                <w:sz w:val="16"/>
                <w:szCs w:val="16"/>
              </w:rPr>
            </w:pPr>
            <w:r w:rsidRPr="007B4467">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7B4467" w:rsidRDefault="00C755BC" w:rsidP="00C755BC">
            <w:pPr>
              <w:pStyle w:val="TAL"/>
              <w:rPr>
                <w:rFonts w:cs="Arial"/>
                <w:color w:val="000000"/>
                <w:sz w:val="16"/>
                <w:szCs w:val="16"/>
              </w:rPr>
            </w:pPr>
            <w:r w:rsidRPr="007B4467">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DC145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7B4467" w:rsidRDefault="00C755BC" w:rsidP="00C755BC">
            <w:pPr>
              <w:pStyle w:val="TAL"/>
              <w:rPr>
                <w:rFonts w:cs="Arial"/>
                <w:color w:val="000000"/>
                <w:sz w:val="16"/>
                <w:szCs w:val="16"/>
              </w:rPr>
            </w:pPr>
            <w:r w:rsidRPr="007B4467">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7B4467" w:rsidRDefault="00C755BC" w:rsidP="00C755BC">
            <w:pPr>
              <w:pStyle w:val="TAL"/>
              <w:rPr>
                <w:rFonts w:cs="Arial"/>
                <w:color w:val="000000"/>
                <w:sz w:val="16"/>
                <w:szCs w:val="16"/>
              </w:rPr>
            </w:pPr>
            <w:r w:rsidRPr="007B4467">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7B4467" w:rsidRDefault="00C755BC" w:rsidP="00C755BC">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4F6F99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7B4467" w:rsidRDefault="00C755BC" w:rsidP="00C755BC">
            <w:pPr>
              <w:pStyle w:val="TAL"/>
              <w:rPr>
                <w:rFonts w:cs="Arial"/>
                <w:color w:val="000000"/>
                <w:sz w:val="16"/>
                <w:szCs w:val="16"/>
              </w:rPr>
            </w:pPr>
            <w:r w:rsidRPr="007B4467">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7B4467" w:rsidRDefault="00C755BC" w:rsidP="00C755BC">
            <w:pPr>
              <w:pStyle w:val="TAL"/>
              <w:rPr>
                <w:rFonts w:cs="Arial"/>
                <w:color w:val="000000"/>
                <w:sz w:val="16"/>
                <w:szCs w:val="16"/>
              </w:rPr>
            </w:pPr>
            <w:r w:rsidRPr="007B4467">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7B4467" w:rsidRDefault="00C755BC" w:rsidP="00C755BC">
            <w:pPr>
              <w:pStyle w:val="TAL"/>
              <w:rPr>
                <w:rFonts w:cs="Arial"/>
                <w:color w:val="000000"/>
                <w:sz w:val="16"/>
                <w:szCs w:val="16"/>
              </w:rPr>
            </w:pPr>
            <w:r w:rsidRPr="007B4467">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6355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7B4467" w:rsidRDefault="00C755BC" w:rsidP="00C755BC">
            <w:pPr>
              <w:pStyle w:val="TAL"/>
              <w:rPr>
                <w:rFonts w:cs="Arial"/>
                <w:color w:val="000000"/>
                <w:sz w:val="16"/>
                <w:szCs w:val="16"/>
              </w:rPr>
            </w:pPr>
            <w:r w:rsidRPr="007B4467">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7B4467" w:rsidRDefault="00C755BC" w:rsidP="00C755BC">
            <w:pPr>
              <w:pStyle w:val="TAL"/>
              <w:rPr>
                <w:rFonts w:cs="Arial"/>
                <w:color w:val="000000"/>
                <w:sz w:val="16"/>
                <w:szCs w:val="16"/>
              </w:rPr>
            </w:pPr>
            <w:r w:rsidRPr="007B4467">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7B4467" w:rsidRDefault="00C755BC" w:rsidP="00C755BC">
            <w:pPr>
              <w:pStyle w:val="TAL"/>
              <w:rPr>
                <w:rFonts w:cs="Arial"/>
                <w:color w:val="000000"/>
                <w:sz w:val="16"/>
                <w:szCs w:val="16"/>
              </w:rPr>
            </w:pPr>
            <w:r w:rsidRPr="007B4467">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E16B0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7B4467" w:rsidRDefault="00C755BC" w:rsidP="00C755BC">
            <w:pPr>
              <w:pStyle w:val="TAL"/>
              <w:rPr>
                <w:rFonts w:cs="Arial"/>
                <w:color w:val="000000"/>
                <w:sz w:val="16"/>
                <w:szCs w:val="16"/>
              </w:rPr>
            </w:pPr>
            <w:r w:rsidRPr="007B4467">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7B4467" w:rsidRDefault="00C755BC" w:rsidP="00C755BC">
            <w:pPr>
              <w:pStyle w:val="TAL"/>
              <w:rPr>
                <w:rFonts w:cs="Arial"/>
                <w:color w:val="000000"/>
                <w:sz w:val="16"/>
                <w:szCs w:val="16"/>
              </w:rPr>
            </w:pPr>
            <w:r w:rsidRPr="007B4467">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7B4467" w:rsidRDefault="00C755BC" w:rsidP="00C755BC">
            <w:pPr>
              <w:pStyle w:val="TAL"/>
              <w:rPr>
                <w:rFonts w:cs="Arial"/>
                <w:color w:val="000000"/>
                <w:sz w:val="16"/>
                <w:szCs w:val="16"/>
              </w:rPr>
            </w:pPr>
            <w:r w:rsidRPr="007B4467">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59B20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7B4467" w:rsidRDefault="00C755BC" w:rsidP="00C755BC">
            <w:pPr>
              <w:pStyle w:val="TAL"/>
              <w:rPr>
                <w:rFonts w:cs="Arial"/>
                <w:color w:val="000000"/>
                <w:sz w:val="16"/>
                <w:szCs w:val="16"/>
              </w:rPr>
            </w:pPr>
            <w:r w:rsidRPr="007B4467">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7B4467" w:rsidRDefault="00C755BC" w:rsidP="00C755BC">
            <w:pPr>
              <w:pStyle w:val="TAL"/>
              <w:rPr>
                <w:rFonts w:cs="Arial"/>
                <w:color w:val="000000"/>
                <w:sz w:val="16"/>
                <w:szCs w:val="16"/>
              </w:rPr>
            </w:pPr>
            <w:r w:rsidRPr="007B4467">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7B4467" w:rsidRDefault="00C755BC" w:rsidP="00C755BC">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F9FA5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7B4467" w:rsidRDefault="00C755BC" w:rsidP="00C755BC">
            <w:pPr>
              <w:pStyle w:val="TAL"/>
              <w:rPr>
                <w:rFonts w:cs="Arial"/>
                <w:color w:val="000000"/>
                <w:sz w:val="16"/>
                <w:szCs w:val="16"/>
              </w:rPr>
            </w:pPr>
            <w:r w:rsidRPr="007B4467">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7B4467" w:rsidRDefault="00C755BC" w:rsidP="00C755BC">
            <w:pPr>
              <w:pStyle w:val="TAL"/>
              <w:rPr>
                <w:rFonts w:cs="Arial"/>
                <w:color w:val="000000"/>
                <w:sz w:val="16"/>
                <w:szCs w:val="16"/>
              </w:rPr>
            </w:pPr>
            <w:r w:rsidRPr="007B4467">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7B4467" w:rsidRDefault="00C755BC" w:rsidP="00C755BC">
            <w:pPr>
              <w:pStyle w:val="TAL"/>
              <w:rPr>
                <w:rFonts w:cs="Arial"/>
                <w:color w:val="000000"/>
                <w:sz w:val="16"/>
                <w:szCs w:val="16"/>
              </w:rPr>
            </w:pPr>
            <w:r w:rsidRPr="007B4467">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6D83F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7B4467" w:rsidRDefault="00C755BC" w:rsidP="00C755BC">
            <w:pPr>
              <w:pStyle w:val="TAL"/>
              <w:rPr>
                <w:rFonts w:cs="Arial"/>
                <w:color w:val="000000"/>
                <w:sz w:val="16"/>
                <w:szCs w:val="16"/>
              </w:rPr>
            </w:pPr>
            <w:r w:rsidRPr="007B4467">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7B4467" w:rsidRDefault="00C755BC" w:rsidP="00C755BC">
            <w:pPr>
              <w:pStyle w:val="TAL"/>
              <w:rPr>
                <w:rFonts w:cs="Arial"/>
                <w:color w:val="000000"/>
                <w:sz w:val="16"/>
                <w:szCs w:val="16"/>
              </w:rPr>
            </w:pPr>
            <w:r w:rsidRPr="007B4467">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7B4467" w:rsidRDefault="00C755BC" w:rsidP="00C755BC">
            <w:pPr>
              <w:pStyle w:val="TAL"/>
              <w:rPr>
                <w:rFonts w:cs="Arial"/>
                <w:color w:val="000000"/>
                <w:sz w:val="16"/>
                <w:szCs w:val="16"/>
              </w:rPr>
            </w:pPr>
            <w:r w:rsidRPr="007B4467">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7B987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7B4467" w:rsidRDefault="00C755BC" w:rsidP="00C755BC">
            <w:pPr>
              <w:pStyle w:val="TAL"/>
              <w:rPr>
                <w:rFonts w:cs="Arial"/>
                <w:color w:val="000000"/>
                <w:sz w:val="16"/>
                <w:szCs w:val="16"/>
              </w:rPr>
            </w:pPr>
            <w:r w:rsidRPr="007B4467">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7B4467" w:rsidRDefault="00C755BC" w:rsidP="00C755BC">
            <w:pPr>
              <w:pStyle w:val="TAL"/>
              <w:rPr>
                <w:rFonts w:cs="Arial"/>
                <w:color w:val="000000"/>
                <w:sz w:val="16"/>
                <w:szCs w:val="16"/>
              </w:rPr>
            </w:pPr>
            <w:r w:rsidRPr="007B4467">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7B4467" w:rsidRDefault="00C755BC" w:rsidP="00C755BC">
            <w:pPr>
              <w:pStyle w:val="TAL"/>
              <w:rPr>
                <w:rFonts w:cs="Arial"/>
                <w:color w:val="000000"/>
                <w:sz w:val="16"/>
                <w:szCs w:val="16"/>
              </w:rPr>
            </w:pPr>
            <w:r w:rsidRPr="007B4467">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9FE05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7B4467" w:rsidRDefault="00C755BC" w:rsidP="00C755BC">
            <w:pPr>
              <w:pStyle w:val="TAL"/>
              <w:rPr>
                <w:rFonts w:cs="Arial"/>
                <w:color w:val="000000"/>
                <w:sz w:val="16"/>
                <w:szCs w:val="16"/>
              </w:rPr>
            </w:pPr>
            <w:r w:rsidRPr="007B4467">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7B4467" w:rsidRDefault="00C755BC" w:rsidP="00C755BC">
            <w:pPr>
              <w:pStyle w:val="TAL"/>
              <w:rPr>
                <w:rFonts w:cs="Arial"/>
                <w:color w:val="000000"/>
                <w:sz w:val="16"/>
                <w:szCs w:val="16"/>
              </w:rPr>
            </w:pPr>
            <w:r w:rsidRPr="007B4467">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7B4467" w:rsidRDefault="00C755BC" w:rsidP="00C755BC">
            <w:pPr>
              <w:pStyle w:val="TAL"/>
              <w:rPr>
                <w:rFonts w:cs="Arial"/>
                <w:color w:val="000000"/>
                <w:sz w:val="16"/>
                <w:szCs w:val="16"/>
              </w:rPr>
            </w:pPr>
            <w:r w:rsidRPr="007B4467">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288FE1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7B4467" w:rsidRDefault="00C755BC" w:rsidP="00C755BC">
            <w:pPr>
              <w:pStyle w:val="TAL"/>
              <w:rPr>
                <w:rFonts w:cs="Arial"/>
                <w:color w:val="000000"/>
                <w:sz w:val="16"/>
                <w:szCs w:val="16"/>
              </w:rPr>
            </w:pPr>
            <w:r w:rsidRPr="007B4467">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7B4467" w:rsidRDefault="00C755BC" w:rsidP="00C755BC">
            <w:pPr>
              <w:pStyle w:val="TAL"/>
              <w:rPr>
                <w:rFonts w:cs="Arial"/>
                <w:color w:val="000000"/>
                <w:sz w:val="16"/>
                <w:szCs w:val="16"/>
              </w:rPr>
            </w:pPr>
            <w:r w:rsidRPr="007B4467">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7B4467" w:rsidRDefault="00C755BC" w:rsidP="00C755BC">
            <w:pPr>
              <w:pStyle w:val="TAL"/>
              <w:rPr>
                <w:rFonts w:cs="Arial"/>
                <w:color w:val="000000"/>
                <w:sz w:val="16"/>
                <w:szCs w:val="16"/>
              </w:rPr>
            </w:pPr>
            <w:r w:rsidRPr="007B4467">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6C5C56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7B4467" w:rsidRDefault="00C755BC" w:rsidP="00C755BC">
            <w:pPr>
              <w:pStyle w:val="TAL"/>
              <w:rPr>
                <w:rFonts w:cs="Arial"/>
                <w:color w:val="000000"/>
                <w:sz w:val="16"/>
                <w:szCs w:val="16"/>
              </w:rPr>
            </w:pPr>
            <w:r w:rsidRPr="007B4467">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7B4467" w:rsidRDefault="00C755BC" w:rsidP="00C755BC">
            <w:pPr>
              <w:pStyle w:val="TAL"/>
              <w:rPr>
                <w:rFonts w:cs="Arial"/>
                <w:color w:val="000000"/>
                <w:sz w:val="16"/>
                <w:szCs w:val="16"/>
              </w:rPr>
            </w:pPr>
            <w:r w:rsidRPr="007B4467">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7B4467" w:rsidRDefault="00C755BC" w:rsidP="00C755BC">
            <w:pPr>
              <w:pStyle w:val="TAL"/>
              <w:rPr>
                <w:rFonts w:cs="Arial"/>
                <w:color w:val="000000"/>
                <w:sz w:val="16"/>
                <w:szCs w:val="16"/>
              </w:rPr>
            </w:pPr>
            <w:r w:rsidRPr="007B4467">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6F6718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7B4467" w:rsidRDefault="00C755BC" w:rsidP="00C755BC">
            <w:pPr>
              <w:pStyle w:val="TAL"/>
              <w:rPr>
                <w:rFonts w:cs="Arial"/>
                <w:color w:val="000000"/>
                <w:sz w:val="16"/>
                <w:szCs w:val="16"/>
              </w:rPr>
            </w:pPr>
            <w:r w:rsidRPr="007B4467">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7B4467" w:rsidRDefault="00C755BC" w:rsidP="00C755BC">
            <w:pPr>
              <w:pStyle w:val="TAL"/>
              <w:rPr>
                <w:rFonts w:cs="Arial"/>
                <w:color w:val="000000"/>
                <w:sz w:val="16"/>
                <w:szCs w:val="16"/>
              </w:rPr>
            </w:pPr>
            <w:r w:rsidRPr="007B4467">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7B4467" w:rsidRDefault="00C755BC" w:rsidP="00C755BC">
            <w:pPr>
              <w:pStyle w:val="TAL"/>
              <w:rPr>
                <w:rFonts w:cs="Arial"/>
                <w:color w:val="000000"/>
                <w:sz w:val="16"/>
                <w:szCs w:val="16"/>
              </w:rPr>
            </w:pPr>
            <w:r w:rsidRPr="007B4467">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5E61A4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7B4467" w:rsidRDefault="00C755BC" w:rsidP="00C755BC">
            <w:pPr>
              <w:pStyle w:val="TAL"/>
              <w:rPr>
                <w:rFonts w:cs="Arial"/>
                <w:color w:val="000000"/>
                <w:sz w:val="16"/>
                <w:szCs w:val="16"/>
              </w:rPr>
            </w:pPr>
            <w:r w:rsidRPr="007B4467">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7B4467" w:rsidRDefault="00C755BC" w:rsidP="00C755BC">
            <w:pPr>
              <w:pStyle w:val="TAL"/>
              <w:rPr>
                <w:rFonts w:cs="Arial"/>
                <w:color w:val="000000"/>
                <w:sz w:val="16"/>
                <w:szCs w:val="16"/>
              </w:rPr>
            </w:pPr>
            <w:r w:rsidRPr="007B4467">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7B4467" w:rsidRDefault="00C755BC" w:rsidP="00C755BC">
            <w:pPr>
              <w:pStyle w:val="TAL"/>
              <w:rPr>
                <w:rFonts w:cs="Arial"/>
                <w:color w:val="000000"/>
                <w:sz w:val="16"/>
                <w:szCs w:val="16"/>
              </w:rPr>
            </w:pPr>
            <w:r w:rsidRPr="007B4467">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FCEAE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7B4467" w:rsidRDefault="00C755BC" w:rsidP="00C755BC">
            <w:pPr>
              <w:pStyle w:val="TAL"/>
              <w:rPr>
                <w:rFonts w:cs="Arial"/>
                <w:color w:val="000000"/>
                <w:sz w:val="16"/>
                <w:szCs w:val="16"/>
              </w:rPr>
            </w:pPr>
            <w:r w:rsidRPr="007B4467">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7B4467" w:rsidRDefault="00C755BC" w:rsidP="00C755BC">
            <w:pPr>
              <w:pStyle w:val="TAL"/>
              <w:rPr>
                <w:rFonts w:cs="Arial"/>
                <w:color w:val="000000"/>
                <w:sz w:val="16"/>
                <w:szCs w:val="16"/>
              </w:rPr>
            </w:pPr>
            <w:r w:rsidRPr="007B4467">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7B4467" w:rsidRDefault="00C755BC" w:rsidP="00C755BC">
            <w:pPr>
              <w:pStyle w:val="TAL"/>
              <w:rPr>
                <w:rFonts w:cs="Arial"/>
                <w:color w:val="000000"/>
                <w:sz w:val="16"/>
                <w:szCs w:val="16"/>
              </w:rPr>
            </w:pPr>
            <w:r w:rsidRPr="007B4467">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EDA8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7B4467" w:rsidRDefault="00C755BC" w:rsidP="00C755BC">
            <w:pPr>
              <w:pStyle w:val="TAL"/>
              <w:rPr>
                <w:rFonts w:cs="Arial"/>
                <w:color w:val="000000"/>
                <w:sz w:val="16"/>
                <w:szCs w:val="16"/>
              </w:rPr>
            </w:pPr>
            <w:r w:rsidRPr="007B4467">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7B4467" w:rsidRDefault="00C755BC" w:rsidP="00C755BC">
            <w:pPr>
              <w:pStyle w:val="TAL"/>
              <w:rPr>
                <w:rFonts w:cs="Arial"/>
                <w:color w:val="000000"/>
                <w:sz w:val="16"/>
                <w:szCs w:val="16"/>
              </w:rPr>
            </w:pPr>
            <w:r w:rsidRPr="007B4467">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7B4467" w:rsidRDefault="00C755BC" w:rsidP="00C755BC">
            <w:pPr>
              <w:pStyle w:val="TAL"/>
              <w:rPr>
                <w:rFonts w:cs="Arial"/>
                <w:color w:val="000000"/>
                <w:sz w:val="16"/>
                <w:szCs w:val="16"/>
              </w:rPr>
            </w:pPr>
            <w:r w:rsidRPr="007B4467">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14D4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7B4467" w:rsidRDefault="00C755BC" w:rsidP="00C755BC">
            <w:pPr>
              <w:pStyle w:val="TAL"/>
              <w:rPr>
                <w:rFonts w:cs="Arial"/>
                <w:color w:val="000000"/>
                <w:sz w:val="16"/>
                <w:szCs w:val="16"/>
              </w:rPr>
            </w:pPr>
            <w:r w:rsidRPr="007B4467">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7B4467" w:rsidRDefault="00C755BC" w:rsidP="00C755BC">
            <w:pPr>
              <w:pStyle w:val="TAL"/>
              <w:rPr>
                <w:rFonts w:cs="Arial"/>
                <w:color w:val="000000"/>
                <w:sz w:val="16"/>
                <w:szCs w:val="16"/>
              </w:rPr>
            </w:pPr>
            <w:r w:rsidRPr="007B4467">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7B4467" w:rsidRDefault="00C755BC" w:rsidP="00C755BC">
            <w:pPr>
              <w:pStyle w:val="TAL"/>
              <w:rPr>
                <w:rFonts w:cs="Arial"/>
                <w:color w:val="000000"/>
                <w:sz w:val="16"/>
                <w:szCs w:val="16"/>
              </w:rPr>
            </w:pPr>
            <w:r w:rsidRPr="007B4467">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4560D9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7B4467" w:rsidRDefault="00C755BC" w:rsidP="00C755BC">
            <w:pPr>
              <w:pStyle w:val="TAL"/>
              <w:rPr>
                <w:rFonts w:cs="Arial"/>
                <w:color w:val="000000"/>
                <w:sz w:val="16"/>
                <w:szCs w:val="16"/>
              </w:rPr>
            </w:pPr>
            <w:r w:rsidRPr="007B4467">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7B4467" w:rsidRDefault="00C755BC" w:rsidP="00C755BC">
            <w:pPr>
              <w:pStyle w:val="TAL"/>
              <w:rPr>
                <w:rFonts w:cs="Arial"/>
                <w:color w:val="000000"/>
                <w:sz w:val="16"/>
                <w:szCs w:val="16"/>
              </w:rPr>
            </w:pPr>
            <w:r w:rsidRPr="007B4467">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7B4467" w:rsidRDefault="00C755BC" w:rsidP="00C755BC">
            <w:pPr>
              <w:pStyle w:val="TAL"/>
              <w:rPr>
                <w:rFonts w:cs="Arial"/>
                <w:color w:val="000000"/>
                <w:sz w:val="16"/>
                <w:szCs w:val="16"/>
              </w:rPr>
            </w:pPr>
            <w:r w:rsidRPr="007B4467">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3296D90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7B4467" w:rsidRDefault="00C755BC" w:rsidP="00C755BC">
            <w:pPr>
              <w:pStyle w:val="TAL"/>
              <w:rPr>
                <w:rFonts w:cs="Arial"/>
                <w:color w:val="000000"/>
                <w:sz w:val="16"/>
                <w:szCs w:val="16"/>
              </w:rPr>
            </w:pPr>
            <w:r w:rsidRPr="007B4467">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7B4467" w:rsidRDefault="00C755BC" w:rsidP="00C755BC">
            <w:pPr>
              <w:pStyle w:val="TAL"/>
              <w:rPr>
                <w:rFonts w:cs="Arial"/>
                <w:color w:val="000000"/>
                <w:sz w:val="16"/>
                <w:szCs w:val="16"/>
              </w:rPr>
            </w:pPr>
            <w:r w:rsidRPr="007B4467">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7B4467" w:rsidRDefault="00C755BC" w:rsidP="00C755BC">
            <w:pPr>
              <w:pStyle w:val="TAL"/>
              <w:rPr>
                <w:rFonts w:cs="Arial"/>
                <w:color w:val="000000"/>
                <w:sz w:val="16"/>
                <w:szCs w:val="16"/>
              </w:rPr>
            </w:pPr>
            <w:r w:rsidRPr="007B4467">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10C75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7B4467" w:rsidRDefault="00C755BC" w:rsidP="00C755BC">
            <w:pPr>
              <w:pStyle w:val="TAL"/>
              <w:rPr>
                <w:rFonts w:cs="Arial"/>
                <w:color w:val="000000"/>
                <w:sz w:val="16"/>
                <w:szCs w:val="16"/>
              </w:rPr>
            </w:pPr>
            <w:r w:rsidRPr="007B4467">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7B4467" w:rsidRDefault="00C755BC" w:rsidP="00C755BC">
            <w:pPr>
              <w:pStyle w:val="TAL"/>
              <w:rPr>
                <w:rFonts w:cs="Arial"/>
                <w:color w:val="000000"/>
                <w:sz w:val="16"/>
                <w:szCs w:val="16"/>
              </w:rPr>
            </w:pPr>
            <w:r w:rsidRPr="007B4467">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7B4467" w:rsidRDefault="00C755BC" w:rsidP="00C755BC">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7B4467" w:rsidRDefault="00C755BC" w:rsidP="00C755BC">
            <w:pPr>
              <w:pStyle w:val="TAL"/>
              <w:rPr>
                <w:rFonts w:cs="Arial"/>
                <w:color w:val="000000"/>
                <w:sz w:val="16"/>
                <w:szCs w:val="16"/>
              </w:rPr>
            </w:pPr>
            <w:r w:rsidRPr="007B4467">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C1C613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7B4467" w:rsidRDefault="00C755BC" w:rsidP="00C755BC">
            <w:pPr>
              <w:pStyle w:val="TAL"/>
              <w:rPr>
                <w:rFonts w:cs="Arial"/>
                <w:color w:val="000000"/>
                <w:sz w:val="16"/>
                <w:szCs w:val="16"/>
              </w:rPr>
            </w:pPr>
            <w:r w:rsidRPr="007B4467">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7B4467" w:rsidRDefault="00C755BC" w:rsidP="00C755BC">
            <w:pPr>
              <w:pStyle w:val="TAL"/>
              <w:rPr>
                <w:rFonts w:cs="Arial"/>
                <w:color w:val="000000"/>
                <w:sz w:val="16"/>
                <w:szCs w:val="16"/>
              </w:rPr>
            </w:pPr>
            <w:r w:rsidRPr="007B4467">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7B4467" w:rsidRDefault="00C755BC" w:rsidP="00C755BC">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7B4467" w:rsidRDefault="00C755BC" w:rsidP="00C755BC">
            <w:pPr>
              <w:pStyle w:val="TAL"/>
              <w:rPr>
                <w:rFonts w:cs="Arial"/>
                <w:color w:val="000000"/>
                <w:sz w:val="16"/>
                <w:szCs w:val="16"/>
              </w:rPr>
            </w:pPr>
            <w:r w:rsidRPr="007B4467">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361FA7" w:rsidRPr="007B4467" w14:paraId="42D6472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7B4467" w:rsidRDefault="00361FA7" w:rsidP="00361FA7">
            <w:pPr>
              <w:pStyle w:val="TAL"/>
              <w:rPr>
                <w:rFonts w:cs="Arial"/>
                <w:color w:val="000000"/>
                <w:sz w:val="16"/>
                <w:szCs w:val="16"/>
              </w:rPr>
            </w:pPr>
            <w:r w:rsidRPr="007B446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7B4467" w:rsidRDefault="00361FA7" w:rsidP="00361FA7">
            <w:pPr>
              <w:pStyle w:val="TAL"/>
              <w:rPr>
                <w:rFonts w:cs="Arial"/>
                <w:color w:val="000000"/>
                <w:sz w:val="16"/>
                <w:szCs w:val="16"/>
              </w:rPr>
            </w:pPr>
            <w:r w:rsidRPr="007B446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7B4467" w:rsidRDefault="00361FA7" w:rsidP="00361FA7">
            <w:pPr>
              <w:pStyle w:val="TAL"/>
              <w:rPr>
                <w:rFonts w:cs="Arial"/>
                <w:color w:val="000000"/>
                <w:sz w:val="16"/>
                <w:szCs w:val="16"/>
              </w:rPr>
            </w:pPr>
            <w:r w:rsidRPr="007B446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D3FA5C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7B4467" w:rsidRDefault="00361FA7" w:rsidP="00361FA7">
            <w:pPr>
              <w:pStyle w:val="TAL"/>
              <w:rPr>
                <w:rFonts w:cs="Arial"/>
                <w:color w:val="000000"/>
                <w:sz w:val="16"/>
                <w:szCs w:val="16"/>
              </w:rPr>
            </w:pPr>
            <w:r w:rsidRPr="007B446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7B4467" w:rsidRDefault="00361FA7" w:rsidP="00361FA7">
            <w:pPr>
              <w:pStyle w:val="TAL"/>
              <w:rPr>
                <w:rFonts w:cs="Arial"/>
                <w:color w:val="000000"/>
                <w:sz w:val="16"/>
                <w:szCs w:val="16"/>
              </w:rPr>
            </w:pPr>
            <w:r w:rsidRPr="007B446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7B4467" w:rsidRDefault="00361FA7" w:rsidP="00361FA7">
            <w:pPr>
              <w:pStyle w:val="TAL"/>
              <w:rPr>
                <w:rFonts w:cs="Arial"/>
                <w:color w:val="000000"/>
                <w:sz w:val="16"/>
                <w:szCs w:val="16"/>
              </w:rPr>
            </w:pPr>
            <w:r w:rsidRPr="007B446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C3B83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7B4467" w:rsidRDefault="00361FA7" w:rsidP="00361FA7">
            <w:pPr>
              <w:pStyle w:val="TAL"/>
              <w:rPr>
                <w:rFonts w:cs="Arial"/>
                <w:color w:val="000000"/>
                <w:sz w:val="16"/>
                <w:szCs w:val="16"/>
              </w:rPr>
            </w:pPr>
            <w:r w:rsidRPr="007B446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7B4467" w:rsidRDefault="00361FA7" w:rsidP="00361FA7">
            <w:pPr>
              <w:pStyle w:val="TAL"/>
              <w:rPr>
                <w:rFonts w:cs="Arial"/>
                <w:color w:val="000000"/>
                <w:sz w:val="16"/>
                <w:szCs w:val="16"/>
              </w:rPr>
            </w:pPr>
            <w:r w:rsidRPr="007B446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7B4467" w:rsidRDefault="00361FA7" w:rsidP="00361FA7">
            <w:pPr>
              <w:pStyle w:val="TAL"/>
              <w:rPr>
                <w:rFonts w:cs="Arial"/>
                <w:color w:val="000000"/>
                <w:sz w:val="16"/>
                <w:szCs w:val="16"/>
              </w:rPr>
            </w:pPr>
            <w:r w:rsidRPr="007B446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8EBB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7B4467" w:rsidRDefault="00361FA7" w:rsidP="00361FA7">
            <w:pPr>
              <w:pStyle w:val="TAL"/>
              <w:rPr>
                <w:rFonts w:cs="Arial"/>
                <w:color w:val="000000"/>
                <w:sz w:val="16"/>
                <w:szCs w:val="16"/>
              </w:rPr>
            </w:pPr>
            <w:r w:rsidRPr="007B446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7B4467" w:rsidRDefault="00361FA7" w:rsidP="00361FA7">
            <w:pPr>
              <w:pStyle w:val="TAL"/>
              <w:rPr>
                <w:rFonts w:cs="Arial"/>
                <w:color w:val="000000"/>
                <w:sz w:val="16"/>
                <w:szCs w:val="16"/>
              </w:rPr>
            </w:pPr>
            <w:r w:rsidRPr="007B446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7B4467" w:rsidRDefault="00361FA7" w:rsidP="00361FA7">
            <w:pPr>
              <w:pStyle w:val="TAL"/>
              <w:rPr>
                <w:rFonts w:cs="Arial"/>
                <w:color w:val="000000"/>
                <w:sz w:val="16"/>
                <w:szCs w:val="16"/>
              </w:rPr>
            </w:pPr>
            <w:r w:rsidRPr="007B446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E616A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7B4467" w:rsidRDefault="00361FA7" w:rsidP="00361FA7">
            <w:pPr>
              <w:pStyle w:val="TAL"/>
              <w:rPr>
                <w:rFonts w:cs="Arial"/>
                <w:color w:val="000000"/>
                <w:sz w:val="16"/>
                <w:szCs w:val="16"/>
              </w:rPr>
            </w:pPr>
            <w:r w:rsidRPr="007B446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7B4467" w:rsidRDefault="00361FA7" w:rsidP="00361FA7">
            <w:pPr>
              <w:pStyle w:val="TAL"/>
              <w:rPr>
                <w:rFonts w:cs="Arial"/>
                <w:color w:val="000000"/>
                <w:sz w:val="16"/>
                <w:szCs w:val="16"/>
              </w:rPr>
            </w:pPr>
            <w:r w:rsidRPr="007B446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7B4467" w:rsidRDefault="00361FA7" w:rsidP="00361FA7">
            <w:pPr>
              <w:pStyle w:val="TAL"/>
              <w:rPr>
                <w:rFonts w:cs="Arial"/>
                <w:color w:val="000000"/>
                <w:sz w:val="16"/>
                <w:szCs w:val="16"/>
              </w:rPr>
            </w:pPr>
            <w:r w:rsidRPr="007B446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D9C0C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7B4467" w:rsidRDefault="00361FA7" w:rsidP="00361FA7">
            <w:pPr>
              <w:pStyle w:val="TAL"/>
              <w:rPr>
                <w:rFonts w:cs="Arial"/>
                <w:color w:val="000000"/>
                <w:sz w:val="16"/>
                <w:szCs w:val="16"/>
              </w:rPr>
            </w:pPr>
            <w:r w:rsidRPr="007B446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7B4467" w:rsidRDefault="00361FA7" w:rsidP="00361FA7">
            <w:pPr>
              <w:pStyle w:val="TAL"/>
              <w:rPr>
                <w:rFonts w:cs="Arial"/>
                <w:color w:val="000000"/>
                <w:sz w:val="16"/>
                <w:szCs w:val="16"/>
              </w:rPr>
            </w:pPr>
            <w:r w:rsidRPr="007B446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91FCE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7B4467" w:rsidRDefault="00361FA7" w:rsidP="00361FA7">
            <w:pPr>
              <w:pStyle w:val="TAL"/>
              <w:rPr>
                <w:rFonts w:cs="Arial"/>
                <w:color w:val="000000"/>
                <w:sz w:val="16"/>
                <w:szCs w:val="16"/>
              </w:rPr>
            </w:pPr>
            <w:r w:rsidRPr="007B446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7B4467" w:rsidRDefault="00361FA7" w:rsidP="00361FA7">
            <w:pPr>
              <w:pStyle w:val="TAL"/>
              <w:rPr>
                <w:rFonts w:cs="Arial"/>
                <w:color w:val="000000"/>
                <w:sz w:val="16"/>
                <w:szCs w:val="16"/>
              </w:rPr>
            </w:pPr>
            <w:r w:rsidRPr="007B446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7B4467" w:rsidRDefault="00361FA7" w:rsidP="00361FA7">
            <w:pPr>
              <w:pStyle w:val="TAL"/>
              <w:rPr>
                <w:rFonts w:cs="Arial"/>
                <w:color w:val="000000"/>
                <w:sz w:val="16"/>
                <w:szCs w:val="16"/>
              </w:rPr>
            </w:pPr>
            <w:r w:rsidRPr="007B446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8104F0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7B4467" w:rsidRDefault="00361FA7" w:rsidP="00361FA7">
            <w:pPr>
              <w:pStyle w:val="TAL"/>
              <w:rPr>
                <w:rFonts w:cs="Arial"/>
                <w:color w:val="000000"/>
                <w:sz w:val="16"/>
                <w:szCs w:val="16"/>
              </w:rPr>
            </w:pPr>
            <w:r w:rsidRPr="007B446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7B4467" w:rsidRDefault="00361FA7" w:rsidP="00361FA7">
            <w:pPr>
              <w:pStyle w:val="TAL"/>
              <w:rPr>
                <w:rFonts w:cs="Arial"/>
                <w:color w:val="000000"/>
                <w:sz w:val="16"/>
                <w:szCs w:val="16"/>
              </w:rPr>
            </w:pPr>
            <w:r w:rsidRPr="007B446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7B4467" w:rsidRDefault="00361FA7" w:rsidP="00361FA7">
            <w:pPr>
              <w:pStyle w:val="TAL"/>
              <w:rPr>
                <w:rFonts w:cs="Arial"/>
                <w:color w:val="000000"/>
                <w:sz w:val="16"/>
                <w:szCs w:val="16"/>
              </w:rPr>
            </w:pPr>
            <w:r w:rsidRPr="007B446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29572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7B4467" w:rsidRDefault="00361FA7" w:rsidP="00361FA7">
            <w:pPr>
              <w:pStyle w:val="TAL"/>
              <w:rPr>
                <w:rFonts w:cs="Arial"/>
                <w:color w:val="000000"/>
                <w:sz w:val="16"/>
                <w:szCs w:val="16"/>
              </w:rPr>
            </w:pPr>
            <w:r w:rsidRPr="007B446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7B4467" w:rsidRDefault="00361FA7" w:rsidP="00361FA7">
            <w:pPr>
              <w:pStyle w:val="TAL"/>
              <w:rPr>
                <w:rFonts w:cs="Arial"/>
                <w:color w:val="000000"/>
                <w:sz w:val="16"/>
                <w:szCs w:val="16"/>
              </w:rPr>
            </w:pPr>
            <w:r w:rsidRPr="007B446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7B4467" w:rsidRDefault="00361FA7" w:rsidP="00361FA7">
            <w:pPr>
              <w:pStyle w:val="TAL"/>
              <w:rPr>
                <w:rFonts w:cs="Arial"/>
                <w:color w:val="000000"/>
                <w:sz w:val="16"/>
                <w:szCs w:val="16"/>
              </w:rPr>
            </w:pPr>
            <w:r w:rsidRPr="007B446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D0ADA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7B4467" w:rsidRDefault="00361FA7" w:rsidP="00361FA7">
            <w:pPr>
              <w:pStyle w:val="TAL"/>
              <w:rPr>
                <w:rFonts w:cs="Arial"/>
                <w:color w:val="000000"/>
                <w:sz w:val="16"/>
                <w:szCs w:val="16"/>
              </w:rPr>
            </w:pPr>
            <w:r w:rsidRPr="007B446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7B4467" w:rsidRDefault="00361FA7" w:rsidP="00361FA7">
            <w:pPr>
              <w:pStyle w:val="TAL"/>
              <w:rPr>
                <w:rFonts w:cs="Arial"/>
                <w:color w:val="000000"/>
                <w:sz w:val="16"/>
                <w:szCs w:val="16"/>
              </w:rPr>
            </w:pPr>
            <w:r w:rsidRPr="007B446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7B4467" w:rsidRDefault="00361FA7" w:rsidP="00361FA7">
            <w:pPr>
              <w:pStyle w:val="TAL"/>
              <w:rPr>
                <w:rFonts w:cs="Arial"/>
                <w:color w:val="000000"/>
                <w:sz w:val="16"/>
                <w:szCs w:val="16"/>
              </w:rPr>
            </w:pPr>
            <w:r w:rsidRPr="007B446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E60A82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7B4467" w:rsidRDefault="00361FA7" w:rsidP="00361FA7">
            <w:pPr>
              <w:pStyle w:val="TAL"/>
              <w:rPr>
                <w:rFonts w:cs="Arial"/>
                <w:color w:val="000000"/>
                <w:sz w:val="16"/>
                <w:szCs w:val="16"/>
              </w:rPr>
            </w:pPr>
            <w:r w:rsidRPr="007B446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7B4467" w:rsidRDefault="00361FA7" w:rsidP="00361FA7">
            <w:pPr>
              <w:pStyle w:val="TAL"/>
              <w:rPr>
                <w:rFonts w:cs="Arial"/>
                <w:color w:val="000000"/>
                <w:sz w:val="16"/>
                <w:szCs w:val="16"/>
              </w:rPr>
            </w:pPr>
            <w:r w:rsidRPr="007B446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7B4467" w:rsidRDefault="00361FA7" w:rsidP="00361FA7">
            <w:pPr>
              <w:pStyle w:val="TAL"/>
              <w:rPr>
                <w:rFonts w:cs="Arial"/>
                <w:color w:val="000000"/>
                <w:sz w:val="16"/>
                <w:szCs w:val="16"/>
              </w:rPr>
            </w:pPr>
            <w:r w:rsidRPr="007B446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0C66C2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7B4467" w:rsidRDefault="00361FA7" w:rsidP="00361FA7">
            <w:pPr>
              <w:pStyle w:val="TAL"/>
              <w:rPr>
                <w:rFonts w:cs="Arial"/>
                <w:color w:val="000000"/>
                <w:sz w:val="16"/>
                <w:szCs w:val="16"/>
              </w:rPr>
            </w:pPr>
            <w:r w:rsidRPr="007B446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7B4467" w:rsidRDefault="00361FA7" w:rsidP="00361FA7">
            <w:pPr>
              <w:pStyle w:val="TAL"/>
              <w:rPr>
                <w:rFonts w:cs="Arial"/>
                <w:color w:val="000000"/>
                <w:sz w:val="16"/>
                <w:szCs w:val="16"/>
              </w:rPr>
            </w:pPr>
            <w:r w:rsidRPr="007B446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7B4467" w:rsidRDefault="00361FA7" w:rsidP="00361FA7">
            <w:pPr>
              <w:pStyle w:val="TAL"/>
              <w:rPr>
                <w:rFonts w:cs="Arial"/>
                <w:color w:val="000000"/>
                <w:sz w:val="16"/>
                <w:szCs w:val="16"/>
              </w:rPr>
            </w:pPr>
            <w:r w:rsidRPr="007B4467">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4A7C9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7B4467" w:rsidRDefault="00361FA7" w:rsidP="00361FA7">
            <w:pPr>
              <w:pStyle w:val="TAL"/>
              <w:rPr>
                <w:rFonts w:cs="Arial"/>
                <w:color w:val="000000"/>
                <w:sz w:val="16"/>
                <w:szCs w:val="16"/>
              </w:rPr>
            </w:pPr>
            <w:r w:rsidRPr="007B446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7B4467" w:rsidRDefault="00361FA7" w:rsidP="00361FA7">
            <w:pPr>
              <w:pStyle w:val="TAL"/>
              <w:rPr>
                <w:rFonts w:cs="Arial"/>
                <w:color w:val="000000"/>
                <w:sz w:val="16"/>
                <w:szCs w:val="16"/>
              </w:rPr>
            </w:pPr>
            <w:r w:rsidRPr="007B446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7B4467" w:rsidRDefault="00361FA7" w:rsidP="00361FA7">
            <w:pPr>
              <w:pStyle w:val="TAL"/>
              <w:rPr>
                <w:rFonts w:cs="Arial"/>
                <w:color w:val="000000"/>
                <w:sz w:val="16"/>
                <w:szCs w:val="16"/>
              </w:rPr>
            </w:pPr>
            <w:r w:rsidRPr="007B446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81116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7B4467" w:rsidRDefault="00361FA7" w:rsidP="00361FA7">
            <w:pPr>
              <w:pStyle w:val="TAL"/>
              <w:rPr>
                <w:rFonts w:cs="Arial"/>
                <w:color w:val="000000"/>
                <w:sz w:val="16"/>
                <w:szCs w:val="16"/>
              </w:rPr>
            </w:pPr>
            <w:r w:rsidRPr="007B446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7B4467" w:rsidRDefault="00361FA7" w:rsidP="00361FA7">
            <w:pPr>
              <w:pStyle w:val="TAL"/>
              <w:rPr>
                <w:rFonts w:cs="Arial"/>
                <w:color w:val="000000"/>
                <w:sz w:val="16"/>
                <w:szCs w:val="16"/>
              </w:rPr>
            </w:pPr>
            <w:r w:rsidRPr="007B446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7B4467" w:rsidRDefault="00361FA7" w:rsidP="00361FA7">
            <w:pPr>
              <w:pStyle w:val="TAL"/>
              <w:rPr>
                <w:rFonts w:cs="Arial"/>
                <w:color w:val="000000"/>
                <w:sz w:val="16"/>
                <w:szCs w:val="16"/>
              </w:rPr>
            </w:pPr>
            <w:r w:rsidRPr="007B446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00D6C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7B4467" w:rsidRDefault="00361FA7" w:rsidP="00361FA7">
            <w:pPr>
              <w:pStyle w:val="TAL"/>
              <w:rPr>
                <w:rFonts w:cs="Arial"/>
                <w:color w:val="000000"/>
                <w:sz w:val="16"/>
                <w:szCs w:val="16"/>
              </w:rPr>
            </w:pPr>
            <w:r w:rsidRPr="007B446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7B4467" w:rsidRDefault="00361FA7" w:rsidP="00361FA7">
            <w:pPr>
              <w:pStyle w:val="TAL"/>
              <w:rPr>
                <w:rFonts w:cs="Arial"/>
                <w:color w:val="000000"/>
                <w:sz w:val="16"/>
                <w:szCs w:val="16"/>
              </w:rPr>
            </w:pPr>
            <w:r w:rsidRPr="007B446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7B4467" w:rsidRDefault="00361FA7" w:rsidP="00361FA7">
            <w:pPr>
              <w:pStyle w:val="TAL"/>
              <w:rPr>
                <w:rFonts w:cs="Arial"/>
                <w:color w:val="000000"/>
                <w:sz w:val="16"/>
                <w:szCs w:val="16"/>
              </w:rPr>
            </w:pPr>
            <w:r w:rsidRPr="007B446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77085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7B4467" w:rsidRDefault="00361FA7" w:rsidP="00361FA7">
            <w:pPr>
              <w:pStyle w:val="TAL"/>
              <w:rPr>
                <w:rFonts w:cs="Arial"/>
                <w:color w:val="000000"/>
                <w:sz w:val="16"/>
                <w:szCs w:val="16"/>
              </w:rPr>
            </w:pPr>
            <w:r w:rsidRPr="007B446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7B4467" w:rsidRDefault="00361FA7" w:rsidP="00361FA7">
            <w:pPr>
              <w:pStyle w:val="TAL"/>
              <w:rPr>
                <w:rFonts w:cs="Arial"/>
                <w:color w:val="000000"/>
                <w:sz w:val="16"/>
                <w:szCs w:val="16"/>
              </w:rPr>
            </w:pPr>
            <w:r w:rsidRPr="007B446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7B4467" w:rsidRDefault="00361FA7" w:rsidP="00361FA7">
            <w:pPr>
              <w:pStyle w:val="TAL"/>
              <w:rPr>
                <w:rFonts w:cs="Arial"/>
                <w:color w:val="000000"/>
                <w:sz w:val="16"/>
                <w:szCs w:val="16"/>
              </w:rPr>
            </w:pPr>
            <w:r w:rsidRPr="007B4467">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33BF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7B4467" w:rsidRDefault="00361FA7" w:rsidP="00361FA7">
            <w:pPr>
              <w:pStyle w:val="TAL"/>
              <w:rPr>
                <w:rFonts w:cs="Arial"/>
                <w:color w:val="000000"/>
                <w:sz w:val="16"/>
                <w:szCs w:val="16"/>
              </w:rPr>
            </w:pPr>
            <w:r w:rsidRPr="007B446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7B4467" w:rsidRDefault="00361FA7" w:rsidP="00361FA7">
            <w:pPr>
              <w:pStyle w:val="TAL"/>
              <w:rPr>
                <w:rFonts w:cs="Arial"/>
                <w:color w:val="000000"/>
                <w:sz w:val="16"/>
                <w:szCs w:val="16"/>
              </w:rPr>
            </w:pPr>
            <w:r w:rsidRPr="007B446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7B4467" w:rsidRDefault="00361FA7" w:rsidP="00361FA7">
            <w:pPr>
              <w:pStyle w:val="TAL"/>
              <w:rPr>
                <w:rFonts w:cs="Arial"/>
                <w:color w:val="000000"/>
                <w:sz w:val="16"/>
                <w:szCs w:val="16"/>
              </w:rPr>
            </w:pPr>
            <w:r w:rsidRPr="007B446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637A3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7B4467" w:rsidRDefault="00361FA7" w:rsidP="00361FA7">
            <w:pPr>
              <w:pStyle w:val="TAL"/>
              <w:rPr>
                <w:rFonts w:cs="Arial"/>
                <w:color w:val="000000"/>
                <w:sz w:val="16"/>
                <w:szCs w:val="16"/>
              </w:rPr>
            </w:pPr>
            <w:r w:rsidRPr="007B446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7B4467" w:rsidRDefault="00361FA7" w:rsidP="00361FA7">
            <w:pPr>
              <w:pStyle w:val="TAL"/>
              <w:rPr>
                <w:rFonts w:cs="Arial"/>
                <w:color w:val="000000"/>
                <w:sz w:val="16"/>
                <w:szCs w:val="16"/>
              </w:rPr>
            </w:pPr>
            <w:r w:rsidRPr="007B446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7B4467" w:rsidRDefault="00361FA7" w:rsidP="00361FA7">
            <w:pPr>
              <w:pStyle w:val="TAL"/>
              <w:rPr>
                <w:rFonts w:cs="Arial"/>
                <w:color w:val="000000"/>
                <w:sz w:val="16"/>
                <w:szCs w:val="16"/>
              </w:rPr>
            </w:pPr>
            <w:r w:rsidRPr="007B446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0EAF6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7B4467" w:rsidRDefault="00361FA7" w:rsidP="00361FA7">
            <w:pPr>
              <w:pStyle w:val="TAL"/>
              <w:rPr>
                <w:rFonts w:cs="Arial"/>
                <w:color w:val="000000"/>
                <w:sz w:val="16"/>
                <w:szCs w:val="16"/>
              </w:rPr>
            </w:pPr>
            <w:r w:rsidRPr="007B446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7B4467" w:rsidRDefault="00361FA7" w:rsidP="00361FA7">
            <w:pPr>
              <w:pStyle w:val="TAL"/>
              <w:rPr>
                <w:rFonts w:cs="Arial"/>
                <w:color w:val="000000"/>
                <w:sz w:val="16"/>
                <w:szCs w:val="16"/>
              </w:rPr>
            </w:pPr>
            <w:r w:rsidRPr="007B446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7B4467" w:rsidRDefault="00361FA7" w:rsidP="00361FA7">
            <w:pPr>
              <w:pStyle w:val="TAL"/>
              <w:rPr>
                <w:rFonts w:cs="Arial"/>
                <w:color w:val="000000"/>
                <w:sz w:val="16"/>
                <w:szCs w:val="16"/>
              </w:rPr>
            </w:pPr>
            <w:r w:rsidRPr="007B446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A2F9E5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7B4467" w:rsidRDefault="00361FA7" w:rsidP="00361FA7">
            <w:pPr>
              <w:pStyle w:val="TAL"/>
              <w:rPr>
                <w:rFonts w:cs="Arial"/>
                <w:color w:val="000000"/>
                <w:sz w:val="16"/>
                <w:szCs w:val="16"/>
              </w:rPr>
            </w:pPr>
            <w:r w:rsidRPr="007B446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7B4467" w:rsidRDefault="00361FA7" w:rsidP="00361FA7">
            <w:pPr>
              <w:pStyle w:val="TAL"/>
              <w:rPr>
                <w:rFonts w:cs="Arial"/>
                <w:color w:val="000000"/>
                <w:sz w:val="16"/>
                <w:szCs w:val="16"/>
              </w:rPr>
            </w:pPr>
            <w:r w:rsidRPr="007B446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7B4467" w:rsidRDefault="00361FA7" w:rsidP="00361FA7">
            <w:pPr>
              <w:pStyle w:val="TAL"/>
              <w:rPr>
                <w:rFonts w:cs="Arial"/>
                <w:color w:val="000000"/>
                <w:sz w:val="16"/>
                <w:szCs w:val="16"/>
              </w:rPr>
            </w:pPr>
            <w:r w:rsidRPr="007B4467">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71C86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7B4467" w:rsidRDefault="00361FA7" w:rsidP="00361FA7">
            <w:pPr>
              <w:pStyle w:val="TAL"/>
              <w:rPr>
                <w:rFonts w:cs="Arial"/>
                <w:color w:val="000000"/>
                <w:sz w:val="16"/>
                <w:szCs w:val="16"/>
              </w:rPr>
            </w:pPr>
            <w:r w:rsidRPr="007B446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7B4467" w:rsidRDefault="00361FA7" w:rsidP="00361FA7">
            <w:pPr>
              <w:pStyle w:val="TAL"/>
              <w:rPr>
                <w:rFonts w:cs="Arial"/>
                <w:color w:val="000000"/>
                <w:sz w:val="16"/>
                <w:szCs w:val="16"/>
              </w:rPr>
            </w:pPr>
            <w:r w:rsidRPr="007B446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7B4467" w:rsidRDefault="00361FA7" w:rsidP="00361FA7">
            <w:pPr>
              <w:pStyle w:val="TAL"/>
              <w:rPr>
                <w:rFonts w:cs="Arial"/>
                <w:color w:val="000000"/>
                <w:sz w:val="16"/>
                <w:szCs w:val="16"/>
              </w:rPr>
            </w:pPr>
            <w:r w:rsidRPr="007B446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19E0E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7B4467" w:rsidRDefault="00361FA7" w:rsidP="00361FA7">
            <w:pPr>
              <w:pStyle w:val="TAL"/>
              <w:rPr>
                <w:rFonts w:cs="Arial"/>
                <w:color w:val="000000"/>
                <w:sz w:val="16"/>
                <w:szCs w:val="16"/>
              </w:rPr>
            </w:pPr>
            <w:r w:rsidRPr="007B446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7B4467" w:rsidRDefault="00361FA7" w:rsidP="00361FA7">
            <w:pPr>
              <w:pStyle w:val="TAL"/>
              <w:rPr>
                <w:rFonts w:cs="Arial"/>
                <w:color w:val="000000"/>
                <w:sz w:val="16"/>
                <w:szCs w:val="16"/>
              </w:rPr>
            </w:pPr>
            <w:r w:rsidRPr="007B446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7B4467" w:rsidRDefault="00361FA7" w:rsidP="00361FA7">
            <w:pPr>
              <w:pStyle w:val="TAL"/>
              <w:rPr>
                <w:rFonts w:cs="Arial"/>
                <w:color w:val="000000"/>
                <w:sz w:val="16"/>
                <w:szCs w:val="16"/>
              </w:rPr>
            </w:pPr>
            <w:r w:rsidRPr="007B446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A67D8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7B4467" w:rsidRDefault="00361FA7" w:rsidP="00361FA7">
            <w:pPr>
              <w:pStyle w:val="TAL"/>
              <w:rPr>
                <w:rFonts w:cs="Arial"/>
                <w:color w:val="000000"/>
                <w:sz w:val="16"/>
                <w:szCs w:val="16"/>
              </w:rPr>
            </w:pPr>
            <w:r w:rsidRPr="007B446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7B4467" w:rsidRDefault="00361FA7" w:rsidP="00361FA7">
            <w:pPr>
              <w:pStyle w:val="TAL"/>
              <w:rPr>
                <w:rFonts w:cs="Arial"/>
                <w:color w:val="000000"/>
                <w:sz w:val="16"/>
                <w:szCs w:val="16"/>
              </w:rPr>
            </w:pPr>
            <w:r w:rsidRPr="007B446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7B4467" w:rsidRDefault="00361FA7" w:rsidP="00361FA7">
            <w:pPr>
              <w:pStyle w:val="TAL"/>
              <w:rPr>
                <w:rFonts w:cs="Arial"/>
                <w:color w:val="000000"/>
                <w:sz w:val="16"/>
                <w:szCs w:val="16"/>
              </w:rPr>
            </w:pPr>
            <w:r w:rsidRPr="007B4467">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2A7E1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7B4467" w:rsidRDefault="00361FA7" w:rsidP="00361FA7">
            <w:pPr>
              <w:pStyle w:val="TAL"/>
              <w:rPr>
                <w:rFonts w:cs="Arial"/>
                <w:color w:val="000000"/>
                <w:sz w:val="16"/>
                <w:szCs w:val="16"/>
              </w:rPr>
            </w:pPr>
            <w:r w:rsidRPr="007B446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7B4467" w:rsidRDefault="00361FA7" w:rsidP="00361FA7">
            <w:pPr>
              <w:pStyle w:val="TAL"/>
              <w:rPr>
                <w:rFonts w:cs="Arial"/>
                <w:color w:val="000000"/>
                <w:sz w:val="16"/>
                <w:szCs w:val="16"/>
              </w:rPr>
            </w:pPr>
            <w:r w:rsidRPr="007B446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7B4467" w:rsidRDefault="00361FA7" w:rsidP="00361FA7">
            <w:pPr>
              <w:pStyle w:val="TAL"/>
              <w:rPr>
                <w:rFonts w:cs="Arial"/>
                <w:color w:val="000000"/>
                <w:sz w:val="16"/>
                <w:szCs w:val="16"/>
              </w:rPr>
            </w:pPr>
            <w:r w:rsidRPr="007B4467">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9EC5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7B4467" w:rsidRDefault="00361FA7" w:rsidP="00361FA7">
            <w:pPr>
              <w:pStyle w:val="TAL"/>
              <w:rPr>
                <w:rFonts w:cs="Arial"/>
                <w:color w:val="000000"/>
                <w:sz w:val="16"/>
                <w:szCs w:val="16"/>
              </w:rPr>
            </w:pPr>
            <w:r w:rsidRPr="007B446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7B4467" w:rsidRDefault="00361FA7" w:rsidP="00361FA7">
            <w:pPr>
              <w:pStyle w:val="TAL"/>
              <w:rPr>
                <w:rFonts w:cs="Arial"/>
                <w:color w:val="000000"/>
                <w:sz w:val="16"/>
                <w:szCs w:val="16"/>
              </w:rPr>
            </w:pPr>
            <w:r w:rsidRPr="007B446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5662A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7B4467" w:rsidRDefault="00361FA7" w:rsidP="00361FA7">
            <w:pPr>
              <w:pStyle w:val="TAL"/>
              <w:rPr>
                <w:rFonts w:cs="Arial"/>
                <w:color w:val="000000"/>
                <w:sz w:val="16"/>
                <w:szCs w:val="16"/>
              </w:rPr>
            </w:pPr>
            <w:r w:rsidRPr="007B446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7B4467" w:rsidRDefault="00361FA7" w:rsidP="00361FA7">
            <w:pPr>
              <w:pStyle w:val="TAL"/>
              <w:rPr>
                <w:rFonts w:cs="Arial"/>
                <w:color w:val="000000"/>
                <w:sz w:val="16"/>
                <w:szCs w:val="16"/>
              </w:rPr>
            </w:pPr>
            <w:r w:rsidRPr="007B446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7B4467" w:rsidRDefault="00361FA7" w:rsidP="00361FA7">
            <w:pPr>
              <w:pStyle w:val="TAL"/>
              <w:rPr>
                <w:rFonts w:cs="Arial"/>
                <w:color w:val="000000"/>
                <w:sz w:val="16"/>
                <w:szCs w:val="16"/>
              </w:rPr>
            </w:pPr>
            <w:r w:rsidRPr="007B446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B0F1A5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7B4467" w:rsidRDefault="00361FA7" w:rsidP="00361FA7">
            <w:pPr>
              <w:pStyle w:val="TAL"/>
              <w:rPr>
                <w:rFonts w:cs="Arial"/>
                <w:color w:val="000000"/>
                <w:sz w:val="16"/>
                <w:szCs w:val="16"/>
              </w:rPr>
            </w:pPr>
            <w:r w:rsidRPr="007B446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7B4467" w:rsidRDefault="00361FA7" w:rsidP="00361FA7">
            <w:pPr>
              <w:pStyle w:val="TAL"/>
              <w:rPr>
                <w:rFonts w:cs="Arial"/>
                <w:color w:val="000000"/>
                <w:sz w:val="16"/>
                <w:szCs w:val="16"/>
              </w:rPr>
            </w:pPr>
            <w:r w:rsidRPr="007B446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7B4467" w:rsidRDefault="00361FA7" w:rsidP="00361FA7">
            <w:pPr>
              <w:pStyle w:val="TAL"/>
              <w:rPr>
                <w:rFonts w:cs="Arial"/>
                <w:color w:val="000000"/>
                <w:sz w:val="16"/>
                <w:szCs w:val="16"/>
              </w:rPr>
            </w:pPr>
            <w:r w:rsidRPr="007B446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2E4DDA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7B4467" w:rsidRDefault="00361FA7" w:rsidP="00361FA7">
            <w:pPr>
              <w:pStyle w:val="TAL"/>
              <w:rPr>
                <w:rFonts w:cs="Arial"/>
                <w:color w:val="000000"/>
                <w:sz w:val="16"/>
                <w:szCs w:val="16"/>
              </w:rPr>
            </w:pPr>
            <w:r w:rsidRPr="007B446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7B4467" w:rsidRDefault="00361FA7" w:rsidP="00361FA7">
            <w:pPr>
              <w:pStyle w:val="TAL"/>
              <w:rPr>
                <w:rFonts w:cs="Arial"/>
                <w:color w:val="000000"/>
                <w:sz w:val="16"/>
                <w:szCs w:val="16"/>
              </w:rPr>
            </w:pPr>
            <w:r w:rsidRPr="007B446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7B4467" w:rsidRDefault="00361FA7" w:rsidP="00361FA7">
            <w:pPr>
              <w:pStyle w:val="TAL"/>
              <w:rPr>
                <w:rFonts w:cs="Arial"/>
                <w:color w:val="000000"/>
                <w:sz w:val="16"/>
                <w:szCs w:val="16"/>
              </w:rPr>
            </w:pPr>
            <w:r w:rsidRPr="007B446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2188F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7B4467" w:rsidRDefault="00361FA7" w:rsidP="00361FA7">
            <w:pPr>
              <w:pStyle w:val="TAL"/>
              <w:rPr>
                <w:rFonts w:cs="Arial"/>
                <w:color w:val="000000"/>
                <w:sz w:val="16"/>
                <w:szCs w:val="16"/>
              </w:rPr>
            </w:pPr>
            <w:r w:rsidRPr="007B446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7B4467" w:rsidRDefault="00361FA7" w:rsidP="00361FA7">
            <w:pPr>
              <w:pStyle w:val="TAL"/>
              <w:rPr>
                <w:rFonts w:cs="Arial"/>
                <w:color w:val="000000"/>
                <w:sz w:val="16"/>
                <w:szCs w:val="16"/>
              </w:rPr>
            </w:pPr>
            <w:r w:rsidRPr="007B446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7B4467" w:rsidRDefault="00361FA7" w:rsidP="00361FA7">
            <w:pPr>
              <w:pStyle w:val="TAL"/>
              <w:rPr>
                <w:rFonts w:cs="Arial"/>
                <w:color w:val="000000"/>
                <w:sz w:val="16"/>
                <w:szCs w:val="16"/>
              </w:rPr>
            </w:pPr>
            <w:r w:rsidRPr="007B446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90C2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7B4467" w:rsidRDefault="00361FA7" w:rsidP="00361FA7">
            <w:pPr>
              <w:pStyle w:val="TAL"/>
              <w:rPr>
                <w:rFonts w:cs="Arial"/>
                <w:color w:val="000000"/>
                <w:sz w:val="16"/>
                <w:szCs w:val="16"/>
              </w:rPr>
            </w:pPr>
            <w:r w:rsidRPr="007B446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7B4467" w:rsidRDefault="00361FA7" w:rsidP="00361FA7">
            <w:pPr>
              <w:pStyle w:val="TAL"/>
              <w:rPr>
                <w:rFonts w:cs="Arial"/>
                <w:color w:val="000000"/>
                <w:sz w:val="16"/>
                <w:szCs w:val="16"/>
              </w:rPr>
            </w:pPr>
            <w:r w:rsidRPr="007B446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7B4467" w:rsidRDefault="00361FA7" w:rsidP="00361FA7">
            <w:pPr>
              <w:pStyle w:val="TAL"/>
              <w:rPr>
                <w:rFonts w:cs="Arial"/>
                <w:color w:val="000000"/>
                <w:sz w:val="16"/>
                <w:szCs w:val="16"/>
              </w:rPr>
            </w:pPr>
            <w:r w:rsidRPr="007B446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56C8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7B4467" w:rsidRDefault="00361FA7" w:rsidP="00361FA7">
            <w:pPr>
              <w:pStyle w:val="TAL"/>
              <w:rPr>
                <w:rFonts w:cs="Arial"/>
                <w:color w:val="000000"/>
                <w:sz w:val="16"/>
                <w:szCs w:val="16"/>
              </w:rPr>
            </w:pPr>
            <w:r w:rsidRPr="007B446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7B4467" w:rsidRDefault="00361FA7" w:rsidP="00361FA7">
            <w:pPr>
              <w:pStyle w:val="TAL"/>
              <w:rPr>
                <w:rFonts w:cs="Arial"/>
                <w:color w:val="000000"/>
                <w:sz w:val="16"/>
                <w:szCs w:val="16"/>
              </w:rPr>
            </w:pPr>
            <w:r w:rsidRPr="007B446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509C3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7B4467" w:rsidRDefault="00361FA7" w:rsidP="00361FA7">
            <w:pPr>
              <w:pStyle w:val="TAL"/>
              <w:rPr>
                <w:rFonts w:cs="Arial"/>
                <w:color w:val="000000"/>
                <w:sz w:val="16"/>
                <w:szCs w:val="16"/>
              </w:rPr>
            </w:pPr>
            <w:r w:rsidRPr="007B446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7B4467" w:rsidRDefault="00361FA7" w:rsidP="00361FA7">
            <w:pPr>
              <w:pStyle w:val="TAL"/>
              <w:rPr>
                <w:rFonts w:cs="Arial"/>
                <w:color w:val="000000"/>
                <w:sz w:val="16"/>
                <w:szCs w:val="16"/>
              </w:rPr>
            </w:pPr>
            <w:r w:rsidRPr="007B446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2EC2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7B4467" w:rsidRDefault="00361FA7" w:rsidP="00361FA7">
            <w:pPr>
              <w:pStyle w:val="TAL"/>
              <w:rPr>
                <w:rFonts w:cs="Arial"/>
                <w:color w:val="000000"/>
                <w:sz w:val="16"/>
                <w:szCs w:val="16"/>
              </w:rPr>
            </w:pPr>
            <w:r w:rsidRPr="007B446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7B4467" w:rsidRDefault="00361FA7" w:rsidP="00361FA7">
            <w:pPr>
              <w:pStyle w:val="TAL"/>
              <w:rPr>
                <w:rFonts w:cs="Arial"/>
                <w:color w:val="000000"/>
                <w:sz w:val="16"/>
                <w:szCs w:val="16"/>
              </w:rPr>
            </w:pPr>
            <w:r w:rsidRPr="007B446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7B4467" w:rsidRDefault="00361FA7" w:rsidP="00361FA7">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B7EDB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7B4467" w:rsidRDefault="00361FA7" w:rsidP="00361FA7">
            <w:pPr>
              <w:pStyle w:val="TAL"/>
              <w:rPr>
                <w:rFonts w:cs="Arial"/>
                <w:color w:val="000000"/>
                <w:sz w:val="16"/>
                <w:szCs w:val="16"/>
              </w:rPr>
            </w:pPr>
            <w:r w:rsidRPr="007B446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7B4467" w:rsidRDefault="00361FA7" w:rsidP="00361FA7">
            <w:pPr>
              <w:pStyle w:val="TAL"/>
              <w:rPr>
                <w:rFonts w:cs="Arial"/>
                <w:color w:val="000000"/>
                <w:sz w:val="16"/>
                <w:szCs w:val="16"/>
              </w:rPr>
            </w:pPr>
            <w:r w:rsidRPr="007B446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5BC1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7B4467" w:rsidRDefault="00361FA7" w:rsidP="00361FA7">
            <w:pPr>
              <w:pStyle w:val="TAL"/>
              <w:rPr>
                <w:rFonts w:cs="Arial"/>
                <w:color w:val="000000"/>
                <w:sz w:val="16"/>
                <w:szCs w:val="16"/>
              </w:rPr>
            </w:pPr>
            <w:r w:rsidRPr="007B446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7B4467" w:rsidRDefault="00361FA7" w:rsidP="00361FA7">
            <w:pPr>
              <w:pStyle w:val="TAL"/>
              <w:rPr>
                <w:rFonts w:cs="Arial"/>
                <w:color w:val="000000"/>
                <w:sz w:val="16"/>
                <w:szCs w:val="16"/>
              </w:rPr>
            </w:pPr>
            <w:r w:rsidRPr="007B446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7B4467" w:rsidRDefault="00361FA7" w:rsidP="00361FA7">
            <w:pPr>
              <w:pStyle w:val="TAL"/>
              <w:rPr>
                <w:rFonts w:cs="Arial"/>
                <w:color w:val="000000"/>
                <w:sz w:val="16"/>
                <w:szCs w:val="16"/>
              </w:rPr>
            </w:pPr>
            <w:r w:rsidRPr="007B446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ABAA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7B4467" w:rsidRDefault="00361FA7" w:rsidP="00361FA7">
            <w:pPr>
              <w:pStyle w:val="TAL"/>
              <w:rPr>
                <w:rFonts w:cs="Arial"/>
                <w:color w:val="000000"/>
                <w:sz w:val="16"/>
                <w:szCs w:val="16"/>
              </w:rPr>
            </w:pPr>
            <w:r w:rsidRPr="007B4467">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7B4467" w:rsidRDefault="00361FA7" w:rsidP="00361FA7">
            <w:pPr>
              <w:pStyle w:val="TAL"/>
              <w:rPr>
                <w:rFonts w:cs="Arial"/>
                <w:color w:val="000000"/>
                <w:sz w:val="16"/>
                <w:szCs w:val="16"/>
              </w:rPr>
            </w:pPr>
            <w:r w:rsidRPr="007B4467">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7B4467" w:rsidRDefault="00361FA7" w:rsidP="00361FA7">
            <w:pPr>
              <w:pStyle w:val="TAL"/>
              <w:rPr>
                <w:rFonts w:cs="Arial"/>
                <w:color w:val="000000"/>
                <w:sz w:val="16"/>
                <w:szCs w:val="16"/>
              </w:rPr>
            </w:pPr>
            <w:r w:rsidRPr="007B4467">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38AFD7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7B4467" w:rsidRDefault="00361FA7" w:rsidP="00361FA7">
            <w:pPr>
              <w:pStyle w:val="TAL"/>
              <w:rPr>
                <w:rFonts w:cs="Arial"/>
                <w:color w:val="000000"/>
                <w:sz w:val="16"/>
                <w:szCs w:val="16"/>
              </w:rPr>
            </w:pPr>
            <w:r w:rsidRPr="007B4467">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7B4467" w:rsidRDefault="00361FA7" w:rsidP="00361FA7">
            <w:pPr>
              <w:pStyle w:val="TAL"/>
              <w:rPr>
                <w:rFonts w:cs="Arial"/>
                <w:color w:val="000000"/>
                <w:sz w:val="16"/>
                <w:szCs w:val="16"/>
              </w:rPr>
            </w:pPr>
            <w:r w:rsidRPr="007B4467">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7B4467" w:rsidRDefault="00361FA7" w:rsidP="00361FA7">
            <w:pPr>
              <w:pStyle w:val="TAL"/>
              <w:rPr>
                <w:rFonts w:cs="Arial"/>
                <w:color w:val="000000"/>
                <w:sz w:val="16"/>
                <w:szCs w:val="16"/>
              </w:rPr>
            </w:pPr>
            <w:r w:rsidRPr="007B4467">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2EA735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7B4467" w:rsidRDefault="00361FA7" w:rsidP="00361FA7">
            <w:pPr>
              <w:pStyle w:val="TAL"/>
              <w:rPr>
                <w:rFonts w:cs="Arial"/>
                <w:color w:val="000000"/>
                <w:sz w:val="16"/>
                <w:szCs w:val="16"/>
              </w:rPr>
            </w:pPr>
            <w:r w:rsidRPr="007B4467">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7B4467" w:rsidRDefault="00361FA7" w:rsidP="00361FA7">
            <w:pPr>
              <w:pStyle w:val="TAL"/>
              <w:rPr>
                <w:rFonts w:cs="Arial"/>
                <w:color w:val="000000"/>
                <w:sz w:val="16"/>
                <w:szCs w:val="16"/>
              </w:rPr>
            </w:pPr>
            <w:r w:rsidRPr="007B4467">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7B4467" w:rsidRDefault="00361FA7" w:rsidP="00361FA7">
            <w:pPr>
              <w:pStyle w:val="TAL"/>
              <w:rPr>
                <w:rFonts w:cs="Arial"/>
                <w:color w:val="000000"/>
                <w:sz w:val="16"/>
                <w:szCs w:val="16"/>
              </w:rPr>
            </w:pPr>
            <w:r w:rsidRPr="007B4467">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519AB54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7B4467" w:rsidRDefault="00361FA7" w:rsidP="00361FA7">
            <w:pPr>
              <w:pStyle w:val="TAL"/>
              <w:rPr>
                <w:rFonts w:cs="Arial"/>
                <w:color w:val="000000"/>
                <w:sz w:val="16"/>
                <w:szCs w:val="16"/>
              </w:rPr>
            </w:pPr>
            <w:r w:rsidRPr="007B4467">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7B4467" w:rsidRDefault="00361FA7" w:rsidP="00361FA7">
            <w:pPr>
              <w:pStyle w:val="TAL"/>
              <w:rPr>
                <w:rFonts w:cs="Arial"/>
                <w:color w:val="000000"/>
                <w:sz w:val="16"/>
                <w:szCs w:val="16"/>
              </w:rPr>
            </w:pPr>
            <w:r w:rsidRPr="007B4467">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7B4467" w:rsidRDefault="00361FA7" w:rsidP="00361FA7">
            <w:pPr>
              <w:pStyle w:val="TAL"/>
              <w:rPr>
                <w:rFonts w:cs="Arial"/>
                <w:color w:val="000000"/>
                <w:sz w:val="16"/>
                <w:szCs w:val="16"/>
              </w:rPr>
            </w:pPr>
            <w:r w:rsidRPr="007B4467">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46585F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7B4467" w:rsidRDefault="00361FA7" w:rsidP="00361FA7">
            <w:pPr>
              <w:pStyle w:val="TAL"/>
              <w:rPr>
                <w:rFonts w:cs="Arial"/>
                <w:color w:val="000000"/>
                <w:sz w:val="16"/>
                <w:szCs w:val="16"/>
              </w:rPr>
            </w:pPr>
            <w:r w:rsidRPr="007B4467">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7B4467" w:rsidRDefault="00361FA7" w:rsidP="00361FA7">
            <w:pPr>
              <w:pStyle w:val="TAL"/>
              <w:rPr>
                <w:rFonts w:cs="Arial"/>
                <w:color w:val="000000"/>
                <w:sz w:val="16"/>
                <w:szCs w:val="16"/>
              </w:rPr>
            </w:pPr>
            <w:r w:rsidRPr="007B4467">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7B4467" w:rsidRDefault="00361FA7" w:rsidP="00361FA7">
            <w:pPr>
              <w:pStyle w:val="TAL"/>
              <w:rPr>
                <w:rFonts w:cs="Arial"/>
                <w:color w:val="000000"/>
                <w:sz w:val="16"/>
                <w:szCs w:val="16"/>
              </w:rPr>
            </w:pPr>
            <w:r w:rsidRPr="007B4467">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FD1AC9" w:rsidRPr="007B4467" w14:paraId="645147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7B4467" w:rsidRDefault="00FD1AC9" w:rsidP="00FD1AC9">
            <w:pPr>
              <w:pStyle w:val="TAL"/>
              <w:rPr>
                <w:rFonts w:cs="Arial"/>
                <w:color w:val="000000"/>
                <w:sz w:val="16"/>
                <w:szCs w:val="16"/>
              </w:rPr>
            </w:pPr>
            <w:r w:rsidRPr="007B4467">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7B4467" w:rsidRDefault="00FD1AC9" w:rsidP="00FD1AC9">
            <w:pPr>
              <w:pStyle w:val="TAL"/>
              <w:rPr>
                <w:rFonts w:cs="Arial"/>
                <w:color w:val="000000"/>
                <w:sz w:val="16"/>
                <w:szCs w:val="16"/>
              </w:rPr>
            </w:pPr>
            <w:r w:rsidRPr="007B4467">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7B4467" w:rsidRDefault="00FD1AC9" w:rsidP="00FD1AC9">
            <w:pPr>
              <w:pStyle w:val="TAL"/>
              <w:rPr>
                <w:rFonts w:cs="Arial"/>
                <w:color w:val="000000"/>
                <w:sz w:val="16"/>
                <w:szCs w:val="16"/>
              </w:rPr>
            </w:pPr>
            <w:r w:rsidRPr="007B4467">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7718B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7B4467" w:rsidRDefault="00FD1AC9" w:rsidP="00FD1AC9">
            <w:pPr>
              <w:pStyle w:val="TAL"/>
              <w:rPr>
                <w:rFonts w:cs="Arial"/>
                <w:color w:val="000000"/>
                <w:sz w:val="16"/>
                <w:szCs w:val="16"/>
              </w:rPr>
            </w:pPr>
            <w:r w:rsidRPr="007B4467">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7B4467" w:rsidRDefault="00FD1AC9" w:rsidP="00FD1AC9">
            <w:pPr>
              <w:pStyle w:val="TAL"/>
              <w:rPr>
                <w:rFonts w:cs="Arial"/>
                <w:color w:val="000000"/>
                <w:sz w:val="16"/>
                <w:szCs w:val="16"/>
              </w:rPr>
            </w:pPr>
            <w:r w:rsidRPr="007B4467">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7B4467" w:rsidRDefault="00FD1AC9" w:rsidP="00FD1AC9">
            <w:pPr>
              <w:pStyle w:val="TAL"/>
              <w:rPr>
                <w:rFonts w:cs="Arial"/>
                <w:color w:val="000000"/>
                <w:sz w:val="16"/>
                <w:szCs w:val="16"/>
              </w:rPr>
            </w:pPr>
            <w:r w:rsidRPr="007B4467">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1982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7B4467" w:rsidRDefault="00FD1AC9" w:rsidP="00FD1AC9">
            <w:pPr>
              <w:pStyle w:val="TAL"/>
              <w:rPr>
                <w:rFonts w:cs="Arial"/>
                <w:color w:val="000000"/>
                <w:sz w:val="16"/>
                <w:szCs w:val="16"/>
              </w:rPr>
            </w:pPr>
            <w:r w:rsidRPr="007B4467">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7B4467" w:rsidRDefault="00FD1AC9" w:rsidP="00FD1AC9">
            <w:pPr>
              <w:pStyle w:val="TAL"/>
              <w:rPr>
                <w:rFonts w:cs="Arial"/>
                <w:color w:val="000000"/>
                <w:sz w:val="16"/>
                <w:szCs w:val="16"/>
              </w:rPr>
            </w:pPr>
            <w:r w:rsidRPr="007B4467">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7B4467" w:rsidRDefault="00FD1AC9" w:rsidP="00FD1AC9">
            <w:pPr>
              <w:pStyle w:val="TAL"/>
              <w:rPr>
                <w:rFonts w:cs="Arial"/>
                <w:color w:val="000000"/>
                <w:sz w:val="16"/>
                <w:szCs w:val="16"/>
              </w:rPr>
            </w:pPr>
            <w:r w:rsidRPr="007B4467">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74E66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7B4467" w:rsidRDefault="00FD1AC9" w:rsidP="00FD1AC9">
            <w:pPr>
              <w:pStyle w:val="TAL"/>
              <w:rPr>
                <w:rFonts w:cs="Arial"/>
                <w:color w:val="000000"/>
                <w:sz w:val="16"/>
                <w:szCs w:val="16"/>
              </w:rPr>
            </w:pPr>
            <w:r w:rsidRPr="007B4467">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7B4467" w:rsidRDefault="00FD1AC9" w:rsidP="00FD1AC9">
            <w:pPr>
              <w:pStyle w:val="TAL"/>
              <w:rPr>
                <w:rFonts w:cs="Arial"/>
                <w:color w:val="000000"/>
                <w:sz w:val="16"/>
                <w:szCs w:val="16"/>
              </w:rPr>
            </w:pPr>
            <w:r w:rsidRPr="007B4467">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7B4467" w:rsidRDefault="00FD1AC9" w:rsidP="00FD1AC9">
            <w:pPr>
              <w:pStyle w:val="TAL"/>
              <w:rPr>
                <w:rFonts w:cs="Arial"/>
                <w:color w:val="000000"/>
                <w:sz w:val="16"/>
                <w:szCs w:val="16"/>
              </w:rPr>
            </w:pPr>
            <w:r w:rsidRPr="007B4467">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6A68D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7B4467" w:rsidRDefault="00FD1AC9" w:rsidP="00FD1AC9">
            <w:pPr>
              <w:pStyle w:val="TAL"/>
              <w:rPr>
                <w:rFonts w:cs="Arial"/>
                <w:color w:val="000000"/>
                <w:sz w:val="16"/>
                <w:szCs w:val="16"/>
              </w:rPr>
            </w:pPr>
            <w:r w:rsidRPr="007B4467">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7B4467" w:rsidRDefault="00FD1AC9" w:rsidP="00FD1AC9">
            <w:pPr>
              <w:pStyle w:val="TAL"/>
              <w:rPr>
                <w:rFonts w:cs="Arial"/>
                <w:color w:val="000000"/>
                <w:sz w:val="16"/>
                <w:szCs w:val="16"/>
              </w:rPr>
            </w:pPr>
            <w:r w:rsidRPr="007B4467">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7B4467" w:rsidRDefault="00FD1AC9" w:rsidP="00FD1AC9">
            <w:pPr>
              <w:pStyle w:val="TAL"/>
              <w:rPr>
                <w:rFonts w:cs="Arial"/>
                <w:color w:val="000000"/>
                <w:sz w:val="16"/>
                <w:szCs w:val="16"/>
              </w:rPr>
            </w:pPr>
            <w:r w:rsidRPr="007B4467">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E52D6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7B4467" w:rsidRDefault="00FD1AC9" w:rsidP="00FD1AC9">
            <w:pPr>
              <w:pStyle w:val="TAL"/>
              <w:rPr>
                <w:rFonts w:cs="Arial"/>
                <w:color w:val="000000"/>
                <w:sz w:val="16"/>
                <w:szCs w:val="16"/>
              </w:rPr>
            </w:pPr>
            <w:r w:rsidRPr="007B4467">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7B4467" w:rsidRDefault="00FD1AC9" w:rsidP="00FD1AC9">
            <w:pPr>
              <w:pStyle w:val="TAL"/>
              <w:rPr>
                <w:rFonts w:cs="Arial"/>
                <w:color w:val="000000"/>
                <w:sz w:val="16"/>
                <w:szCs w:val="16"/>
              </w:rPr>
            </w:pPr>
            <w:r w:rsidRPr="007B4467">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7B4467" w:rsidRDefault="00FD1AC9" w:rsidP="00FD1AC9">
            <w:pPr>
              <w:pStyle w:val="TAL"/>
              <w:rPr>
                <w:rFonts w:cs="Arial"/>
                <w:color w:val="000000"/>
                <w:sz w:val="16"/>
                <w:szCs w:val="16"/>
              </w:rPr>
            </w:pPr>
            <w:r w:rsidRPr="007B4467">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A4BA7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7B4467" w:rsidRDefault="00FD1AC9" w:rsidP="00FD1AC9">
            <w:pPr>
              <w:pStyle w:val="TAL"/>
              <w:rPr>
                <w:rFonts w:cs="Arial"/>
                <w:color w:val="000000"/>
                <w:sz w:val="16"/>
                <w:szCs w:val="16"/>
              </w:rPr>
            </w:pPr>
            <w:r w:rsidRPr="007B4467">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7B4467" w:rsidRDefault="00FD1AC9" w:rsidP="00FD1AC9">
            <w:pPr>
              <w:pStyle w:val="TAL"/>
              <w:rPr>
                <w:rFonts w:cs="Arial"/>
                <w:color w:val="000000"/>
                <w:sz w:val="16"/>
                <w:szCs w:val="16"/>
              </w:rPr>
            </w:pPr>
            <w:r w:rsidRPr="007B4467">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7B4467" w:rsidRDefault="00FD1AC9" w:rsidP="00FD1AC9">
            <w:pPr>
              <w:pStyle w:val="TAL"/>
              <w:rPr>
                <w:rFonts w:cs="Arial"/>
                <w:color w:val="000000"/>
                <w:sz w:val="16"/>
                <w:szCs w:val="16"/>
              </w:rPr>
            </w:pPr>
            <w:r w:rsidRPr="007B4467">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9E460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7B4467" w:rsidRDefault="00FD1AC9" w:rsidP="00FD1AC9">
            <w:pPr>
              <w:pStyle w:val="TAL"/>
              <w:rPr>
                <w:rFonts w:cs="Arial"/>
                <w:color w:val="000000"/>
                <w:sz w:val="16"/>
                <w:szCs w:val="16"/>
              </w:rPr>
            </w:pPr>
            <w:r w:rsidRPr="007B4467">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7B4467" w:rsidRDefault="00FD1AC9" w:rsidP="00FD1AC9">
            <w:pPr>
              <w:pStyle w:val="TAL"/>
              <w:rPr>
                <w:rFonts w:cs="Arial"/>
                <w:color w:val="000000"/>
                <w:sz w:val="16"/>
                <w:szCs w:val="16"/>
              </w:rPr>
            </w:pPr>
            <w:r w:rsidRPr="007B4467">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7B4467" w:rsidRDefault="00FD1AC9" w:rsidP="00FD1AC9">
            <w:pPr>
              <w:pStyle w:val="TAL"/>
              <w:rPr>
                <w:rFonts w:cs="Arial"/>
                <w:color w:val="000000"/>
                <w:sz w:val="16"/>
                <w:szCs w:val="16"/>
              </w:rPr>
            </w:pPr>
            <w:r w:rsidRPr="007B446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EF8A5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7B4467" w:rsidRDefault="00FD1AC9" w:rsidP="00FD1AC9">
            <w:pPr>
              <w:pStyle w:val="TAL"/>
              <w:rPr>
                <w:rFonts w:cs="Arial"/>
                <w:color w:val="000000"/>
                <w:sz w:val="16"/>
                <w:szCs w:val="16"/>
              </w:rPr>
            </w:pPr>
            <w:r w:rsidRPr="007B4467">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7B4467" w:rsidRDefault="00FD1AC9" w:rsidP="00FD1AC9">
            <w:pPr>
              <w:pStyle w:val="TAL"/>
              <w:rPr>
                <w:rFonts w:cs="Arial"/>
                <w:color w:val="000000"/>
                <w:sz w:val="16"/>
                <w:szCs w:val="16"/>
              </w:rPr>
            </w:pPr>
            <w:r w:rsidRPr="007B4467">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7B4467" w:rsidRDefault="00FD1AC9" w:rsidP="00FD1AC9">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6F661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7B4467" w:rsidRDefault="00FD1AC9" w:rsidP="00FD1AC9">
            <w:pPr>
              <w:pStyle w:val="TAL"/>
              <w:rPr>
                <w:rFonts w:cs="Arial"/>
                <w:color w:val="000000"/>
                <w:sz w:val="16"/>
                <w:szCs w:val="16"/>
              </w:rPr>
            </w:pPr>
            <w:r w:rsidRPr="007B4467">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7B4467" w:rsidRDefault="00FD1AC9" w:rsidP="00FD1AC9">
            <w:pPr>
              <w:pStyle w:val="TAL"/>
              <w:rPr>
                <w:rFonts w:cs="Arial"/>
                <w:color w:val="000000"/>
                <w:sz w:val="16"/>
                <w:szCs w:val="16"/>
              </w:rPr>
            </w:pPr>
            <w:r w:rsidRPr="007B4467">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7B4467" w:rsidRDefault="00FD1AC9" w:rsidP="00FD1AC9">
            <w:pPr>
              <w:pStyle w:val="TAL"/>
              <w:rPr>
                <w:rFonts w:cs="Arial"/>
                <w:color w:val="000000"/>
                <w:sz w:val="16"/>
                <w:szCs w:val="16"/>
              </w:rPr>
            </w:pPr>
            <w:r w:rsidRPr="007B4467">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A2DA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7B4467" w:rsidRDefault="00FD1AC9" w:rsidP="00FD1AC9">
            <w:pPr>
              <w:pStyle w:val="TAL"/>
              <w:rPr>
                <w:rFonts w:cs="Arial"/>
                <w:color w:val="000000"/>
                <w:sz w:val="16"/>
                <w:szCs w:val="16"/>
              </w:rPr>
            </w:pPr>
            <w:r w:rsidRPr="007B4467">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7B4467" w:rsidRDefault="00FD1AC9" w:rsidP="00FD1AC9">
            <w:pPr>
              <w:pStyle w:val="TAL"/>
              <w:rPr>
                <w:rFonts w:cs="Arial"/>
                <w:color w:val="000000"/>
                <w:sz w:val="16"/>
                <w:szCs w:val="16"/>
              </w:rPr>
            </w:pPr>
            <w:r w:rsidRPr="007B4467">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7B4467" w:rsidRDefault="00FD1AC9" w:rsidP="00FD1AC9">
            <w:pPr>
              <w:pStyle w:val="TAL"/>
              <w:rPr>
                <w:rFonts w:cs="Arial"/>
                <w:color w:val="000000"/>
                <w:sz w:val="16"/>
                <w:szCs w:val="16"/>
              </w:rPr>
            </w:pPr>
            <w:r w:rsidRPr="007B4467">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5424C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7B4467" w:rsidRDefault="00FD1AC9" w:rsidP="00FD1AC9">
            <w:pPr>
              <w:pStyle w:val="TAL"/>
              <w:rPr>
                <w:rFonts w:cs="Arial"/>
                <w:color w:val="000000"/>
                <w:sz w:val="16"/>
                <w:szCs w:val="16"/>
              </w:rPr>
            </w:pPr>
            <w:r w:rsidRPr="007B4467">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7B4467" w:rsidRDefault="00FD1AC9" w:rsidP="00FD1AC9">
            <w:pPr>
              <w:pStyle w:val="TAL"/>
              <w:rPr>
                <w:rFonts w:cs="Arial"/>
                <w:color w:val="000000"/>
                <w:sz w:val="16"/>
                <w:szCs w:val="16"/>
              </w:rPr>
            </w:pPr>
            <w:r w:rsidRPr="007B4467">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7B4467" w:rsidRDefault="00FD1AC9" w:rsidP="00FD1AC9">
            <w:pPr>
              <w:pStyle w:val="TAL"/>
              <w:rPr>
                <w:rFonts w:cs="Arial"/>
                <w:color w:val="000000"/>
                <w:sz w:val="16"/>
                <w:szCs w:val="16"/>
              </w:rPr>
            </w:pPr>
            <w:r w:rsidRPr="007B4467">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78C7F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7B4467" w:rsidRDefault="00FD1AC9" w:rsidP="00FD1AC9">
            <w:pPr>
              <w:pStyle w:val="TAL"/>
              <w:rPr>
                <w:rFonts w:cs="Arial"/>
                <w:color w:val="000000"/>
                <w:sz w:val="16"/>
                <w:szCs w:val="16"/>
              </w:rPr>
            </w:pPr>
            <w:r w:rsidRPr="007B4467">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7B4467" w:rsidRDefault="00FD1AC9" w:rsidP="00FD1AC9">
            <w:pPr>
              <w:pStyle w:val="TAL"/>
              <w:rPr>
                <w:rFonts w:cs="Arial"/>
                <w:color w:val="000000"/>
                <w:sz w:val="16"/>
                <w:szCs w:val="16"/>
              </w:rPr>
            </w:pPr>
            <w:r w:rsidRPr="007B4467">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7B4467" w:rsidRDefault="00FD1AC9" w:rsidP="00FD1AC9">
            <w:pPr>
              <w:pStyle w:val="TAL"/>
              <w:rPr>
                <w:rFonts w:cs="Arial"/>
                <w:color w:val="000000"/>
                <w:sz w:val="16"/>
                <w:szCs w:val="16"/>
              </w:rPr>
            </w:pPr>
            <w:r w:rsidRPr="007B4467">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C304F1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7B4467" w:rsidRDefault="00FD1AC9" w:rsidP="00FD1AC9">
            <w:pPr>
              <w:pStyle w:val="TAL"/>
              <w:rPr>
                <w:rFonts w:cs="Arial"/>
                <w:color w:val="000000"/>
                <w:sz w:val="16"/>
                <w:szCs w:val="16"/>
              </w:rPr>
            </w:pPr>
            <w:r w:rsidRPr="007B4467">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7B4467" w:rsidRDefault="00FD1AC9" w:rsidP="00FD1AC9">
            <w:pPr>
              <w:pStyle w:val="TAL"/>
              <w:rPr>
                <w:rFonts w:cs="Arial"/>
                <w:color w:val="000000"/>
                <w:sz w:val="16"/>
                <w:szCs w:val="16"/>
              </w:rPr>
            </w:pPr>
            <w:r w:rsidRPr="007B4467">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7B4467" w:rsidRDefault="00FD1AC9" w:rsidP="00FD1AC9">
            <w:pPr>
              <w:pStyle w:val="TAL"/>
              <w:rPr>
                <w:rFonts w:cs="Arial"/>
                <w:color w:val="000000"/>
                <w:sz w:val="16"/>
                <w:szCs w:val="16"/>
              </w:rPr>
            </w:pPr>
            <w:r w:rsidRPr="007B4467">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E3DF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7B4467" w:rsidRDefault="00FD1AC9" w:rsidP="00FD1AC9">
            <w:pPr>
              <w:pStyle w:val="TAL"/>
              <w:rPr>
                <w:rFonts w:cs="Arial"/>
                <w:color w:val="000000"/>
                <w:sz w:val="16"/>
                <w:szCs w:val="16"/>
              </w:rPr>
            </w:pPr>
            <w:r w:rsidRPr="007B4467">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7B4467" w:rsidRDefault="00FD1AC9" w:rsidP="00FD1AC9">
            <w:pPr>
              <w:pStyle w:val="TAL"/>
              <w:rPr>
                <w:rFonts w:cs="Arial"/>
                <w:color w:val="000000"/>
                <w:sz w:val="16"/>
                <w:szCs w:val="16"/>
              </w:rPr>
            </w:pPr>
            <w:r w:rsidRPr="007B4467">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7B4467" w:rsidRDefault="00FD1AC9" w:rsidP="00FD1AC9">
            <w:pPr>
              <w:pStyle w:val="TAL"/>
              <w:rPr>
                <w:rFonts w:cs="Arial"/>
                <w:color w:val="000000"/>
                <w:sz w:val="16"/>
                <w:szCs w:val="16"/>
              </w:rPr>
            </w:pPr>
            <w:r w:rsidRPr="007B4467">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73FB7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7B4467" w:rsidRDefault="00FD1AC9" w:rsidP="00FD1AC9">
            <w:pPr>
              <w:pStyle w:val="TAL"/>
              <w:rPr>
                <w:rFonts w:cs="Arial"/>
                <w:color w:val="000000"/>
                <w:sz w:val="16"/>
                <w:szCs w:val="16"/>
              </w:rPr>
            </w:pPr>
            <w:r w:rsidRPr="007B4467">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7B4467" w:rsidRDefault="00FD1AC9" w:rsidP="00FD1AC9">
            <w:pPr>
              <w:pStyle w:val="TAL"/>
              <w:rPr>
                <w:rFonts w:cs="Arial"/>
                <w:color w:val="000000"/>
                <w:sz w:val="16"/>
                <w:szCs w:val="16"/>
              </w:rPr>
            </w:pPr>
            <w:r w:rsidRPr="007B4467">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7B4467" w:rsidRDefault="00FD1AC9" w:rsidP="00FD1AC9">
            <w:pPr>
              <w:pStyle w:val="TAL"/>
              <w:rPr>
                <w:rFonts w:cs="Arial"/>
                <w:color w:val="000000"/>
                <w:sz w:val="16"/>
                <w:szCs w:val="16"/>
              </w:rPr>
            </w:pPr>
            <w:r w:rsidRPr="007B4467">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5065A60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7B4467" w:rsidRDefault="00FD1AC9" w:rsidP="00FD1AC9">
            <w:pPr>
              <w:pStyle w:val="TAL"/>
              <w:rPr>
                <w:rFonts w:cs="Arial"/>
                <w:color w:val="000000"/>
                <w:sz w:val="16"/>
                <w:szCs w:val="16"/>
              </w:rPr>
            </w:pPr>
            <w:r w:rsidRPr="007B4467">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7B4467" w:rsidRDefault="00FD1AC9" w:rsidP="00FD1AC9">
            <w:pPr>
              <w:pStyle w:val="TAL"/>
              <w:rPr>
                <w:rFonts w:cs="Arial"/>
                <w:color w:val="000000"/>
                <w:sz w:val="16"/>
                <w:szCs w:val="16"/>
              </w:rPr>
            </w:pPr>
            <w:r w:rsidRPr="007B4467">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7B4467" w:rsidRDefault="00FD1AC9" w:rsidP="00FD1AC9">
            <w:pPr>
              <w:pStyle w:val="TAL"/>
              <w:rPr>
                <w:rFonts w:cs="Arial"/>
                <w:color w:val="000000"/>
                <w:sz w:val="16"/>
                <w:szCs w:val="16"/>
              </w:rPr>
            </w:pPr>
            <w:r w:rsidRPr="007B4467">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6A65D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7B4467" w:rsidRDefault="00FD1AC9" w:rsidP="00FD1AC9">
            <w:pPr>
              <w:pStyle w:val="TAL"/>
              <w:rPr>
                <w:rFonts w:cs="Arial"/>
                <w:color w:val="000000"/>
                <w:sz w:val="16"/>
                <w:szCs w:val="16"/>
              </w:rPr>
            </w:pPr>
            <w:r w:rsidRPr="007B4467">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7B4467" w:rsidRDefault="00FD1AC9" w:rsidP="00FD1AC9">
            <w:pPr>
              <w:pStyle w:val="TAL"/>
              <w:rPr>
                <w:rFonts w:cs="Arial"/>
                <w:color w:val="000000"/>
                <w:sz w:val="16"/>
                <w:szCs w:val="16"/>
              </w:rPr>
            </w:pPr>
            <w:r w:rsidRPr="007B4467">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7B4467" w:rsidRDefault="00FD1AC9" w:rsidP="00FD1AC9">
            <w:pPr>
              <w:pStyle w:val="TAL"/>
              <w:rPr>
                <w:rFonts w:cs="Arial"/>
                <w:color w:val="000000"/>
                <w:sz w:val="16"/>
                <w:szCs w:val="16"/>
              </w:rPr>
            </w:pPr>
            <w:r w:rsidRPr="007B4467">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EEAA31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7B4467" w:rsidRDefault="00FD1AC9" w:rsidP="00FD1AC9">
            <w:pPr>
              <w:pStyle w:val="TAL"/>
              <w:rPr>
                <w:rFonts w:cs="Arial"/>
                <w:color w:val="000000"/>
                <w:sz w:val="16"/>
                <w:szCs w:val="16"/>
              </w:rPr>
            </w:pPr>
            <w:r w:rsidRPr="007B4467">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7B4467" w:rsidRDefault="00FD1AC9" w:rsidP="00FD1AC9">
            <w:pPr>
              <w:pStyle w:val="TAL"/>
              <w:rPr>
                <w:rFonts w:cs="Arial"/>
                <w:color w:val="000000"/>
                <w:sz w:val="16"/>
                <w:szCs w:val="16"/>
              </w:rPr>
            </w:pPr>
            <w:r w:rsidRPr="007B4467">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7B4467" w:rsidRDefault="00FD1AC9" w:rsidP="00FD1AC9">
            <w:pPr>
              <w:pStyle w:val="TAL"/>
              <w:rPr>
                <w:rFonts w:cs="Arial"/>
                <w:color w:val="000000"/>
                <w:sz w:val="16"/>
                <w:szCs w:val="16"/>
              </w:rPr>
            </w:pPr>
            <w:r w:rsidRPr="007B4467">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1BE22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7B4467" w:rsidRDefault="00FD1AC9" w:rsidP="00FD1AC9">
            <w:pPr>
              <w:pStyle w:val="TAL"/>
              <w:rPr>
                <w:rFonts w:cs="Arial"/>
                <w:color w:val="000000"/>
                <w:sz w:val="16"/>
                <w:szCs w:val="16"/>
              </w:rPr>
            </w:pPr>
            <w:r w:rsidRPr="007B4467">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7B4467" w:rsidRDefault="00FD1AC9" w:rsidP="00FD1AC9">
            <w:pPr>
              <w:pStyle w:val="TAL"/>
              <w:rPr>
                <w:rFonts w:cs="Arial"/>
                <w:color w:val="000000"/>
                <w:sz w:val="16"/>
                <w:szCs w:val="16"/>
              </w:rPr>
            </w:pPr>
            <w:r w:rsidRPr="007B4467">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7B4467" w:rsidRDefault="00FD1AC9" w:rsidP="00FD1AC9">
            <w:pPr>
              <w:pStyle w:val="TAL"/>
              <w:rPr>
                <w:rFonts w:cs="Arial"/>
                <w:color w:val="000000"/>
                <w:sz w:val="16"/>
                <w:szCs w:val="16"/>
              </w:rPr>
            </w:pPr>
            <w:r w:rsidRPr="007B4467">
              <w:rPr>
                <w:rFonts w:cs="Arial"/>
                <w:color w:val="000000"/>
                <w:sz w:val="16"/>
                <w:szCs w:val="16"/>
              </w:rPr>
              <w:t>Correction to PICS for NR mpsPriorityIndication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C2A0F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7B4467" w:rsidRDefault="00FD1AC9" w:rsidP="00FD1AC9">
            <w:pPr>
              <w:pStyle w:val="TAL"/>
              <w:rPr>
                <w:rFonts w:cs="Arial"/>
                <w:color w:val="000000"/>
                <w:sz w:val="16"/>
                <w:szCs w:val="16"/>
              </w:rPr>
            </w:pPr>
            <w:r w:rsidRPr="007B4467">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7B4467" w:rsidRDefault="00FD1AC9" w:rsidP="00FD1AC9">
            <w:pPr>
              <w:pStyle w:val="TAL"/>
              <w:rPr>
                <w:rFonts w:cs="Arial"/>
                <w:color w:val="000000"/>
                <w:sz w:val="16"/>
                <w:szCs w:val="16"/>
              </w:rPr>
            </w:pPr>
            <w:r w:rsidRPr="007B4467">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7B4467" w:rsidRDefault="00FD1AC9" w:rsidP="00FD1AC9">
            <w:pPr>
              <w:pStyle w:val="TAL"/>
              <w:rPr>
                <w:rFonts w:cs="Arial"/>
                <w:color w:val="000000"/>
                <w:sz w:val="16"/>
                <w:szCs w:val="16"/>
              </w:rPr>
            </w:pPr>
            <w:r w:rsidRPr="007B4467">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28788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7B4467" w:rsidRDefault="00FD1AC9" w:rsidP="00FD1AC9">
            <w:pPr>
              <w:pStyle w:val="TAL"/>
              <w:rPr>
                <w:rFonts w:cs="Arial"/>
                <w:color w:val="000000"/>
                <w:sz w:val="16"/>
                <w:szCs w:val="16"/>
              </w:rPr>
            </w:pPr>
            <w:r w:rsidRPr="007B4467">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7B4467" w:rsidRDefault="00FD1AC9" w:rsidP="00FD1AC9">
            <w:pPr>
              <w:pStyle w:val="TAL"/>
              <w:rPr>
                <w:rFonts w:cs="Arial"/>
                <w:color w:val="000000"/>
                <w:sz w:val="16"/>
                <w:szCs w:val="16"/>
              </w:rPr>
            </w:pPr>
            <w:r w:rsidRPr="007B4467">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7B4467" w:rsidRDefault="00FD1AC9" w:rsidP="00FD1AC9">
            <w:pPr>
              <w:pStyle w:val="TAL"/>
              <w:rPr>
                <w:rFonts w:cs="Arial"/>
                <w:color w:val="000000"/>
                <w:sz w:val="16"/>
                <w:szCs w:val="16"/>
              </w:rPr>
            </w:pPr>
            <w:r w:rsidRPr="007B4467">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5DC1B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7B4467" w:rsidRDefault="00FD1AC9" w:rsidP="00FD1AC9">
            <w:pPr>
              <w:pStyle w:val="TAL"/>
              <w:rPr>
                <w:rFonts w:cs="Arial"/>
                <w:color w:val="000000"/>
                <w:sz w:val="16"/>
                <w:szCs w:val="16"/>
              </w:rPr>
            </w:pPr>
            <w:r w:rsidRPr="007B4467">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7B4467" w:rsidRDefault="00FD1AC9" w:rsidP="00FD1AC9">
            <w:pPr>
              <w:pStyle w:val="TAL"/>
              <w:rPr>
                <w:rFonts w:cs="Arial"/>
                <w:color w:val="000000"/>
                <w:sz w:val="16"/>
                <w:szCs w:val="16"/>
              </w:rPr>
            </w:pPr>
            <w:r w:rsidRPr="007B4467">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7B4467" w:rsidRDefault="00FD1AC9" w:rsidP="00FD1AC9">
            <w:pPr>
              <w:pStyle w:val="TAL"/>
              <w:rPr>
                <w:rFonts w:cs="Arial"/>
                <w:color w:val="000000"/>
                <w:sz w:val="16"/>
                <w:szCs w:val="16"/>
              </w:rPr>
            </w:pPr>
            <w:r w:rsidRPr="007B4467">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BCCA8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7B4467" w:rsidRDefault="00FD1AC9" w:rsidP="00FD1AC9">
            <w:pPr>
              <w:pStyle w:val="TAL"/>
              <w:rPr>
                <w:rFonts w:cs="Arial"/>
                <w:color w:val="000000"/>
                <w:sz w:val="16"/>
                <w:szCs w:val="16"/>
              </w:rPr>
            </w:pPr>
            <w:r w:rsidRPr="007B4467">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7B4467" w:rsidRDefault="00FD1AC9" w:rsidP="00FD1AC9">
            <w:pPr>
              <w:pStyle w:val="TAL"/>
              <w:rPr>
                <w:rFonts w:cs="Arial"/>
                <w:color w:val="000000"/>
                <w:sz w:val="16"/>
                <w:szCs w:val="16"/>
              </w:rPr>
            </w:pPr>
            <w:r w:rsidRPr="007B4467">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7B4467" w:rsidRDefault="00FD1AC9" w:rsidP="00FD1AC9">
            <w:pPr>
              <w:pStyle w:val="TAL"/>
              <w:rPr>
                <w:rFonts w:cs="Arial"/>
                <w:color w:val="000000"/>
                <w:sz w:val="16"/>
                <w:szCs w:val="16"/>
              </w:rPr>
            </w:pPr>
            <w:r w:rsidRPr="007B4467">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4719B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7B4467" w:rsidRDefault="00FD1AC9" w:rsidP="00FD1AC9">
            <w:pPr>
              <w:pStyle w:val="TAL"/>
              <w:rPr>
                <w:rFonts w:cs="Arial"/>
                <w:color w:val="000000"/>
                <w:sz w:val="16"/>
                <w:szCs w:val="16"/>
              </w:rPr>
            </w:pPr>
            <w:r w:rsidRPr="007B4467">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7B4467" w:rsidRDefault="00FD1AC9" w:rsidP="00FD1AC9">
            <w:pPr>
              <w:pStyle w:val="TAL"/>
              <w:rPr>
                <w:rFonts w:cs="Arial"/>
                <w:color w:val="000000"/>
                <w:sz w:val="16"/>
                <w:szCs w:val="16"/>
              </w:rPr>
            </w:pPr>
            <w:r w:rsidRPr="007B4467">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7B4467" w:rsidRDefault="00FD1AC9" w:rsidP="00FD1AC9">
            <w:pPr>
              <w:pStyle w:val="TAL"/>
              <w:rPr>
                <w:rFonts w:cs="Arial"/>
                <w:color w:val="000000"/>
                <w:sz w:val="16"/>
                <w:szCs w:val="16"/>
              </w:rPr>
            </w:pPr>
            <w:r w:rsidRPr="007B4467">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4F7132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7B4467" w:rsidRDefault="00FD1AC9" w:rsidP="00FD1AC9">
            <w:pPr>
              <w:pStyle w:val="TAL"/>
              <w:rPr>
                <w:rFonts w:cs="Arial"/>
                <w:color w:val="000000"/>
                <w:sz w:val="16"/>
                <w:szCs w:val="16"/>
              </w:rPr>
            </w:pPr>
            <w:r w:rsidRPr="007B4467">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7B4467" w:rsidRDefault="00FD1AC9" w:rsidP="00FD1AC9">
            <w:pPr>
              <w:pStyle w:val="TAL"/>
              <w:rPr>
                <w:rFonts w:cs="Arial"/>
                <w:color w:val="000000"/>
                <w:sz w:val="16"/>
                <w:szCs w:val="16"/>
              </w:rPr>
            </w:pPr>
            <w:r w:rsidRPr="007B4467">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7B4467" w:rsidRDefault="00FD1AC9" w:rsidP="00FD1AC9">
            <w:pPr>
              <w:pStyle w:val="TAL"/>
              <w:rPr>
                <w:rFonts w:cs="Arial"/>
                <w:color w:val="000000"/>
                <w:sz w:val="16"/>
                <w:szCs w:val="16"/>
              </w:rPr>
            </w:pPr>
            <w:r w:rsidRPr="007B4467">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51DC5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7B4467" w:rsidRDefault="00FD1AC9" w:rsidP="00FD1AC9">
            <w:pPr>
              <w:pStyle w:val="TAL"/>
              <w:rPr>
                <w:rFonts w:cs="Arial"/>
                <w:color w:val="000000"/>
                <w:sz w:val="16"/>
                <w:szCs w:val="16"/>
              </w:rPr>
            </w:pPr>
            <w:r w:rsidRPr="007B4467">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7B4467" w:rsidRDefault="00FD1AC9" w:rsidP="00FD1AC9">
            <w:pPr>
              <w:pStyle w:val="TAL"/>
              <w:rPr>
                <w:rFonts w:cs="Arial"/>
                <w:color w:val="000000"/>
                <w:sz w:val="16"/>
                <w:szCs w:val="16"/>
              </w:rPr>
            </w:pPr>
            <w:r w:rsidRPr="007B4467">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7B4467" w:rsidRDefault="00FD1AC9" w:rsidP="00FD1AC9">
            <w:pPr>
              <w:pStyle w:val="TAL"/>
              <w:rPr>
                <w:rFonts w:cs="Arial"/>
                <w:color w:val="000000"/>
                <w:sz w:val="16"/>
                <w:szCs w:val="16"/>
              </w:rPr>
            </w:pPr>
            <w:r w:rsidRPr="007B4467">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D332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7B4467" w:rsidRDefault="00FD1AC9" w:rsidP="00FD1AC9">
            <w:pPr>
              <w:pStyle w:val="TAL"/>
              <w:rPr>
                <w:rFonts w:cs="Arial"/>
                <w:color w:val="000000"/>
                <w:sz w:val="16"/>
                <w:szCs w:val="16"/>
              </w:rPr>
            </w:pPr>
            <w:r w:rsidRPr="007B4467">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7B4467" w:rsidRDefault="00FD1AC9" w:rsidP="00FD1AC9">
            <w:pPr>
              <w:pStyle w:val="TAL"/>
              <w:rPr>
                <w:rFonts w:cs="Arial"/>
                <w:color w:val="000000"/>
                <w:sz w:val="16"/>
                <w:szCs w:val="16"/>
              </w:rPr>
            </w:pPr>
            <w:r w:rsidRPr="007B4467">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7B4467" w:rsidRDefault="00FD1AC9" w:rsidP="00FD1AC9">
            <w:pPr>
              <w:pStyle w:val="TAL"/>
              <w:rPr>
                <w:rFonts w:cs="Arial"/>
                <w:color w:val="000000"/>
                <w:sz w:val="16"/>
                <w:szCs w:val="16"/>
              </w:rPr>
            </w:pPr>
            <w:r w:rsidRPr="007B4467">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B8A6F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7B4467" w:rsidRDefault="00FD1AC9" w:rsidP="00FD1AC9">
            <w:pPr>
              <w:pStyle w:val="TAL"/>
              <w:rPr>
                <w:rFonts w:cs="Arial"/>
                <w:color w:val="000000"/>
                <w:sz w:val="16"/>
                <w:szCs w:val="16"/>
              </w:rPr>
            </w:pPr>
            <w:r w:rsidRPr="007B4467">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7B4467" w:rsidRDefault="00FD1AC9" w:rsidP="00FD1AC9">
            <w:pPr>
              <w:pStyle w:val="TAL"/>
              <w:rPr>
                <w:rFonts w:cs="Arial"/>
                <w:color w:val="000000"/>
                <w:sz w:val="16"/>
                <w:szCs w:val="16"/>
              </w:rPr>
            </w:pPr>
            <w:r w:rsidRPr="007B4467">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7B4467" w:rsidRDefault="00FD1AC9" w:rsidP="00FD1AC9">
            <w:pPr>
              <w:pStyle w:val="TAL"/>
              <w:rPr>
                <w:rFonts w:cs="Arial"/>
                <w:color w:val="000000"/>
                <w:sz w:val="16"/>
                <w:szCs w:val="16"/>
              </w:rPr>
            </w:pPr>
            <w:r w:rsidRPr="007B4467">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52138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7B4467" w:rsidRDefault="00FD1AC9" w:rsidP="00FD1AC9">
            <w:pPr>
              <w:pStyle w:val="TAL"/>
              <w:rPr>
                <w:rFonts w:cs="Arial"/>
                <w:color w:val="000000"/>
                <w:sz w:val="16"/>
                <w:szCs w:val="16"/>
              </w:rPr>
            </w:pPr>
            <w:r w:rsidRPr="007B4467">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7B4467" w:rsidRDefault="00FD1AC9" w:rsidP="00FD1AC9">
            <w:pPr>
              <w:pStyle w:val="TAL"/>
              <w:rPr>
                <w:rFonts w:cs="Arial"/>
                <w:color w:val="000000"/>
                <w:sz w:val="16"/>
                <w:szCs w:val="16"/>
              </w:rPr>
            </w:pPr>
            <w:r w:rsidRPr="007B4467">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7B4467" w:rsidRDefault="00FD1AC9" w:rsidP="00FD1AC9">
            <w:pPr>
              <w:pStyle w:val="TAL"/>
              <w:rPr>
                <w:rFonts w:cs="Arial"/>
                <w:color w:val="000000"/>
                <w:sz w:val="16"/>
                <w:szCs w:val="16"/>
              </w:rPr>
            </w:pPr>
            <w:r w:rsidRPr="007B4467">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523AC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7B4467" w:rsidRDefault="00FD1AC9" w:rsidP="00FD1AC9">
            <w:pPr>
              <w:pStyle w:val="TAL"/>
              <w:rPr>
                <w:rFonts w:cs="Arial"/>
                <w:color w:val="000000"/>
                <w:sz w:val="16"/>
                <w:szCs w:val="16"/>
              </w:rPr>
            </w:pPr>
            <w:r w:rsidRPr="007B4467">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7B4467" w:rsidRDefault="00FD1AC9" w:rsidP="00FD1AC9">
            <w:pPr>
              <w:pStyle w:val="TAL"/>
              <w:rPr>
                <w:rFonts w:cs="Arial"/>
                <w:color w:val="000000"/>
                <w:sz w:val="16"/>
                <w:szCs w:val="16"/>
              </w:rPr>
            </w:pPr>
            <w:r w:rsidRPr="007B4467">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7B4467" w:rsidRDefault="00FD1AC9" w:rsidP="00FD1AC9">
            <w:pPr>
              <w:pStyle w:val="TAL"/>
              <w:rPr>
                <w:rFonts w:cs="Arial"/>
                <w:color w:val="000000"/>
                <w:sz w:val="16"/>
                <w:szCs w:val="16"/>
              </w:rPr>
            </w:pPr>
            <w:r w:rsidRPr="007B4467">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D82CAE" w:rsidRPr="007B4467" w14:paraId="1A82E8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9C4A1" w14:textId="5740872A"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93F69" w14:textId="69205B48"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280B4" w14:textId="17E5FC03" w:rsidR="00D82CAE" w:rsidRPr="007B4467" w:rsidRDefault="00D82CAE" w:rsidP="00D82CAE">
            <w:pPr>
              <w:pStyle w:val="TAL"/>
              <w:rPr>
                <w:rFonts w:cs="Arial"/>
                <w:color w:val="000000"/>
                <w:sz w:val="16"/>
                <w:szCs w:val="16"/>
              </w:rPr>
            </w:pPr>
            <w:r w:rsidRPr="007B4467">
              <w:rPr>
                <w:rFonts w:cs="Arial"/>
                <w:color w:val="000000"/>
                <w:sz w:val="16"/>
                <w:szCs w:val="16"/>
              </w:rPr>
              <w:t>R5-240027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3FE7" w14:textId="12248176" w:rsidR="00D82CAE" w:rsidRPr="007B4467" w:rsidRDefault="00D82CAE" w:rsidP="00D82CAE">
            <w:pPr>
              <w:pStyle w:val="TAL"/>
              <w:rPr>
                <w:rFonts w:cs="Arial"/>
                <w:color w:val="000000"/>
                <w:sz w:val="16"/>
                <w:szCs w:val="16"/>
              </w:rPr>
            </w:pPr>
            <w:r w:rsidRPr="007B4467">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0317A" w14:textId="1D87584C"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BD69" w14:textId="6C53199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1F70" w14:textId="6B5688E0" w:rsidR="00D82CAE" w:rsidRPr="007B4467" w:rsidRDefault="00D82CAE" w:rsidP="00D82CAE">
            <w:pPr>
              <w:pStyle w:val="TAL"/>
              <w:rPr>
                <w:rFonts w:cs="Arial"/>
                <w:color w:val="000000"/>
                <w:sz w:val="16"/>
                <w:szCs w:val="16"/>
              </w:rPr>
            </w:pPr>
            <w:r w:rsidRPr="007B4467">
              <w:rPr>
                <w:rFonts w:cs="Arial"/>
                <w:color w:val="000000"/>
                <w:sz w:val="16"/>
                <w:szCs w:val="16"/>
              </w:rPr>
              <w:t>Addition of PICS for Rel-17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F1AA" w14:textId="5AD760DF"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85D2D6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2A0E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777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CB0CC" w14:textId="6D01AF7E" w:rsidR="00D82CAE" w:rsidRPr="007B4467" w:rsidRDefault="00D82CAE" w:rsidP="00D82CAE">
            <w:pPr>
              <w:pStyle w:val="TAL"/>
              <w:rPr>
                <w:rFonts w:cs="Arial"/>
                <w:color w:val="000000"/>
                <w:sz w:val="16"/>
                <w:szCs w:val="16"/>
              </w:rPr>
            </w:pPr>
            <w:r w:rsidRPr="007B4467">
              <w:rPr>
                <w:rFonts w:cs="Arial"/>
                <w:color w:val="000000"/>
                <w:sz w:val="16"/>
                <w:szCs w:val="16"/>
              </w:rPr>
              <w:t>R5-240093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742EC" w14:textId="4B08FE8F" w:rsidR="00D82CAE" w:rsidRPr="007B4467" w:rsidRDefault="00D82CAE" w:rsidP="00D82CAE">
            <w:pPr>
              <w:pStyle w:val="TAL"/>
              <w:rPr>
                <w:rFonts w:cs="Arial"/>
                <w:color w:val="000000"/>
                <w:sz w:val="16"/>
                <w:szCs w:val="16"/>
              </w:rPr>
            </w:pPr>
            <w:r w:rsidRPr="007B4467">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F3626" w14:textId="331A8BFE"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09A7" w14:textId="1C795329"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07D5" w14:textId="063A1119" w:rsidR="00D82CAE" w:rsidRPr="007B4467" w:rsidRDefault="00D82CAE" w:rsidP="00D82CAE">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1711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9414E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336A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C95C"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DB1B4" w14:textId="74B65BA6" w:rsidR="00D82CAE" w:rsidRPr="007B4467" w:rsidRDefault="00D82CAE" w:rsidP="00D82CAE">
            <w:pPr>
              <w:pStyle w:val="TAL"/>
              <w:rPr>
                <w:rFonts w:cs="Arial"/>
                <w:color w:val="000000"/>
                <w:sz w:val="16"/>
                <w:szCs w:val="16"/>
              </w:rPr>
            </w:pPr>
            <w:r w:rsidRPr="007B4467">
              <w:rPr>
                <w:rFonts w:cs="Arial"/>
                <w:color w:val="000000"/>
                <w:sz w:val="16"/>
                <w:szCs w:val="16"/>
              </w:rPr>
              <w:t>R5-240173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13B8" w14:textId="75781519" w:rsidR="00D82CAE" w:rsidRPr="007B4467" w:rsidRDefault="00D82CAE" w:rsidP="00D82CAE">
            <w:pPr>
              <w:pStyle w:val="TAL"/>
              <w:rPr>
                <w:rFonts w:cs="Arial"/>
                <w:color w:val="000000"/>
                <w:sz w:val="16"/>
                <w:szCs w:val="16"/>
              </w:rPr>
            </w:pPr>
            <w:r w:rsidRPr="007B4467">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C3EB3" w14:textId="1ACE4BAF"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75" w14:textId="773A25C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A30A" w14:textId="54C6E49E" w:rsidR="00D82CAE" w:rsidRPr="007B4467" w:rsidRDefault="00D82CAE" w:rsidP="00D82CAE">
            <w:pPr>
              <w:pStyle w:val="TAL"/>
              <w:rPr>
                <w:rFonts w:cs="Arial"/>
                <w:color w:val="000000"/>
                <w:sz w:val="16"/>
                <w:szCs w:val="16"/>
              </w:rPr>
            </w:pPr>
            <w:r w:rsidRPr="007B4467">
              <w:rPr>
                <w:rFonts w:cs="Arial"/>
                <w:color w:val="000000"/>
                <w:sz w:val="16"/>
                <w:szCs w:val="16"/>
              </w:rPr>
              <w:t>Correction to HPUE PICS Mnemonic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9CF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2CE4B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B649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E7D4"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D6F1C" w14:textId="12E6D848" w:rsidR="00D82CAE" w:rsidRPr="007B4467" w:rsidRDefault="00D82CAE" w:rsidP="00D82CAE">
            <w:pPr>
              <w:pStyle w:val="TAL"/>
              <w:rPr>
                <w:rFonts w:cs="Arial"/>
                <w:color w:val="000000"/>
                <w:sz w:val="16"/>
                <w:szCs w:val="16"/>
              </w:rPr>
            </w:pPr>
            <w:r w:rsidRPr="007B4467">
              <w:rPr>
                <w:rFonts w:cs="Arial"/>
                <w:color w:val="000000"/>
                <w:sz w:val="16"/>
                <w:szCs w:val="16"/>
              </w:rPr>
              <w:t>R5-240276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3668" w14:textId="0CC74B43" w:rsidR="00D82CAE" w:rsidRPr="007B4467" w:rsidRDefault="00D82CAE" w:rsidP="00D82CAE">
            <w:pPr>
              <w:pStyle w:val="TAL"/>
              <w:rPr>
                <w:rFonts w:cs="Arial"/>
                <w:color w:val="000000"/>
                <w:sz w:val="16"/>
                <w:szCs w:val="16"/>
              </w:rPr>
            </w:pPr>
            <w:r w:rsidRPr="007B446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FE4DA" w14:textId="549EFD6A"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B76CB" w14:textId="726CAE8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9369E" w14:textId="6649802D"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R16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251"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B8FB1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1B10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1660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430EC" w14:textId="3D040811" w:rsidR="00D82CAE" w:rsidRPr="007B4467" w:rsidRDefault="00D82CAE" w:rsidP="00D82CAE">
            <w:pPr>
              <w:pStyle w:val="TAL"/>
              <w:rPr>
                <w:rFonts w:cs="Arial"/>
                <w:color w:val="000000"/>
                <w:sz w:val="16"/>
                <w:szCs w:val="16"/>
              </w:rPr>
            </w:pPr>
            <w:r w:rsidRPr="007B4467">
              <w:rPr>
                <w:rFonts w:cs="Arial"/>
                <w:color w:val="000000"/>
                <w:sz w:val="16"/>
                <w:szCs w:val="16"/>
              </w:rPr>
              <w:t>R5-240277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BCC7" w14:textId="4E71A919" w:rsidR="00D82CAE" w:rsidRPr="007B4467" w:rsidRDefault="00D82CAE" w:rsidP="00D82CAE">
            <w:pPr>
              <w:pStyle w:val="TAL"/>
              <w:rPr>
                <w:rFonts w:cs="Arial"/>
                <w:color w:val="000000"/>
                <w:sz w:val="16"/>
                <w:szCs w:val="16"/>
              </w:rPr>
            </w:pPr>
            <w:r w:rsidRPr="007B4467">
              <w:rPr>
                <w:rFonts w:cs="Arial"/>
                <w:color w:val="000000"/>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7FFA0" w14:textId="7970F560"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7518" w14:textId="7D826725"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6D6A2" w14:textId="6DAFB2D4"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R17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F88B"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60770A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3C72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32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F5240" w14:textId="5EB639B5" w:rsidR="00D82CAE" w:rsidRPr="007B4467" w:rsidRDefault="00D82CAE" w:rsidP="00D82CAE">
            <w:pPr>
              <w:pStyle w:val="TAL"/>
              <w:rPr>
                <w:rFonts w:cs="Arial"/>
                <w:color w:val="000000"/>
                <w:sz w:val="16"/>
                <w:szCs w:val="16"/>
              </w:rPr>
            </w:pPr>
            <w:r w:rsidRPr="007B4467">
              <w:rPr>
                <w:rFonts w:cs="Arial"/>
                <w:color w:val="000000"/>
                <w:sz w:val="16"/>
                <w:szCs w:val="16"/>
              </w:rPr>
              <w:t>R5-240313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3072" w14:textId="0EBBFFA3" w:rsidR="00D82CAE" w:rsidRPr="007B4467" w:rsidRDefault="00D82CAE" w:rsidP="00D82CAE">
            <w:pPr>
              <w:pStyle w:val="TAL"/>
              <w:rPr>
                <w:rFonts w:cs="Arial"/>
                <w:color w:val="000000"/>
                <w:sz w:val="16"/>
                <w:szCs w:val="16"/>
              </w:rPr>
            </w:pPr>
            <w:r w:rsidRPr="007B446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68565" w14:textId="5D4ADA2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3076" w14:textId="1BA0882D"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DE41" w14:textId="439A4197" w:rsidR="00D82CAE" w:rsidRPr="007B4467" w:rsidRDefault="00D82CAE" w:rsidP="00D82CAE">
            <w:pPr>
              <w:pStyle w:val="TAL"/>
              <w:rPr>
                <w:rFonts w:cs="Arial"/>
                <w:color w:val="000000"/>
                <w:sz w:val="16"/>
                <w:szCs w:val="16"/>
              </w:rPr>
            </w:pPr>
            <w:r w:rsidRPr="007B4467">
              <w:rPr>
                <w:rFonts w:cs="Arial"/>
                <w:color w:val="000000"/>
                <w:sz w:val="16"/>
                <w:szCs w:val="16"/>
              </w:rPr>
              <w:t>Introducing indicator for Power Class of CA configuration with single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65715"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FA20FB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9C76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9E1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22ECD" w14:textId="0FD0C42D" w:rsidR="00D82CAE" w:rsidRPr="007B4467" w:rsidRDefault="00D82CAE" w:rsidP="00D82CAE">
            <w:pPr>
              <w:pStyle w:val="TAL"/>
              <w:rPr>
                <w:rFonts w:cs="Arial"/>
                <w:color w:val="000000"/>
                <w:sz w:val="16"/>
                <w:szCs w:val="16"/>
              </w:rPr>
            </w:pPr>
            <w:r w:rsidRPr="007B4467">
              <w:rPr>
                <w:rFonts w:cs="Arial"/>
                <w:color w:val="000000"/>
                <w:sz w:val="16"/>
                <w:szCs w:val="16"/>
              </w:rPr>
              <w:t>R5-240316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42C4" w14:textId="7894F70B" w:rsidR="00D82CAE" w:rsidRPr="007B4467" w:rsidRDefault="00D82CAE" w:rsidP="00D82CAE">
            <w:pPr>
              <w:pStyle w:val="TAL"/>
              <w:rPr>
                <w:rFonts w:cs="Arial"/>
                <w:color w:val="000000"/>
                <w:sz w:val="16"/>
                <w:szCs w:val="16"/>
              </w:rPr>
            </w:pPr>
            <w:r w:rsidRPr="007B446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404E" w14:textId="05D652E4"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C7C6" w14:textId="0A36ABE7"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FF629" w14:textId="2FE7BD59" w:rsidR="00D82CAE" w:rsidRPr="007B4467" w:rsidRDefault="00D82CAE" w:rsidP="00D82CAE">
            <w:pPr>
              <w:pStyle w:val="TAL"/>
              <w:rPr>
                <w:rFonts w:cs="Arial"/>
                <w:color w:val="000000"/>
                <w:sz w:val="16"/>
                <w:szCs w:val="16"/>
              </w:rPr>
            </w:pPr>
            <w:r w:rsidRPr="007B4467">
              <w:rPr>
                <w:rFonts w:cs="Arial"/>
                <w:color w:val="000000"/>
                <w:sz w:val="16"/>
                <w:szCs w:val="16"/>
              </w:rPr>
              <w:t>Introducing SUL configuration SUL_n78A-n81A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46DB"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FDF85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42606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01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D006F" w14:textId="5702A9A5" w:rsidR="00D82CAE" w:rsidRPr="007B4467" w:rsidRDefault="00D82CAE" w:rsidP="00D82CAE">
            <w:pPr>
              <w:pStyle w:val="TAL"/>
              <w:rPr>
                <w:rFonts w:cs="Arial"/>
                <w:color w:val="000000"/>
                <w:sz w:val="16"/>
                <w:szCs w:val="16"/>
              </w:rPr>
            </w:pPr>
            <w:r w:rsidRPr="007B4467">
              <w:rPr>
                <w:rFonts w:cs="Arial"/>
                <w:color w:val="000000"/>
                <w:sz w:val="16"/>
                <w:szCs w:val="16"/>
              </w:rPr>
              <w:t>R5-240330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8E73" w14:textId="6E6D83CC" w:rsidR="00D82CAE" w:rsidRPr="007B4467" w:rsidRDefault="00D82CAE" w:rsidP="00D82CAE">
            <w:pPr>
              <w:pStyle w:val="TAL"/>
              <w:rPr>
                <w:rFonts w:cs="Arial"/>
                <w:color w:val="000000"/>
                <w:sz w:val="16"/>
                <w:szCs w:val="16"/>
              </w:rPr>
            </w:pPr>
            <w:r w:rsidRPr="007B446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8960" w14:textId="7A6622D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9F92D" w14:textId="3B547EE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8E9E5" w14:textId="09480BCB" w:rsidR="00D82CAE" w:rsidRPr="007B4467" w:rsidRDefault="00D82CAE" w:rsidP="00D82CAE">
            <w:pPr>
              <w:pStyle w:val="TAL"/>
              <w:rPr>
                <w:rFonts w:cs="Arial"/>
                <w:color w:val="000000"/>
                <w:sz w:val="16"/>
                <w:szCs w:val="16"/>
              </w:rPr>
            </w:pPr>
            <w:r w:rsidRPr="007B4467">
              <w:rPr>
                <w:rFonts w:cs="Arial"/>
                <w:color w:val="000000"/>
                <w:sz w:val="16"/>
                <w:szCs w:val="16"/>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D90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300052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DE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08DF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3A1B6" w14:textId="1C32FABB" w:rsidR="00D82CAE" w:rsidRPr="007B4467" w:rsidRDefault="00D82CAE" w:rsidP="00D82CAE">
            <w:pPr>
              <w:pStyle w:val="TAL"/>
              <w:rPr>
                <w:rFonts w:cs="Arial"/>
                <w:color w:val="000000"/>
                <w:sz w:val="16"/>
                <w:szCs w:val="16"/>
              </w:rPr>
            </w:pPr>
            <w:r w:rsidRPr="007B4467">
              <w:rPr>
                <w:rFonts w:cs="Arial"/>
                <w:color w:val="000000"/>
                <w:sz w:val="16"/>
                <w:szCs w:val="16"/>
              </w:rPr>
              <w:t>R5-240335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A08D" w14:textId="33965A09" w:rsidR="00D82CAE" w:rsidRPr="007B4467" w:rsidRDefault="00D82CAE" w:rsidP="00D82CAE">
            <w:pPr>
              <w:pStyle w:val="TAL"/>
              <w:rPr>
                <w:rFonts w:cs="Arial"/>
                <w:color w:val="000000"/>
                <w:sz w:val="16"/>
                <w:szCs w:val="16"/>
              </w:rPr>
            </w:pPr>
            <w:r w:rsidRPr="007B4467">
              <w:rPr>
                <w:rFonts w:cs="Arial"/>
                <w:color w:val="000000"/>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F2E77" w14:textId="2A08E27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684FC" w14:textId="31E5995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BE31" w14:textId="11C982B2" w:rsidR="00D82CAE" w:rsidRPr="007B4467" w:rsidRDefault="00D82CAE" w:rsidP="00D82CAE">
            <w:pPr>
              <w:pStyle w:val="TAL"/>
              <w:rPr>
                <w:rFonts w:cs="Arial"/>
                <w:color w:val="000000"/>
                <w:sz w:val="16"/>
                <w:szCs w:val="16"/>
              </w:rPr>
            </w:pPr>
            <w:r w:rsidRPr="007B4467">
              <w:rPr>
                <w:rFonts w:cs="Arial"/>
                <w:color w:val="000000"/>
                <w:sz w:val="16"/>
                <w:szCs w:val="16"/>
              </w:rPr>
              <w:t>Editorial correction to note numbering for inter-band EN-DC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5475F"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A707B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30DA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E8626"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1D2B" w14:textId="6AC99EF7" w:rsidR="00D82CAE" w:rsidRPr="007B4467" w:rsidRDefault="00D82CAE" w:rsidP="00D82CAE">
            <w:pPr>
              <w:pStyle w:val="TAL"/>
              <w:rPr>
                <w:rFonts w:cs="Arial"/>
                <w:color w:val="000000"/>
                <w:sz w:val="16"/>
                <w:szCs w:val="16"/>
              </w:rPr>
            </w:pPr>
            <w:r w:rsidRPr="007B4467">
              <w:rPr>
                <w:rFonts w:cs="Arial"/>
                <w:color w:val="000000"/>
                <w:sz w:val="16"/>
                <w:szCs w:val="16"/>
              </w:rPr>
              <w:t>R5-240410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F1C3" w14:textId="5039A1AF" w:rsidR="00D82CAE" w:rsidRPr="007B4467" w:rsidRDefault="00D82CAE" w:rsidP="00D82CAE">
            <w:pPr>
              <w:pStyle w:val="TAL"/>
              <w:rPr>
                <w:rFonts w:cs="Arial"/>
                <w:color w:val="000000"/>
                <w:sz w:val="16"/>
                <w:szCs w:val="16"/>
              </w:rPr>
            </w:pPr>
            <w:r w:rsidRPr="007B446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B71F9" w14:textId="4DFC9E0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36C7" w14:textId="6F482CA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22830" w14:textId="0EAB1C65"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A69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04FD9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F526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9684E"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29DC" w14:textId="53E44B10" w:rsidR="00D82CAE" w:rsidRPr="007B4467" w:rsidRDefault="00D82CAE" w:rsidP="00D82CAE">
            <w:pPr>
              <w:pStyle w:val="TAL"/>
              <w:rPr>
                <w:rFonts w:cs="Arial"/>
                <w:color w:val="000000"/>
                <w:sz w:val="16"/>
                <w:szCs w:val="16"/>
              </w:rPr>
            </w:pPr>
            <w:r w:rsidRPr="007B4467">
              <w:rPr>
                <w:rFonts w:cs="Arial"/>
                <w:color w:val="000000"/>
                <w:sz w:val="16"/>
                <w:szCs w:val="16"/>
              </w:rPr>
              <w:t>R5-240425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F9A" w14:textId="3EE57A34" w:rsidR="00D82CAE" w:rsidRPr="007B4467" w:rsidRDefault="00D82CAE" w:rsidP="00D82CAE">
            <w:pPr>
              <w:pStyle w:val="TAL"/>
              <w:rPr>
                <w:rFonts w:cs="Arial"/>
                <w:color w:val="000000"/>
                <w:sz w:val="16"/>
                <w:szCs w:val="16"/>
              </w:rPr>
            </w:pPr>
            <w:r w:rsidRPr="007B446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C208" w14:textId="048DE2A7"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7165" w14:textId="523CD84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E3EA" w14:textId="52CDB3B9" w:rsidR="00D82CAE" w:rsidRPr="007B4467" w:rsidRDefault="00D82CAE" w:rsidP="00D82CAE">
            <w:pPr>
              <w:pStyle w:val="TAL"/>
              <w:rPr>
                <w:rFonts w:cs="Arial"/>
                <w:color w:val="000000"/>
                <w:sz w:val="16"/>
                <w:szCs w:val="16"/>
              </w:rPr>
            </w:pPr>
            <w:r w:rsidRPr="007B4467">
              <w:rPr>
                <w:rFonts w:cs="Arial"/>
                <w:color w:val="000000"/>
                <w:sz w:val="16"/>
                <w:szCs w:val="16"/>
              </w:rPr>
              <w:t>Add PICS for PEIPS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57900"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D16096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CA3"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68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BCE" w14:textId="78207CDA" w:rsidR="00D82CAE" w:rsidRPr="007B4467" w:rsidRDefault="00D82CAE" w:rsidP="00D82CAE">
            <w:pPr>
              <w:pStyle w:val="TAL"/>
              <w:rPr>
                <w:rFonts w:cs="Arial"/>
                <w:color w:val="000000"/>
                <w:sz w:val="16"/>
                <w:szCs w:val="16"/>
              </w:rPr>
            </w:pPr>
            <w:r w:rsidRPr="007B4467">
              <w:rPr>
                <w:rFonts w:cs="Arial"/>
                <w:color w:val="000000"/>
                <w:sz w:val="16"/>
                <w:szCs w:val="16"/>
              </w:rPr>
              <w:t>R5-240461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2FD6" w14:textId="03417A01" w:rsidR="00D82CAE" w:rsidRPr="007B4467" w:rsidRDefault="00D82CAE" w:rsidP="00D82CAE">
            <w:pPr>
              <w:pStyle w:val="TAL"/>
              <w:rPr>
                <w:rFonts w:cs="Arial"/>
                <w:color w:val="000000"/>
                <w:sz w:val="16"/>
                <w:szCs w:val="16"/>
              </w:rPr>
            </w:pPr>
            <w:r w:rsidRPr="007B446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0447" w14:textId="01F22EEA"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E1FA" w14:textId="42FE837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6E08D" w14:textId="6C800D71" w:rsidR="00D82CAE" w:rsidRPr="007B4467" w:rsidRDefault="00D82CAE" w:rsidP="00D82CAE">
            <w:pPr>
              <w:pStyle w:val="TAL"/>
              <w:rPr>
                <w:rFonts w:cs="Arial"/>
                <w:color w:val="000000"/>
                <w:sz w:val="16"/>
                <w:szCs w:val="16"/>
              </w:rPr>
            </w:pPr>
            <w:r w:rsidRPr="007B4467">
              <w:rPr>
                <w:rFonts w:cs="Arial"/>
                <w:color w:val="000000"/>
                <w:sz w:val="16"/>
                <w:szCs w:val="16"/>
              </w:rPr>
              <w:t>Introduction of CA_n66A-n71A-n77(2A) and CA_n66A-n71A-n78(2A)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6BE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9C30E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2EDD6"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08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060C9" w14:textId="1162A172" w:rsidR="00D82CAE" w:rsidRPr="007B4467" w:rsidRDefault="00D82CAE" w:rsidP="00D82CAE">
            <w:pPr>
              <w:pStyle w:val="TAL"/>
              <w:rPr>
                <w:rFonts w:cs="Arial"/>
                <w:color w:val="000000"/>
                <w:sz w:val="16"/>
                <w:szCs w:val="16"/>
              </w:rPr>
            </w:pPr>
            <w:r w:rsidRPr="007B4467">
              <w:rPr>
                <w:rFonts w:cs="Arial"/>
                <w:color w:val="000000"/>
                <w:sz w:val="16"/>
                <w:szCs w:val="16"/>
              </w:rPr>
              <w:t>R5-240522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D0C5" w14:textId="3906C033" w:rsidR="00D82CAE" w:rsidRPr="007B4467" w:rsidRDefault="00D82CAE" w:rsidP="00D82CAE">
            <w:pPr>
              <w:pStyle w:val="TAL"/>
              <w:rPr>
                <w:rFonts w:cs="Arial"/>
                <w:color w:val="000000"/>
                <w:sz w:val="16"/>
                <w:szCs w:val="16"/>
              </w:rPr>
            </w:pPr>
            <w:r w:rsidRPr="007B446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ECF90" w14:textId="53083167"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916B" w14:textId="7C5C243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8200" w14:textId="52A7E1F7" w:rsidR="00D82CAE" w:rsidRPr="007B4467" w:rsidRDefault="00D82CAE" w:rsidP="00D82CAE">
            <w:pPr>
              <w:pStyle w:val="TAL"/>
              <w:rPr>
                <w:rFonts w:cs="Arial"/>
                <w:color w:val="000000"/>
                <w:sz w:val="16"/>
                <w:szCs w:val="16"/>
              </w:rPr>
            </w:pPr>
            <w:r w:rsidRPr="007B4467">
              <w:rPr>
                <w:rFonts w:cs="Arial"/>
                <w:color w:val="000000"/>
                <w:sz w:val="16"/>
                <w:szCs w:val="16"/>
              </w:rPr>
              <w:t>Update the existing PICS of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0274"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297D9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AE50C"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1E7C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49E" w14:textId="0FD85BC6" w:rsidR="00D82CAE" w:rsidRPr="007B4467" w:rsidRDefault="00D82CAE" w:rsidP="00D82CAE">
            <w:pPr>
              <w:pStyle w:val="TAL"/>
              <w:rPr>
                <w:rFonts w:cs="Arial"/>
                <w:color w:val="000000"/>
                <w:sz w:val="16"/>
                <w:szCs w:val="16"/>
              </w:rPr>
            </w:pPr>
            <w:r w:rsidRPr="007B4467">
              <w:rPr>
                <w:rFonts w:cs="Arial"/>
                <w:color w:val="000000"/>
                <w:sz w:val="16"/>
                <w:szCs w:val="16"/>
              </w:rPr>
              <w:t>R5-240887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D94C1" w14:textId="75E55B97" w:rsidR="00D82CAE" w:rsidRPr="007B4467" w:rsidRDefault="00D82CAE" w:rsidP="00D82CAE">
            <w:pPr>
              <w:pStyle w:val="TAL"/>
              <w:rPr>
                <w:rFonts w:cs="Arial"/>
                <w:color w:val="000000"/>
                <w:sz w:val="16"/>
                <w:szCs w:val="16"/>
              </w:rPr>
            </w:pPr>
            <w:r w:rsidRPr="007B446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8468" w14:textId="7AF7B05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70E2" w14:textId="0B3580A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B658B" w14:textId="18DB0623" w:rsidR="00D82CAE" w:rsidRPr="007B4467" w:rsidRDefault="00D82CAE" w:rsidP="00D82CAE">
            <w:pPr>
              <w:pStyle w:val="TAL"/>
              <w:rPr>
                <w:rFonts w:cs="Arial"/>
                <w:color w:val="000000"/>
                <w:sz w:val="16"/>
                <w:szCs w:val="16"/>
              </w:rPr>
            </w:pPr>
            <w:r w:rsidRPr="007B4467">
              <w:rPr>
                <w:rFonts w:cs="Arial"/>
                <w:color w:val="000000"/>
                <w:sz w:val="16"/>
                <w:szCs w:val="16"/>
              </w:rPr>
              <w:t>Update additional FR1 NR CA inter-band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E5D"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C4EE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4D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B35A6"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5CE1D" w14:textId="7A4567BC" w:rsidR="00D82CAE" w:rsidRPr="007B4467" w:rsidRDefault="00D82CAE" w:rsidP="00D82CAE">
            <w:pPr>
              <w:pStyle w:val="TAL"/>
              <w:rPr>
                <w:rFonts w:cs="Arial"/>
                <w:color w:val="000000"/>
                <w:sz w:val="16"/>
                <w:szCs w:val="16"/>
              </w:rPr>
            </w:pPr>
            <w:r w:rsidRPr="007B4467">
              <w:rPr>
                <w:rFonts w:cs="Arial"/>
                <w:color w:val="000000"/>
                <w:sz w:val="16"/>
                <w:szCs w:val="16"/>
              </w:rPr>
              <w:t>R5-241029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F9D7" w14:textId="1E966329" w:rsidR="00D82CAE" w:rsidRPr="007B4467" w:rsidRDefault="00D82CAE" w:rsidP="00D82CAE">
            <w:pPr>
              <w:pStyle w:val="TAL"/>
              <w:rPr>
                <w:rFonts w:cs="Arial"/>
                <w:color w:val="000000"/>
                <w:sz w:val="16"/>
                <w:szCs w:val="16"/>
              </w:rPr>
            </w:pPr>
            <w:r w:rsidRPr="007B4467">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75A2" w14:textId="0A66EE78"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C176" w14:textId="29D72B8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9E36" w14:textId="4CE4DE39" w:rsidR="00D82CAE" w:rsidRPr="007B4467" w:rsidRDefault="00D82CAE" w:rsidP="00D82CAE">
            <w:pPr>
              <w:pStyle w:val="TAL"/>
              <w:rPr>
                <w:rFonts w:cs="Arial"/>
                <w:color w:val="000000"/>
                <w:sz w:val="16"/>
                <w:szCs w:val="16"/>
              </w:rPr>
            </w:pPr>
            <w:r w:rsidRPr="007B4467">
              <w:rPr>
                <w:rFonts w:cs="Arial"/>
                <w:color w:val="000000"/>
                <w:sz w:val="16"/>
                <w:szCs w:val="16"/>
              </w:rPr>
              <w:t>Update to PICS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A6F5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AEE45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34B9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81D5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C755" w14:textId="53A988F6" w:rsidR="00D82CAE" w:rsidRPr="007B4467" w:rsidRDefault="00D82CAE" w:rsidP="00D82CAE">
            <w:pPr>
              <w:pStyle w:val="TAL"/>
              <w:rPr>
                <w:rFonts w:cs="Arial"/>
                <w:color w:val="000000"/>
                <w:sz w:val="16"/>
                <w:szCs w:val="16"/>
              </w:rPr>
            </w:pPr>
            <w:r w:rsidRPr="007B4467">
              <w:rPr>
                <w:rFonts w:cs="Arial"/>
                <w:color w:val="000000"/>
                <w:sz w:val="16"/>
                <w:szCs w:val="16"/>
              </w:rPr>
              <w:t>R5-241165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E637" w14:textId="3EAD2A17" w:rsidR="00D82CAE" w:rsidRPr="007B4467" w:rsidRDefault="00D82CAE" w:rsidP="00D82CAE">
            <w:pPr>
              <w:pStyle w:val="TAL"/>
              <w:rPr>
                <w:rFonts w:cs="Arial"/>
                <w:color w:val="000000"/>
                <w:sz w:val="16"/>
                <w:szCs w:val="16"/>
              </w:rPr>
            </w:pPr>
            <w:r w:rsidRPr="007B4467">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5A538" w14:textId="1434849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03BFF" w14:textId="3DCFF66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A79C8" w14:textId="16496633" w:rsidR="00D82CAE" w:rsidRPr="007B4467" w:rsidRDefault="00D82CAE" w:rsidP="00D82CAE">
            <w:pPr>
              <w:pStyle w:val="TAL"/>
              <w:rPr>
                <w:rFonts w:cs="Arial"/>
                <w:color w:val="000000"/>
                <w:sz w:val="16"/>
                <w:szCs w:val="16"/>
              </w:rPr>
            </w:pPr>
            <w:r w:rsidRPr="007B4467">
              <w:rPr>
                <w:rFonts w:cs="Arial"/>
                <w:color w:val="000000"/>
                <w:sz w:val="16"/>
                <w:szCs w:val="16"/>
              </w:rPr>
              <w:t>Removal of duplicated RSSI measurements and channel occupancy reporting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2"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AAA8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F3993"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0874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B40F" w14:textId="29F83456" w:rsidR="00D82CAE" w:rsidRPr="007B4467" w:rsidRDefault="00D82CAE" w:rsidP="00D82CAE">
            <w:pPr>
              <w:pStyle w:val="TAL"/>
              <w:rPr>
                <w:rFonts w:cs="Arial"/>
                <w:color w:val="000000"/>
                <w:sz w:val="16"/>
                <w:szCs w:val="16"/>
              </w:rPr>
            </w:pPr>
            <w:r w:rsidRPr="007B4467">
              <w:rPr>
                <w:rFonts w:cs="Arial"/>
                <w:color w:val="000000"/>
                <w:sz w:val="16"/>
                <w:szCs w:val="16"/>
              </w:rPr>
              <w:t>R5-241259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8F6B" w14:textId="6E2C2A20" w:rsidR="00D82CAE" w:rsidRPr="007B4467" w:rsidRDefault="00D82CAE" w:rsidP="00D82CAE">
            <w:pPr>
              <w:pStyle w:val="TAL"/>
              <w:rPr>
                <w:rFonts w:cs="Arial"/>
                <w:color w:val="000000"/>
                <w:sz w:val="16"/>
                <w:szCs w:val="16"/>
              </w:rPr>
            </w:pPr>
            <w:r w:rsidRPr="007B4467">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BF242" w14:textId="2F58F8A0"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A784" w14:textId="0346D44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C4F1E" w14:textId="4427923B" w:rsidR="00D82CAE" w:rsidRPr="007B4467" w:rsidRDefault="00D82CAE" w:rsidP="00D82CAE">
            <w:pPr>
              <w:pStyle w:val="TAL"/>
              <w:rPr>
                <w:rFonts w:cs="Arial"/>
                <w:color w:val="000000"/>
                <w:sz w:val="16"/>
                <w:szCs w:val="16"/>
              </w:rPr>
            </w:pPr>
            <w:r w:rsidRPr="007B4467">
              <w:rPr>
                <w:rFonts w:cs="Arial"/>
                <w:color w:val="000000"/>
                <w:sz w:val="16"/>
                <w:szCs w:val="16"/>
              </w:rPr>
              <w:t>Addition of RF baseline implementation capability of PC2 config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3F569"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0FA2E6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809D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EC1DE"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03B09" w14:textId="31FCA175" w:rsidR="00D82CAE" w:rsidRPr="007B4467" w:rsidRDefault="00D82CAE" w:rsidP="00D82CAE">
            <w:pPr>
              <w:pStyle w:val="TAL"/>
              <w:rPr>
                <w:rFonts w:cs="Arial"/>
                <w:color w:val="000000"/>
                <w:sz w:val="16"/>
                <w:szCs w:val="16"/>
              </w:rPr>
            </w:pPr>
            <w:r w:rsidRPr="007B4467">
              <w:rPr>
                <w:rFonts w:cs="Arial"/>
                <w:color w:val="000000"/>
                <w:sz w:val="16"/>
                <w:szCs w:val="16"/>
              </w:rPr>
              <w:t>R5-241262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BCDC" w14:textId="4F4ADD45" w:rsidR="00D82CAE" w:rsidRPr="007B4467" w:rsidRDefault="00D82CAE" w:rsidP="00D82CAE">
            <w:pPr>
              <w:pStyle w:val="TAL"/>
              <w:rPr>
                <w:rFonts w:cs="Arial"/>
                <w:color w:val="000000"/>
                <w:sz w:val="16"/>
                <w:szCs w:val="16"/>
              </w:rPr>
            </w:pPr>
            <w:r w:rsidRPr="007B4467">
              <w:rPr>
                <w:rFonts w:cs="Arial"/>
                <w:color w:val="000000"/>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B0FAD" w14:textId="0617775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2BD3" w14:textId="4D4AE65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1E88" w14:textId="5339B12B" w:rsidR="00D82CAE" w:rsidRPr="007B4467" w:rsidRDefault="00D82CAE" w:rsidP="00D82CAE">
            <w:pPr>
              <w:pStyle w:val="TAL"/>
              <w:rPr>
                <w:rFonts w:cs="Arial"/>
                <w:color w:val="000000"/>
                <w:sz w:val="16"/>
                <w:szCs w:val="16"/>
              </w:rPr>
            </w:pPr>
            <w:r w:rsidRPr="007B4467">
              <w:rPr>
                <w:rFonts w:cs="Arial"/>
                <w:color w:val="000000"/>
                <w:sz w:val="16"/>
                <w:szCs w:val="16"/>
              </w:rPr>
              <w:t>Addition of n5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424A"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6DC85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2941E"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94341"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CDEF" w14:textId="43CAD3A7" w:rsidR="00D82CAE" w:rsidRPr="007B4467" w:rsidRDefault="00D82CAE" w:rsidP="00D82CAE">
            <w:pPr>
              <w:pStyle w:val="TAL"/>
              <w:rPr>
                <w:rFonts w:cs="Arial"/>
                <w:color w:val="000000"/>
                <w:sz w:val="16"/>
                <w:szCs w:val="16"/>
              </w:rPr>
            </w:pPr>
            <w:r w:rsidRPr="007B4467">
              <w:rPr>
                <w:rFonts w:cs="Arial"/>
                <w:color w:val="000000"/>
                <w:sz w:val="16"/>
                <w:szCs w:val="16"/>
              </w:rPr>
              <w:t>R5-241270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21F2" w14:textId="4D73F40B" w:rsidR="00D82CAE" w:rsidRPr="007B4467" w:rsidRDefault="00D82CAE" w:rsidP="00D82CAE">
            <w:pPr>
              <w:pStyle w:val="TAL"/>
              <w:rPr>
                <w:rFonts w:cs="Arial"/>
                <w:color w:val="000000"/>
                <w:sz w:val="16"/>
                <w:szCs w:val="16"/>
              </w:rPr>
            </w:pPr>
            <w:r w:rsidRPr="007B4467">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4F0DF" w14:textId="746632A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95815" w14:textId="0FB2C0D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4D287" w14:textId="4EA5E83E" w:rsidR="00D82CAE" w:rsidRPr="007B4467" w:rsidRDefault="00D82CAE" w:rsidP="00D82CAE">
            <w:pPr>
              <w:pStyle w:val="TAL"/>
              <w:rPr>
                <w:rFonts w:cs="Arial"/>
                <w:color w:val="000000"/>
                <w:sz w:val="16"/>
                <w:szCs w:val="16"/>
              </w:rPr>
            </w:pPr>
            <w:r w:rsidRPr="007B4467">
              <w:rPr>
                <w:rFonts w:cs="Arial"/>
                <w:color w:val="000000"/>
                <w:sz w:val="16"/>
                <w:szCs w:val="16"/>
              </w:rPr>
              <w:t>Addition of PICS to support NTN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680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862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D5CFC"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DED3"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53617" w14:textId="572698D0" w:rsidR="00D82CAE" w:rsidRPr="007B4467" w:rsidRDefault="00D82CAE" w:rsidP="00D82CAE">
            <w:pPr>
              <w:pStyle w:val="TAL"/>
              <w:rPr>
                <w:rFonts w:cs="Arial"/>
                <w:color w:val="000000"/>
                <w:sz w:val="16"/>
                <w:szCs w:val="16"/>
              </w:rPr>
            </w:pPr>
            <w:r w:rsidRPr="007B4467">
              <w:rPr>
                <w:rFonts w:cs="Arial"/>
                <w:color w:val="000000"/>
                <w:sz w:val="16"/>
                <w:szCs w:val="16"/>
              </w:rPr>
              <w:t>R5-241491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10DC" w14:textId="579B943F" w:rsidR="00D82CAE" w:rsidRPr="007B4467" w:rsidRDefault="00D82CAE" w:rsidP="00D82CAE">
            <w:pPr>
              <w:pStyle w:val="TAL"/>
              <w:rPr>
                <w:rFonts w:cs="Arial"/>
                <w:color w:val="000000"/>
                <w:sz w:val="16"/>
                <w:szCs w:val="16"/>
              </w:rPr>
            </w:pPr>
            <w:r w:rsidRPr="007B446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88F2D" w14:textId="069326EE"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A797" w14:textId="56493D78"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F13F" w14:textId="12A3DF75" w:rsidR="00D82CAE" w:rsidRPr="007B4467" w:rsidRDefault="00D82CAE" w:rsidP="00D82CAE">
            <w:pPr>
              <w:pStyle w:val="TAL"/>
              <w:rPr>
                <w:rFonts w:cs="Arial"/>
                <w:color w:val="000000"/>
                <w:sz w:val="16"/>
                <w:szCs w:val="16"/>
              </w:rPr>
            </w:pPr>
            <w:r w:rsidRPr="007B4467">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9C9D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9F93E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46BA25"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CCB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A04A" w14:textId="7EC15A05" w:rsidR="00D82CAE" w:rsidRPr="007B4467" w:rsidRDefault="00D82CAE" w:rsidP="00D82CAE">
            <w:pPr>
              <w:pStyle w:val="TAL"/>
              <w:rPr>
                <w:rFonts w:cs="Arial"/>
                <w:color w:val="000000"/>
                <w:sz w:val="16"/>
                <w:szCs w:val="16"/>
              </w:rPr>
            </w:pPr>
            <w:r w:rsidRPr="007B4467">
              <w:rPr>
                <w:rFonts w:cs="Arial"/>
                <w:color w:val="000000"/>
                <w:sz w:val="16"/>
                <w:szCs w:val="16"/>
              </w:rPr>
              <w:t>R5-241581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184" w14:textId="52C80999" w:rsidR="00D82CAE" w:rsidRPr="007B4467" w:rsidRDefault="00D82CAE" w:rsidP="00D82CAE">
            <w:pPr>
              <w:pStyle w:val="TAL"/>
              <w:rPr>
                <w:rFonts w:cs="Arial"/>
                <w:color w:val="000000"/>
                <w:sz w:val="16"/>
                <w:szCs w:val="16"/>
              </w:rPr>
            </w:pPr>
            <w:r w:rsidRPr="007B446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D522" w14:textId="5F2506BA"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E4B53" w14:textId="2A7FE6BD"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C7E0D" w14:textId="719EB075" w:rsidR="00D82CAE" w:rsidRPr="007B4467" w:rsidRDefault="00D82CAE" w:rsidP="00D82CAE">
            <w:pPr>
              <w:pStyle w:val="TAL"/>
              <w:rPr>
                <w:rFonts w:cs="Arial"/>
                <w:color w:val="000000"/>
                <w:sz w:val="16"/>
                <w:szCs w:val="16"/>
              </w:rPr>
            </w:pPr>
            <w:r w:rsidRPr="007B4467">
              <w:rPr>
                <w:rFonts w:cs="Arial"/>
                <w:color w:val="000000"/>
                <w:sz w:val="16"/>
                <w:szCs w:val="16"/>
              </w:rPr>
              <w:t>Addition of capability for UEs to support steering of roaming SNPN selection information (SOR-SNPN-SI) and steering of roaming connected mode control information (SOR-CMCI)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9CD4"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5FB23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69AF6"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3843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327D0" w14:textId="5AA778B0" w:rsidR="00D82CAE" w:rsidRPr="007B4467" w:rsidRDefault="00D82CAE" w:rsidP="00D82CAE">
            <w:pPr>
              <w:pStyle w:val="TAL"/>
              <w:rPr>
                <w:rFonts w:cs="Arial"/>
                <w:color w:val="000000"/>
                <w:sz w:val="16"/>
                <w:szCs w:val="16"/>
              </w:rPr>
            </w:pPr>
            <w:r w:rsidRPr="007B4467">
              <w:rPr>
                <w:rFonts w:cs="Arial"/>
                <w:color w:val="000000"/>
                <w:sz w:val="16"/>
                <w:szCs w:val="16"/>
              </w:rPr>
              <w:t>R5-241600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3281" w14:textId="07C399FC" w:rsidR="00D82CAE" w:rsidRPr="007B4467" w:rsidRDefault="00D82CAE" w:rsidP="00D82CAE">
            <w:pPr>
              <w:pStyle w:val="TAL"/>
              <w:rPr>
                <w:rFonts w:cs="Arial"/>
                <w:color w:val="000000"/>
                <w:sz w:val="16"/>
                <w:szCs w:val="16"/>
              </w:rPr>
            </w:pPr>
            <w:r w:rsidRPr="007B446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2D77" w14:textId="75F70A4C"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2DAE" w14:textId="2152F6D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6B5E" w14:textId="27263579" w:rsidR="00D82CAE" w:rsidRPr="007B4467" w:rsidRDefault="00D82CAE" w:rsidP="00D82CAE">
            <w:pPr>
              <w:pStyle w:val="TAL"/>
              <w:rPr>
                <w:rFonts w:cs="Arial"/>
                <w:color w:val="000000"/>
                <w:sz w:val="16"/>
                <w:szCs w:val="16"/>
              </w:rPr>
            </w:pPr>
            <w:r w:rsidRPr="007B4467">
              <w:rPr>
                <w:rFonts w:cs="Arial"/>
                <w:color w:val="000000"/>
                <w:sz w:val="16"/>
                <w:szCs w:val="16"/>
              </w:rPr>
              <w:t>Addition of new pics for NR sidelink U2N Relay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AB1F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7E93E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2C6D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2B013"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8287" w14:textId="65CDCFFA" w:rsidR="00D82CAE" w:rsidRPr="007B4467" w:rsidRDefault="00D82CAE" w:rsidP="00D82CAE">
            <w:pPr>
              <w:pStyle w:val="TAL"/>
              <w:rPr>
                <w:rFonts w:cs="Arial"/>
                <w:color w:val="000000"/>
                <w:sz w:val="16"/>
                <w:szCs w:val="16"/>
              </w:rPr>
            </w:pPr>
            <w:r w:rsidRPr="007B4467">
              <w:rPr>
                <w:rFonts w:cs="Arial"/>
                <w:color w:val="000000"/>
                <w:sz w:val="16"/>
                <w:szCs w:val="16"/>
              </w:rPr>
              <w:t>R5-241601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1C4E" w14:textId="06D3E82E" w:rsidR="00D82CAE" w:rsidRPr="007B4467" w:rsidRDefault="00D82CAE" w:rsidP="00D82CAE">
            <w:pPr>
              <w:pStyle w:val="TAL"/>
              <w:rPr>
                <w:rFonts w:cs="Arial"/>
                <w:color w:val="000000"/>
                <w:sz w:val="16"/>
                <w:szCs w:val="16"/>
              </w:rPr>
            </w:pPr>
            <w:r w:rsidRPr="007B446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7BD11" w14:textId="0A7ED2EE"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D221E" w14:textId="3E6E9A0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2DD4C" w14:textId="0A0EC3F6"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F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2EEA5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DBE5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6FC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8434" w14:textId="23B09412" w:rsidR="00D82CAE" w:rsidRPr="007B4467" w:rsidRDefault="00D82CAE" w:rsidP="00D82CAE">
            <w:pPr>
              <w:pStyle w:val="TAL"/>
              <w:rPr>
                <w:rFonts w:cs="Arial"/>
                <w:color w:val="000000"/>
                <w:sz w:val="16"/>
                <w:szCs w:val="16"/>
              </w:rPr>
            </w:pPr>
            <w:r w:rsidRPr="007B4467">
              <w:rPr>
                <w:rFonts w:cs="Arial"/>
                <w:color w:val="000000"/>
                <w:sz w:val="16"/>
                <w:szCs w:val="16"/>
              </w:rPr>
              <w:t>R5-241631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1A758" w14:textId="3416CBEA" w:rsidR="00D82CAE" w:rsidRPr="007B4467" w:rsidRDefault="00D82CAE" w:rsidP="00D82CAE">
            <w:pPr>
              <w:pStyle w:val="TAL"/>
              <w:rPr>
                <w:rFonts w:cs="Arial"/>
                <w:color w:val="000000"/>
                <w:sz w:val="16"/>
                <w:szCs w:val="16"/>
              </w:rPr>
            </w:pPr>
            <w:r w:rsidRPr="007B446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D9662" w14:textId="6999A8A5"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F2F61" w14:textId="46E7BD9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966CA" w14:textId="1EACABB2" w:rsidR="00D82CAE" w:rsidRPr="007B4467" w:rsidRDefault="00D82CAE" w:rsidP="00D82CAE">
            <w:pPr>
              <w:pStyle w:val="TAL"/>
              <w:rPr>
                <w:rFonts w:cs="Arial"/>
                <w:color w:val="000000"/>
                <w:sz w:val="16"/>
                <w:szCs w:val="16"/>
              </w:rPr>
            </w:pPr>
            <w:r w:rsidRPr="007B4467">
              <w:rPr>
                <w:rFonts w:cs="Arial"/>
                <w:color w:val="000000"/>
                <w:sz w:val="16"/>
                <w:szCs w:val="16"/>
              </w:rPr>
              <w:t>Addition of new PICS for UE supporting extended rejected NSSAI (ER-NSSAI)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495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ED38C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E005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0F58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84503" w14:textId="482D3FBE" w:rsidR="00D82CAE" w:rsidRPr="007B4467" w:rsidRDefault="00D82CAE" w:rsidP="00D82CAE">
            <w:pPr>
              <w:pStyle w:val="TAL"/>
              <w:rPr>
                <w:rFonts w:cs="Arial"/>
                <w:color w:val="000000"/>
                <w:sz w:val="16"/>
                <w:szCs w:val="16"/>
              </w:rPr>
            </w:pPr>
            <w:r w:rsidRPr="007B4467">
              <w:rPr>
                <w:rFonts w:cs="Arial"/>
                <w:color w:val="000000"/>
                <w:sz w:val="16"/>
                <w:szCs w:val="16"/>
              </w:rPr>
              <w:t>R5-241649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5F6D" w14:textId="43607F01" w:rsidR="00D82CAE" w:rsidRPr="007B4467" w:rsidRDefault="00D82CAE" w:rsidP="00D82CAE">
            <w:pPr>
              <w:pStyle w:val="TAL"/>
              <w:rPr>
                <w:rFonts w:cs="Arial"/>
                <w:color w:val="000000"/>
                <w:sz w:val="16"/>
                <w:szCs w:val="16"/>
              </w:rPr>
            </w:pPr>
            <w:r w:rsidRPr="007B4467">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5C28C" w14:textId="67F51198"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48B4" w14:textId="3FB0D1F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050C" w14:textId="79B5A89A" w:rsidR="00D82CAE" w:rsidRPr="007B4467" w:rsidRDefault="00D82CAE" w:rsidP="00D82CAE">
            <w:pPr>
              <w:pStyle w:val="TAL"/>
              <w:rPr>
                <w:rFonts w:cs="Arial"/>
                <w:color w:val="000000"/>
                <w:sz w:val="16"/>
                <w:szCs w:val="16"/>
              </w:rPr>
            </w:pPr>
            <w:r w:rsidRPr="007B4467">
              <w:rPr>
                <w:rFonts w:cs="Arial"/>
                <w:color w:val="000000"/>
                <w:sz w:val="16"/>
                <w:szCs w:val="16"/>
              </w:rPr>
              <w:t>Addition of NR NTN TA reporting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5672A"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7E230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0465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35"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C1B5F" w14:textId="0AF347A0" w:rsidR="00D82CAE" w:rsidRPr="007B4467" w:rsidRDefault="00D82CAE" w:rsidP="00D82CAE">
            <w:pPr>
              <w:pStyle w:val="TAL"/>
              <w:rPr>
                <w:rFonts w:cs="Arial"/>
                <w:color w:val="000000"/>
                <w:sz w:val="16"/>
                <w:szCs w:val="16"/>
              </w:rPr>
            </w:pPr>
            <w:r w:rsidRPr="007B4467">
              <w:rPr>
                <w:rFonts w:cs="Arial"/>
                <w:color w:val="000000"/>
                <w:sz w:val="16"/>
                <w:szCs w:val="16"/>
              </w:rPr>
              <w:t>R5-241674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D53E" w14:textId="7D736065" w:rsidR="00D82CAE" w:rsidRPr="007B4467" w:rsidRDefault="00D82CAE" w:rsidP="00D82CAE">
            <w:pPr>
              <w:pStyle w:val="TAL"/>
              <w:rPr>
                <w:rFonts w:cs="Arial"/>
                <w:color w:val="000000"/>
                <w:sz w:val="16"/>
                <w:szCs w:val="16"/>
              </w:rPr>
            </w:pPr>
            <w:r w:rsidRPr="007B446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B7B2C" w14:textId="4E45EBF7" w:rsidR="00D82CAE" w:rsidRPr="007B4467" w:rsidRDefault="00D82CAE" w:rsidP="00D82CAE">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1240C" w14:textId="6B7A4482"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0AAC4" w14:textId="57C5E46E" w:rsidR="00D82CAE" w:rsidRPr="007B4467" w:rsidRDefault="00D82CAE" w:rsidP="00D82CAE">
            <w:pPr>
              <w:pStyle w:val="TAL"/>
              <w:rPr>
                <w:rFonts w:cs="Arial"/>
                <w:color w:val="000000"/>
                <w:sz w:val="16"/>
                <w:szCs w:val="16"/>
              </w:rPr>
            </w:pPr>
            <w:r w:rsidRPr="007B4467">
              <w:rPr>
                <w:rFonts w:cs="Arial"/>
                <w:color w:val="000000"/>
                <w:sz w:val="16"/>
                <w:szCs w:val="16"/>
              </w:rPr>
              <w:t>Addition of feMIMO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3E2D7"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40F665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92CD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8951"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5F37F" w14:textId="320F724F" w:rsidR="00D82CAE" w:rsidRPr="007B4467" w:rsidRDefault="00D82CAE" w:rsidP="00D82CAE">
            <w:pPr>
              <w:pStyle w:val="TAL"/>
              <w:rPr>
                <w:rFonts w:cs="Arial"/>
                <w:color w:val="000000"/>
                <w:sz w:val="16"/>
                <w:szCs w:val="16"/>
              </w:rPr>
            </w:pPr>
            <w:r w:rsidRPr="007B4467">
              <w:rPr>
                <w:rFonts w:cs="Arial"/>
                <w:color w:val="000000"/>
                <w:sz w:val="16"/>
                <w:szCs w:val="16"/>
              </w:rPr>
              <w:t>R5-241707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0768" w14:textId="4CA33100" w:rsidR="00D82CAE" w:rsidRPr="007B4467" w:rsidRDefault="00D82CAE" w:rsidP="00D82CAE">
            <w:pPr>
              <w:pStyle w:val="TAL"/>
              <w:rPr>
                <w:rFonts w:cs="Arial"/>
                <w:color w:val="000000"/>
                <w:sz w:val="16"/>
                <w:szCs w:val="16"/>
              </w:rPr>
            </w:pPr>
            <w:r w:rsidRPr="007B4467">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80A6F" w14:textId="2B9BBDEB"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C25" w14:textId="10D1AFF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FDA5" w14:textId="6EC0D3AB" w:rsidR="00D82CAE" w:rsidRPr="007B4467" w:rsidRDefault="00D82CAE" w:rsidP="00D82CAE">
            <w:pPr>
              <w:pStyle w:val="TAL"/>
              <w:rPr>
                <w:rFonts w:cs="Arial"/>
                <w:color w:val="000000"/>
                <w:sz w:val="16"/>
                <w:szCs w:val="16"/>
              </w:rPr>
            </w:pPr>
            <w:r w:rsidRPr="007B4467">
              <w:rPr>
                <w:rFonts w:cs="Arial"/>
                <w:color w:val="000000"/>
                <w:sz w:val="16"/>
                <w:szCs w:val="16"/>
              </w:rPr>
              <w:t>Adding PICS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737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0A923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6E377"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125D"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43A" w14:textId="15A1087C" w:rsidR="00D82CAE" w:rsidRPr="007B4467" w:rsidRDefault="00D82CAE" w:rsidP="00D82CAE">
            <w:pPr>
              <w:pStyle w:val="TAL"/>
              <w:rPr>
                <w:rFonts w:cs="Arial"/>
                <w:color w:val="000000"/>
                <w:sz w:val="16"/>
                <w:szCs w:val="16"/>
              </w:rPr>
            </w:pPr>
            <w:r w:rsidRPr="007B4467">
              <w:rPr>
                <w:rFonts w:cs="Arial"/>
                <w:color w:val="000000"/>
                <w:sz w:val="16"/>
                <w:szCs w:val="16"/>
              </w:rPr>
              <w:t>R5-241709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F1C3" w14:textId="5757AD01" w:rsidR="00D82CAE" w:rsidRPr="007B4467" w:rsidRDefault="00D82CAE" w:rsidP="00D82CAE">
            <w:pPr>
              <w:pStyle w:val="TAL"/>
              <w:rPr>
                <w:rFonts w:cs="Arial"/>
                <w:color w:val="000000"/>
                <w:sz w:val="16"/>
                <w:szCs w:val="16"/>
              </w:rPr>
            </w:pPr>
            <w:r w:rsidRPr="007B446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A4A0" w14:textId="5994F44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6ACF" w14:textId="426B22E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67B7D" w14:textId="709B3DA8" w:rsidR="00D82CAE" w:rsidRPr="007B4467" w:rsidRDefault="00D82CAE" w:rsidP="00D82CAE">
            <w:pPr>
              <w:pStyle w:val="TAL"/>
              <w:rPr>
                <w:rFonts w:cs="Arial"/>
                <w:color w:val="000000"/>
                <w:sz w:val="16"/>
                <w:szCs w:val="16"/>
              </w:rPr>
            </w:pPr>
            <w:r w:rsidRPr="007B4467">
              <w:rPr>
                <w:rFonts w:cs="Arial"/>
                <w:color w:val="000000"/>
                <w:sz w:val="16"/>
                <w:szCs w:val="16"/>
              </w:rPr>
              <w:t xml:space="preserve">Update for additional NR-DC 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40A8"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B223C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5885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871D"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653D" w14:textId="5DCF30F8" w:rsidR="00D82CAE" w:rsidRPr="007B4467" w:rsidRDefault="00D82CAE" w:rsidP="00D82CAE">
            <w:pPr>
              <w:pStyle w:val="TAL"/>
              <w:rPr>
                <w:rFonts w:cs="Arial"/>
                <w:color w:val="000000"/>
                <w:sz w:val="16"/>
                <w:szCs w:val="16"/>
              </w:rPr>
            </w:pPr>
            <w:r w:rsidRPr="007B4467">
              <w:rPr>
                <w:rFonts w:cs="Arial"/>
                <w:color w:val="000000"/>
                <w:sz w:val="16"/>
                <w:szCs w:val="16"/>
              </w:rPr>
              <w:t>R5-241710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98D1" w14:textId="2325CD3C" w:rsidR="00D82CAE" w:rsidRPr="007B4467" w:rsidRDefault="00D82CAE" w:rsidP="00D82CAE">
            <w:pPr>
              <w:pStyle w:val="TAL"/>
              <w:rPr>
                <w:rFonts w:cs="Arial"/>
                <w:color w:val="000000"/>
                <w:sz w:val="16"/>
                <w:szCs w:val="16"/>
              </w:rPr>
            </w:pPr>
            <w:r w:rsidRPr="007B4467">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88AF5" w14:textId="7C3F32D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8463" w14:textId="1F8D425C"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AA52" w14:textId="2704C1CB" w:rsidR="00D82CAE" w:rsidRPr="007B4467" w:rsidRDefault="00D82CAE" w:rsidP="00D82CAE">
            <w:pPr>
              <w:pStyle w:val="TAL"/>
              <w:rPr>
                <w:rFonts w:cs="Arial"/>
                <w:color w:val="000000"/>
                <w:sz w:val="16"/>
                <w:szCs w:val="16"/>
              </w:rPr>
            </w:pPr>
            <w:r w:rsidRPr="007B4467">
              <w:rPr>
                <w:rFonts w:cs="Arial"/>
                <w:color w:val="000000"/>
                <w:sz w:val="16"/>
                <w:szCs w:val="16"/>
              </w:rPr>
              <w:t>Editorial correction to supported EN-DC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FC42"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94C4CB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A04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1CF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99F94" w14:textId="70969593" w:rsidR="00D82CAE" w:rsidRPr="007B4467" w:rsidRDefault="00D82CAE" w:rsidP="00D82CAE">
            <w:pPr>
              <w:pStyle w:val="TAL"/>
              <w:rPr>
                <w:rFonts w:cs="Arial"/>
                <w:color w:val="000000"/>
                <w:sz w:val="16"/>
                <w:szCs w:val="16"/>
              </w:rPr>
            </w:pPr>
            <w:r w:rsidRPr="007B4467">
              <w:rPr>
                <w:rFonts w:cs="Arial"/>
                <w:color w:val="000000"/>
                <w:sz w:val="16"/>
                <w:szCs w:val="16"/>
              </w:rPr>
              <w:t>R5-241711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BB4CD" w14:textId="09379360" w:rsidR="00D82CAE" w:rsidRPr="007B4467" w:rsidRDefault="00D82CAE" w:rsidP="00D82CAE">
            <w:pPr>
              <w:pStyle w:val="TAL"/>
              <w:rPr>
                <w:rFonts w:cs="Arial"/>
                <w:color w:val="000000"/>
                <w:sz w:val="16"/>
                <w:szCs w:val="16"/>
              </w:rPr>
            </w:pPr>
            <w:r w:rsidRPr="007B4467">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F39D" w14:textId="341D7615"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B164" w14:textId="6947E3E9"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1DA0" w14:textId="07D6A2C0" w:rsidR="00D82CAE" w:rsidRPr="007B4467" w:rsidRDefault="00D82CAE" w:rsidP="00D82CAE">
            <w:pPr>
              <w:pStyle w:val="TAL"/>
              <w:rPr>
                <w:rFonts w:cs="Arial"/>
                <w:color w:val="000000"/>
                <w:sz w:val="16"/>
                <w:szCs w:val="16"/>
              </w:rPr>
            </w:pPr>
            <w:r w:rsidRPr="007B4467">
              <w:rPr>
                <w:rFonts w:cs="Arial"/>
                <w:color w:val="000000"/>
                <w:sz w:val="16"/>
                <w:szCs w:val="16"/>
              </w:rPr>
              <w:t>Addition of PICS for UL LBT Failure Detection and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43D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1ACDB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86B7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E88CC"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BD2C" w14:textId="5BF50F6D" w:rsidR="00D82CAE" w:rsidRPr="007B4467" w:rsidRDefault="00D82CAE" w:rsidP="00D82CAE">
            <w:pPr>
              <w:pStyle w:val="TAL"/>
              <w:rPr>
                <w:rFonts w:cs="Arial"/>
                <w:color w:val="000000"/>
                <w:sz w:val="16"/>
                <w:szCs w:val="16"/>
              </w:rPr>
            </w:pPr>
            <w:r w:rsidRPr="007B4467">
              <w:rPr>
                <w:rFonts w:cs="Arial"/>
                <w:color w:val="000000"/>
                <w:sz w:val="16"/>
                <w:szCs w:val="16"/>
              </w:rPr>
              <w:t>R5-241714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0A43" w14:textId="05FF4B26" w:rsidR="00D82CAE" w:rsidRPr="007B4467" w:rsidRDefault="00D82CAE" w:rsidP="00D82CAE">
            <w:pPr>
              <w:pStyle w:val="TAL"/>
              <w:rPr>
                <w:rFonts w:cs="Arial"/>
                <w:color w:val="000000"/>
                <w:sz w:val="16"/>
                <w:szCs w:val="16"/>
              </w:rPr>
            </w:pPr>
            <w:r w:rsidRPr="007B446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69EE7" w14:textId="2DF29AB1"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AF9B4" w14:textId="4F254062"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A5CE9" w14:textId="1AAEFB97" w:rsidR="00D82CAE" w:rsidRPr="007B4467" w:rsidRDefault="00D82CAE" w:rsidP="00D82CAE">
            <w:pPr>
              <w:pStyle w:val="TAL"/>
              <w:rPr>
                <w:rFonts w:cs="Arial"/>
                <w:color w:val="000000"/>
                <w:sz w:val="16"/>
                <w:szCs w:val="16"/>
              </w:rPr>
            </w:pPr>
            <w:r w:rsidRPr="007B4467">
              <w:rPr>
                <w:rFonts w:cs="Arial"/>
                <w:color w:val="000000"/>
                <w:sz w:val="16"/>
                <w:szCs w:val="16"/>
              </w:rPr>
              <w:t>Update for additional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2D7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0D03C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C9E9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D85E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7212D" w14:textId="635DBF82" w:rsidR="00D82CAE" w:rsidRPr="007B4467" w:rsidRDefault="00D82CAE" w:rsidP="00D82CAE">
            <w:pPr>
              <w:pStyle w:val="TAL"/>
              <w:rPr>
                <w:rFonts w:cs="Arial"/>
                <w:color w:val="000000"/>
                <w:sz w:val="16"/>
                <w:szCs w:val="16"/>
              </w:rPr>
            </w:pPr>
            <w:r w:rsidRPr="007B4467">
              <w:rPr>
                <w:rFonts w:cs="Arial"/>
                <w:color w:val="000000"/>
                <w:sz w:val="16"/>
                <w:szCs w:val="16"/>
              </w:rPr>
              <w:t>R5-241715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0739E" w14:textId="6323BF66" w:rsidR="00D82CAE" w:rsidRPr="007B4467" w:rsidRDefault="00D82CAE" w:rsidP="00D82CAE">
            <w:pPr>
              <w:pStyle w:val="TAL"/>
              <w:rPr>
                <w:rFonts w:cs="Arial"/>
                <w:color w:val="000000"/>
                <w:sz w:val="16"/>
                <w:szCs w:val="16"/>
              </w:rPr>
            </w:pPr>
            <w:r w:rsidRPr="007B4467">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5E0C" w14:textId="6D72970D"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4D08B" w14:textId="6019B63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4AB2" w14:textId="21C4EFC1" w:rsidR="00D82CAE" w:rsidRPr="007B4467" w:rsidRDefault="00D82CAE" w:rsidP="00D82CAE">
            <w:pPr>
              <w:pStyle w:val="TAL"/>
              <w:rPr>
                <w:rFonts w:cs="Arial"/>
                <w:color w:val="000000"/>
                <w:sz w:val="16"/>
                <w:szCs w:val="16"/>
              </w:rPr>
            </w:pPr>
            <w:r w:rsidRPr="007B4467">
              <w:rPr>
                <w:rFonts w:cs="Arial"/>
                <w:color w:val="000000"/>
                <w:sz w:val="16"/>
                <w:szCs w:val="16"/>
              </w:rPr>
              <w:t>Introduction of common ICS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859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FAE8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A854BD"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79CCB"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22F" w14:textId="1E88C22F" w:rsidR="00D82CAE" w:rsidRPr="007B4467" w:rsidRDefault="00D82CAE" w:rsidP="00D82CAE">
            <w:pPr>
              <w:pStyle w:val="TAL"/>
              <w:rPr>
                <w:rFonts w:cs="Arial"/>
                <w:color w:val="000000"/>
                <w:sz w:val="16"/>
                <w:szCs w:val="16"/>
              </w:rPr>
            </w:pPr>
            <w:r w:rsidRPr="007B4467">
              <w:rPr>
                <w:rFonts w:cs="Arial"/>
                <w:color w:val="000000"/>
                <w:sz w:val="16"/>
                <w:szCs w:val="16"/>
              </w:rPr>
              <w:t>R5-241720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D822" w14:textId="557177B6" w:rsidR="00D82CAE" w:rsidRPr="007B4467" w:rsidRDefault="00D82CAE" w:rsidP="00D82CAE">
            <w:pPr>
              <w:pStyle w:val="TAL"/>
              <w:rPr>
                <w:rFonts w:cs="Arial"/>
                <w:color w:val="000000"/>
                <w:sz w:val="16"/>
                <w:szCs w:val="16"/>
              </w:rPr>
            </w:pPr>
            <w:r w:rsidRPr="007B4467">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48C6" w14:textId="7D0A5F6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A528" w14:textId="11F9D30C"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99F1D" w14:textId="61A9889C" w:rsidR="00D82CAE" w:rsidRPr="007B4467" w:rsidRDefault="00D82CAE" w:rsidP="00D82CAE">
            <w:pPr>
              <w:pStyle w:val="TAL"/>
              <w:rPr>
                <w:rFonts w:cs="Arial"/>
                <w:color w:val="000000"/>
                <w:sz w:val="16"/>
                <w:szCs w:val="16"/>
              </w:rPr>
            </w:pPr>
            <w:r w:rsidRPr="007B4467">
              <w:rPr>
                <w:rFonts w:cs="Arial"/>
                <w:color w:val="000000"/>
                <w:sz w:val="16"/>
                <w:szCs w:val="16"/>
              </w:rPr>
              <w:t>Update for additional ENDC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9DC20"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BEAE4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CB01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7224"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3BEB8" w14:textId="7F8E4463" w:rsidR="00D82CAE" w:rsidRPr="007B4467" w:rsidRDefault="00D82CAE" w:rsidP="00D82CAE">
            <w:pPr>
              <w:pStyle w:val="TAL"/>
              <w:rPr>
                <w:rFonts w:cs="Arial"/>
                <w:color w:val="000000"/>
                <w:sz w:val="16"/>
                <w:szCs w:val="16"/>
              </w:rPr>
            </w:pPr>
            <w:r w:rsidRPr="007B4467">
              <w:rPr>
                <w:rFonts w:cs="Arial"/>
                <w:color w:val="000000"/>
                <w:sz w:val="16"/>
                <w:szCs w:val="16"/>
              </w:rPr>
              <w:t>R5-241724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8B6A" w14:textId="38223FDD" w:rsidR="00D82CAE" w:rsidRPr="007B4467" w:rsidRDefault="00D82CAE" w:rsidP="00D82CAE">
            <w:pPr>
              <w:pStyle w:val="TAL"/>
              <w:rPr>
                <w:rFonts w:cs="Arial"/>
                <w:color w:val="000000"/>
                <w:sz w:val="16"/>
                <w:szCs w:val="16"/>
              </w:rPr>
            </w:pPr>
            <w:r w:rsidRPr="007B4467">
              <w:rPr>
                <w:rFonts w:cs="Arial"/>
                <w:color w:val="000000"/>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90A92" w14:textId="14F8C639"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74B33" w14:textId="26D9306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93EF" w14:textId="29F8AFC7" w:rsidR="00D82CAE" w:rsidRPr="007B4467" w:rsidRDefault="00D82CAE" w:rsidP="00D82CAE">
            <w:pPr>
              <w:pStyle w:val="TAL"/>
              <w:rPr>
                <w:rFonts w:cs="Arial"/>
                <w:color w:val="000000"/>
                <w:sz w:val="16"/>
                <w:szCs w:val="16"/>
              </w:rPr>
            </w:pPr>
            <w:r w:rsidRPr="007B4467">
              <w:rPr>
                <w:rFonts w:cs="Arial"/>
                <w:color w:val="000000"/>
                <w:sz w:val="16"/>
                <w:szCs w:val="16"/>
              </w:rPr>
              <w:t>Addition of Sidelink Capabilities to support direct to indirect path switch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F85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C3FBE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F1E4E"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7F75"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5B6" w14:textId="0FE27677" w:rsidR="00D82CAE" w:rsidRPr="007B4467" w:rsidRDefault="00D82CAE" w:rsidP="00D82CAE">
            <w:pPr>
              <w:pStyle w:val="TAL"/>
              <w:rPr>
                <w:rFonts w:cs="Arial"/>
                <w:color w:val="000000"/>
                <w:sz w:val="16"/>
                <w:szCs w:val="16"/>
              </w:rPr>
            </w:pPr>
            <w:r w:rsidRPr="007B4467">
              <w:rPr>
                <w:rFonts w:cs="Arial"/>
                <w:color w:val="000000"/>
                <w:sz w:val="16"/>
                <w:szCs w:val="16"/>
              </w:rPr>
              <w:t>R5-241909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A1ADA" w14:textId="7521D180" w:rsidR="00D82CAE" w:rsidRPr="007B4467" w:rsidRDefault="00D82CAE" w:rsidP="00D82CAE">
            <w:pPr>
              <w:pStyle w:val="TAL"/>
              <w:rPr>
                <w:rFonts w:cs="Arial"/>
                <w:color w:val="000000"/>
                <w:sz w:val="16"/>
                <w:szCs w:val="16"/>
              </w:rPr>
            </w:pPr>
            <w:r w:rsidRPr="007B446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4C7AD" w14:textId="2D6F1AA8"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D37AD" w14:textId="1A5E5BF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DBD32" w14:textId="6AA92E63" w:rsidR="00D82CAE" w:rsidRPr="007B4467" w:rsidRDefault="00D82CAE" w:rsidP="00D82CAE">
            <w:pPr>
              <w:pStyle w:val="TAL"/>
              <w:rPr>
                <w:rFonts w:cs="Arial"/>
                <w:color w:val="000000"/>
                <w:sz w:val="16"/>
                <w:szCs w:val="16"/>
              </w:rPr>
            </w:pPr>
            <w:r w:rsidRPr="007B4467">
              <w:rPr>
                <w:rFonts w:cs="Arial"/>
                <w:color w:val="000000"/>
                <w:sz w:val="16"/>
                <w:szCs w:val="16"/>
              </w:rPr>
              <w:t>Addition of NR NTN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D65F"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24301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0B7E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53F"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DD68F" w14:textId="7DE7674D" w:rsidR="00D82CAE" w:rsidRPr="007B4467" w:rsidRDefault="00D82CAE" w:rsidP="00D82CAE">
            <w:pPr>
              <w:pStyle w:val="TAL"/>
              <w:rPr>
                <w:rFonts w:cs="Arial"/>
                <w:color w:val="000000"/>
                <w:sz w:val="16"/>
                <w:szCs w:val="16"/>
              </w:rPr>
            </w:pPr>
            <w:r w:rsidRPr="007B4467">
              <w:rPr>
                <w:rFonts w:cs="Arial"/>
                <w:color w:val="000000"/>
                <w:sz w:val="16"/>
                <w:szCs w:val="16"/>
              </w:rPr>
              <w:t>R5-242023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E92A" w14:textId="30FA469B" w:rsidR="00D82CAE" w:rsidRPr="007B4467" w:rsidRDefault="00D82CAE" w:rsidP="00D82CAE">
            <w:pPr>
              <w:pStyle w:val="TAL"/>
              <w:rPr>
                <w:rFonts w:cs="Arial"/>
                <w:color w:val="000000"/>
                <w:sz w:val="16"/>
                <w:szCs w:val="16"/>
              </w:rPr>
            </w:pPr>
            <w:r w:rsidRPr="007B4467">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9D975" w14:textId="0C736D2C"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4F3F" w14:textId="432FE1B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F363" w14:textId="0C0A32F4" w:rsidR="00D82CAE" w:rsidRPr="007B4467" w:rsidRDefault="00D82CAE" w:rsidP="00D82CAE">
            <w:pPr>
              <w:pStyle w:val="TAL"/>
              <w:rPr>
                <w:rFonts w:cs="Arial"/>
                <w:color w:val="000000"/>
                <w:sz w:val="16"/>
                <w:szCs w:val="16"/>
              </w:rPr>
            </w:pPr>
            <w:r w:rsidRPr="007B4467">
              <w:rPr>
                <w:rFonts w:cs="Arial"/>
                <w:color w:val="000000"/>
                <w:sz w:val="16"/>
                <w:szCs w:val="16"/>
              </w:rPr>
              <w:t>Introduction of common ICS for PC1.5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EC17"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0E503A" w:rsidRPr="007B4467" w14:paraId="39EDBED9"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4E4D7" w14:textId="6447CC0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BE592" w14:textId="316B090D"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2E73B" w14:textId="61347F40" w:rsidR="000E503A" w:rsidRPr="007B4467" w:rsidRDefault="000E503A" w:rsidP="000E503A">
            <w:pPr>
              <w:pStyle w:val="TAL"/>
              <w:rPr>
                <w:rFonts w:cs="Arial"/>
                <w:color w:val="000000"/>
                <w:sz w:val="16"/>
                <w:szCs w:val="16"/>
              </w:rPr>
            </w:pPr>
            <w:r w:rsidRPr="007B4467">
              <w:rPr>
                <w:rFonts w:cs="Arial"/>
                <w:color w:val="000000"/>
                <w:sz w:val="16"/>
                <w:szCs w:val="16"/>
              </w:rPr>
              <w:t>R5-242133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B06D" w14:textId="4E45A5A6" w:rsidR="000E503A" w:rsidRPr="007B4467" w:rsidRDefault="000E503A" w:rsidP="000E503A">
            <w:pPr>
              <w:pStyle w:val="TAL"/>
              <w:rPr>
                <w:rFonts w:cs="Arial"/>
                <w:color w:val="000000"/>
                <w:sz w:val="16"/>
                <w:szCs w:val="16"/>
              </w:rPr>
            </w:pPr>
            <w:r w:rsidRPr="007B4467">
              <w:rPr>
                <w:rFonts w:cs="Arial"/>
                <w:color w:val="000000"/>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63850" w14:textId="4357BFBF"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3281" w14:textId="60F09F9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D1F62" w14:textId="11C4924C" w:rsidR="000E503A" w:rsidRPr="007B4467" w:rsidRDefault="000E503A" w:rsidP="000E503A">
            <w:pPr>
              <w:pStyle w:val="TAL"/>
              <w:rPr>
                <w:rFonts w:cs="Arial"/>
                <w:color w:val="000000"/>
                <w:sz w:val="16"/>
                <w:szCs w:val="16"/>
              </w:rPr>
            </w:pPr>
            <w:r w:rsidRPr="007B4467">
              <w:rPr>
                <w:rFonts w:cs="Arial"/>
                <w:color w:val="000000"/>
                <w:sz w:val="16"/>
                <w:szCs w:val="16"/>
              </w:rPr>
              <w:t>Correction to the note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9C5FF" w14:textId="72470FC3"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CA3B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5F69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0F09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9C6FC" w14:textId="36029943" w:rsidR="000E503A" w:rsidRPr="007B4467" w:rsidRDefault="000E503A" w:rsidP="000E503A">
            <w:pPr>
              <w:pStyle w:val="TAL"/>
              <w:rPr>
                <w:rFonts w:cs="Arial"/>
                <w:color w:val="000000"/>
                <w:sz w:val="16"/>
                <w:szCs w:val="16"/>
              </w:rPr>
            </w:pPr>
            <w:r w:rsidRPr="007B4467">
              <w:rPr>
                <w:rFonts w:cs="Arial"/>
                <w:color w:val="000000"/>
                <w:sz w:val="16"/>
                <w:szCs w:val="16"/>
              </w:rPr>
              <w:t>R5-242243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A95C" w14:textId="0A27D008" w:rsidR="000E503A" w:rsidRPr="007B4467" w:rsidRDefault="000E503A" w:rsidP="000E503A">
            <w:pPr>
              <w:pStyle w:val="TAL"/>
              <w:rPr>
                <w:rFonts w:cs="Arial"/>
                <w:color w:val="000000"/>
                <w:sz w:val="16"/>
                <w:szCs w:val="16"/>
              </w:rPr>
            </w:pPr>
            <w:r w:rsidRPr="007B4467">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4FE85" w14:textId="1863E10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514D4" w14:textId="34648AC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CBAB2" w14:textId="05FF4A51" w:rsidR="000E503A" w:rsidRPr="007B4467" w:rsidRDefault="000E503A" w:rsidP="000E503A">
            <w:pPr>
              <w:pStyle w:val="TAL"/>
              <w:rPr>
                <w:rFonts w:cs="Arial"/>
                <w:color w:val="000000"/>
                <w:sz w:val="16"/>
                <w:szCs w:val="16"/>
              </w:rPr>
            </w:pPr>
            <w:r w:rsidRPr="007B4467">
              <w:rPr>
                <w:rFonts w:cs="Arial"/>
                <w:color w:val="000000"/>
                <w:sz w:val="16"/>
                <w:szCs w:val="16"/>
              </w:rPr>
              <w:t>Addition of UE capability for CA_n3A-n28A-n41A-n77A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3028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E1977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1D532"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B2B5"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B7E6" w14:textId="1CBE5F1B" w:rsidR="000E503A" w:rsidRPr="007B4467" w:rsidRDefault="000E503A" w:rsidP="000E503A">
            <w:pPr>
              <w:pStyle w:val="TAL"/>
              <w:rPr>
                <w:rFonts w:cs="Arial"/>
                <w:color w:val="000000"/>
                <w:sz w:val="16"/>
                <w:szCs w:val="16"/>
              </w:rPr>
            </w:pPr>
            <w:r w:rsidRPr="007B4467">
              <w:rPr>
                <w:rFonts w:cs="Arial"/>
                <w:color w:val="000000"/>
                <w:sz w:val="16"/>
                <w:szCs w:val="16"/>
              </w:rPr>
              <w:t>R5-242255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BCCFE" w14:textId="102C3C1A" w:rsidR="000E503A" w:rsidRPr="007B4467" w:rsidRDefault="000E503A" w:rsidP="000E503A">
            <w:pPr>
              <w:pStyle w:val="TAL"/>
              <w:rPr>
                <w:rFonts w:cs="Arial"/>
                <w:color w:val="000000"/>
                <w:sz w:val="16"/>
                <w:szCs w:val="16"/>
              </w:rPr>
            </w:pPr>
            <w:r w:rsidRPr="007B4467">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40F54" w14:textId="4ABC6677"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E84E" w14:textId="0C0A5C1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8A332" w14:textId="07F82880" w:rsidR="000E503A" w:rsidRPr="007B4467" w:rsidRDefault="000E503A" w:rsidP="000E503A">
            <w:pPr>
              <w:pStyle w:val="TAL"/>
              <w:rPr>
                <w:rFonts w:cs="Arial"/>
                <w:color w:val="000000"/>
                <w:sz w:val="16"/>
                <w:szCs w:val="16"/>
              </w:rPr>
            </w:pPr>
            <w:r w:rsidRPr="007B4467">
              <w:rPr>
                <w:rFonts w:cs="Arial"/>
                <w:color w:val="000000"/>
                <w:sz w:val="16"/>
                <w:szCs w:val="16"/>
              </w:rPr>
              <w:t>Editorial correction of UE capability for R16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8B1B"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4118F1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32DBA3"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AD4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4EF1C" w14:textId="4E535863" w:rsidR="000E503A" w:rsidRPr="007B4467" w:rsidRDefault="000E503A" w:rsidP="000E503A">
            <w:pPr>
              <w:pStyle w:val="TAL"/>
              <w:rPr>
                <w:rFonts w:cs="Arial"/>
                <w:color w:val="000000"/>
                <w:sz w:val="16"/>
                <w:szCs w:val="16"/>
              </w:rPr>
            </w:pPr>
            <w:r w:rsidRPr="007B4467">
              <w:rPr>
                <w:rFonts w:cs="Arial"/>
                <w:color w:val="000000"/>
                <w:sz w:val="16"/>
                <w:szCs w:val="16"/>
              </w:rPr>
              <w:t>R5-242289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EF59" w14:textId="047B52AC" w:rsidR="000E503A" w:rsidRPr="007B4467" w:rsidRDefault="000E503A" w:rsidP="000E503A">
            <w:pPr>
              <w:pStyle w:val="TAL"/>
              <w:rPr>
                <w:rFonts w:cs="Arial"/>
                <w:color w:val="000000"/>
                <w:sz w:val="16"/>
                <w:szCs w:val="16"/>
              </w:rPr>
            </w:pPr>
            <w:r w:rsidRPr="007B4467">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BEBA4" w14:textId="38B3C16B"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E943" w14:textId="0A1F371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A4C1" w14:textId="7F0E1EB0" w:rsidR="000E503A" w:rsidRPr="007B4467" w:rsidRDefault="000E503A" w:rsidP="000E503A">
            <w:pPr>
              <w:pStyle w:val="TAL"/>
              <w:rPr>
                <w:rFonts w:cs="Arial"/>
                <w:color w:val="000000"/>
                <w:sz w:val="16"/>
                <w:szCs w:val="16"/>
              </w:rPr>
            </w:pPr>
            <w:r w:rsidRPr="007B4467">
              <w:rPr>
                <w:rFonts w:cs="Arial"/>
                <w:color w:val="000000"/>
                <w:sz w:val="16"/>
                <w:szCs w:val="16"/>
              </w:rPr>
              <w:t>Editorial correction of n66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D4BCA"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3781A2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9241E"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670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EA29" w14:textId="6E72B60A" w:rsidR="000E503A" w:rsidRPr="007B4467" w:rsidRDefault="000E503A" w:rsidP="000E503A">
            <w:pPr>
              <w:pStyle w:val="TAL"/>
              <w:rPr>
                <w:rFonts w:cs="Arial"/>
                <w:color w:val="000000"/>
                <w:sz w:val="16"/>
                <w:szCs w:val="16"/>
              </w:rPr>
            </w:pPr>
            <w:r w:rsidRPr="007B4467">
              <w:rPr>
                <w:rFonts w:cs="Arial"/>
                <w:color w:val="000000"/>
                <w:sz w:val="16"/>
                <w:szCs w:val="16"/>
              </w:rPr>
              <w:t>R5-242324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00694" w14:textId="6A909C48" w:rsidR="000E503A" w:rsidRPr="007B4467" w:rsidRDefault="000E503A" w:rsidP="000E503A">
            <w:pPr>
              <w:pStyle w:val="TAL"/>
              <w:rPr>
                <w:rFonts w:cs="Arial"/>
                <w:color w:val="000000"/>
                <w:sz w:val="16"/>
                <w:szCs w:val="16"/>
              </w:rPr>
            </w:pPr>
            <w:r w:rsidRPr="007B4467">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933E1" w14:textId="630FE5B5"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FF4" w14:textId="48C861D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48F18" w14:textId="6270F283" w:rsidR="000E503A" w:rsidRPr="007B4467" w:rsidRDefault="000E503A" w:rsidP="000E503A">
            <w:pPr>
              <w:pStyle w:val="TAL"/>
              <w:rPr>
                <w:rFonts w:cs="Arial"/>
                <w:color w:val="000000"/>
                <w:sz w:val="16"/>
                <w:szCs w:val="16"/>
              </w:rPr>
            </w:pPr>
            <w:r w:rsidRPr="007B4467">
              <w:rPr>
                <w:rFonts w:cs="Arial"/>
                <w:color w:val="000000"/>
                <w:sz w:val="16"/>
                <w:szCs w:val="16"/>
              </w:rPr>
              <w:t>Deletion of PICS pc_pdsch_MappingTypeA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22AF6"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CEA30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A7D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648F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B4537" w14:textId="41BE82F0" w:rsidR="000E503A" w:rsidRPr="007B4467" w:rsidRDefault="000E503A" w:rsidP="000E503A">
            <w:pPr>
              <w:pStyle w:val="TAL"/>
              <w:rPr>
                <w:rFonts w:cs="Arial"/>
                <w:color w:val="000000"/>
                <w:sz w:val="16"/>
                <w:szCs w:val="16"/>
              </w:rPr>
            </w:pPr>
            <w:r w:rsidRPr="007B4467">
              <w:rPr>
                <w:rFonts w:cs="Arial"/>
                <w:color w:val="000000"/>
                <w:sz w:val="16"/>
                <w:szCs w:val="16"/>
              </w:rPr>
              <w:t>R5-242325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1C15" w14:textId="4A5DDC87" w:rsidR="000E503A" w:rsidRPr="007B4467" w:rsidRDefault="000E503A" w:rsidP="000E503A">
            <w:pPr>
              <w:pStyle w:val="TAL"/>
              <w:rPr>
                <w:rFonts w:cs="Arial"/>
                <w:color w:val="000000"/>
                <w:sz w:val="16"/>
                <w:szCs w:val="16"/>
              </w:rPr>
            </w:pPr>
            <w:r w:rsidRPr="007B4467">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127F2" w14:textId="73EC47AA"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5257" w14:textId="0DE21112"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D53C" w14:textId="085AE6E6" w:rsidR="000E503A" w:rsidRPr="007B4467" w:rsidRDefault="000E503A" w:rsidP="000E503A">
            <w:pPr>
              <w:pStyle w:val="TAL"/>
              <w:rPr>
                <w:rFonts w:cs="Arial"/>
                <w:color w:val="000000"/>
                <w:sz w:val="16"/>
                <w:szCs w:val="16"/>
              </w:rPr>
            </w:pPr>
            <w:r w:rsidRPr="007B4467">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1B9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E6D71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3DE48"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3201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3B59A" w14:textId="44B1FAD8" w:rsidR="000E503A" w:rsidRPr="007B4467" w:rsidRDefault="000E503A" w:rsidP="000E503A">
            <w:pPr>
              <w:pStyle w:val="TAL"/>
              <w:rPr>
                <w:rFonts w:cs="Arial"/>
                <w:color w:val="000000"/>
                <w:sz w:val="16"/>
                <w:szCs w:val="16"/>
              </w:rPr>
            </w:pPr>
            <w:r w:rsidRPr="007B4467">
              <w:rPr>
                <w:rFonts w:cs="Arial"/>
                <w:color w:val="000000"/>
                <w:sz w:val="16"/>
                <w:szCs w:val="16"/>
              </w:rPr>
              <w:t>R5-242370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B036" w14:textId="34B593D7" w:rsidR="000E503A" w:rsidRPr="007B4467" w:rsidRDefault="000E503A" w:rsidP="000E503A">
            <w:pPr>
              <w:pStyle w:val="TAL"/>
              <w:rPr>
                <w:rFonts w:cs="Arial"/>
                <w:color w:val="000000"/>
                <w:sz w:val="16"/>
                <w:szCs w:val="16"/>
              </w:rPr>
            </w:pPr>
            <w:r w:rsidRPr="007B4467">
              <w:rPr>
                <w:rFonts w:cs="Arial"/>
                <w:color w:val="000000"/>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C43B" w14:textId="4A8628B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099E" w14:textId="34F570B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4A160" w14:textId="3EF62E24" w:rsidR="000E503A" w:rsidRPr="007B4467" w:rsidRDefault="000E503A" w:rsidP="000E503A">
            <w:pPr>
              <w:pStyle w:val="TAL"/>
              <w:rPr>
                <w:rFonts w:cs="Arial"/>
                <w:color w:val="000000"/>
                <w:sz w:val="16"/>
                <w:szCs w:val="16"/>
              </w:rPr>
            </w:pPr>
            <w:r w:rsidRPr="007B4467">
              <w:rPr>
                <w:rFonts w:cs="Arial"/>
                <w:color w:val="000000"/>
                <w:sz w:val="16"/>
                <w:szCs w:val="16"/>
              </w:rPr>
              <w:t>Introduction of band n106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DBC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58BBA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8ACC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606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256FD" w14:textId="7AF0F925" w:rsidR="000E503A" w:rsidRPr="007B4467" w:rsidRDefault="000E503A" w:rsidP="000E503A">
            <w:pPr>
              <w:pStyle w:val="TAL"/>
              <w:rPr>
                <w:rFonts w:cs="Arial"/>
                <w:color w:val="000000"/>
                <w:sz w:val="16"/>
                <w:szCs w:val="16"/>
              </w:rPr>
            </w:pPr>
            <w:r w:rsidRPr="007B4467">
              <w:rPr>
                <w:rFonts w:cs="Arial"/>
                <w:color w:val="000000"/>
                <w:sz w:val="16"/>
                <w:szCs w:val="16"/>
              </w:rPr>
              <w:t>R5-242380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31DA" w14:textId="46F17BD0" w:rsidR="000E503A" w:rsidRPr="007B4467" w:rsidRDefault="000E503A" w:rsidP="000E503A">
            <w:pPr>
              <w:pStyle w:val="TAL"/>
              <w:rPr>
                <w:rFonts w:cs="Arial"/>
                <w:color w:val="000000"/>
                <w:sz w:val="16"/>
                <w:szCs w:val="16"/>
              </w:rPr>
            </w:pPr>
            <w:r w:rsidRPr="007B4467">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56178" w14:textId="17D4B3F3"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91A4E" w14:textId="3927ACE9"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2D06A" w14:textId="27A94885" w:rsidR="000E503A" w:rsidRPr="007B4467" w:rsidRDefault="000E503A" w:rsidP="000E503A">
            <w:pPr>
              <w:pStyle w:val="TAL"/>
              <w:rPr>
                <w:rFonts w:cs="Arial"/>
                <w:color w:val="000000"/>
                <w:sz w:val="16"/>
                <w:szCs w:val="16"/>
              </w:rPr>
            </w:pPr>
            <w:r w:rsidRPr="007B4467">
              <w:rPr>
                <w:rFonts w:cs="Arial"/>
                <w:color w:val="000000"/>
                <w:sz w:val="16"/>
                <w:szCs w:val="16"/>
              </w:rPr>
              <w:t>Introduction of bands n7 and n78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2678B"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D78E22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F5A10"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FAF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DD561" w14:textId="099307FE" w:rsidR="000E503A" w:rsidRPr="007B4467" w:rsidRDefault="000E503A" w:rsidP="000E503A">
            <w:pPr>
              <w:pStyle w:val="TAL"/>
              <w:rPr>
                <w:rFonts w:cs="Arial"/>
                <w:color w:val="000000"/>
                <w:sz w:val="16"/>
                <w:szCs w:val="16"/>
              </w:rPr>
            </w:pPr>
            <w:r w:rsidRPr="007B4467">
              <w:rPr>
                <w:rFonts w:cs="Arial"/>
                <w:color w:val="000000"/>
                <w:sz w:val="16"/>
                <w:szCs w:val="16"/>
              </w:rPr>
              <w:t>R5-242434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FBE4E" w14:textId="42213206" w:rsidR="000E503A" w:rsidRPr="007B4467" w:rsidRDefault="000E503A" w:rsidP="000E503A">
            <w:pPr>
              <w:pStyle w:val="TAL"/>
              <w:rPr>
                <w:rFonts w:cs="Arial"/>
                <w:color w:val="000000"/>
                <w:sz w:val="16"/>
                <w:szCs w:val="16"/>
              </w:rPr>
            </w:pPr>
            <w:r w:rsidRPr="007B4467">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4AEE6" w14:textId="56081EFC"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6B11" w14:textId="0E88DFAF"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703F" w14:textId="254D934A" w:rsidR="000E503A" w:rsidRPr="007B4467" w:rsidRDefault="000E503A" w:rsidP="000E503A">
            <w:pPr>
              <w:pStyle w:val="TAL"/>
              <w:rPr>
                <w:rFonts w:cs="Arial"/>
                <w:color w:val="000000"/>
                <w:sz w:val="16"/>
                <w:szCs w:val="16"/>
              </w:rPr>
            </w:pPr>
            <w:r w:rsidRPr="007B4467">
              <w:rPr>
                <w:rFonts w:cs="Arial"/>
                <w:color w:val="000000"/>
                <w:sz w:val="16"/>
                <w:szCs w:val="16"/>
              </w:rPr>
              <w:t>Fix the release information for a NR CA PC2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D118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9CBA8C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479AD"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CAED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D96BA" w14:textId="68A63F03" w:rsidR="000E503A" w:rsidRPr="007B4467" w:rsidRDefault="000E503A" w:rsidP="000E503A">
            <w:pPr>
              <w:pStyle w:val="TAL"/>
              <w:rPr>
                <w:rFonts w:cs="Arial"/>
                <w:color w:val="000000"/>
                <w:sz w:val="16"/>
                <w:szCs w:val="16"/>
              </w:rPr>
            </w:pPr>
            <w:r w:rsidRPr="007B4467">
              <w:rPr>
                <w:rFonts w:cs="Arial"/>
                <w:color w:val="000000"/>
                <w:sz w:val="16"/>
                <w:szCs w:val="16"/>
              </w:rPr>
              <w:t>R5-242449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1ED6" w14:textId="33F9E556" w:rsidR="000E503A" w:rsidRPr="007B4467" w:rsidRDefault="000E503A" w:rsidP="000E503A">
            <w:pPr>
              <w:pStyle w:val="TAL"/>
              <w:rPr>
                <w:rFonts w:cs="Arial"/>
                <w:color w:val="000000"/>
                <w:sz w:val="16"/>
                <w:szCs w:val="16"/>
              </w:rPr>
            </w:pPr>
            <w:r w:rsidRPr="007B4467">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B33B" w14:textId="10997BBF"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E72E" w14:textId="14DFE6E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A1C2" w14:textId="39946C4A" w:rsidR="000E503A" w:rsidRPr="007B4467" w:rsidRDefault="000E503A" w:rsidP="000E503A">
            <w:pPr>
              <w:pStyle w:val="TAL"/>
              <w:rPr>
                <w:rFonts w:cs="Arial"/>
                <w:color w:val="000000"/>
                <w:sz w:val="16"/>
                <w:szCs w:val="16"/>
              </w:rPr>
            </w:pPr>
            <w:r w:rsidRPr="007B4467">
              <w:rPr>
                <w:rFonts w:cs="Arial"/>
                <w:color w:val="000000"/>
                <w:sz w:val="16"/>
                <w:szCs w:val="16"/>
              </w:rPr>
              <w:t>Update for additional ENDC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655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A5E015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51E4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6F77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F4A46" w14:textId="4CCC4894" w:rsidR="000E503A" w:rsidRPr="007B4467" w:rsidRDefault="000E503A" w:rsidP="000E503A">
            <w:pPr>
              <w:pStyle w:val="TAL"/>
              <w:rPr>
                <w:rFonts w:cs="Arial"/>
                <w:color w:val="000000"/>
                <w:sz w:val="16"/>
                <w:szCs w:val="16"/>
              </w:rPr>
            </w:pPr>
            <w:r w:rsidRPr="007B4467">
              <w:rPr>
                <w:rFonts w:cs="Arial"/>
                <w:color w:val="000000"/>
                <w:sz w:val="16"/>
                <w:szCs w:val="16"/>
              </w:rPr>
              <w:t>R5-242451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2DF5" w14:textId="6CA979B7" w:rsidR="000E503A" w:rsidRPr="007B4467" w:rsidRDefault="000E503A" w:rsidP="000E503A">
            <w:pPr>
              <w:pStyle w:val="TAL"/>
              <w:rPr>
                <w:rFonts w:cs="Arial"/>
                <w:color w:val="000000"/>
                <w:sz w:val="16"/>
                <w:szCs w:val="16"/>
              </w:rPr>
            </w:pPr>
            <w:r w:rsidRPr="007B4467">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CD144" w14:textId="6B2D0BD3"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4FF8F" w14:textId="3CAF46DC"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F355" w14:textId="5D216DFE" w:rsidR="000E503A" w:rsidRPr="007B4467" w:rsidRDefault="000E503A" w:rsidP="000E503A">
            <w:pPr>
              <w:pStyle w:val="TAL"/>
              <w:rPr>
                <w:rFonts w:cs="Arial"/>
                <w:color w:val="000000"/>
                <w:sz w:val="16"/>
                <w:szCs w:val="16"/>
              </w:rPr>
            </w:pPr>
            <w:r w:rsidRPr="007B4467">
              <w:rPr>
                <w:rFonts w:cs="Arial"/>
                <w:color w:val="000000"/>
                <w:sz w:val="16"/>
                <w:szCs w:val="16"/>
              </w:rPr>
              <w:t>Update for additional ENDC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CA4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128A1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58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0B8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DF62" w14:textId="54094495" w:rsidR="000E503A" w:rsidRPr="007B4467" w:rsidRDefault="000E503A" w:rsidP="000E503A">
            <w:pPr>
              <w:pStyle w:val="TAL"/>
              <w:rPr>
                <w:rFonts w:cs="Arial"/>
                <w:color w:val="000000"/>
                <w:sz w:val="16"/>
                <w:szCs w:val="16"/>
              </w:rPr>
            </w:pPr>
            <w:r w:rsidRPr="007B4467">
              <w:rPr>
                <w:rFonts w:cs="Arial"/>
                <w:color w:val="000000"/>
                <w:sz w:val="16"/>
                <w:szCs w:val="16"/>
              </w:rPr>
              <w:t>R5-242765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B787" w14:textId="2B3E369F" w:rsidR="000E503A" w:rsidRPr="007B4467" w:rsidRDefault="000E503A" w:rsidP="000E503A">
            <w:pPr>
              <w:pStyle w:val="TAL"/>
              <w:rPr>
                <w:rFonts w:cs="Arial"/>
                <w:color w:val="000000"/>
                <w:sz w:val="16"/>
                <w:szCs w:val="16"/>
              </w:rPr>
            </w:pPr>
            <w:r w:rsidRPr="007B4467">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C7283" w14:textId="3A2B9BC2"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D579" w14:textId="0CC23D4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73A2D" w14:textId="2A6B6810" w:rsidR="000E503A" w:rsidRPr="007B4467" w:rsidRDefault="000E503A" w:rsidP="000E503A">
            <w:pPr>
              <w:pStyle w:val="TAL"/>
              <w:rPr>
                <w:rFonts w:cs="Arial"/>
                <w:color w:val="000000"/>
                <w:sz w:val="16"/>
                <w:szCs w:val="16"/>
              </w:rPr>
            </w:pPr>
            <w:r w:rsidRPr="007B4467">
              <w:rPr>
                <w:rFonts w:cs="Arial"/>
                <w:color w:val="000000"/>
                <w:sz w:val="16"/>
                <w:szCs w:val="16"/>
              </w:rPr>
              <w:t>Addition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FCB8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188D2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CADE9"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878C5"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DEF18" w14:textId="0298FAC6" w:rsidR="000E503A" w:rsidRPr="007B4467" w:rsidRDefault="000E503A" w:rsidP="000E503A">
            <w:pPr>
              <w:pStyle w:val="TAL"/>
              <w:rPr>
                <w:rFonts w:cs="Arial"/>
                <w:color w:val="000000"/>
                <w:sz w:val="16"/>
                <w:szCs w:val="16"/>
              </w:rPr>
            </w:pPr>
            <w:r w:rsidRPr="007B4467">
              <w:rPr>
                <w:rFonts w:cs="Arial"/>
                <w:color w:val="000000"/>
                <w:sz w:val="16"/>
                <w:szCs w:val="16"/>
              </w:rPr>
              <w:t>R5-242784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A1C4F" w14:textId="12B61D52" w:rsidR="000E503A" w:rsidRPr="007B4467" w:rsidRDefault="000E503A" w:rsidP="000E503A">
            <w:pPr>
              <w:pStyle w:val="TAL"/>
              <w:rPr>
                <w:rFonts w:cs="Arial"/>
                <w:color w:val="000000"/>
                <w:sz w:val="16"/>
                <w:szCs w:val="16"/>
              </w:rPr>
            </w:pPr>
            <w:r w:rsidRPr="007B4467">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CE7D1" w14:textId="36032FE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84D" w14:textId="6F8F99A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967D6" w14:textId="6351D86B" w:rsidR="000E503A" w:rsidRPr="007B4467" w:rsidRDefault="000E503A" w:rsidP="000E503A">
            <w:pPr>
              <w:pStyle w:val="TAL"/>
              <w:rPr>
                <w:rFonts w:cs="Arial"/>
                <w:color w:val="000000"/>
                <w:sz w:val="16"/>
                <w:szCs w:val="16"/>
              </w:rPr>
            </w:pPr>
            <w:r w:rsidRPr="007B4467">
              <w:rPr>
                <w:rFonts w:cs="Arial"/>
                <w:color w:val="000000"/>
                <w:sz w:val="16"/>
                <w:szCs w:val="16"/>
              </w:rPr>
              <w:t>Removal of defination and abbreviation for IXIT and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4BD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E79A5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36280"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687AA"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350" w14:textId="41D92DF5" w:rsidR="000E503A" w:rsidRPr="007B4467" w:rsidRDefault="000E503A" w:rsidP="000E503A">
            <w:pPr>
              <w:pStyle w:val="TAL"/>
              <w:rPr>
                <w:rFonts w:cs="Arial"/>
                <w:color w:val="000000"/>
                <w:sz w:val="16"/>
                <w:szCs w:val="16"/>
              </w:rPr>
            </w:pPr>
            <w:r w:rsidRPr="007B4467">
              <w:rPr>
                <w:rFonts w:cs="Arial"/>
                <w:color w:val="000000"/>
                <w:sz w:val="16"/>
                <w:szCs w:val="16"/>
              </w:rPr>
              <w:t>R5-242787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1FD1B" w14:textId="73072EE0" w:rsidR="000E503A" w:rsidRPr="007B4467" w:rsidRDefault="000E503A" w:rsidP="000E503A">
            <w:pPr>
              <w:pStyle w:val="TAL"/>
              <w:rPr>
                <w:rFonts w:cs="Arial"/>
                <w:color w:val="000000"/>
                <w:sz w:val="16"/>
                <w:szCs w:val="16"/>
              </w:rPr>
            </w:pPr>
            <w:r w:rsidRPr="007B4467">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D730" w14:textId="335277C2"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7393C" w14:textId="759E4E0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B82C0" w14:textId="50CCA8AE" w:rsidR="000E503A" w:rsidRPr="007B4467" w:rsidRDefault="000E503A" w:rsidP="000E503A">
            <w:pPr>
              <w:pStyle w:val="TAL"/>
              <w:rPr>
                <w:rFonts w:cs="Arial"/>
                <w:color w:val="000000"/>
                <w:sz w:val="16"/>
                <w:szCs w:val="16"/>
              </w:rPr>
            </w:pPr>
            <w:r w:rsidRPr="007B4467">
              <w:rPr>
                <w:rFonts w:cs="Arial"/>
                <w:color w:val="000000"/>
                <w:sz w:val="16"/>
                <w:szCs w:val="16"/>
              </w:rPr>
              <w:t>Update of Rx antenna ports associated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3ABF6"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FD8CD1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5F804"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A81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45C54" w14:textId="43C4FA68" w:rsidR="000E503A" w:rsidRPr="007B4467" w:rsidRDefault="000E503A" w:rsidP="000E503A">
            <w:pPr>
              <w:pStyle w:val="TAL"/>
              <w:rPr>
                <w:rFonts w:cs="Arial"/>
                <w:color w:val="000000"/>
                <w:sz w:val="16"/>
                <w:szCs w:val="16"/>
              </w:rPr>
            </w:pPr>
            <w:r w:rsidRPr="007B4467">
              <w:rPr>
                <w:rFonts w:cs="Arial"/>
                <w:color w:val="000000"/>
                <w:sz w:val="16"/>
                <w:szCs w:val="16"/>
              </w:rPr>
              <w:t>R5-242865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FFA6" w14:textId="5523FF64" w:rsidR="000E503A" w:rsidRPr="007B4467" w:rsidRDefault="000E503A" w:rsidP="000E503A">
            <w:pPr>
              <w:pStyle w:val="TAL"/>
              <w:rPr>
                <w:rFonts w:cs="Arial"/>
                <w:color w:val="000000"/>
                <w:sz w:val="16"/>
                <w:szCs w:val="16"/>
              </w:rPr>
            </w:pPr>
            <w:r w:rsidRPr="007B4467">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43F7" w14:textId="7DC90D1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5191" w14:textId="6109769E"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04D0" w14:textId="22E76511" w:rsidR="000E503A" w:rsidRPr="007B4467" w:rsidRDefault="000E503A" w:rsidP="000E503A">
            <w:pPr>
              <w:pStyle w:val="TAL"/>
              <w:rPr>
                <w:rFonts w:cs="Arial"/>
                <w:color w:val="000000"/>
                <w:sz w:val="16"/>
                <w:szCs w:val="16"/>
              </w:rPr>
            </w:pPr>
            <w:r w:rsidRPr="007B4467">
              <w:rPr>
                <w:rFonts w:cs="Arial"/>
                <w:color w:val="000000"/>
                <w:sz w:val="16"/>
                <w:szCs w:val="16"/>
              </w:rPr>
              <w:t>Addition of PICS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70F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1CB0C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22C1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2ABB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CC17" w14:textId="76C72F8F" w:rsidR="000E503A" w:rsidRPr="007B4467" w:rsidRDefault="000E503A" w:rsidP="000E503A">
            <w:pPr>
              <w:pStyle w:val="TAL"/>
              <w:rPr>
                <w:rFonts w:cs="Arial"/>
                <w:color w:val="000000"/>
                <w:sz w:val="16"/>
                <w:szCs w:val="16"/>
              </w:rPr>
            </w:pPr>
            <w:r w:rsidRPr="007B4467">
              <w:rPr>
                <w:rFonts w:cs="Arial"/>
                <w:color w:val="000000"/>
                <w:sz w:val="16"/>
                <w:szCs w:val="16"/>
              </w:rPr>
              <w:t>R5-243068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74EF" w14:textId="43187CB1" w:rsidR="000E503A" w:rsidRPr="007B4467" w:rsidRDefault="000E503A" w:rsidP="000E503A">
            <w:pPr>
              <w:pStyle w:val="TAL"/>
              <w:rPr>
                <w:rFonts w:cs="Arial"/>
                <w:color w:val="000000"/>
                <w:sz w:val="16"/>
                <w:szCs w:val="16"/>
              </w:rPr>
            </w:pPr>
            <w:r w:rsidRPr="007B4467">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5C1DA" w14:textId="25080D5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A978C" w14:textId="1D745E5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4970C" w14:textId="4C0C7F8C" w:rsidR="000E503A" w:rsidRPr="007B4467" w:rsidRDefault="000E503A" w:rsidP="000E503A">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3824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57667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E6F63"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FC7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81581" w14:textId="5278819A" w:rsidR="000E503A" w:rsidRPr="007B4467" w:rsidRDefault="000E503A" w:rsidP="000E503A">
            <w:pPr>
              <w:pStyle w:val="TAL"/>
              <w:rPr>
                <w:rFonts w:cs="Arial"/>
                <w:color w:val="000000"/>
                <w:sz w:val="16"/>
                <w:szCs w:val="16"/>
              </w:rPr>
            </w:pPr>
            <w:r w:rsidRPr="007B4467">
              <w:rPr>
                <w:rFonts w:cs="Arial"/>
                <w:color w:val="000000"/>
                <w:sz w:val="16"/>
                <w:szCs w:val="16"/>
              </w:rPr>
              <w:t>R5-243132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ADE8" w14:textId="14548A8D" w:rsidR="000E503A" w:rsidRPr="007B4467" w:rsidRDefault="000E503A" w:rsidP="000E503A">
            <w:pPr>
              <w:pStyle w:val="TAL"/>
              <w:rPr>
                <w:rFonts w:cs="Arial"/>
                <w:color w:val="000000"/>
                <w:sz w:val="16"/>
                <w:szCs w:val="16"/>
              </w:rPr>
            </w:pPr>
            <w:r w:rsidRPr="007B4467">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59863" w14:textId="40F572B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3F896" w14:textId="0A53ED4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47E9E" w14:textId="2AAAB4A7" w:rsidR="000E503A" w:rsidRPr="007B4467" w:rsidRDefault="000E503A" w:rsidP="000E503A">
            <w:pPr>
              <w:pStyle w:val="TAL"/>
              <w:rPr>
                <w:rFonts w:cs="Arial"/>
                <w:color w:val="000000"/>
                <w:sz w:val="16"/>
                <w:szCs w:val="16"/>
              </w:rPr>
            </w:pPr>
            <w:r w:rsidRPr="007B4467">
              <w:rPr>
                <w:rFonts w:cs="Arial"/>
                <w:color w:val="000000"/>
                <w:sz w:val="16"/>
                <w:szCs w:val="16"/>
              </w:rPr>
              <w:t>Addition of PICS for TxD for NR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A2B0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3FC41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132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4392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070DF" w14:textId="7410C623" w:rsidR="000E503A" w:rsidRPr="007B4467" w:rsidRDefault="000E503A" w:rsidP="000E503A">
            <w:pPr>
              <w:pStyle w:val="TAL"/>
              <w:rPr>
                <w:rFonts w:cs="Arial"/>
                <w:color w:val="000000"/>
                <w:sz w:val="16"/>
                <w:szCs w:val="16"/>
              </w:rPr>
            </w:pPr>
            <w:r w:rsidRPr="007B4467">
              <w:rPr>
                <w:rFonts w:cs="Arial"/>
                <w:color w:val="000000"/>
                <w:sz w:val="16"/>
                <w:szCs w:val="16"/>
              </w:rPr>
              <w:t>R5-243287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D23B" w14:textId="50C1D2FE" w:rsidR="000E503A" w:rsidRPr="007B4467" w:rsidRDefault="000E503A" w:rsidP="000E503A">
            <w:pPr>
              <w:pStyle w:val="TAL"/>
              <w:rPr>
                <w:rFonts w:cs="Arial"/>
                <w:color w:val="000000"/>
                <w:sz w:val="16"/>
                <w:szCs w:val="16"/>
              </w:rPr>
            </w:pPr>
            <w:r w:rsidRPr="007B4467">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C1C9D" w14:textId="233FA137"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A48E" w14:textId="36C84832"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F962D" w14:textId="668D293F" w:rsidR="000E503A" w:rsidRPr="007B4467" w:rsidRDefault="000E503A" w:rsidP="000E503A">
            <w:pPr>
              <w:pStyle w:val="TAL"/>
              <w:rPr>
                <w:rFonts w:cs="Arial"/>
                <w:color w:val="000000"/>
                <w:sz w:val="16"/>
                <w:szCs w:val="16"/>
              </w:rPr>
            </w:pPr>
            <w:r w:rsidRPr="007B4467">
              <w:rPr>
                <w:rFonts w:cs="Arial"/>
                <w:color w:val="000000"/>
                <w:sz w:val="16"/>
                <w:szCs w:val="16"/>
              </w:rPr>
              <w:t>Update on A.4.1 and A.4.3.1 for FR1-NTN implementation types and RF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3E3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5B1402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514A2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776D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5FB14" w14:textId="428E1AB6" w:rsidR="000E503A" w:rsidRPr="007B4467" w:rsidRDefault="000E503A" w:rsidP="000E503A">
            <w:pPr>
              <w:pStyle w:val="TAL"/>
              <w:rPr>
                <w:rFonts w:cs="Arial"/>
                <w:color w:val="000000"/>
                <w:sz w:val="16"/>
                <w:szCs w:val="16"/>
              </w:rPr>
            </w:pPr>
            <w:r w:rsidRPr="007B4467">
              <w:rPr>
                <w:rFonts w:cs="Arial"/>
                <w:color w:val="000000"/>
                <w:sz w:val="16"/>
                <w:szCs w:val="16"/>
              </w:rPr>
              <w:t>R5-243398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E0F4C" w14:textId="3C866B8C" w:rsidR="000E503A" w:rsidRPr="007B4467" w:rsidRDefault="000E503A" w:rsidP="000E503A">
            <w:pPr>
              <w:pStyle w:val="TAL"/>
              <w:rPr>
                <w:rFonts w:cs="Arial"/>
                <w:color w:val="000000"/>
                <w:sz w:val="16"/>
                <w:szCs w:val="16"/>
              </w:rPr>
            </w:pPr>
            <w:r w:rsidRPr="007B4467">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DB911" w14:textId="5B188BA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8E93" w14:textId="0BD8BB58"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78F98" w14:textId="1743229F" w:rsidR="000E503A" w:rsidRPr="007B4467" w:rsidRDefault="000E503A" w:rsidP="000E503A">
            <w:pPr>
              <w:pStyle w:val="TAL"/>
              <w:rPr>
                <w:rFonts w:cs="Arial"/>
                <w:color w:val="000000"/>
                <w:sz w:val="16"/>
                <w:szCs w:val="16"/>
              </w:rPr>
            </w:pPr>
            <w:r w:rsidRPr="007B4467">
              <w:rPr>
                <w:rFonts w:cs="Arial"/>
                <w:color w:val="000000"/>
                <w:sz w:val="16"/>
                <w:szCs w:val="16"/>
              </w:rPr>
              <w:t>Correction to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C8D2A"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09EB30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6D1B6"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8053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DD1FF" w14:textId="60A38478" w:rsidR="000E503A" w:rsidRPr="007B4467" w:rsidRDefault="000E503A" w:rsidP="000E503A">
            <w:pPr>
              <w:pStyle w:val="TAL"/>
              <w:rPr>
                <w:rFonts w:cs="Arial"/>
                <w:color w:val="000000"/>
                <w:sz w:val="16"/>
                <w:szCs w:val="16"/>
              </w:rPr>
            </w:pPr>
            <w:r w:rsidRPr="007B4467">
              <w:rPr>
                <w:rFonts w:cs="Arial"/>
                <w:color w:val="000000"/>
                <w:sz w:val="16"/>
                <w:szCs w:val="16"/>
              </w:rPr>
              <w:t>R5-243495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DFF81" w14:textId="1497DE83" w:rsidR="000E503A" w:rsidRPr="007B4467" w:rsidRDefault="000E503A" w:rsidP="000E503A">
            <w:pPr>
              <w:pStyle w:val="TAL"/>
              <w:rPr>
                <w:rFonts w:cs="Arial"/>
                <w:color w:val="000000"/>
                <w:sz w:val="16"/>
                <w:szCs w:val="16"/>
              </w:rPr>
            </w:pPr>
            <w:r w:rsidRPr="007B4467">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F9F80" w14:textId="213FFC44"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CEB7" w14:textId="2EBD8AC8"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4F476" w14:textId="158AEEF5" w:rsidR="000E503A" w:rsidRPr="007B4467" w:rsidRDefault="000E503A" w:rsidP="000E503A">
            <w:pPr>
              <w:pStyle w:val="TAL"/>
              <w:rPr>
                <w:rFonts w:cs="Arial"/>
                <w:color w:val="000000"/>
                <w:sz w:val="16"/>
                <w:szCs w:val="16"/>
              </w:rPr>
            </w:pPr>
            <w:r w:rsidRPr="007B4467">
              <w:rPr>
                <w:rFonts w:cs="Arial"/>
                <w:color w:val="000000"/>
                <w:sz w:val="16"/>
                <w:szCs w:val="16"/>
              </w:rPr>
              <w:t>Add new PICS for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0C4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57200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62D5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5DB57"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5AB2" w14:textId="7C1DCCF3" w:rsidR="000E503A" w:rsidRPr="007B4467" w:rsidRDefault="000E503A" w:rsidP="000E503A">
            <w:pPr>
              <w:pStyle w:val="TAL"/>
              <w:rPr>
                <w:rFonts w:cs="Arial"/>
                <w:color w:val="000000"/>
                <w:sz w:val="16"/>
                <w:szCs w:val="16"/>
              </w:rPr>
            </w:pPr>
            <w:r w:rsidRPr="007B4467">
              <w:rPr>
                <w:rFonts w:cs="Arial"/>
                <w:color w:val="000000"/>
                <w:sz w:val="16"/>
                <w:szCs w:val="16"/>
              </w:rPr>
              <w:t>R5-243496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1A16" w14:textId="3881D879" w:rsidR="000E503A" w:rsidRPr="007B4467" w:rsidRDefault="000E503A" w:rsidP="000E503A">
            <w:pPr>
              <w:pStyle w:val="TAL"/>
              <w:rPr>
                <w:rFonts w:cs="Arial"/>
                <w:color w:val="000000"/>
                <w:sz w:val="16"/>
                <w:szCs w:val="16"/>
              </w:rPr>
            </w:pPr>
            <w:r w:rsidRPr="007B4467">
              <w:rPr>
                <w:rFonts w:cs="Arial"/>
                <w:color w:val="000000"/>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5730A" w14:textId="685A6E2D"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378E" w14:textId="7041947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EEBCB" w14:textId="5E40AFDF" w:rsidR="000E503A" w:rsidRPr="007B4467" w:rsidRDefault="000E503A" w:rsidP="000E503A">
            <w:pPr>
              <w:pStyle w:val="TAL"/>
              <w:rPr>
                <w:rFonts w:cs="Arial"/>
                <w:color w:val="000000"/>
                <w:sz w:val="16"/>
                <w:szCs w:val="16"/>
              </w:rPr>
            </w:pPr>
            <w:r w:rsidRPr="007B4467">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C73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73CC33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07E0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CA1A"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03D6" w14:textId="1E4C92EC" w:rsidR="000E503A" w:rsidRPr="007B4467" w:rsidRDefault="000E503A" w:rsidP="000E503A">
            <w:pPr>
              <w:pStyle w:val="TAL"/>
              <w:rPr>
                <w:rFonts w:cs="Arial"/>
                <w:color w:val="000000"/>
                <w:sz w:val="16"/>
                <w:szCs w:val="16"/>
              </w:rPr>
            </w:pPr>
            <w:r w:rsidRPr="007B4467">
              <w:rPr>
                <w:rFonts w:cs="Arial"/>
                <w:color w:val="000000"/>
                <w:sz w:val="16"/>
                <w:szCs w:val="16"/>
              </w:rPr>
              <w:t>R5-243530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1203" w14:textId="1EEA0E40" w:rsidR="000E503A" w:rsidRPr="007B4467" w:rsidRDefault="000E503A" w:rsidP="000E503A">
            <w:pPr>
              <w:pStyle w:val="TAL"/>
              <w:rPr>
                <w:rFonts w:cs="Arial"/>
                <w:color w:val="000000"/>
                <w:sz w:val="16"/>
                <w:szCs w:val="16"/>
              </w:rPr>
            </w:pPr>
            <w:r w:rsidRPr="007B4467">
              <w:rPr>
                <w:rFonts w:cs="Arial"/>
                <w:color w:val="000000"/>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C053C" w14:textId="14315F88"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AA49" w14:textId="452A9350"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E840B" w14:textId="311E1DAC" w:rsidR="000E503A" w:rsidRPr="007B4467" w:rsidRDefault="000E503A" w:rsidP="000E503A">
            <w:pPr>
              <w:pStyle w:val="TAL"/>
              <w:rPr>
                <w:rFonts w:cs="Arial"/>
                <w:color w:val="000000"/>
                <w:sz w:val="16"/>
                <w:szCs w:val="16"/>
              </w:rPr>
            </w:pPr>
            <w:r w:rsidRPr="007B4467">
              <w:rPr>
                <w:rFonts w:cs="Arial"/>
                <w:color w:val="000000"/>
                <w:sz w:val="16"/>
                <w:szCs w:val="16"/>
              </w:rPr>
              <w:t>Addition of PICS for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C657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C602E9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B12E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087D9"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87390" w14:textId="7AAD18F6" w:rsidR="000E503A" w:rsidRPr="007B4467" w:rsidRDefault="000E503A" w:rsidP="000E503A">
            <w:pPr>
              <w:pStyle w:val="TAL"/>
              <w:rPr>
                <w:rFonts w:cs="Arial"/>
                <w:color w:val="000000"/>
                <w:sz w:val="16"/>
                <w:szCs w:val="16"/>
              </w:rPr>
            </w:pPr>
            <w:r w:rsidRPr="007B4467">
              <w:rPr>
                <w:rFonts w:cs="Arial"/>
                <w:color w:val="000000"/>
                <w:sz w:val="16"/>
                <w:szCs w:val="16"/>
              </w:rPr>
              <w:t>R5-243543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62C16" w14:textId="0D6232AA" w:rsidR="000E503A" w:rsidRPr="007B4467" w:rsidRDefault="000E503A" w:rsidP="000E503A">
            <w:pPr>
              <w:pStyle w:val="TAL"/>
              <w:rPr>
                <w:rFonts w:cs="Arial"/>
                <w:color w:val="000000"/>
                <w:sz w:val="16"/>
                <w:szCs w:val="16"/>
              </w:rPr>
            </w:pPr>
            <w:r w:rsidRPr="007B4467">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61A7C" w14:textId="0B3E6BFE"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306B9" w14:textId="74C1A6A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5D4D3" w14:textId="20E9BE1B" w:rsidR="000E503A" w:rsidRPr="007B4467" w:rsidRDefault="000E503A" w:rsidP="000E503A">
            <w:pPr>
              <w:pStyle w:val="TAL"/>
              <w:rPr>
                <w:rFonts w:cs="Arial"/>
                <w:color w:val="000000"/>
                <w:sz w:val="16"/>
                <w:szCs w:val="16"/>
              </w:rPr>
            </w:pPr>
            <w:r w:rsidRPr="007B4467">
              <w:rPr>
                <w:rFonts w:cs="Arial"/>
                <w:color w:val="000000"/>
                <w:sz w:val="16"/>
                <w:szCs w:val="16"/>
              </w:rPr>
              <w:t>Addition of PICS for FeMIMO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298E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C756C61"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7D61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DAAD8"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C91" w14:textId="5DA37C2B" w:rsidR="000E503A" w:rsidRPr="007B4467" w:rsidRDefault="000E503A" w:rsidP="000E503A">
            <w:pPr>
              <w:pStyle w:val="TAL"/>
              <w:rPr>
                <w:rFonts w:cs="Arial"/>
                <w:color w:val="000000"/>
                <w:sz w:val="16"/>
                <w:szCs w:val="16"/>
              </w:rPr>
            </w:pPr>
            <w:r w:rsidRPr="007B4467">
              <w:rPr>
                <w:rFonts w:cs="Arial"/>
                <w:color w:val="000000"/>
                <w:sz w:val="16"/>
                <w:szCs w:val="16"/>
              </w:rPr>
              <w:t>R5-243582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4DB6" w14:textId="4422EAB2" w:rsidR="000E503A" w:rsidRPr="007B4467" w:rsidRDefault="000E503A" w:rsidP="000E503A">
            <w:pPr>
              <w:pStyle w:val="TAL"/>
              <w:rPr>
                <w:rFonts w:cs="Arial"/>
                <w:color w:val="000000"/>
                <w:sz w:val="16"/>
                <w:szCs w:val="16"/>
              </w:rPr>
            </w:pPr>
            <w:r w:rsidRPr="007B4467">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B314F" w14:textId="0A929817"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F76A4" w14:textId="34E173A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774B3" w14:textId="19363D78" w:rsidR="000E503A" w:rsidRPr="007B4467" w:rsidRDefault="000E503A" w:rsidP="000E503A">
            <w:pPr>
              <w:pStyle w:val="TAL"/>
              <w:rPr>
                <w:rFonts w:cs="Arial"/>
                <w:color w:val="000000"/>
                <w:sz w:val="16"/>
                <w:szCs w:val="16"/>
              </w:rPr>
            </w:pPr>
            <w:r w:rsidRPr="007B4467">
              <w:rPr>
                <w:rFonts w:cs="Arial"/>
                <w:color w:val="000000"/>
                <w:sz w:val="16"/>
                <w:szCs w:val="16"/>
              </w:rPr>
              <w:t>Addition of new PICS for IDC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F26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BB1F9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BC032"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91ADB"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7EB1F" w14:textId="63DF5F8D" w:rsidR="000E503A" w:rsidRPr="007B4467" w:rsidRDefault="000E503A" w:rsidP="000E503A">
            <w:pPr>
              <w:pStyle w:val="TAL"/>
              <w:rPr>
                <w:rFonts w:cs="Arial"/>
                <w:color w:val="000000"/>
                <w:sz w:val="16"/>
                <w:szCs w:val="16"/>
              </w:rPr>
            </w:pPr>
            <w:r w:rsidRPr="007B4467">
              <w:rPr>
                <w:rFonts w:cs="Arial"/>
                <w:color w:val="000000"/>
                <w:sz w:val="16"/>
                <w:szCs w:val="16"/>
              </w:rPr>
              <w:t>R5-243606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DA81" w14:textId="481E006B" w:rsidR="000E503A" w:rsidRPr="007B4467" w:rsidRDefault="000E503A" w:rsidP="000E503A">
            <w:pPr>
              <w:pStyle w:val="TAL"/>
              <w:rPr>
                <w:rFonts w:cs="Arial"/>
                <w:color w:val="000000"/>
                <w:sz w:val="16"/>
                <w:szCs w:val="16"/>
              </w:rPr>
            </w:pPr>
            <w:r w:rsidRPr="007B4467">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26353" w14:textId="4202D84C"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9468A" w14:textId="0230A3C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3D860" w14:textId="5C77C017" w:rsidR="000E503A" w:rsidRPr="007B4467" w:rsidRDefault="000E503A" w:rsidP="000E503A">
            <w:pPr>
              <w:pStyle w:val="TAL"/>
              <w:rPr>
                <w:rFonts w:cs="Arial"/>
                <w:color w:val="000000"/>
                <w:sz w:val="16"/>
                <w:szCs w:val="16"/>
              </w:rPr>
            </w:pPr>
            <w:r w:rsidRPr="007B4467">
              <w:rPr>
                <w:rFonts w:cs="Arial"/>
                <w:color w:val="000000"/>
                <w:sz w:val="16"/>
                <w:szCs w:val="16"/>
              </w:rPr>
              <w:t>Addition of physical layer baseline implementation capabilities for 3Tx NR CA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B637"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211BFF2"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6D15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AFF4E"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2C5A" w14:textId="0B618D93" w:rsidR="000E503A" w:rsidRPr="007B4467" w:rsidRDefault="000E503A" w:rsidP="000E503A">
            <w:pPr>
              <w:pStyle w:val="TAL"/>
              <w:rPr>
                <w:rFonts w:cs="Arial"/>
                <w:color w:val="000000"/>
                <w:sz w:val="16"/>
                <w:szCs w:val="16"/>
              </w:rPr>
            </w:pPr>
            <w:r w:rsidRPr="007B4467">
              <w:rPr>
                <w:rFonts w:cs="Arial"/>
                <w:color w:val="000000"/>
                <w:sz w:val="16"/>
                <w:szCs w:val="16"/>
              </w:rPr>
              <w:t>R5-243607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F4A72" w14:textId="1F076CF9" w:rsidR="000E503A" w:rsidRPr="007B4467" w:rsidRDefault="000E503A" w:rsidP="000E503A">
            <w:pPr>
              <w:pStyle w:val="TAL"/>
              <w:rPr>
                <w:rFonts w:cs="Arial"/>
                <w:color w:val="000000"/>
                <w:sz w:val="16"/>
                <w:szCs w:val="16"/>
              </w:rPr>
            </w:pPr>
            <w:r w:rsidRPr="007B4467">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7B169" w14:textId="7AEC4CF8"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D33F" w14:textId="5651C5FF"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E0A61" w14:textId="1F441DDF" w:rsidR="000E503A" w:rsidRPr="007B4467" w:rsidRDefault="000E503A" w:rsidP="000E503A">
            <w:pPr>
              <w:pStyle w:val="TAL"/>
              <w:rPr>
                <w:rFonts w:cs="Arial"/>
                <w:color w:val="000000"/>
                <w:sz w:val="16"/>
                <w:szCs w:val="16"/>
              </w:rPr>
            </w:pPr>
            <w:r w:rsidRPr="007B4467">
              <w:rPr>
                <w:rFonts w:cs="Arial"/>
                <w:color w:val="000000"/>
                <w:sz w:val="16"/>
                <w:szCs w:val="16"/>
              </w:rPr>
              <w:t>Addition of CA_n1A-n8A-n78A,CA_n3A-n8A-n78A into NR inter-band CA within FR1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F3B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415251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D56F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45F3"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697F" w14:textId="388102B7" w:rsidR="000E503A" w:rsidRPr="007B4467" w:rsidRDefault="000E503A" w:rsidP="000E503A">
            <w:pPr>
              <w:pStyle w:val="TAL"/>
              <w:rPr>
                <w:rFonts w:cs="Arial"/>
                <w:color w:val="000000"/>
                <w:sz w:val="16"/>
                <w:szCs w:val="16"/>
              </w:rPr>
            </w:pPr>
            <w:r w:rsidRPr="007B4467">
              <w:rPr>
                <w:rFonts w:cs="Arial"/>
                <w:color w:val="000000"/>
                <w:sz w:val="16"/>
                <w:szCs w:val="16"/>
              </w:rPr>
              <w:t>R5-243608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0E78" w14:textId="1A25A3E0" w:rsidR="000E503A" w:rsidRPr="007B4467" w:rsidRDefault="000E503A" w:rsidP="000E503A">
            <w:pPr>
              <w:pStyle w:val="TAL"/>
              <w:rPr>
                <w:rFonts w:cs="Arial"/>
                <w:color w:val="000000"/>
                <w:sz w:val="16"/>
                <w:szCs w:val="16"/>
              </w:rPr>
            </w:pPr>
            <w:r w:rsidRPr="007B4467">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CE98F" w14:textId="310C92D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F63B" w14:textId="4A6AA42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02C2" w14:textId="4E771E37" w:rsidR="000E503A" w:rsidRPr="007B4467" w:rsidRDefault="000E503A" w:rsidP="000E503A">
            <w:pPr>
              <w:pStyle w:val="TAL"/>
              <w:rPr>
                <w:rFonts w:cs="Arial"/>
                <w:color w:val="000000"/>
                <w:sz w:val="16"/>
                <w:szCs w:val="16"/>
              </w:rPr>
            </w:pPr>
            <w:r w:rsidRPr="007B4467">
              <w:rPr>
                <w:rFonts w:cs="Arial"/>
                <w:color w:val="000000"/>
                <w:sz w:val="16"/>
                <w:szCs w:val="16"/>
              </w:rPr>
              <w:t>Update for additional NRCA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5B7B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A1492C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CE61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724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1BB4D" w14:textId="4851F6CE" w:rsidR="000E503A" w:rsidRPr="007B4467" w:rsidRDefault="000E503A" w:rsidP="000E503A">
            <w:pPr>
              <w:pStyle w:val="TAL"/>
              <w:rPr>
                <w:rFonts w:cs="Arial"/>
                <w:color w:val="000000"/>
                <w:sz w:val="16"/>
                <w:szCs w:val="16"/>
              </w:rPr>
            </w:pPr>
            <w:r w:rsidRPr="007B4467">
              <w:rPr>
                <w:rFonts w:cs="Arial"/>
                <w:color w:val="000000"/>
                <w:sz w:val="16"/>
                <w:szCs w:val="16"/>
              </w:rPr>
              <w:t>R5-243609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B762E" w14:textId="7828B978" w:rsidR="000E503A" w:rsidRPr="007B4467" w:rsidRDefault="000E503A" w:rsidP="000E503A">
            <w:pPr>
              <w:pStyle w:val="TAL"/>
              <w:rPr>
                <w:rFonts w:cs="Arial"/>
                <w:color w:val="000000"/>
                <w:sz w:val="16"/>
                <w:szCs w:val="16"/>
              </w:rPr>
            </w:pPr>
            <w:r w:rsidRPr="007B4467">
              <w:rPr>
                <w:rFonts w:cs="Arial"/>
                <w:color w:val="000000"/>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18A44" w14:textId="4D60251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23E74" w14:textId="7C7C6807"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A342" w14:textId="04D1D199" w:rsidR="000E503A" w:rsidRPr="007B4467" w:rsidRDefault="000E503A" w:rsidP="000E503A">
            <w:pPr>
              <w:pStyle w:val="TAL"/>
              <w:rPr>
                <w:rFonts w:cs="Arial"/>
                <w:color w:val="000000"/>
                <w:sz w:val="16"/>
                <w:szCs w:val="16"/>
              </w:rPr>
            </w:pPr>
            <w:r w:rsidRPr="007B4467">
              <w:rPr>
                <w:rFonts w:cs="Arial"/>
                <w:color w:val="000000"/>
                <w:sz w:val="16"/>
                <w:szCs w:val="16"/>
              </w:rPr>
              <w:t>Addition and correction of RF baseline implementation capabilities for PC2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E00E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A75079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A5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CAB1"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7E5F5" w14:textId="0B760BE4" w:rsidR="000E503A" w:rsidRPr="007B4467" w:rsidRDefault="000E503A" w:rsidP="000E503A">
            <w:pPr>
              <w:pStyle w:val="TAL"/>
              <w:rPr>
                <w:rFonts w:cs="Arial"/>
                <w:color w:val="000000"/>
                <w:sz w:val="16"/>
                <w:szCs w:val="16"/>
              </w:rPr>
            </w:pPr>
            <w:r w:rsidRPr="007B4467">
              <w:rPr>
                <w:rFonts w:cs="Arial"/>
                <w:color w:val="000000"/>
                <w:sz w:val="16"/>
                <w:szCs w:val="16"/>
              </w:rPr>
              <w:t>R5-243610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B2EF" w14:textId="4BAFD1F9" w:rsidR="000E503A" w:rsidRPr="007B4467" w:rsidRDefault="000E503A" w:rsidP="000E503A">
            <w:pPr>
              <w:pStyle w:val="TAL"/>
              <w:rPr>
                <w:rFonts w:cs="Arial"/>
                <w:color w:val="000000"/>
                <w:sz w:val="16"/>
                <w:szCs w:val="16"/>
              </w:rPr>
            </w:pPr>
            <w:r w:rsidRPr="007B4467">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646E1" w14:textId="331719FF"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E73B" w14:textId="184D0BA1"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86C78" w14:textId="61831504" w:rsidR="000E503A" w:rsidRPr="007B4467" w:rsidRDefault="000E503A" w:rsidP="000E503A">
            <w:pPr>
              <w:pStyle w:val="TAL"/>
              <w:rPr>
                <w:rFonts w:cs="Arial"/>
                <w:color w:val="000000"/>
                <w:sz w:val="16"/>
                <w:szCs w:val="16"/>
              </w:rPr>
            </w:pPr>
            <w:r w:rsidRPr="007B4467">
              <w:rPr>
                <w:rFonts w:cs="Arial"/>
                <w:color w:val="000000"/>
                <w:sz w:val="16"/>
                <w:szCs w:val="16"/>
              </w:rPr>
              <w:t>Addition of n41 PC1 RF baseline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60D9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107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1179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506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14B81" w14:textId="4AB2CF24" w:rsidR="000E503A" w:rsidRPr="007B4467" w:rsidRDefault="000E503A" w:rsidP="000E503A">
            <w:pPr>
              <w:pStyle w:val="TAL"/>
              <w:rPr>
                <w:rFonts w:cs="Arial"/>
                <w:color w:val="000000"/>
                <w:sz w:val="16"/>
                <w:szCs w:val="16"/>
              </w:rPr>
            </w:pPr>
            <w:r w:rsidRPr="007B4467">
              <w:rPr>
                <w:rFonts w:cs="Arial"/>
                <w:color w:val="000000"/>
                <w:sz w:val="16"/>
                <w:szCs w:val="16"/>
              </w:rPr>
              <w:t>R5-243611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A4889" w14:textId="5EC3D79C" w:rsidR="000E503A" w:rsidRPr="007B4467" w:rsidRDefault="000E503A" w:rsidP="000E503A">
            <w:pPr>
              <w:pStyle w:val="TAL"/>
              <w:rPr>
                <w:rFonts w:cs="Arial"/>
                <w:color w:val="000000"/>
                <w:sz w:val="16"/>
                <w:szCs w:val="16"/>
              </w:rPr>
            </w:pPr>
            <w:r w:rsidRPr="007B4467">
              <w:rPr>
                <w:rFonts w:cs="Arial"/>
                <w:color w:val="000000"/>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DA435" w14:textId="1A335763"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696F" w14:textId="3EAC3107"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69B9F" w14:textId="6F2EA4AA" w:rsidR="000E503A" w:rsidRPr="007B4467" w:rsidRDefault="000E503A" w:rsidP="000E503A">
            <w:pPr>
              <w:pStyle w:val="TAL"/>
              <w:rPr>
                <w:rFonts w:cs="Arial"/>
                <w:color w:val="000000"/>
                <w:sz w:val="16"/>
                <w:szCs w:val="16"/>
              </w:rPr>
            </w:pPr>
            <w:r w:rsidRPr="007B4467">
              <w:rPr>
                <w:rFonts w:cs="Arial"/>
                <w:color w:val="000000"/>
                <w:sz w:val="16"/>
                <w:szCs w:val="16"/>
              </w:rPr>
              <w:t>Introduction of band n85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E37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94869B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7F22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2433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AA9D1" w14:textId="48C18373" w:rsidR="000E503A" w:rsidRPr="007B4467" w:rsidRDefault="000E503A" w:rsidP="000E503A">
            <w:pPr>
              <w:pStyle w:val="TAL"/>
              <w:rPr>
                <w:rFonts w:cs="Arial"/>
                <w:color w:val="000000"/>
                <w:sz w:val="16"/>
                <w:szCs w:val="16"/>
              </w:rPr>
            </w:pPr>
            <w:r w:rsidRPr="007B4467">
              <w:rPr>
                <w:rFonts w:cs="Arial"/>
                <w:color w:val="000000"/>
                <w:sz w:val="16"/>
                <w:szCs w:val="16"/>
              </w:rPr>
              <w:t>R5-243612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1A047" w14:textId="6EE1BEFE" w:rsidR="000E503A" w:rsidRPr="007B4467" w:rsidRDefault="000E503A" w:rsidP="000E503A">
            <w:pPr>
              <w:pStyle w:val="TAL"/>
              <w:rPr>
                <w:rFonts w:cs="Arial"/>
                <w:color w:val="000000"/>
                <w:sz w:val="16"/>
                <w:szCs w:val="16"/>
              </w:rPr>
            </w:pPr>
            <w:r w:rsidRPr="007B4467">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E861B" w14:textId="6569143A"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A22" w14:textId="0B39DBF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F0967" w14:textId="42DA7EE0" w:rsidR="000E503A" w:rsidRPr="007B4467" w:rsidRDefault="000E503A" w:rsidP="000E503A">
            <w:pPr>
              <w:pStyle w:val="TAL"/>
              <w:rPr>
                <w:rFonts w:cs="Arial"/>
                <w:color w:val="000000"/>
                <w:sz w:val="16"/>
                <w:szCs w:val="16"/>
              </w:rPr>
            </w:pPr>
            <w:r w:rsidRPr="007B4467">
              <w:rPr>
                <w:rFonts w:cs="Arial"/>
                <w:color w:val="000000"/>
                <w:sz w:val="16"/>
                <w:szCs w:val="16"/>
              </w:rPr>
              <w:t>ICS updates pertaining to RF phase continuity conformance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801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8923CB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4CB5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A5C91"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DFFEA" w14:textId="42DCB7C8" w:rsidR="000E503A" w:rsidRPr="007B4467" w:rsidRDefault="000E503A" w:rsidP="000E503A">
            <w:pPr>
              <w:pStyle w:val="TAL"/>
              <w:rPr>
                <w:rFonts w:cs="Arial"/>
                <w:color w:val="000000"/>
                <w:sz w:val="16"/>
                <w:szCs w:val="16"/>
              </w:rPr>
            </w:pPr>
            <w:r w:rsidRPr="007B4467">
              <w:rPr>
                <w:rFonts w:cs="Arial"/>
                <w:color w:val="000000"/>
                <w:sz w:val="16"/>
                <w:szCs w:val="16"/>
              </w:rPr>
              <w:t>R5-243657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9AA8" w14:textId="45B7BBD0" w:rsidR="000E503A" w:rsidRPr="007B4467" w:rsidRDefault="000E503A" w:rsidP="000E503A">
            <w:pPr>
              <w:pStyle w:val="TAL"/>
              <w:rPr>
                <w:rFonts w:cs="Arial"/>
                <w:color w:val="000000"/>
                <w:sz w:val="16"/>
                <w:szCs w:val="16"/>
              </w:rPr>
            </w:pPr>
            <w:r w:rsidRPr="007B4467">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D198A" w14:textId="34ACFFC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99C4D" w14:textId="6BDDD16E"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DEF4B" w14:textId="2DD9D77B" w:rsidR="000E503A" w:rsidRPr="007B4467" w:rsidRDefault="000E503A" w:rsidP="000E503A">
            <w:pPr>
              <w:pStyle w:val="TAL"/>
              <w:rPr>
                <w:rFonts w:cs="Arial"/>
                <w:color w:val="000000"/>
                <w:sz w:val="16"/>
                <w:szCs w:val="16"/>
              </w:rPr>
            </w:pPr>
            <w:r w:rsidRPr="007B4467">
              <w:rPr>
                <w:rFonts w:cs="Arial"/>
                <w:color w:val="000000"/>
                <w:sz w:val="16"/>
                <w:szCs w:val="16"/>
              </w:rPr>
              <w:t>Addition of capability declaration for DC_66A-66A_n66A, DC_2A-2A_n66A, DC_66A-66A-66A_n77A, DC_66A-66A-66A_n77(2A) and DC_66A-66A_n2A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1E85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DA0507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7E12A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EC95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FEB2D" w14:textId="288347CD" w:rsidR="000E503A" w:rsidRPr="007B4467" w:rsidRDefault="000E503A" w:rsidP="000E503A">
            <w:pPr>
              <w:pStyle w:val="TAL"/>
              <w:rPr>
                <w:rFonts w:cs="Arial"/>
                <w:color w:val="000000"/>
                <w:sz w:val="16"/>
                <w:szCs w:val="16"/>
              </w:rPr>
            </w:pPr>
            <w:r w:rsidRPr="007B4467">
              <w:rPr>
                <w:rFonts w:cs="Arial"/>
                <w:color w:val="000000"/>
                <w:sz w:val="16"/>
                <w:szCs w:val="16"/>
              </w:rPr>
              <w:t>R5-243811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D085" w14:textId="37B85C20" w:rsidR="000E503A" w:rsidRPr="007B4467" w:rsidRDefault="000E503A" w:rsidP="000E503A">
            <w:pPr>
              <w:pStyle w:val="TAL"/>
              <w:rPr>
                <w:rFonts w:cs="Arial"/>
                <w:color w:val="000000"/>
                <w:sz w:val="16"/>
                <w:szCs w:val="16"/>
              </w:rPr>
            </w:pPr>
            <w:r w:rsidRPr="007B4467">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580D9" w14:textId="36B31882"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D84" w14:textId="0FC007C0"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992FF" w14:textId="552CB1C9" w:rsidR="000E503A" w:rsidRPr="007B4467" w:rsidRDefault="000E503A" w:rsidP="000E503A">
            <w:pPr>
              <w:pStyle w:val="TAL"/>
              <w:rPr>
                <w:rFonts w:cs="Arial"/>
                <w:color w:val="000000"/>
                <w:sz w:val="16"/>
                <w:szCs w:val="16"/>
              </w:rPr>
            </w:pPr>
            <w:r w:rsidRPr="007B4467">
              <w:rPr>
                <w:rFonts w:cs="Arial"/>
                <w:color w:val="000000"/>
                <w:sz w:val="16"/>
                <w:szCs w:val="16"/>
              </w:rPr>
              <w:t>Addition of capability declaration for CA_n2A-n30A, CA_n5A-n30A, CA_n30A-n66A and CA_n30A-n77A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91395"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5F6A9D8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E5AB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B3D54"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9C5B" w14:textId="4F665CA3" w:rsidR="000E503A" w:rsidRPr="007B4467" w:rsidRDefault="000E503A" w:rsidP="000E503A">
            <w:pPr>
              <w:pStyle w:val="TAL"/>
              <w:rPr>
                <w:rFonts w:cs="Arial"/>
                <w:color w:val="000000"/>
                <w:sz w:val="16"/>
                <w:szCs w:val="16"/>
              </w:rPr>
            </w:pPr>
            <w:r w:rsidRPr="007B4467">
              <w:rPr>
                <w:rFonts w:cs="Arial"/>
                <w:color w:val="000000"/>
                <w:sz w:val="16"/>
                <w:szCs w:val="16"/>
              </w:rPr>
              <w:t>R5-243812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048E" w14:textId="54F60007" w:rsidR="000E503A" w:rsidRPr="007B4467" w:rsidRDefault="000E503A" w:rsidP="000E503A">
            <w:pPr>
              <w:pStyle w:val="TAL"/>
              <w:rPr>
                <w:rFonts w:cs="Arial"/>
                <w:color w:val="000000"/>
                <w:sz w:val="16"/>
                <w:szCs w:val="16"/>
              </w:rPr>
            </w:pPr>
            <w:r w:rsidRPr="007B4467">
              <w:rPr>
                <w:rFonts w:cs="Arial"/>
                <w:color w:val="000000"/>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6AFF3" w14:textId="7C6BFDF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A7E" w14:textId="55FB8689"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2C5C1" w14:textId="48245D2E" w:rsidR="000E503A" w:rsidRPr="007B4467" w:rsidRDefault="000E503A" w:rsidP="000E503A">
            <w:pPr>
              <w:pStyle w:val="TAL"/>
              <w:rPr>
                <w:rFonts w:cs="Arial"/>
                <w:color w:val="000000"/>
                <w:sz w:val="16"/>
                <w:szCs w:val="16"/>
              </w:rPr>
            </w:pPr>
            <w:r w:rsidRPr="007B4467">
              <w:rPr>
                <w:rFonts w:cs="Arial"/>
                <w:color w:val="000000"/>
                <w:sz w:val="16"/>
                <w:szCs w:val="16"/>
              </w:rPr>
              <w:t>Addition of UE capability for CA_n28A-n40A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368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5D297A53"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EDBC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2E69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43121" w14:textId="24FCB8E6" w:rsidR="000E503A" w:rsidRPr="007B4467" w:rsidRDefault="000E503A" w:rsidP="000E503A">
            <w:pPr>
              <w:pStyle w:val="TAL"/>
              <w:rPr>
                <w:rFonts w:cs="Arial"/>
                <w:color w:val="000000"/>
                <w:sz w:val="16"/>
                <w:szCs w:val="16"/>
              </w:rPr>
            </w:pPr>
            <w:r w:rsidRPr="007B4467">
              <w:rPr>
                <w:rFonts w:cs="Arial"/>
                <w:color w:val="000000"/>
                <w:sz w:val="16"/>
                <w:szCs w:val="16"/>
              </w:rPr>
              <w:t>R5-243953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7A68" w14:textId="2D651574" w:rsidR="000E503A" w:rsidRPr="007B4467" w:rsidRDefault="000E503A" w:rsidP="000E503A">
            <w:pPr>
              <w:pStyle w:val="TAL"/>
              <w:rPr>
                <w:rFonts w:cs="Arial"/>
                <w:color w:val="000000"/>
                <w:sz w:val="16"/>
                <w:szCs w:val="16"/>
              </w:rPr>
            </w:pPr>
            <w:r w:rsidRPr="007B4467">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DC331" w14:textId="19F4DB42"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1FB7" w14:textId="618C3DD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A57E" w14:textId="408134D8" w:rsidR="000E503A" w:rsidRPr="007B4467" w:rsidRDefault="000E503A" w:rsidP="000E503A">
            <w:pPr>
              <w:pStyle w:val="TAL"/>
              <w:rPr>
                <w:rFonts w:cs="Arial"/>
                <w:color w:val="000000"/>
                <w:sz w:val="16"/>
                <w:szCs w:val="16"/>
              </w:rPr>
            </w:pPr>
            <w:r w:rsidRPr="007B4467">
              <w:rPr>
                <w:rFonts w:cs="Arial"/>
                <w:color w:val="000000"/>
                <w:sz w:val="16"/>
                <w:szCs w:val="16"/>
              </w:rPr>
              <w:t>Addition of capability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8AFE9"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56122D" w:rsidRPr="007B4467" w14:paraId="5BDFBF6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340323" w14:textId="483307B4"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2B6E" w14:textId="3D4759CE"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4135F" w14:textId="7D7AA19C" w:rsidR="00B309A0" w:rsidRPr="007B4467" w:rsidRDefault="00B309A0" w:rsidP="00B309A0">
            <w:pPr>
              <w:pStyle w:val="TAL"/>
              <w:rPr>
                <w:rFonts w:cs="Arial"/>
                <w:color w:val="000000"/>
                <w:sz w:val="16"/>
                <w:szCs w:val="16"/>
              </w:rPr>
            </w:pPr>
            <w:r w:rsidRPr="007B4467">
              <w:rPr>
                <w:rFonts w:cs="Arial"/>
                <w:color w:val="000000"/>
                <w:sz w:val="16"/>
                <w:szCs w:val="16"/>
              </w:rPr>
              <w:t>R5-244058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7F962" w14:textId="356A30E8" w:rsidR="00B309A0" w:rsidRPr="007B4467" w:rsidRDefault="00B309A0" w:rsidP="00B309A0">
            <w:pPr>
              <w:pStyle w:val="TAL"/>
              <w:rPr>
                <w:rFonts w:cs="Arial"/>
                <w:color w:val="000000"/>
                <w:sz w:val="16"/>
                <w:szCs w:val="16"/>
              </w:rPr>
            </w:pPr>
            <w:r w:rsidRPr="007B4467">
              <w:rPr>
                <w:rFonts w:cs="Arial"/>
                <w:color w:val="000000"/>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6DE39" w14:textId="45E2F6A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7FE55" w14:textId="2F1DD56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4E39C" w14:textId="28645112" w:rsidR="00B309A0" w:rsidRPr="007B4467" w:rsidRDefault="00B309A0" w:rsidP="00B309A0">
            <w:pPr>
              <w:pStyle w:val="TAL"/>
              <w:rPr>
                <w:rFonts w:cs="Arial"/>
                <w:color w:val="000000"/>
                <w:sz w:val="16"/>
                <w:szCs w:val="16"/>
              </w:rPr>
            </w:pPr>
            <w:r w:rsidRPr="007B4467">
              <w:rPr>
                <w:rFonts w:cs="Arial"/>
                <w:color w:val="000000"/>
                <w:sz w:val="16"/>
                <w:szCs w:val="16"/>
              </w:rPr>
              <w:t>Addition and correction of RF baseline implementation capabilities for PC2 NRCA and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CC49E" w14:textId="269D253D"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2F9C91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28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527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B22C1" w14:textId="6496EB96" w:rsidR="00B309A0" w:rsidRPr="007B4467" w:rsidRDefault="00B309A0" w:rsidP="00B309A0">
            <w:pPr>
              <w:pStyle w:val="TAL"/>
              <w:rPr>
                <w:rFonts w:cs="Arial"/>
                <w:color w:val="000000"/>
                <w:sz w:val="16"/>
                <w:szCs w:val="16"/>
              </w:rPr>
            </w:pPr>
            <w:r w:rsidRPr="007B4467">
              <w:rPr>
                <w:rFonts w:cs="Arial"/>
                <w:color w:val="000000"/>
                <w:sz w:val="16"/>
                <w:szCs w:val="16"/>
              </w:rPr>
              <w:t>R5-244059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0E31" w14:textId="26910E70" w:rsidR="00B309A0" w:rsidRPr="007B4467" w:rsidRDefault="00B309A0" w:rsidP="00B309A0">
            <w:pPr>
              <w:pStyle w:val="TAL"/>
              <w:rPr>
                <w:rFonts w:cs="Arial"/>
                <w:color w:val="000000"/>
                <w:sz w:val="16"/>
                <w:szCs w:val="16"/>
              </w:rPr>
            </w:pPr>
            <w:r w:rsidRPr="007B4467">
              <w:rPr>
                <w:rFonts w:cs="Arial"/>
                <w:color w:val="000000"/>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A63F6" w14:textId="25E3AAB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BF5E" w14:textId="2A19FC8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F3B4F" w14:textId="6F908428" w:rsidR="00B309A0" w:rsidRPr="007B4467" w:rsidRDefault="00B309A0" w:rsidP="00B309A0">
            <w:pPr>
              <w:pStyle w:val="TAL"/>
              <w:rPr>
                <w:rFonts w:cs="Arial"/>
                <w:color w:val="000000"/>
                <w:sz w:val="16"/>
                <w:szCs w:val="16"/>
              </w:rPr>
            </w:pPr>
            <w:r w:rsidRPr="007B4467">
              <w:rPr>
                <w:rFonts w:cs="Arial"/>
                <w:color w:val="000000"/>
                <w:sz w:val="16"/>
                <w:szCs w:val="16"/>
              </w:rPr>
              <w:t>Addition of RF baseline implementation capabilities for PC2 CA_n41A-n77A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2E7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0425B7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F888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33DB"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03FF5" w14:textId="0CD8B489" w:rsidR="00B309A0" w:rsidRPr="007B4467" w:rsidRDefault="00B309A0" w:rsidP="00B309A0">
            <w:pPr>
              <w:pStyle w:val="TAL"/>
              <w:rPr>
                <w:rFonts w:cs="Arial"/>
                <w:color w:val="000000"/>
                <w:sz w:val="16"/>
                <w:szCs w:val="16"/>
              </w:rPr>
            </w:pPr>
            <w:r w:rsidRPr="007B4467">
              <w:rPr>
                <w:rFonts w:cs="Arial"/>
                <w:color w:val="000000"/>
                <w:sz w:val="16"/>
                <w:szCs w:val="16"/>
              </w:rPr>
              <w:t>R5-244095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28D51" w14:textId="41F8FDFD" w:rsidR="00B309A0" w:rsidRPr="007B4467" w:rsidRDefault="00B309A0" w:rsidP="00B309A0">
            <w:pPr>
              <w:pStyle w:val="TAL"/>
              <w:rPr>
                <w:rFonts w:cs="Arial"/>
                <w:color w:val="000000"/>
                <w:sz w:val="16"/>
                <w:szCs w:val="16"/>
              </w:rPr>
            </w:pPr>
            <w:r w:rsidRPr="007B4467">
              <w:rPr>
                <w:rFonts w:cs="Arial"/>
                <w:color w:val="000000"/>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44B3E" w14:textId="0834A8E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77C2A" w14:textId="67417A0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32DCC" w14:textId="052850A8" w:rsidR="00B309A0" w:rsidRPr="007B4467" w:rsidRDefault="00B309A0" w:rsidP="00B309A0">
            <w:pPr>
              <w:pStyle w:val="TAL"/>
              <w:rPr>
                <w:rFonts w:cs="Arial"/>
                <w:color w:val="000000"/>
                <w:sz w:val="16"/>
                <w:szCs w:val="16"/>
              </w:rPr>
            </w:pPr>
            <w:r w:rsidRPr="007B4467">
              <w:rPr>
                <w:rFonts w:cs="Arial"/>
                <w:color w:val="000000"/>
                <w:sz w:val="16"/>
                <w:szCs w:val="16"/>
              </w:rPr>
              <w:t>Addition of UE capability for CA_n28A-n41A-n77A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0E371"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6889B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BBAFF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228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84F90" w14:textId="7092937B" w:rsidR="00B309A0" w:rsidRPr="007B4467" w:rsidRDefault="00B309A0" w:rsidP="00B309A0">
            <w:pPr>
              <w:pStyle w:val="TAL"/>
              <w:rPr>
                <w:rFonts w:cs="Arial"/>
                <w:color w:val="000000"/>
                <w:sz w:val="16"/>
                <w:szCs w:val="16"/>
              </w:rPr>
            </w:pPr>
            <w:r w:rsidRPr="007B4467">
              <w:rPr>
                <w:rFonts w:cs="Arial"/>
                <w:color w:val="000000"/>
                <w:sz w:val="16"/>
                <w:szCs w:val="16"/>
              </w:rPr>
              <w:t>R5-244222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BD5" w14:textId="55F2D733" w:rsidR="00B309A0" w:rsidRPr="007B4467" w:rsidRDefault="00B309A0" w:rsidP="00B309A0">
            <w:pPr>
              <w:pStyle w:val="TAL"/>
              <w:rPr>
                <w:rFonts w:cs="Arial"/>
                <w:color w:val="000000"/>
                <w:sz w:val="16"/>
                <w:szCs w:val="16"/>
              </w:rPr>
            </w:pPr>
            <w:r w:rsidRPr="007B4467">
              <w:rPr>
                <w:rFonts w:cs="Arial"/>
                <w:color w:val="000000"/>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59006" w14:textId="6036A102"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0141" w14:textId="2ACBAFA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41AF7" w14:textId="1646E37F" w:rsidR="00B309A0" w:rsidRPr="007B4467" w:rsidRDefault="00B309A0" w:rsidP="00B309A0">
            <w:pPr>
              <w:pStyle w:val="TAL"/>
              <w:rPr>
                <w:rFonts w:cs="Arial"/>
                <w:color w:val="000000"/>
                <w:sz w:val="16"/>
                <w:szCs w:val="16"/>
              </w:rPr>
            </w:pPr>
            <w:r w:rsidRPr="007B4467">
              <w:rPr>
                <w:rFonts w:cs="Arial"/>
                <w:color w:val="000000"/>
                <w:sz w:val="16"/>
                <w:szCs w:val="16"/>
              </w:rPr>
              <w:t>Removal of band n104 from Table A.4.3.9-4e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B556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13A0C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713F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6494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5A1AE" w14:textId="4230B9DD" w:rsidR="00B309A0" w:rsidRPr="007B4467" w:rsidRDefault="00B309A0" w:rsidP="00B309A0">
            <w:pPr>
              <w:pStyle w:val="TAL"/>
              <w:rPr>
                <w:rFonts w:cs="Arial"/>
                <w:color w:val="000000"/>
                <w:sz w:val="16"/>
                <w:szCs w:val="16"/>
              </w:rPr>
            </w:pPr>
            <w:r w:rsidRPr="007B4467">
              <w:rPr>
                <w:rFonts w:cs="Arial"/>
                <w:color w:val="000000"/>
                <w:sz w:val="16"/>
                <w:szCs w:val="16"/>
              </w:rPr>
              <w:t>R5-244223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50E0" w14:textId="631D8E86" w:rsidR="00B309A0" w:rsidRPr="007B4467" w:rsidRDefault="00B309A0" w:rsidP="00B309A0">
            <w:pPr>
              <w:pStyle w:val="TAL"/>
              <w:rPr>
                <w:rFonts w:cs="Arial"/>
                <w:color w:val="000000"/>
                <w:sz w:val="16"/>
                <w:szCs w:val="16"/>
              </w:rPr>
            </w:pPr>
            <w:r w:rsidRPr="007B4467">
              <w:rPr>
                <w:rFonts w:cs="Arial"/>
                <w:color w:val="000000"/>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371DB" w14:textId="7FF19F1D"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85D2" w14:textId="7372261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1AA05" w14:textId="5E5E63AB" w:rsidR="00B309A0" w:rsidRPr="007B4467" w:rsidRDefault="00B309A0" w:rsidP="00B309A0">
            <w:pPr>
              <w:pStyle w:val="TAL"/>
              <w:rPr>
                <w:rFonts w:cs="Arial"/>
                <w:color w:val="000000"/>
                <w:sz w:val="16"/>
                <w:szCs w:val="16"/>
              </w:rPr>
            </w:pPr>
            <w:r w:rsidRPr="007B4467">
              <w:rPr>
                <w:rFonts w:cs="Arial"/>
                <w:color w:val="000000"/>
                <w:sz w:val="16"/>
                <w:szCs w:val="16"/>
              </w:rPr>
              <w:t>Removal of Intra-band EN-DC bandwidth class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46EC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4AA9C4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0CC5A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6FD5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2E25B" w14:textId="62572794" w:rsidR="00B309A0" w:rsidRPr="007B4467" w:rsidRDefault="00B309A0" w:rsidP="00B309A0">
            <w:pPr>
              <w:pStyle w:val="TAL"/>
              <w:rPr>
                <w:rFonts w:cs="Arial"/>
                <w:color w:val="000000"/>
                <w:sz w:val="16"/>
                <w:szCs w:val="16"/>
              </w:rPr>
            </w:pPr>
            <w:r w:rsidRPr="007B4467">
              <w:rPr>
                <w:rFonts w:cs="Arial"/>
                <w:color w:val="000000"/>
                <w:sz w:val="16"/>
                <w:szCs w:val="16"/>
              </w:rPr>
              <w:t>R5-244225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836B" w14:textId="7D2BA18E" w:rsidR="00B309A0" w:rsidRPr="007B4467" w:rsidRDefault="00B309A0" w:rsidP="00B309A0">
            <w:pPr>
              <w:pStyle w:val="TAL"/>
              <w:rPr>
                <w:rFonts w:cs="Arial"/>
                <w:color w:val="000000"/>
                <w:sz w:val="16"/>
                <w:szCs w:val="16"/>
              </w:rPr>
            </w:pPr>
            <w:r w:rsidRPr="007B4467">
              <w:rPr>
                <w:rFonts w:cs="Arial"/>
                <w:color w:val="000000"/>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868D9" w14:textId="0DE1D221"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49E3" w14:textId="2B46F41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695F" w14:textId="53851154" w:rsidR="00B309A0" w:rsidRPr="007B4467" w:rsidRDefault="00B309A0" w:rsidP="00B309A0">
            <w:pPr>
              <w:pStyle w:val="TAL"/>
              <w:rPr>
                <w:rFonts w:cs="Arial"/>
                <w:color w:val="000000"/>
                <w:sz w:val="16"/>
                <w:szCs w:val="16"/>
              </w:rPr>
            </w:pPr>
            <w:r w:rsidRPr="007B4467">
              <w:rPr>
                <w:rFonts w:cs="Arial"/>
                <w:color w:val="000000"/>
                <w:sz w:val="16"/>
                <w:szCs w:val="16"/>
              </w:rPr>
              <w:t>Correction to the release of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D4E8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781E0B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97CB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1A80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72B91" w14:textId="44963FDE" w:rsidR="00B309A0" w:rsidRPr="007B4467" w:rsidRDefault="00B309A0" w:rsidP="00B309A0">
            <w:pPr>
              <w:pStyle w:val="TAL"/>
              <w:rPr>
                <w:rFonts w:cs="Arial"/>
                <w:color w:val="000000"/>
                <w:sz w:val="16"/>
                <w:szCs w:val="16"/>
              </w:rPr>
            </w:pPr>
            <w:r w:rsidRPr="007B4467">
              <w:rPr>
                <w:rFonts w:cs="Arial"/>
                <w:color w:val="000000"/>
                <w:sz w:val="16"/>
                <w:szCs w:val="16"/>
              </w:rPr>
              <w:t>R5-244233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F4786" w14:textId="5C0FB1E2" w:rsidR="00B309A0" w:rsidRPr="007B4467" w:rsidRDefault="00B309A0" w:rsidP="00B309A0">
            <w:pPr>
              <w:pStyle w:val="TAL"/>
              <w:rPr>
                <w:rFonts w:cs="Arial"/>
                <w:color w:val="000000"/>
                <w:sz w:val="16"/>
                <w:szCs w:val="16"/>
              </w:rPr>
            </w:pPr>
            <w:r w:rsidRPr="007B4467">
              <w:rPr>
                <w:rFonts w:cs="Arial"/>
                <w:color w:val="000000"/>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79E3E" w14:textId="61281187"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A410" w14:textId="59354D7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8D73F" w14:textId="3D74D5E6" w:rsidR="00B309A0" w:rsidRPr="007B4467" w:rsidRDefault="00B309A0" w:rsidP="00B309A0">
            <w:pPr>
              <w:pStyle w:val="TAL"/>
              <w:rPr>
                <w:rFonts w:cs="Arial"/>
                <w:color w:val="000000"/>
                <w:sz w:val="16"/>
                <w:szCs w:val="16"/>
              </w:rPr>
            </w:pPr>
            <w:r w:rsidRPr="007B4467">
              <w:rPr>
                <w:rFonts w:cs="Arial"/>
                <w:color w:val="000000"/>
                <w:sz w:val="16"/>
                <w:szCs w:val="16"/>
              </w:rPr>
              <w:t>Correction to Tables A.4.3.13-1 and A.4.3.14-1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792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5EA5E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7DF97"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ACB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51632" w14:textId="531CFF17" w:rsidR="00B309A0" w:rsidRPr="007B4467" w:rsidRDefault="00B309A0" w:rsidP="00B309A0">
            <w:pPr>
              <w:pStyle w:val="TAL"/>
              <w:rPr>
                <w:rFonts w:cs="Arial"/>
                <w:color w:val="000000"/>
                <w:sz w:val="16"/>
                <w:szCs w:val="16"/>
              </w:rPr>
            </w:pPr>
            <w:r w:rsidRPr="007B4467">
              <w:rPr>
                <w:rFonts w:cs="Arial"/>
                <w:color w:val="000000"/>
                <w:sz w:val="16"/>
                <w:szCs w:val="16"/>
              </w:rPr>
              <w:t>R5-244234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4AD7" w14:textId="6CEAD8BA" w:rsidR="00B309A0" w:rsidRPr="007B4467" w:rsidRDefault="00B309A0" w:rsidP="00B309A0">
            <w:pPr>
              <w:pStyle w:val="TAL"/>
              <w:rPr>
                <w:rFonts w:cs="Arial"/>
                <w:color w:val="000000"/>
                <w:sz w:val="16"/>
                <w:szCs w:val="16"/>
              </w:rPr>
            </w:pPr>
            <w:r w:rsidRPr="007B4467">
              <w:rPr>
                <w:rFonts w:cs="Arial"/>
                <w:color w:val="000000"/>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E94E" w14:textId="08893E60"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32EF4" w14:textId="142AA472"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D0369" w14:textId="6DBEE4D4" w:rsidR="00B309A0" w:rsidRPr="007B4467" w:rsidRDefault="00B309A0" w:rsidP="00B309A0">
            <w:pPr>
              <w:pStyle w:val="TAL"/>
              <w:rPr>
                <w:rFonts w:cs="Arial"/>
                <w:color w:val="000000"/>
                <w:sz w:val="16"/>
                <w:szCs w:val="16"/>
              </w:rPr>
            </w:pPr>
            <w:r w:rsidRPr="007B4467">
              <w:rPr>
                <w:rFonts w:cs="Arial"/>
                <w:color w:val="000000"/>
                <w:sz w:val="16"/>
                <w:szCs w:val="16"/>
              </w:rPr>
              <w:t>Correction to MAC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892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237B70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6675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6E4F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32D" w14:textId="1A72EE39" w:rsidR="00B309A0" w:rsidRPr="007B4467" w:rsidRDefault="00B309A0" w:rsidP="00B309A0">
            <w:pPr>
              <w:pStyle w:val="TAL"/>
              <w:rPr>
                <w:rFonts w:cs="Arial"/>
                <w:color w:val="000000"/>
                <w:sz w:val="16"/>
                <w:szCs w:val="16"/>
              </w:rPr>
            </w:pPr>
            <w:r w:rsidRPr="007B4467">
              <w:rPr>
                <w:rFonts w:cs="Arial"/>
                <w:color w:val="000000"/>
                <w:sz w:val="16"/>
                <w:szCs w:val="16"/>
              </w:rPr>
              <w:t>R5-244324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E854" w14:textId="42F36C66" w:rsidR="00B309A0" w:rsidRPr="007B4467" w:rsidRDefault="00B309A0" w:rsidP="00B309A0">
            <w:pPr>
              <w:pStyle w:val="TAL"/>
              <w:rPr>
                <w:rFonts w:cs="Arial"/>
                <w:color w:val="000000"/>
                <w:sz w:val="16"/>
                <w:szCs w:val="16"/>
              </w:rPr>
            </w:pPr>
            <w:r w:rsidRPr="007B4467">
              <w:rPr>
                <w:rFonts w:cs="Arial"/>
                <w:color w:val="000000"/>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7B655" w14:textId="0F926DBC"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AB039" w14:textId="7F886F4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75047" w14:textId="511CF582" w:rsidR="00B309A0" w:rsidRPr="007B4467" w:rsidRDefault="00B309A0" w:rsidP="00B309A0">
            <w:pPr>
              <w:pStyle w:val="TAL"/>
              <w:rPr>
                <w:rFonts w:cs="Arial"/>
                <w:color w:val="000000"/>
                <w:sz w:val="16"/>
                <w:szCs w:val="16"/>
              </w:rPr>
            </w:pPr>
            <w:r w:rsidRPr="007B4467">
              <w:rPr>
                <w:rFonts w:cs="Arial"/>
                <w:color w:val="000000"/>
                <w:sz w:val="16"/>
                <w:szCs w:val="16"/>
              </w:rPr>
              <w:t xml:space="preserve">Update for additional NR-DC band configurations between FR1 and FR2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F77E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B660DAE"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7566C7"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4F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F3BF4" w14:textId="4629C484" w:rsidR="00B309A0" w:rsidRPr="007B4467" w:rsidRDefault="00B309A0" w:rsidP="00B309A0">
            <w:pPr>
              <w:pStyle w:val="TAL"/>
              <w:rPr>
                <w:rFonts w:cs="Arial"/>
                <w:color w:val="000000"/>
                <w:sz w:val="16"/>
                <w:szCs w:val="16"/>
              </w:rPr>
            </w:pPr>
            <w:r w:rsidRPr="007B4467">
              <w:rPr>
                <w:rFonts w:cs="Arial"/>
                <w:color w:val="000000"/>
                <w:sz w:val="16"/>
                <w:szCs w:val="16"/>
              </w:rPr>
              <w:t>R5-244327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BB969" w14:textId="30210607" w:rsidR="00B309A0" w:rsidRPr="007B4467" w:rsidRDefault="00B309A0" w:rsidP="00B309A0">
            <w:pPr>
              <w:pStyle w:val="TAL"/>
              <w:rPr>
                <w:rFonts w:cs="Arial"/>
                <w:color w:val="000000"/>
                <w:sz w:val="16"/>
                <w:szCs w:val="16"/>
              </w:rPr>
            </w:pPr>
            <w:r w:rsidRPr="007B4467">
              <w:rPr>
                <w:rFonts w:cs="Arial"/>
                <w:color w:val="000000"/>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4CCB4" w14:textId="7DF1064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143E" w14:textId="228B5D9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7C4B" w14:textId="205CA114" w:rsidR="00B309A0" w:rsidRPr="007B4467" w:rsidRDefault="00B309A0" w:rsidP="00B309A0">
            <w:pPr>
              <w:pStyle w:val="TAL"/>
              <w:rPr>
                <w:rFonts w:cs="Arial"/>
                <w:color w:val="000000"/>
                <w:sz w:val="16"/>
                <w:szCs w:val="16"/>
              </w:rPr>
            </w:pPr>
            <w:r w:rsidRPr="007B4467">
              <w:rPr>
                <w:rFonts w:cs="Arial"/>
                <w:color w:val="000000"/>
                <w:sz w:val="16"/>
                <w:szCs w:val="16"/>
              </w:rPr>
              <w:t>Updates for test configuration of CA_n2A-n5A-n66A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C272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8D69A1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7AD3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E05F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83B96" w14:textId="4B64E48D" w:rsidR="00B309A0" w:rsidRPr="007B4467" w:rsidRDefault="00B309A0" w:rsidP="00B309A0">
            <w:pPr>
              <w:pStyle w:val="TAL"/>
              <w:rPr>
                <w:rFonts w:cs="Arial"/>
                <w:color w:val="000000"/>
                <w:sz w:val="16"/>
                <w:szCs w:val="16"/>
              </w:rPr>
            </w:pPr>
            <w:r w:rsidRPr="007B4467">
              <w:rPr>
                <w:rFonts w:cs="Arial"/>
                <w:color w:val="000000"/>
                <w:sz w:val="16"/>
                <w:szCs w:val="16"/>
              </w:rPr>
              <w:t>R5-244389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B565" w14:textId="57922486" w:rsidR="00B309A0" w:rsidRPr="007B4467" w:rsidRDefault="00B309A0" w:rsidP="00B309A0">
            <w:pPr>
              <w:pStyle w:val="TAL"/>
              <w:rPr>
                <w:rFonts w:cs="Arial"/>
                <w:color w:val="000000"/>
                <w:sz w:val="16"/>
                <w:szCs w:val="16"/>
              </w:rPr>
            </w:pPr>
            <w:r w:rsidRPr="007B4467">
              <w:rPr>
                <w:rFonts w:cs="Arial"/>
                <w:color w:val="000000"/>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5BD9A" w14:textId="1C900B23"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7BBF3" w14:textId="5D080B1D"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22E8C" w14:textId="33330BE8" w:rsidR="00B309A0" w:rsidRPr="007B4467" w:rsidRDefault="00B309A0" w:rsidP="00B309A0">
            <w:pPr>
              <w:pStyle w:val="TAL"/>
              <w:rPr>
                <w:rFonts w:cs="Arial"/>
                <w:color w:val="000000"/>
                <w:sz w:val="16"/>
                <w:szCs w:val="16"/>
              </w:rPr>
            </w:pPr>
            <w:r w:rsidRPr="007B4467">
              <w:rPr>
                <w:rFonts w:cs="Arial"/>
                <w:color w:val="000000"/>
                <w:sz w:val="16"/>
                <w:szCs w:val="16"/>
              </w:rPr>
              <w:t>Introduction of bands n31 and n72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7F75"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AB59D4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E28ED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CAC2"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83E5B" w14:textId="78A0E4F0" w:rsidR="00B309A0" w:rsidRPr="007B4467" w:rsidRDefault="00B309A0" w:rsidP="00B309A0">
            <w:pPr>
              <w:pStyle w:val="TAL"/>
              <w:rPr>
                <w:rFonts w:cs="Arial"/>
                <w:color w:val="000000"/>
                <w:sz w:val="16"/>
                <w:szCs w:val="16"/>
              </w:rPr>
            </w:pPr>
            <w:r w:rsidRPr="007B4467">
              <w:rPr>
                <w:rFonts w:cs="Arial"/>
                <w:color w:val="000000"/>
                <w:sz w:val="16"/>
                <w:szCs w:val="16"/>
              </w:rPr>
              <w:t>R5-244497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06A5" w14:textId="189F49BB" w:rsidR="00B309A0" w:rsidRPr="007B4467" w:rsidRDefault="00B309A0" w:rsidP="00B309A0">
            <w:pPr>
              <w:pStyle w:val="TAL"/>
              <w:rPr>
                <w:rFonts w:cs="Arial"/>
                <w:color w:val="000000"/>
                <w:sz w:val="16"/>
                <w:szCs w:val="16"/>
              </w:rPr>
            </w:pPr>
            <w:r w:rsidRPr="007B4467">
              <w:rPr>
                <w:rFonts w:cs="Arial"/>
                <w:color w:val="000000"/>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4BCC3" w14:textId="31DC3784"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4FFE" w14:textId="684A9FB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BA43B" w14:textId="21E53861" w:rsidR="00B309A0" w:rsidRPr="007B4467" w:rsidRDefault="00B309A0" w:rsidP="00B309A0">
            <w:pPr>
              <w:pStyle w:val="TAL"/>
              <w:rPr>
                <w:rFonts w:cs="Arial"/>
                <w:color w:val="000000"/>
                <w:sz w:val="16"/>
                <w:szCs w:val="16"/>
              </w:rPr>
            </w:pPr>
            <w:r w:rsidRPr="007B4467">
              <w:rPr>
                <w:rFonts w:cs="Arial"/>
                <w:color w:val="000000"/>
                <w:sz w:val="16"/>
                <w:szCs w:val="16"/>
              </w:rPr>
              <w:t>Update PICS of CA_n28A-n41C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846EC"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87279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EB86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62A8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968D7" w14:textId="4F7BC4B8" w:rsidR="00B309A0" w:rsidRPr="007B4467" w:rsidRDefault="00B309A0" w:rsidP="00B309A0">
            <w:pPr>
              <w:pStyle w:val="TAL"/>
              <w:rPr>
                <w:rFonts w:cs="Arial"/>
                <w:color w:val="000000"/>
                <w:sz w:val="16"/>
                <w:szCs w:val="16"/>
              </w:rPr>
            </w:pPr>
            <w:r w:rsidRPr="007B4467">
              <w:rPr>
                <w:rFonts w:cs="Arial"/>
                <w:color w:val="000000"/>
                <w:sz w:val="16"/>
                <w:szCs w:val="16"/>
              </w:rPr>
              <w:t>R5-244502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7A8A4" w14:textId="11DE0461" w:rsidR="00B309A0" w:rsidRPr="007B4467" w:rsidRDefault="00B309A0" w:rsidP="00B309A0">
            <w:pPr>
              <w:pStyle w:val="TAL"/>
              <w:rPr>
                <w:rFonts w:cs="Arial"/>
                <w:color w:val="000000"/>
                <w:sz w:val="16"/>
                <w:szCs w:val="16"/>
              </w:rPr>
            </w:pPr>
            <w:r w:rsidRPr="007B4467">
              <w:rPr>
                <w:rFonts w:cs="Arial"/>
                <w:color w:val="000000"/>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D7FAE" w14:textId="0D5AA900"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829D4" w14:textId="6A121B78"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967E9" w14:textId="1FF24EE3" w:rsidR="00B309A0" w:rsidRPr="007B4467" w:rsidRDefault="00B309A0" w:rsidP="00B309A0">
            <w:pPr>
              <w:pStyle w:val="TAL"/>
              <w:rPr>
                <w:rFonts w:cs="Arial"/>
                <w:color w:val="000000"/>
                <w:sz w:val="16"/>
                <w:szCs w:val="16"/>
              </w:rPr>
            </w:pPr>
            <w:r w:rsidRPr="007B4467">
              <w:rPr>
                <w:rFonts w:cs="Arial"/>
                <w:color w:val="000000"/>
                <w:sz w:val="16"/>
                <w:szCs w:val="16"/>
              </w:rPr>
              <w:t>Update PICS of CA_n41A-n79C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40A7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93DFA9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B40"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C44D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A5EA6" w14:textId="5A36B8A9" w:rsidR="00B309A0" w:rsidRPr="007B4467" w:rsidRDefault="00B309A0" w:rsidP="00B309A0">
            <w:pPr>
              <w:pStyle w:val="TAL"/>
              <w:rPr>
                <w:rFonts w:cs="Arial"/>
                <w:color w:val="000000"/>
                <w:sz w:val="16"/>
                <w:szCs w:val="16"/>
              </w:rPr>
            </w:pPr>
            <w:r w:rsidRPr="007B4467">
              <w:rPr>
                <w:rFonts w:cs="Arial"/>
                <w:color w:val="000000"/>
                <w:sz w:val="16"/>
                <w:szCs w:val="16"/>
              </w:rPr>
              <w:t>R5-244510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DDF19" w14:textId="53B4CCD1" w:rsidR="00B309A0" w:rsidRPr="007B4467" w:rsidRDefault="00B309A0" w:rsidP="00B309A0">
            <w:pPr>
              <w:pStyle w:val="TAL"/>
              <w:rPr>
                <w:rFonts w:cs="Arial"/>
                <w:color w:val="000000"/>
                <w:sz w:val="16"/>
                <w:szCs w:val="16"/>
              </w:rPr>
            </w:pPr>
            <w:r w:rsidRPr="007B4467">
              <w:rPr>
                <w:rFonts w:cs="Arial"/>
                <w:color w:val="000000"/>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47EED" w14:textId="5A22624A"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61075" w14:textId="74218E1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2217C" w14:textId="1511A943" w:rsidR="00B309A0" w:rsidRPr="007B4467" w:rsidRDefault="00B309A0" w:rsidP="00B309A0">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B68B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15393F5"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80ED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E9CA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DB718" w14:textId="005701DE" w:rsidR="00B309A0" w:rsidRPr="007B4467" w:rsidRDefault="00B309A0" w:rsidP="00B309A0">
            <w:pPr>
              <w:pStyle w:val="TAL"/>
              <w:rPr>
                <w:rFonts w:cs="Arial"/>
                <w:color w:val="000000"/>
                <w:sz w:val="16"/>
                <w:szCs w:val="16"/>
              </w:rPr>
            </w:pPr>
            <w:r w:rsidRPr="007B4467">
              <w:rPr>
                <w:rFonts w:cs="Arial"/>
                <w:color w:val="000000"/>
                <w:sz w:val="16"/>
                <w:szCs w:val="16"/>
              </w:rPr>
              <w:t>R5-244537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60589" w14:textId="4655070F" w:rsidR="00B309A0" w:rsidRPr="007B4467" w:rsidRDefault="00B309A0" w:rsidP="00B309A0">
            <w:pPr>
              <w:pStyle w:val="TAL"/>
              <w:rPr>
                <w:rFonts w:cs="Arial"/>
                <w:color w:val="000000"/>
                <w:sz w:val="16"/>
                <w:szCs w:val="16"/>
              </w:rPr>
            </w:pPr>
            <w:r w:rsidRPr="007B4467">
              <w:rPr>
                <w:rFonts w:cs="Arial"/>
                <w:color w:val="000000"/>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F2F3D" w14:textId="46FCAA48"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4022B" w14:textId="661D7235"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3D848" w14:textId="7D3F47AE" w:rsidR="00B309A0" w:rsidRPr="007B4467" w:rsidRDefault="00B309A0" w:rsidP="00B309A0">
            <w:pPr>
              <w:pStyle w:val="TAL"/>
              <w:rPr>
                <w:rFonts w:cs="Arial"/>
                <w:color w:val="000000"/>
                <w:sz w:val="16"/>
                <w:szCs w:val="16"/>
              </w:rPr>
            </w:pPr>
            <w:r w:rsidRPr="007B4467">
              <w:rPr>
                <w:rFonts w:cs="Arial"/>
                <w:color w:val="000000"/>
                <w:sz w:val="16"/>
                <w:szCs w:val="16"/>
              </w:rPr>
              <w:t>Introduction of bands n25, n40, n66, n71, n77, n85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CFF86"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A93B51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5FD8B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00D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0075" w14:textId="24EF464A" w:rsidR="00B309A0" w:rsidRPr="007B4467" w:rsidRDefault="00B309A0" w:rsidP="00B309A0">
            <w:pPr>
              <w:pStyle w:val="TAL"/>
              <w:rPr>
                <w:rFonts w:cs="Arial"/>
                <w:color w:val="000000"/>
                <w:sz w:val="16"/>
                <w:szCs w:val="16"/>
              </w:rPr>
            </w:pPr>
            <w:r w:rsidRPr="007B4467">
              <w:rPr>
                <w:rFonts w:cs="Arial"/>
                <w:color w:val="000000"/>
                <w:sz w:val="16"/>
                <w:szCs w:val="16"/>
              </w:rPr>
              <w:t>R5-244541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5AA0" w14:textId="12B3443B" w:rsidR="00B309A0" w:rsidRPr="007B4467" w:rsidRDefault="00B309A0" w:rsidP="00B309A0">
            <w:pPr>
              <w:pStyle w:val="TAL"/>
              <w:rPr>
                <w:rFonts w:cs="Arial"/>
                <w:color w:val="000000"/>
                <w:sz w:val="16"/>
                <w:szCs w:val="16"/>
              </w:rPr>
            </w:pPr>
            <w:r w:rsidRPr="007B4467">
              <w:rPr>
                <w:rFonts w:cs="Arial"/>
                <w:color w:val="000000"/>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A88F7" w14:textId="024D514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213B" w14:textId="6B3382A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8A26F" w14:textId="4E56C1F1" w:rsidR="00B309A0" w:rsidRPr="007B4467" w:rsidRDefault="00B309A0" w:rsidP="00B309A0">
            <w:pPr>
              <w:pStyle w:val="TAL"/>
              <w:rPr>
                <w:rFonts w:cs="Arial"/>
                <w:color w:val="000000"/>
                <w:sz w:val="16"/>
                <w:szCs w:val="16"/>
              </w:rPr>
            </w:pPr>
            <w:r w:rsidRPr="007B4467">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C59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5945E8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97D2E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DF0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F34CD" w14:textId="0A6857E9" w:rsidR="00B309A0" w:rsidRPr="007B4467" w:rsidRDefault="00B309A0" w:rsidP="00B309A0">
            <w:pPr>
              <w:pStyle w:val="TAL"/>
              <w:rPr>
                <w:rFonts w:cs="Arial"/>
                <w:color w:val="000000"/>
                <w:sz w:val="16"/>
                <w:szCs w:val="16"/>
              </w:rPr>
            </w:pPr>
            <w:r w:rsidRPr="007B4467">
              <w:rPr>
                <w:rFonts w:cs="Arial"/>
                <w:color w:val="000000"/>
                <w:sz w:val="16"/>
                <w:szCs w:val="16"/>
              </w:rPr>
              <w:t>R5-244553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99DF4" w14:textId="32274E08" w:rsidR="00B309A0" w:rsidRPr="007B4467" w:rsidRDefault="00B309A0" w:rsidP="00B309A0">
            <w:pPr>
              <w:pStyle w:val="TAL"/>
              <w:rPr>
                <w:rFonts w:cs="Arial"/>
                <w:color w:val="000000"/>
                <w:sz w:val="16"/>
                <w:szCs w:val="16"/>
              </w:rPr>
            </w:pPr>
            <w:r w:rsidRPr="007B4467">
              <w:rPr>
                <w:rFonts w:cs="Arial"/>
                <w:color w:val="000000"/>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D4853" w14:textId="28E956E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1D8" w14:textId="1AB7DF7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CC66C" w14:textId="4E07938D" w:rsidR="00B309A0" w:rsidRPr="007B4467" w:rsidRDefault="00B309A0" w:rsidP="00B309A0">
            <w:pPr>
              <w:pStyle w:val="TAL"/>
              <w:rPr>
                <w:rFonts w:cs="Arial"/>
                <w:color w:val="000000"/>
                <w:sz w:val="16"/>
                <w:szCs w:val="16"/>
              </w:rPr>
            </w:pPr>
            <w:r w:rsidRPr="007B4467">
              <w:rPr>
                <w:rFonts w:cs="Arial"/>
                <w:color w:val="000000"/>
                <w:sz w:val="16"/>
                <w:szCs w:val="16"/>
              </w:rPr>
              <w:t>Addition of new capabilities needed for UE operating on a cell with less than 5MHz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204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F64799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AF199"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804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1941" w14:textId="60012B08" w:rsidR="00B309A0" w:rsidRPr="007B4467" w:rsidRDefault="00B309A0" w:rsidP="00B309A0">
            <w:pPr>
              <w:pStyle w:val="TAL"/>
              <w:rPr>
                <w:rFonts w:cs="Arial"/>
                <w:color w:val="000000"/>
                <w:sz w:val="16"/>
                <w:szCs w:val="16"/>
              </w:rPr>
            </w:pPr>
            <w:r w:rsidRPr="007B4467">
              <w:rPr>
                <w:rFonts w:cs="Arial"/>
                <w:color w:val="000000"/>
                <w:sz w:val="16"/>
                <w:szCs w:val="16"/>
              </w:rPr>
              <w:t>R5-244603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18BC8" w14:textId="1B05BD1E" w:rsidR="00B309A0" w:rsidRPr="007B4467" w:rsidRDefault="00B309A0" w:rsidP="00B309A0">
            <w:pPr>
              <w:pStyle w:val="TAL"/>
              <w:rPr>
                <w:rFonts w:cs="Arial"/>
                <w:color w:val="000000"/>
                <w:sz w:val="16"/>
                <w:szCs w:val="16"/>
              </w:rPr>
            </w:pPr>
            <w:r w:rsidRPr="007B4467">
              <w:rPr>
                <w:rFonts w:cs="Arial"/>
                <w:color w:val="000000"/>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C6833" w14:textId="4634E14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FC6" w14:textId="75B3D95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96135" w14:textId="0BC0BEDD" w:rsidR="00B309A0" w:rsidRPr="007B4467" w:rsidRDefault="00B309A0" w:rsidP="00B309A0">
            <w:pPr>
              <w:pStyle w:val="TAL"/>
              <w:rPr>
                <w:rFonts w:cs="Arial"/>
                <w:color w:val="000000"/>
                <w:sz w:val="16"/>
                <w:szCs w:val="16"/>
              </w:rPr>
            </w:pPr>
            <w:r w:rsidRPr="007B4467">
              <w:rPr>
                <w:rFonts w:cs="Arial"/>
                <w:color w:val="000000"/>
                <w:sz w:val="16"/>
                <w:szCs w:val="16"/>
              </w:rPr>
              <w:t>Addition of PICS for MCE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2CC4C"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2546F8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9968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FCE6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ECCF0" w14:textId="27DCC440" w:rsidR="00B309A0" w:rsidRPr="007B4467" w:rsidRDefault="00B309A0" w:rsidP="00B309A0">
            <w:pPr>
              <w:pStyle w:val="TAL"/>
              <w:rPr>
                <w:rFonts w:cs="Arial"/>
                <w:color w:val="000000"/>
                <w:sz w:val="16"/>
                <w:szCs w:val="16"/>
              </w:rPr>
            </w:pPr>
            <w:r w:rsidRPr="007B4467">
              <w:rPr>
                <w:rFonts w:cs="Arial"/>
                <w:color w:val="000000"/>
                <w:sz w:val="16"/>
                <w:szCs w:val="16"/>
              </w:rPr>
              <w:t>R5-244618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0CDF" w14:textId="0FA5589D" w:rsidR="00B309A0" w:rsidRPr="007B4467" w:rsidRDefault="00B309A0" w:rsidP="00B309A0">
            <w:pPr>
              <w:pStyle w:val="TAL"/>
              <w:rPr>
                <w:rFonts w:cs="Arial"/>
                <w:color w:val="000000"/>
                <w:sz w:val="16"/>
                <w:szCs w:val="16"/>
              </w:rPr>
            </w:pPr>
            <w:r w:rsidRPr="007B4467">
              <w:rPr>
                <w:rFonts w:cs="Arial"/>
                <w:color w:val="000000"/>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FA040" w14:textId="5545447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9DE8" w14:textId="5D617E39"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D7B10" w14:textId="136CC31D" w:rsidR="00B309A0" w:rsidRPr="007B4467" w:rsidRDefault="00B309A0" w:rsidP="00B309A0">
            <w:pPr>
              <w:pStyle w:val="TAL"/>
              <w:rPr>
                <w:rFonts w:cs="Arial"/>
                <w:color w:val="000000"/>
                <w:sz w:val="16"/>
                <w:szCs w:val="16"/>
              </w:rPr>
            </w:pPr>
            <w:r w:rsidRPr="007B4467">
              <w:rPr>
                <w:rFonts w:cs="Arial"/>
                <w:color w:val="000000"/>
                <w:sz w:val="16"/>
                <w:szCs w:val="16"/>
              </w:rPr>
              <w:t>Addition of PICS for R16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6EDF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2B6C74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6800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B6AE8"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12D9C" w14:textId="5B6185C5" w:rsidR="00B309A0" w:rsidRPr="007B4467" w:rsidRDefault="00B309A0" w:rsidP="00B309A0">
            <w:pPr>
              <w:pStyle w:val="TAL"/>
              <w:rPr>
                <w:rFonts w:cs="Arial"/>
                <w:color w:val="000000"/>
                <w:sz w:val="16"/>
                <w:szCs w:val="16"/>
              </w:rPr>
            </w:pPr>
            <w:r w:rsidRPr="007B4467">
              <w:rPr>
                <w:rFonts w:cs="Arial"/>
                <w:color w:val="000000"/>
                <w:sz w:val="16"/>
                <w:szCs w:val="16"/>
              </w:rPr>
              <w:t>R5-244623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F7FA7" w14:textId="0034327E" w:rsidR="00B309A0" w:rsidRPr="007B4467" w:rsidRDefault="00B309A0" w:rsidP="00B309A0">
            <w:pPr>
              <w:pStyle w:val="TAL"/>
              <w:rPr>
                <w:rFonts w:cs="Arial"/>
                <w:color w:val="000000"/>
                <w:sz w:val="16"/>
                <w:szCs w:val="16"/>
              </w:rPr>
            </w:pPr>
            <w:r w:rsidRPr="007B4467">
              <w:rPr>
                <w:rFonts w:cs="Arial"/>
                <w:color w:val="000000"/>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11C89" w14:textId="6D81C0D2"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078C7" w14:textId="25CF293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64F4C" w14:textId="03C42059" w:rsidR="00B309A0" w:rsidRPr="007B4467" w:rsidRDefault="00B309A0" w:rsidP="00B309A0">
            <w:pPr>
              <w:pStyle w:val="TAL"/>
              <w:rPr>
                <w:rFonts w:cs="Arial"/>
                <w:color w:val="000000"/>
                <w:sz w:val="16"/>
                <w:szCs w:val="16"/>
              </w:rPr>
            </w:pPr>
            <w:r w:rsidRPr="007B4467">
              <w:rPr>
                <w:rFonts w:cs="Arial"/>
                <w:color w:val="000000"/>
                <w:sz w:val="16"/>
                <w:szCs w:val="16"/>
              </w:rPr>
              <w:t>Addition of PICS for R17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CEAC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7D8A68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E7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8F67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2F18B" w14:textId="4755AB16" w:rsidR="00B309A0" w:rsidRPr="007B4467" w:rsidRDefault="00B309A0" w:rsidP="00B309A0">
            <w:pPr>
              <w:pStyle w:val="TAL"/>
              <w:rPr>
                <w:rFonts w:cs="Arial"/>
                <w:color w:val="000000"/>
                <w:sz w:val="16"/>
                <w:szCs w:val="16"/>
              </w:rPr>
            </w:pPr>
            <w:r w:rsidRPr="007B4467">
              <w:rPr>
                <w:rFonts w:cs="Arial"/>
                <w:color w:val="000000"/>
                <w:sz w:val="16"/>
                <w:szCs w:val="16"/>
              </w:rPr>
              <w:t>R5-244768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2695" w14:textId="176CB44B" w:rsidR="00B309A0" w:rsidRPr="007B4467" w:rsidRDefault="00B309A0" w:rsidP="00B309A0">
            <w:pPr>
              <w:pStyle w:val="TAL"/>
              <w:rPr>
                <w:rFonts w:cs="Arial"/>
                <w:color w:val="000000"/>
                <w:sz w:val="16"/>
                <w:szCs w:val="16"/>
              </w:rPr>
            </w:pPr>
            <w:r w:rsidRPr="007B4467">
              <w:rPr>
                <w:rFonts w:cs="Arial"/>
                <w:color w:val="000000"/>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9E7BC" w14:textId="404D5326"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0DB0" w14:textId="717BB198"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5CC1D" w14:textId="72D06DA4" w:rsidR="00B309A0" w:rsidRPr="007B4467" w:rsidRDefault="00B309A0" w:rsidP="00B309A0">
            <w:pPr>
              <w:pStyle w:val="TAL"/>
              <w:rPr>
                <w:rFonts w:cs="Arial"/>
                <w:color w:val="000000"/>
                <w:sz w:val="16"/>
                <w:szCs w:val="16"/>
              </w:rPr>
            </w:pPr>
            <w:r w:rsidRPr="007B4467">
              <w:rPr>
                <w:rFonts w:cs="Arial"/>
                <w:color w:val="000000"/>
                <w:sz w:val="16"/>
                <w:szCs w:val="16"/>
              </w:rPr>
              <w:t>Introduction of NR SRS Carrier Switching and LTE SRS Carrier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50B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F9E64C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9C8D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79C2"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AFF96" w14:textId="3C9140A3" w:rsidR="00B309A0" w:rsidRPr="007B4467" w:rsidRDefault="00B309A0" w:rsidP="00B309A0">
            <w:pPr>
              <w:pStyle w:val="TAL"/>
              <w:rPr>
                <w:rFonts w:cs="Arial"/>
                <w:color w:val="000000"/>
                <w:sz w:val="16"/>
                <w:szCs w:val="16"/>
              </w:rPr>
            </w:pPr>
            <w:r w:rsidRPr="007B4467">
              <w:rPr>
                <w:rFonts w:cs="Arial"/>
                <w:color w:val="000000"/>
                <w:sz w:val="16"/>
                <w:szCs w:val="16"/>
              </w:rPr>
              <w:t>R5-244795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FDEC" w14:textId="3158F76D" w:rsidR="00B309A0" w:rsidRPr="007B4467" w:rsidRDefault="00B309A0" w:rsidP="00B309A0">
            <w:pPr>
              <w:pStyle w:val="TAL"/>
              <w:rPr>
                <w:rFonts w:cs="Arial"/>
                <w:color w:val="000000"/>
                <w:sz w:val="16"/>
                <w:szCs w:val="16"/>
              </w:rPr>
            </w:pPr>
            <w:r w:rsidRPr="007B4467">
              <w:rPr>
                <w:rFonts w:cs="Arial"/>
                <w:color w:val="000000"/>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93E2B" w14:textId="3D18D6F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2E624" w14:textId="7CFB3DF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3C9EB" w14:textId="65BEBB05" w:rsidR="00B309A0" w:rsidRPr="007B4467" w:rsidRDefault="00B309A0" w:rsidP="00B309A0">
            <w:pPr>
              <w:pStyle w:val="TAL"/>
              <w:rPr>
                <w:rFonts w:cs="Arial"/>
                <w:color w:val="000000"/>
                <w:sz w:val="16"/>
                <w:szCs w:val="16"/>
              </w:rPr>
            </w:pPr>
            <w:r w:rsidRPr="007B4467">
              <w:rPr>
                <w:rFonts w:cs="Arial"/>
                <w:color w:val="000000"/>
                <w:sz w:val="16"/>
                <w:szCs w:val="16"/>
              </w:rPr>
              <w:t>Add new PICS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2A3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2A57DB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8C4C1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80C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CCA4E" w14:textId="2B69784B" w:rsidR="00B309A0" w:rsidRPr="007B4467" w:rsidRDefault="00B309A0" w:rsidP="00B309A0">
            <w:pPr>
              <w:pStyle w:val="TAL"/>
              <w:rPr>
                <w:rFonts w:cs="Arial"/>
                <w:color w:val="000000"/>
                <w:sz w:val="16"/>
                <w:szCs w:val="16"/>
              </w:rPr>
            </w:pPr>
            <w:r w:rsidRPr="007B4467">
              <w:rPr>
                <w:rFonts w:cs="Arial"/>
                <w:color w:val="000000"/>
                <w:sz w:val="16"/>
                <w:szCs w:val="16"/>
              </w:rPr>
              <w:t>R5-244853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9F504" w14:textId="4D85C33D" w:rsidR="00B309A0" w:rsidRPr="007B4467" w:rsidRDefault="00B309A0" w:rsidP="00B309A0">
            <w:pPr>
              <w:pStyle w:val="TAL"/>
              <w:rPr>
                <w:rFonts w:cs="Arial"/>
                <w:color w:val="000000"/>
                <w:sz w:val="16"/>
                <w:szCs w:val="16"/>
              </w:rPr>
            </w:pPr>
            <w:r w:rsidRPr="007B4467">
              <w:rPr>
                <w:rFonts w:cs="Arial"/>
                <w:color w:val="000000"/>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97CC2" w14:textId="1F9FDB2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4044E" w14:textId="52A6E81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5F867" w14:textId="2FBB573E" w:rsidR="00B309A0" w:rsidRPr="007B4467" w:rsidRDefault="00B309A0" w:rsidP="00B309A0">
            <w:pPr>
              <w:pStyle w:val="TAL"/>
              <w:rPr>
                <w:rFonts w:cs="Arial"/>
                <w:color w:val="000000"/>
                <w:sz w:val="16"/>
                <w:szCs w:val="16"/>
              </w:rPr>
            </w:pPr>
            <w:r w:rsidRPr="007B4467">
              <w:rPr>
                <w:rFonts w:cs="Arial"/>
                <w:color w:val="000000"/>
                <w:sz w:val="16"/>
                <w:szCs w:val="16"/>
              </w:rPr>
              <w:t>Addition of SIG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77FF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76C5FB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41AB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28EE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18114" w14:textId="0838AF3D" w:rsidR="00B309A0" w:rsidRPr="007B4467" w:rsidRDefault="00B309A0" w:rsidP="00B309A0">
            <w:pPr>
              <w:pStyle w:val="TAL"/>
              <w:rPr>
                <w:rFonts w:cs="Arial"/>
                <w:color w:val="000000"/>
                <w:sz w:val="16"/>
                <w:szCs w:val="16"/>
              </w:rPr>
            </w:pPr>
            <w:r w:rsidRPr="007B4467">
              <w:rPr>
                <w:rFonts w:cs="Arial"/>
                <w:color w:val="000000"/>
                <w:sz w:val="16"/>
                <w:szCs w:val="16"/>
              </w:rPr>
              <w:t>R5-244872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18D1E" w14:textId="6821B4E8" w:rsidR="00B309A0" w:rsidRPr="007B4467" w:rsidRDefault="00B309A0" w:rsidP="00B309A0">
            <w:pPr>
              <w:pStyle w:val="TAL"/>
              <w:rPr>
                <w:rFonts w:cs="Arial"/>
                <w:color w:val="000000"/>
                <w:sz w:val="16"/>
                <w:szCs w:val="16"/>
              </w:rPr>
            </w:pPr>
            <w:r w:rsidRPr="007B4467">
              <w:rPr>
                <w:rFonts w:cs="Arial"/>
                <w:color w:val="000000"/>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FA23A" w14:textId="7026153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42BE" w14:textId="00092FF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4B4A" w14:textId="6B4F214B" w:rsidR="00B309A0" w:rsidRPr="007B4467" w:rsidRDefault="00B309A0" w:rsidP="00B309A0">
            <w:pPr>
              <w:pStyle w:val="TAL"/>
              <w:rPr>
                <w:rFonts w:cs="Arial"/>
                <w:color w:val="000000"/>
                <w:sz w:val="16"/>
                <w:szCs w:val="16"/>
              </w:rPr>
            </w:pPr>
            <w:r w:rsidRPr="007B4467">
              <w:rPr>
                <w:rFonts w:cs="Arial"/>
                <w:color w:val="000000"/>
                <w:sz w:val="16"/>
                <w:szCs w:val="16"/>
              </w:rPr>
              <w:t>Adding PICS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EA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2699A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FCFA9"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F5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7EC92" w14:textId="01A77069" w:rsidR="00B309A0" w:rsidRPr="007B4467" w:rsidRDefault="00B309A0" w:rsidP="00B309A0">
            <w:pPr>
              <w:pStyle w:val="TAL"/>
              <w:rPr>
                <w:rFonts w:cs="Arial"/>
                <w:color w:val="000000"/>
                <w:sz w:val="16"/>
                <w:szCs w:val="16"/>
              </w:rPr>
            </w:pPr>
            <w:r w:rsidRPr="007B4467">
              <w:rPr>
                <w:rFonts w:cs="Arial"/>
                <w:color w:val="000000"/>
                <w:sz w:val="16"/>
                <w:szCs w:val="16"/>
              </w:rPr>
              <w:t>R5-245053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696" w14:textId="7B819468" w:rsidR="00B309A0" w:rsidRPr="007B4467" w:rsidRDefault="00B309A0" w:rsidP="00B309A0">
            <w:pPr>
              <w:pStyle w:val="TAL"/>
              <w:rPr>
                <w:rFonts w:cs="Arial"/>
                <w:color w:val="000000"/>
                <w:sz w:val="16"/>
                <w:szCs w:val="16"/>
              </w:rPr>
            </w:pPr>
            <w:r w:rsidRPr="007B4467">
              <w:rPr>
                <w:rFonts w:cs="Arial"/>
                <w:color w:val="000000"/>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57F26" w14:textId="352741C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BB9A8" w14:textId="3E1381C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E4E9A" w14:textId="5724C359" w:rsidR="00B309A0" w:rsidRPr="007B4467" w:rsidRDefault="00B309A0" w:rsidP="00B309A0">
            <w:pPr>
              <w:pStyle w:val="TAL"/>
              <w:rPr>
                <w:rFonts w:cs="Arial"/>
                <w:color w:val="000000"/>
                <w:sz w:val="16"/>
                <w:szCs w:val="16"/>
              </w:rPr>
            </w:pPr>
            <w:r w:rsidRPr="007B4467">
              <w:rPr>
                <w:rFonts w:cs="Arial"/>
                <w:color w:val="000000"/>
                <w:sz w:val="16"/>
                <w:szCs w:val="16"/>
              </w:rPr>
              <w:t>Addition of capability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4B5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F5226F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DF1A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3B28"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63CCF" w14:textId="0F9016EF" w:rsidR="00B309A0" w:rsidRPr="007B4467" w:rsidRDefault="00B309A0" w:rsidP="00B309A0">
            <w:pPr>
              <w:pStyle w:val="TAL"/>
              <w:rPr>
                <w:rFonts w:cs="Arial"/>
                <w:color w:val="000000"/>
                <w:sz w:val="16"/>
                <w:szCs w:val="16"/>
              </w:rPr>
            </w:pPr>
            <w:r w:rsidRPr="007B4467">
              <w:rPr>
                <w:rFonts w:cs="Arial"/>
                <w:color w:val="000000"/>
                <w:sz w:val="16"/>
                <w:szCs w:val="16"/>
              </w:rPr>
              <w:t>R5-245069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78B6A" w14:textId="0D668D42" w:rsidR="00B309A0" w:rsidRPr="007B4467" w:rsidRDefault="00B309A0" w:rsidP="00B309A0">
            <w:pPr>
              <w:pStyle w:val="TAL"/>
              <w:rPr>
                <w:rFonts w:cs="Arial"/>
                <w:color w:val="000000"/>
                <w:sz w:val="16"/>
                <w:szCs w:val="16"/>
              </w:rPr>
            </w:pPr>
            <w:r w:rsidRPr="007B4467">
              <w:rPr>
                <w:rFonts w:cs="Arial"/>
                <w:color w:val="000000"/>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C66E2" w14:textId="3245C7E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3ABDE" w14:textId="3A13128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2D3C" w14:textId="6639F5BF" w:rsidR="00B309A0" w:rsidRPr="007B4467" w:rsidRDefault="00B309A0" w:rsidP="00B309A0">
            <w:pPr>
              <w:pStyle w:val="TAL"/>
              <w:rPr>
                <w:rFonts w:cs="Arial"/>
                <w:color w:val="000000"/>
                <w:sz w:val="16"/>
                <w:szCs w:val="16"/>
              </w:rPr>
            </w:pPr>
            <w:r w:rsidRPr="007B4467">
              <w:rPr>
                <w:rFonts w:cs="Arial"/>
                <w:color w:val="000000"/>
                <w:sz w:val="16"/>
                <w:szCs w:val="16"/>
              </w:rPr>
              <w:t>Addition of test frequency for R16 Inter-band EN-DC FR1 configurations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4FD9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71BC43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D646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10CA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EF840" w14:textId="25CC7770" w:rsidR="00B309A0" w:rsidRPr="007B4467" w:rsidRDefault="00B309A0" w:rsidP="00B309A0">
            <w:pPr>
              <w:pStyle w:val="TAL"/>
              <w:rPr>
                <w:rFonts w:cs="Arial"/>
                <w:color w:val="000000"/>
                <w:sz w:val="16"/>
                <w:szCs w:val="16"/>
              </w:rPr>
            </w:pPr>
            <w:r w:rsidRPr="007B4467">
              <w:rPr>
                <w:rFonts w:cs="Arial"/>
                <w:color w:val="000000"/>
                <w:sz w:val="16"/>
                <w:szCs w:val="16"/>
              </w:rPr>
              <w:t>R5-245072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6EB7" w14:textId="08BBB46C" w:rsidR="00B309A0" w:rsidRPr="007B4467" w:rsidRDefault="00B309A0" w:rsidP="00B309A0">
            <w:pPr>
              <w:pStyle w:val="TAL"/>
              <w:rPr>
                <w:rFonts w:cs="Arial"/>
                <w:color w:val="000000"/>
                <w:sz w:val="16"/>
                <w:szCs w:val="16"/>
              </w:rPr>
            </w:pPr>
            <w:r w:rsidRPr="007B4467">
              <w:rPr>
                <w:rFonts w:cs="Arial"/>
                <w:color w:val="000000"/>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2368D" w14:textId="240536C1"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916C" w14:textId="77124155"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E99AD" w14:textId="7B4D9FEB" w:rsidR="00B309A0" w:rsidRPr="007B4467" w:rsidRDefault="00B309A0" w:rsidP="00B309A0">
            <w:pPr>
              <w:pStyle w:val="TAL"/>
              <w:rPr>
                <w:rFonts w:cs="Arial"/>
                <w:color w:val="000000"/>
                <w:sz w:val="16"/>
                <w:szCs w:val="16"/>
              </w:rPr>
            </w:pPr>
            <w:r w:rsidRPr="007B4467">
              <w:rPr>
                <w:rFonts w:cs="Arial"/>
                <w:color w:val="000000"/>
                <w:sz w:val="16"/>
                <w:szCs w:val="16"/>
              </w:rPr>
              <w:t>Addition of declaration for Inter-band EN-DC FR1 DC_2A-66A-66A_n2A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5997"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5F1A6F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E51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9C06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4AFF" w14:textId="300ED3E6" w:rsidR="00B309A0" w:rsidRPr="007B4467" w:rsidRDefault="00B309A0" w:rsidP="00B309A0">
            <w:pPr>
              <w:pStyle w:val="TAL"/>
              <w:rPr>
                <w:rFonts w:cs="Arial"/>
                <w:color w:val="000000"/>
                <w:sz w:val="16"/>
                <w:szCs w:val="16"/>
              </w:rPr>
            </w:pPr>
            <w:r w:rsidRPr="007B4467">
              <w:rPr>
                <w:rFonts w:cs="Arial"/>
                <w:color w:val="000000"/>
                <w:sz w:val="16"/>
                <w:szCs w:val="16"/>
              </w:rPr>
              <w:t>R5-245085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0F54" w14:textId="12615510" w:rsidR="00B309A0" w:rsidRPr="007B4467" w:rsidRDefault="00B309A0" w:rsidP="00B309A0">
            <w:pPr>
              <w:pStyle w:val="TAL"/>
              <w:rPr>
                <w:rFonts w:cs="Arial"/>
                <w:color w:val="000000"/>
                <w:sz w:val="16"/>
                <w:szCs w:val="16"/>
              </w:rPr>
            </w:pPr>
            <w:r w:rsidRPr="007B4467">
              <w:rPr>
                <w:rFonts w:cs="Arial"/>
                <w:color w:val="000000"/>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2B234" w14:textId="3B0911F7"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4092" w14:textId="660311B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8E60D" w14:textId="61625F87" w:rsidR="00B309A0" w:rsidRPr="007B4467" w:rsidRDefault="00B309A0" w:rsidP="00B309A0">
            <w:pPr>
              <w:pStyle w:val="TAL"/>
              <w:rPr>
                <w:rFonts w:cs="Arial"/>
                <w:color w:val="000000"/>
                <w:sz w:val="16"/>
                <w:szCs w:val="16"/>
              </w:rPr>
            </w:pPr>
            <w:r w:rsidRPr="007B4467">
              <w:rPr>
                <w:rFonts w:cs="Arial"/>
                <w:color w:val="000000"/>
                <w:sz w:val="16"/>
                <w:szCs w:val="16"/>
              </w:rPr>
              <w:t>Introduction of band n54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E3F5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8A57E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DE8A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23F1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BC7BF" w14:textId="43E3F655" w:rsidR="00B309A0" w:rsidRPr="007B4467" w:rsidRDefault="00B309A0" w:rsidP="00B309A0">
            <w:pPr>
              <w:pStyle w:val="TAL"/>
              <w:rPr>
                <w:rFonts w:cs="Arial"/>
                <w:color w:val="000000"/>
                <w:sz w:val="16"/>
                <w:szCs w:val="16"/>
              </w:rPr>
            </w:pPr>
            <w:r w:rsidRPr="007B4467">
              <w:rPr>
                <w:rFonts w:cs="Arial"/>
                <w:color w:val="000000"/>
                <w:sz w:val="16"/>
                <w:szCs w:val="16"/>
              </w:rPr>
              <w:t>R5-245379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DB88" w14:textId="1ECA686D" w:rsidR="00B309A0" w:rsidRPr="007B4467" w:rsidRDefault="00B309A0" w:rsidP="00B309A0">
            <w:pPr>
              <w:pStyle w:val="TAL"/>
              <w:rPr>
                <w:rFonts w:cs="Arial"/>
                <w:color w:val="000000"/>
                <w:sz w:val="16"/>
                <w:szCs w:val="16"/>
              </w:rPr>
            </w:pPr>
            <w:r w:rsidRPr="007B4467">
              <w:rPr>
                <w:rFonts w:cs="Arial"/>
                <w:color w:val="000000"/>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AE86" w14:textId="5614EF1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146A" w14:textId="7C2643B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3CFCB" w14:textId="57CC7C4A" w:rsidR="00B309A0" w:rsidRPr="007B4467" w:rsidRDefault="00B309A0" w:rsidP="00B309A0">
            <w:pPr>
              <w:pStyle w:val="TAL"/>
              <w:rPr>
                <w:rFonts w:cs="Arial"/>
                <w:color w:val="000000"/>
                <w:sz w:val="16"/>
                <w:szCs w:val="16"/>
              </w:rPr>
            </w:pPr>
            <w:r w:rsidRPr="007B4467">
              <w:rPr>
                <w:rFonts w:cs="Arial"/>
                <w:color w:val="000000"/>
                <w:sz w:val="16"/>
                <w:szCs w:val="16"/>
              </w:rPr>
              <w:t>Addition of PICS for gap pattern 13 and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7BCF"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F6ED5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6C1F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B3F3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64819" w14:textId="1B6DFFEC" w:rsidR="00B309A0" w:rsidRPr="007B4467" w:rsidRDefault="00B309A0" w:rsidP="00B309A0">
            <w:pPr>
              <w:pStyle w:val="TAL"/>
              <w:rPr>
                <w:rFonts w:cs="Arial"/>
                <w:color w:val="000000"/>
                <w:sz w:val="16"/>
                <w:szCs w:val="16"/>
              </w:rPr>
            </w:pPr>
            <w:r w:rsidRPr="007B4467">
              <w:rPr>
                <w:rFonts w:cs="Arial"/>
                <w:color w:val="000000"/>
                <w:sz w:val="16"/>
                <w:szCs w:val="16"/>
              </w:rPr>
              <w:t>R5-245487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8DCB8" w14:textId="630099F2" w:rsidR="00B309A0" w:rsidRPr="007B4467" w:rsidRDefault="00B309A0" w:rsidP="00B309A0">
            <w:pPr>
              <w:pStyle w:val="TAL"/>
              <w:rPr>
                <w:rFonts w:cs="Arial"/>
                <w:color w:val="000000"/>
                <w:sz w:val="16"/>
                <w:szCs w:val="16"/>
              </w:rPr>
            </w:pPr>
            <w:r w:rsidRPr="007B4467">
              <w:rPr>
                <w:rFonts w:cs="Arial"/>
                <w:color w:val="000000"/>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5F6D" w14:textId="291ECA6F"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B79B" w14:textId="1D48BEE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D9B71" w14:textId="6B54D9B9" w:rsidR="00B309A0" w:rsidRPr="007B4467" w:rsidRDefault="00B309A0" w:rsidP="00B309A0">
            <w:pPr>
              <w:pStyle w:val="TAL"/>
              <w:rPr>
                <w:rFonts w:cs="Arial"/>
                <w:color w:val="000000"/>
                <w:sz w:val="16"/>
                <w:szCs w:val="16"/>
              </w:rPr>
            </w:pPr>
            <w:r w:rsidRPr="007B4467">
              <w:rPr>
                <w:rFonts w:cs="Arial"/>
                <w:color w:val="000000"/>
                <w:sz w:val="16"/>
                <w:szCs w:val="16"/>
              </w:rPr>
              <w:t>Add new PICS for interFreqDAPS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0E14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817805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C18A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B4F1B"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6A9BB" w14:textId="65FFC538" w:rsidR="00B309A0" w:rsidRPr="007B4467" w:rsidRDefault="00B309A0" w:rsidP="00B309A0">
            <w:pPr>
              <w:pStyle w:val="TAL"/>
              <w:rPr>
                <w:rFonts w:cs="Arial"/>
                <w:color w:val="000000"/>
                <w:sz w:val="16"/>
                <w:szCs w:val="16"/>
              </w:rPr>
            </w:pPr>
            <w:r w:rsidRPr="007B4467">
              <w:rPr>
                <w:rFonts w:cs="Arial"/>
                <w:color w:val="000000"/>
                <w:sz w:val="16"/>
                <w:szCs w:val="16"/>
              </w:rPr>
              <w:t>R5-245497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A4C91" w14:textId="0AD118DD" w:rsidR="00B309A0" w:rsidRPr="007B4467" w:rsidRDefault="00B309A0" w:rsidP="00B309A0">
            <w:pPr>
              <w:pStyle w:val="TAL"/>
              <w:rPr>
                <w:rFonts w:cs="Arial"/>
                <w:color w:val="000000"/>
                <w:sz w:val="16"/>
                <w:szCs w:val="16"/>
              </w:rPr>
            </w:pPr>
            <w:r w:rsidRPr="007B4467">
              <w:rPr>
                <w:rFonts w:cs="Arial"/>
                <w:color w:val="000000"/>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2426" w14:textId="12B3817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FBEF6" w14:textId="0B79BDD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DD8A1" w14:textId="5176CED4" w:rsidR="00B309A0" w:rsidRPr="007B4467" w:rsidRDefault="00B309A0" w:rsidP="00B309A0">
            <w:pPr>
              <w:pStyle w:val="TAL"/>
              <w:rPr>
                <w:rFonts w:cs="Arial"/>
                <w:color w:val="000000"/>
                <w:sz w:val="16"/>
                <w:szCs w:val="16"/>
              </w:rPr>
            </w:pPr>
            <w:r w:rsidRPr="007B4467">
              <w:rPr>
                <w:rFonts w:cs="Arial"/>
                <w:color w:val="000000"/>
                <w:sz w:val="16"/>
                <w:szCs w:val="16"/>
              </w:rPr>
              <w:t>Add new PICS for R17 eDRX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7CA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46199C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369B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533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18A32" w14:textId="203DCFEF" w:rsidR="00B309A0" w:rsidRPr="007B4467" w:rsidRDefault="00B309A0" w:rsidP="00B309A0">
            <w:pPr>
              <w:pStyle w:val="TAL"/>
              <w:rPr>
                <w:rFonts w:cs="Arial"/>
                <w:color w:val="000000"/>
                <w:sz w:val="16"/>
                <w:szCs w:val="16"/>
              </w:rPr>
            </w:pPr>
            <w:r w:rsidRPr="007B4467">
              <w:rPr>
                <w:rFonts w:cs="Arial"/>
                <w:color w:val="000000"/>
                <w:sz w:val="16"/>
                <w:szCs w:val="16"/>
              </w:rPr>
              <w:t>R5-245548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8DDC" w14:textId="5875C41D" w:rsidR="00B309A0" w:rsidRPr="007B4467" w:rsidRDefault="00B309A0" w:rsidP="00B309A0">
            <w:pPr>
              <w:pStyle w:val="TAL"/>
              <w:rPr>
                <w:rFonts w:cs="Arial"/>
                <w:color w:val="000000"/>
                <w:sz w:val="16"/>
                <w:szCs w:val="16"/>
              </w:rPr>
            </w:pPr>
            <w:r w:rsidRPr="007B4467">
              <w:rPr>
                <w:rFonts w:cs="Arial"/>
                <w:color w:val="000000"/>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7C3" w14:textId="38F17DE7"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0B1AF" w14:textId="2377D9F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D6B81" w14:textId="77407238" w:rsidR="00B309A0" w:rsidRPr="007B4467" w:rsidRDefault="00B309A0" w:rsidP="00B309A0">
            <w:pPr>
              <w:pStyle w:val="TAL"/>
              <w:rPr>
                <w:rFonts w:cs="Arial"/>
                <w:color w:val="000000"/>
                <w:sz w:val="16"/>
                <w:szCs w:val="16"/>
              </w:rPr>
            </w:pPr>
            <w:r w:rsidRPr="007B4467">
              <w:rPr>
                <w:rFonts w:cs="Arial"/>
                <w:color w:val="000000"/>
                <w:sz w:val="16"/>
                <w:szCs w:val="16"/>
              </w:rPr>
              <w:t>Introduction of PICS for MT-SDT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011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85A5CA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5B59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37E0E"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794AA" w14:textId="7E5ECE73" w:rsidR="00B309A0" w:rsidRPr="007B4467" w:rsidRDefault="00B309A0" w:rsidP="00B309A0">
            <w:pPr>
              <w:pStyle w:val="TAL"/>
              <w:rPr>
                <w:rFonts w:cs="Arial"/>
                <w:color w:val="000000"/>
                <w:sz w:val="16"/>
                <w:szCs w:val="16"/>
              </w:rPr>
            </w:pPr>
            <w:r w:rsidRPr="007B4467">
              <w:rPr>
                <w:rFonts w:cs="Arial"/>
                <w:color w:val="000000"/>
                <w:sz w:val="16"/>
                <w:szCs w:val="16"/>
              </w:rPr>
              <w:t>R5-245551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EEC5D" w14:textId="47F0AFEB" w:rsidR="00B309A0" w:rsidRPr="007B4467" w:rsidRDefault="00B309A0" w:rsidP="00B309A0">
            <w:pPr>
              <w:pStyle w:val="TAL"/>
              <w:rPr>
                <w:rFonts w:cs="Arial"/>
                <w:color w:val="000000"/>
                <w:sz w:val="16"/>
                <w:szCs w:val="16"/>
              </w:rPr>
            </w:pPr>
            <w:r w:rsidRPr="007B4467">
              <w:rPr>
                <w:rFonts w:cs="Arial"/>
                <w:color w:val="000000"/>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84E0" w14:textId="77999B24"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5E17" w14:textId="5AE1ACF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27498" w14:textId="6331FAA4" w:rsidR="00B309A0" w:rsidRPr="007B4467" w:rsidRDefault="00B309A0" w:rsidP="00B309A0">
            <w:pPr>
              <w:pStyle w:val="TAL"/>
              <w:rPr>
                <w:rFonts w:cs="Arial"/>
                <w:color w:val="000000"/>
                <w:sz w:val="16"/>
                <w:szCs w:val="16"/>
              </w:rPr>
            </w:pPr>
            <w:r w:rsidRPr="007B4467">
              <w:rPr>
                <w:rFonts w:cs="Arial"/>
                <w:color w:val="000000"/>
                <w:sz w:val="16"/>
                <w:szCs w:val="16"/>
              </w:rPr>
              <w:t>Addition of PICS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B5B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91214B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08D1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0935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0C24C" w14:textId="16230EB0" w:rsidR="00B309A0" w:rsidRPr="007B4467" w:rsidRDefault="00B309A0" w:rsidP="00B309A0">
            <w:pPr>
              <w:pStyle w:val="TAL"/>
              <w:rPr>
                <w:rFonts w:cs="Arial"/>
                <w:color w:val="000000"/>
                <w:sz w:val="16"/>
                <w:szCs w:val="16"/>
              </w:rPr>
            </w:pPr>
            <w:r w:rsidRPr="007B4467">
              <w:rPr>
                <w:rFonts w:cs="Arial"/>
                <w:color w:val="000000"/>
                <w:sz w:val="16"/>
                <w:szCs w:val="16"/>
              </w:rPr>
              <w:t>R5-245594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AD413" w14:textId="1EB44C94" w:rsidR="00B309A0" w:rsidRPr="007B4467" w:rsidRDefault="00B309A0" w:rsidP="00B309A0">
            <w:pPr>
              <w:pStyle w:val="TAL"/>
              <w:rPr>
                <w:rFonts w:cs="Arial"/>
                <w:color w:val="000000"/>
                <w:sz w:val="16"/>
                <w:szCs w:val="16"/>
              </w:rPr>
            </w:pPr>
            <w:r w:rsidRPr="007B4467">
              <w:rPr>
                <w:rFonts w:cs="Arial"/>
                <w:color w:val="000000"/>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6970C" w14:textId="05EA97FF"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D7F67" w14:textId="13D5B70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D564E" w14:textId="5636A093" w:rsidR="00B309A0" w:rsidRPr="007B4467" w:rsidRDefault="00B309A0" w:rsidP="00B309A0">
            <w:pPr>
              <w:pStyle w:val="TAL"/>
              <w:rPr>
                <w:rFonts w:cs="Arial"/>
                <w:color w:val="000000"/>
                <w:sz w:val="16"/>
                <w:szCs w:val="16"/>
              </w:rPr>
            </w:pPr>
            <w:r w:rsidRPr="007B4467">
              <w:rPr>
                <w:rFonts w:cs="Arial"/>
                <w:color w:val="000000"/>
                <w:sz w:val="16"/>
                <w:szCs w:val="16"/>
              </w:rPr>
              <w:t>Add capability for application layer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4B7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5032FD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21D7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BF7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B1285" w14:textId="59F7219F" w:rsidR="00B309A0" w:rsidRPr="007B4467" w:rsidRDefault="00B309A0" w:rsidP="00B309A0">
            <w:pPr>
              <w:pStyle w:val="TAL"/>
              <w:rPr>
                <w:rFonts w:cs="Arial"/>
                <w:color w:val="000000"/>
                <w:sz w:val="16"/>
                <w:szCs w:val="16"/>
              </w:rPr>
            </w:pPr>
            <w:r w:rsidRPr="007B4467">
              <w:rPr>
                <w:rFonts w:cs="Arial"/>
                <w:color w:val="000000"/>
                <w:sz w:val="16"/>
                <w:szCs w:val="16"/>
              </w:rPr>
              <w:t>R5-245599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24D83" w14:textId="08DB5386" w:rsidR="00B309A0" w:rsidRPr="007B4467" w:rsidRDefault="00B309A0" w:rsidP="00B309A0">
            <w:pPr>
              <w:pStyle w:val="TAL"/>
              <w:rPr>
                <w:rFonts w:cs="Arial"/>
                <w:color w:val="000000"/>
                <w:sz w:val="16"/>
                <w:szCs w:val="16"/>
              </w:rPr>
            </w:pPr>
            <w:r w:rsidRPr="007B4467">
              <w:rPr>
                <w:rFonts w:cs="Arial"/>
                <w:color w:val="000000"/>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6239" w14:textId="611FF63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F110" w14:textId="2234D70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4A9D0" w14:textId="08BE3E1D" w:rsidR="00B309A0" w:rsidRPr="007B4467" w:rsidRDefault="00B309A0" w:rsidP="00B309A0">
            <w:pPr>
              <w:pStyle w:val="TAL"/>
              <w:rPr>
                <w:rFonts w:cs="Arial"/>
                <w:color w:val="000000"/>
                <w:sz w:val="16"/>
                <w:szCs w:val="16"/>
              </w:rPr>
            </w:pPr>
            <w:r w:rsidRPr="007B4467">
              <w:rPr>
                <w:rFonts w:cs="Arial"/>
                <w:color w:val="000000"/>
                <w:sz w:val="16"/>
                <w:szCs w:val="16"/>
              </w:rPr>
              <w:t>Addition of 2Rx XR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3507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9A7B82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F049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F617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A881E" w14:textId="78D1A6A0" w:rsidR="00B309A0" w:rsidRPr="007B4467" w:rsidRDefault="00B309A0" w:rsidP="00B309A0">
            <w:pPr>
              <w:pStyle w:val="TAL"/>
              <w:rPr>
                <w:rFonts w:cs="Arial"/>
                <w:color w:val="000000"/>
                <w:sz w:val="16"/>
                <w:szCs w:val="16"/>
              </w:rPr>
            </w:pPr>
            <w:r w:rsidRPr="007B4467">
              <w:rPr>
                <w:rFonts w:cs="Arial"/>
                <w:color w:val="000000"/>
                <w:sz w:val="16"/>
                <w:szCs w:val="16"/>
              </w:rPr>
              <w:t>R5-245623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ACBB" w14:textId="602ABD00" w:rsidR="00B309A0" w:rsidRPr="007B4467" w:rsidRDefault="00B309A0" w:rsidP="00B309A0">
            <w:pPr>
              <w:pStyle w:val="TAL"/>
              <w:rPr>
                <w:rFonts w:cs="Arial"/>
                <w:color w:val="000000"/>
                <w:sz w:val="16"/>
                <w:szCs w:val="16"/>
              </w:rPr>
            </w:pPr>
            <w:r w:rsidRPr="007B4467">
              <w:rPr>
                <w:rFonts w:cs="Arial"/>
                <w:color w:val="000000"/>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A366DC" w14:textId="62A19A7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F98A" w14:textId="6CAEBB0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AE107" w14:textId="0B92CA1C" w:rsidR="00B309A0" w:rsidRPr="007B4467" w:rsidRDefault="00B309A0" w:rsidP="00B309A0">
            <w:pPr>
              <w:pStyle w:val="TAL"/>
              <w:rPr>
                <w:rFonts w:cs="Arial"/>
                <w:color w:val="000000"/>
                <w:sz w:val="16"/>
                <w:szCs w:val="16"/>
              </w:rPr>
            </w:pPr>
            <w:r w:rsidRPr="007B4467">
              <w:rPr>
                <w:rFonts w:cs="Arial"/>
                <w:color w:val="000000"/>
                <w:sz w:val="16"/>
                <w:szCs w:val="16"/>
              </w:rPr>
              <w:t>Addition of PICS for Rel-18 MUSIM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77E5E"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A2266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0D8D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B385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D876C" w14:textId="1DF24E79" w:rsidR="00B309A0" w:rsidRPr="007B4467" w:rsidRDefault="00B309A0" w:rsidP="00B309A0">
            <w:pPr>
              <w:pStyle w:val="TAL"/>
              <w:rPr>
                <w:rFonts w:cs="Arial"/>
                <w:color w:val="000000"/>
                <w:sz w:val="16"/>
                <w:szCs w:val="16"/>
              </w:rPr>
            </w:pPr>
            <w:r w:rsidRPr="007B4467">
              <w:rPr>
                <w:rFonts w:cs="Arial"/>
                <w:color w:val="000000"/>
                <w:sz w:val="16"/>
                <w:szCs w:val="16"/>
              </w:rPr>
              <w:t>R5-245625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112F4" w14:textId="064A4E3F" w:rsidR="00B309A0" w:rsidRPr="007B4467" w:rsidRDefault="00B309A0" w:rsidP="00B309A0">
            <w:pPr>
              <w:pStyle w:val="TAL"/>
              <w:rPr>
                <w:rFonts w:cs="Arial"/>
                <w:color w:val="000000"/>
                <w:sz w:val="16"/>
                <w:szCs w:val="16"/>
              </w:rPr>
            </w:pPr>
            <w:r w:rsidRPr="007B4467">
              <w:rPr>
                <w:rFonts w:cs="Arial"/>
                <w:color w:val="000000"/>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0D083" w14:textId="6BA871AB"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C226E" w14:textId="381DA27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1C514" w14:textId="1E5BB4F6" w:rsidR="00B309A0" w:rsidRPr="007B4467" w:rsidRDefault="00B309A0" w:rsidP="00B309A0">
            <w:pPr>
              <w:pStyle w:val="TAL"/>
              <w:rPr>
                <w:rFonts w:cs="Arial"/>
                <w:color w:val="000000"/>
                <w:sz w:val="16"/>
                <w:szCs w:val="16"/>
              </w:rPr>
            </w:pPr>
            <w:r w:rsidRPr="007B4467">
              <w:rPr>
                <w:rFonts w:cs="Arial"/>
                <w:color w:val="000000"/>
                <w:sz w:val="16"/>
                <w:szCs w:val="16"/>
              </w:rPr>
              <w:t>Add new PICS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786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BC598D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CC3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F3CD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E7B39" w14:textId="73B945A8" w:rsidR="00B309A0" w:rsidRPr="007B4467" w:rsidRDefault="00B309A0" w:rsidP="00B309A0">
            <w:pPr>
              <w:pStyle w:val="TAL"/>
              <w:rPr>
                <w:rFonts w:cs="Arial"/>
                <w:color w:val="000000"/>
                <w:sz w:val="16"/>
                <w:szCs w:val="16"/>
              </w:rPr>
            </w:pPr>
            <w:r w:rsidRPr="007B4467">
              <w:rPr>
                <w:rFonts w:cs="Arial"/>
                <w:color w:val="000000"/>
                <w:sz w:val="16"/>
                <w:szCs w:val="16"/>
              </w:rPr>
              <w:t>R5-245639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EF23" w14:textId="63EE4DB9" w:rsidR="00B309A0" w:rsidRPr="007B4467" w:rsidRDefault="00B309A0" w:rsidP="00B309A0">
            <w:pPr>
              <w:pStyle w:val="TAL"/>
              <w:rPr>
                <w:rFonts w:cs="Arial"/>
                <w:color w:val="000000"/>
                <w:sz w:val="16"/>
                <w:szCs w:val="16"/>
              </w:rPr>
            </w:pPr>
            <w:r w:rsidRPr="007B4467">
              <w:rPr>
                <w:rFonts w:cs="Arial"/>
                <w:color w:val="000000"/>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7B262" w14:textId="4828AFA3"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3AEE" w14:textId="5BE6DC9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8BACB" w14:textId="2F55BE6A" w:rsidR="00B309A0" w:rsidRPr="007B4467" w:rsidRDefault="00B309A0" w:rsidP="00B309A0">
            <w:pPr>
              <w:pStyle w:val="TAL"/>
              <w:rPr>
                <w:rFonts w:cs="Arial"/>
                <w:color w:val="000000"/>
                <w:sz w:val="16"/>
                <w:szCs w:val="16"/>
              </w:rPr>
            </w:pPr>
            <w:r w:rsidRPr="007B4467">
              <w:rPr>
                <w:rFonts w:cs="Arial"/>
                <w:color w:val="000000"/>
                <w:sz w:val="16"/>
                <w:szCs w:val="16"/>
              </w:rPr>
              <w:t>Add new PICS for DCI format 1_3 and 0_3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2BAD0"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4EC937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B9A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53A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9C77" w14:textId="25B225BC" w:rsidR="00B309A0" w:rsidRPr="007B4467" w:rsidRDefault="00B309A0" w:rsidP="00B309A0">
            <w:pPr>
              <w:pStyle w:val="TAL"/>
              <w:rPr>
                <w:rFonts w:cs="Arial"/>
                <w:color w:val="000000"/>
                <w:sz w:val="16"/>
                <w:szCs w:val="16"/>
              </w:rPr>
            </w:pPr>
            <w:r w:rsidRPr="007B4467">
              <w:rPr>
                <w:rFonts w:cs="Arial"/>
                <w:color w:val="000000"/>
                <w:sz w:val="16"/>
                <w:szCs w:val="16"/>
              </w:rPr>
              <w:t>R5-245659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F56CD" w14:textId="42A9D85C" w:rsidR="00B309A0" w:rsidRPr="007B4467" w:rsidRDefault="00B309A0" w:rsidP="00B309A0">
            <w:pPr>
              <w:pStyle w:val="TAL"/>
              <w:rPr>
                <w:rFonts w:cs="Arial"/>
                <w:color w:val="000000"/>
                <w:sz w:val="16"/>
                <w:szCs w:val="16"/>
              </w:rPr>
            </w:pPr>
            <w:r w:rsidRPr="007B4467">
              <w:rPr>
                <w:rFonts w:cs="Arial"/>
                <w:color w:val="000000"/>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1BA95" w14:textId="08DE2827"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FC43E" w14:textId="4DB714C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84E66" w14:textId="71B465E2" w:rsidR="00B309A0" w:rsidRPr="007B4467" w:rsidRDefault="00B309A0" w:rsidP="00B309A0">
            <w:pPr>
              <w:pStyle w:val="TAL"/>
              <w:rPr>
                <w:rFonts w:cs="Arial"/>
                <w:color w:val="000000"/>
                <w:sz w:val="16"/>
                <w:szCs w:val="16"/>
              </w:rPr>
            </w:pPr>
            <w:r w:rsidRPr="007B4467">
              <w:rPr>
                <w:rFonts w:cs="Arial"/>
                <w:color w:val="000000"/>
                <w:sz w:val="16"/>
                <w:szCs w:val="16"/>
              </w:rPr>
              <w:t>Introduction of new PICS item for Support of UICC Modification via AT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46AA7"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6C63099"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F27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1F98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F4C8B" w14:textId="3E5E5FC2" w:rsidR="00B309A0" w:rsidRPr="007B4467" w:rsidRDefault="00B309A0" w:rsidP="00B309A0">
            <w:pPr>
              <w:pStyle w:val="TAL"/>
              <w:rPr>
                <w:rFonts w:cs="Arial"/>
                <w:color w:val="000000"/>
                <w:sz w:val="16"/>
                <w:szCs w:val="16"/>
              </w:rPr>
            </w:pPr>
            <w:r w:rsidRPr="007B4467">
              <w:rPr>
                <w:rFonts w:cs="Arial"/>
                <w:color w:val="000000"/>
                <w:sz w:val="16"/>
                <w:szCs w:val="16"/>
              </w:rPr>
              <w:t>R5-245804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64CA" w14:textId="03A490AD" w:rsidR="00B309A0" w:rsidRPr="007B4467" w:rsidRDefault="00B309A0" w:rsidP="00B309A0">
            <w:pPr>
              <w:pStyle w:val="TAL"/>
              <w:rPr>
                <w:rFonts w:cs="Arial"/>
                <w:color w:val="000000"/>
                <w:sz w:val="16"/>
                <w:szCs w:val="16"/>
              </w:rPr>
            </w:pPr>
            <w:r w:rsidRPr="007B4467">
              <w:rPr>
                <w:rFonts w:cs="Arial"/>
                <w:color w:val="000000"/>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F4943" w14:textId="5B4EFEC9"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6BCE" w14:textId="009138D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676DB" w14:textId="3BBE2955" w:rsidR="00B309A0" w:rsidRPr="007B4467" w:rsidRDefault="00B309A0" w:rsidP="00B309A0">
            <w:pPr>
              <w:pStyle w:val="TAL"/>
              <w:rPr>
                <w:rFonts w:cs="Arial"/>
                <w:color w:val="000000"/>
                <w:sz w:val="16"/>
                <w:szCs w:val="16"/>
              </w:rPr>
            </w:pPr>
            <w:r w:rsidRPr="007B4467">
              <w:rPr>
                <w:rFonts w:cs="Arial"/>
                <w:color w:val="000000"/>
                <w:sz w:val="16"/>
                <w:szCs w:val="16"/>
              </w:rPr>
              <w:t>Addition to A.4.3.9 for band n25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922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193D17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3212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C425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8F324" w14:textId="458C73BD" w:rsidR="00B309A0" w:rsidRPr="007B4467" w:rsidRDefault="00B309A0" w:rsidP="00B309A0">
            <w:pPr>
              <w:pStyle w:val="TAL"/>
              <w:rPr>
                <w:rFonts w:cs="Arial"/>
                <w:color w:val="000000"/>
                <w:sz w:val="16"/>
                <w:szCs w:val="16"/>
              </w:rPr>
            </w:pPr>
            <w:r w:rsidRPr="007B4467">
              <w:rPr>
                <w:rFonts w:cs="Arial"/>
                <w:color w:val="000000"/>
                <w:sz w:val="16"/>
                <w:szCs w:val="16"/>
              </w:rPr>
              <w:t>R5-245805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4A47D" w14:textId="5E3F59F0" w:rsidR="00B309A0" w:rsidRPr="007B4467" w:rsidRDefault="00B309A0" w:rsidP="00B309A0">
            <w:pPr>
              <w:pStyle w:val="TAL"/>
              <w:rPr>
                <w:rFonts w:cs="Arial"/>
                <w:color w:val="000000"/>
                <w:sz w:val="16"/>
                <w:szCs w:val="16"/>
              </w:rPr>
            </w:pPr>
            <w:r w:rsidRPr="007B4467">
              <w:rPr>
                <w:rFonts w:cs="Arial"/>
                <w:color w:val="000000"/>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72548" w14:textId="3F6A3C5B"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F4C6" w14:textId="699A512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43EB" w14:textId="20CFD019" w:rsidR="00B309A0" w:rsidRPr="007B4467" w:rsidRDefault="00B309A0" w:rsidP="00B309A0">
            <w:pPr>
              <w:pStyle w:val="TAL"/>
              <w:rPr>
                <w:rFonts w:cs="Arial"/>
                <w:color w:val="000000"/>
                <w:sz w:val="16"/>
                <w:szCs w:val="16"/>
              </w:rPr>
            </w:pPr>
            <w:r w:rsidRPr="007B4467">
              <w:rPr>
                <w:rFonts w:cs="Arial"/>
                <w:color w:val="000000"/>
                <w:sz w:val="16"/>
                <w:szCs w:val="16"/>
              </w:rPr>
              <w:t>Addition of 8Rx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7AA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EFB22B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7FE6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868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4118F" w14:textId="3840E078" w:rsidR="00B309A0" w:rsidRPr="007B4467" w:rsidRDefault="00B309A0" w:rsidP="00B309A0">
            <w:pPr>
              <w:pStyle w:val="TAL"/>
              <w:rPr>
                <w:rFonts w:cs="Arial"/>
                <w:color w:val="000000"/>
                <w:sz w:val="16"/>
                <w:szCs w:val="16"/>
              </w:rPr>
            </w:pPr>
            <w:r w:rsidRPr="007B4467">
              <w:rPr>
                <w:rFonts w:cs="Arial"/>
                <w:color w:val="000000"/>
                <w:sz w:val="16"/>
                <w:szCs w:val="16"/>
              </w:rPr>
              <w:t>R5-245806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261FA" w14:textId="6027A300" w:rsidR="00B309A0" w:rsidRPr="007B4467" w:rsidRDefault="00B309A0" w:rsidP="00B309A0">
            <w:pPr>
              <w:pStyle w:val="TAL"/>
              <w:rPr>
                <w:rFonts w:cs="Arial"/>
                <w:color w:val="000000"/>
                <w:sz w:val="16"/>
                <w:szCs w:val="16"/>
              </w:rPr>
            </w:pPr>
            <w:r w:rsidRPr="007B4467">
              <w:rPr>
                <w:rFonts w:cs="Arial"/>
                <w:color w:val="000000"/>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5BB84" w14:textId="6BA5176E"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78EFF" w14:textId="3780CE6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9087" w14:textId="44F22962" w:rsidR="00B309A0" w:rsidRPr="007B4467" w:rsidRDefault="00B309A0" w:rsidP="00B309A0">
            <w:pPr>
              <w:pStyle w:val="TAL"/>
              <w:rPr>
                <w:rFonts w:cs="Arial"/>
                <w:color w:val="000000"/>
                <w:sz w:val="16"/>
                <w:szCs w:val="16"/>
              </w:rPr>
            </w:pPr>
            <w:r w:rsidRPr="007B4467">
              <w:rPr>
                <w:rFonts w:cs="Arial"/>
                <w:color w:val="000000"/>
                <w:sz w:val="16"/>
                <w:szCs w:val="16"/>
              </w:rPr>
              <w:t>Addition of new PC6 UE capability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62DE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4292C5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F4377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11777"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E0965" w14:textId="2BF02806" w:rsidR="00B309A0" w:rsidRPr="007B4467" w:rsidRDefault="00B309A0" w:rsidP="00B309A0">
            <w:pPr>
              <w:pStyle w:val="TAL"/>
              <w:rPr>
                <w:rFonts w:cs="Arial"/>
                <w:color w:val="000000"/>
                <w:sz w:val="16"/>
                <w:szCs w:val="16"/>
              </w:rPr>
            </w:pPr>
            <w:r w:rsidRPr="007B4467">
              <w:rPr>
                <w:rFonts w:cs="Arial"/>
                <w:color w:val="000000"/>
                <w:sz w:val="16"/>
                <w:szCs w:val="16"/>
              </w:rPr>
              <w:t>R5-245807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475F" w14:textId="637AE735" w:rsidR="00B309A0" w:rsidRPr="007B4467" w:rsidRDefault="00B309A0" w:rsidP="00B309A0">
            <w:pPr>
              <w:pStyle w:val="TAL"/>
              <w:rPr>
                <w:rFonts w:cs="Arial"/>
                <w:color w:val="000000"/>
                <w:sz w:val="16"/>
                <w:szCs w:val="16"/>
              </w:rPr>
            </w:pPr>
            <w:r w:rsidRPr="007B4467">
              <w:rPr>
                <w:rFonts w:cs="Arial"/>
                <w:color w:val="000000"/>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E05FD" w14:textId="7D04D96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8AC20" w14:textId="3E146B7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03326" w14:textId="0B65DC07" w:rsidR="00B309A0" w:rsidRPr="007B4467" w:rsidRDefault="00B309A0" w:rsidP="00B309A0">
            <w:pPr>
              <w:pStyle w:val="TAL"/>
              <w:rPr>
                <w:rFonts w:cs="Arial"/>
                <w:color w:val="000000"/>
                <w:sz w:val="16"/>
                <w:szCs w:val="16"/>
              </w:rPr>
            </w:pPr>
            <w:r w:rsidRPr="007B4467">
              <w:rPr>
                <w:rFonts w:cs="Arial"/>
                <w:color w:val="000000"/>
                <w:sz w:val="16"/>
                <w:szCs w:val="16"/>
              </w:rPr>
              <w:t>Updating PICS for R18 dynamic UL Tx switching across up to 4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70575"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6FB70B5A"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834A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95D3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9B956" w14:textId="373C2C25" w:rsidR="00B309A0" w:rsidRPr="007B4467" w:rsidRDefault="00B309A0" w:rsidP="00B309A0">
            <w:pPr>
              <w:pStyle w:val="TAL"/>
              <w:rPr>
                <w:rFonts w:cs="Arial"/>
                <w:color w:val="000000"/>
                <w:sz w:val="16"/>
                <w:szCs w:val="16"/>
              </w:rPr>
            </w:pPr>
            <w:r w:rsidRPr="007B4467">
              <w:rPr>
                <w:rFonts w:cs="Arial"/>
                <w:color w:val="000000"/>
                <w:sz w:val="16"/>
                <w:szCs w:val="16"/>
              </w:rPr>
              <w:t>R5-245808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CE1D" w14:textId="306C104C" w:rsidR="00B309A0" w:rsidRPr="007B4467" w:rsidRDefault="00B309A0" w:rsidP="00B309A0">
            <w:pPr>
              <w:pStyle w:val="TAL"/>
              <w:rPr>
                <w:rFonts w:cs="Arial"/>
                <w:color w:val="000000"/>
                <w:sz w:val="16"/>
                <w:szCs w:val="16"/>
              </w:rPr>
            </w:pPr>
            <w:r w:rsidRPr="007B4467">
              <w:rPr>
                <w:rFonts w:cs="Arial"/>
                <w:color w:val="000000"/>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B1F61" w14:textId="3CB9F97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F94D9" w14:textId="45A348F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DFCAE" w14:textId="4633D37E" w:rsidR="00B309A0" w:rsidRPr="007B4467" w:rsidRDefault="00B309A0" w:rsidP="00B309A0">
            <w:pPr>
              <w:pStyle w:val="TAL"/>
              <w:rPr>
                <w:rFonts w:cs="Arial"/>
                <w:color w:val="000000"/>
                <w:sz w:val="16"/>
                <w:szCs w:val="16"/>
              </w:rPr>
            </w:pPr>
            <w:r w:rsidRPr="007B4467">
              <w:rPr>
                <w:rFonts w:cs="Arial"/>
                <w:color w:val="000000"/>
                <w:sz w:val="16"/>
                <w:szCs w:val="16"/>
              </w:rPr>
              <w:t>Addition of ICS for enhanced DMRS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393B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A8E877D"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B7228"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491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BC8C" w14:textId="1A76699A" w:rsidR="00B309A0" w:rsidRPr="007B4467" w:rsidRDefault="00B309A0" w:rsidP="00B309A0">
            <w:pPr>
              <w:pStyle w:val="TAL"/>
              <w:rPr>
                <w:rFonts w:cs="Arial"/>
                <w:color w:val="000000"/>
                <w:sz w:val="16"/>
                <w:szCs w:val="16"/>
              </w:rPr>
            </w:pPr>
            <w:r w:rsidRPr="007B4467">
              <w:rPr>
                <w:rFonts w:cs="Arial"/>
                <w:color w:val="000000"/>
                <w:sz w:val="16"/>
                <w:szCs w:val="16"/>
              </w:rPr>
              <w:t>R5-245809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A06A0" w14:textId="2433925D" w:rsidR="00B309A0" w:rsidRPr="007B4467" w:rsidRDefault="00B309A0" w:rsidP="00B309A0">
            <w:pPr>
              <w:pStyle w:val="TAL"/>
              <w:rPr>
                <w:rFonts w:cs="Arial"/>
                <w:color w:val="000000"/>
                <w:sz w:val="16"/>
                <w:szCs w:val="16"/>
              </w:rPr>
            </w:pPr>
            <w:r w:rsidRPr="007B4467">
              <w:rPr>
                <w:rFonts w:cs="Arial"/>
                <w:color w:val="000000"/>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CF1B5" w14:textId="6982B0B5"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6E77" w14:textId="55C1EF1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7B088" w14:textId="7C2C7873" w:rsidR="00B309A0" w:rsidRPr="007B4467" w:rsidRDefault="00B309A0" w:rsidP="00B309A0">
            <w:pPr>
              <w:pStyle w:val="TAL"/>
              <w:rPr>
                <w:rFonts w:cs="Arial"/>
                <w:color w:val="000000"/>
                <w:sz w:val="16"/>
                <w:szCs w:val="16"/>
              </w:rPr>
            </w:pPr>
            <w:r w:rsidRPr="007B4467">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4CE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02B18329"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0BD5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BD6D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FC93" w14:textId="4BBDEA79" w:rsidR="00B309A0" w:rsidRPr="007B4467" w:rsidRDefault="00B309A0" w:rsidP="00B309A0">
            <w:pPr>
              <w:pStyle w:val="TAL"/>
              <w:rPr>
                <w:rFonts w:cs="Arial"/>
                <w:color w:val="000000"/>
                <w:sz w:val="16"/>
                <w:szCs w:val="16"/>
              </w:rPr>
            </w:pPr>
            <w:r w:rsidRPr="007B4467">
              <w:rPr>
                <w:rFonts w:cs="Arial"/>
                <w:color w:val="000000"/>
                <w:sz w:val="16"/>
                <w:szCs w:val="16"/>
              </w:rPr>
              <w:t>R5-245810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2556A" w14:textId="0BFD1474" w:rsidR="00B309A0" w:rsidRPr="007B4467" w:rsidRDefault="00B309A0" w:rsidP="00B309A0">
            <w:pPr>
              <w:pStyle w:val="TAL"/>
              <w:rPr>
                <w:rFonts w:cs="Arial"/>
                <w:color w:val="000000"/>
                <w:sz w:val="16"/>
                <w:szCs w:val="16"/>
              </w:rPr>
            </w:pPr>
            <w:r w:rsidRPr="007B4467">
              <w:rPr>
                <w:rFonts w:cs="Arial"/>
                <w:color w:val="000000"/>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39E52" w14:textId="07065F3D"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8F54" w14:textId="1A806A6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02D54" w14:textId="4E7D69D4" w:rsidR="00B309A0" w:rsidRPr="007B4467" w:rsidRDefault="00B309A0" w:rsidP="00B309A0">
            <w:pPr>
              <w:pStyle w:val="TAL"/>
              <w:rPr>
                <w:rFonts w:cs="Arial"/>
                <w:color w:val="000000"/>
                <w:sz w:val="16"/>
                <w:szCs w:val="16"/>
              </w:rPr>
            </w:pPr>
            <w:r w:rsidRPr="007B4467">
              <w:rPr>
                <w:rFonts w:cs="Arial"/>
                <w:color w:val="000000"/>
                <w:sz w:val="16"/>
                <w:szCs w:val="16"/>
              </w:rPr>
              <w:t>Addition of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7E8F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5E96FE1B"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01622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077F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66BC9" w14:textId="4FD90045" w:rsidR="00B309A0" w:rsidRPr="007B4467" w:rsidRDefault="00B309A0" w:rsidP="00B309A0">
            <w:pPr>
              <w:pStyle w:val="TAL"/>
              <w:rPr>
                <w:rFonts w:cs="Arial"/>
                <w:color w:val="000000"/>
                <w:sz w:val="16"/>
                <w:szCs w:val="16"/>
              </w:rPr>
            </w:pPr>
            <w:r w:rsidRPr="007B4467">
              <w:rPr>
                <w:rFonts w:cs="Arial"/>
                <w:color w:val="000000"/>
                <w:sz w:val="16"/>
                <w:szCs w:val="16"/>
              </w:rPr>
              <w:t>R5-245811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1D4F0" w14:textId="4B7D95BA" w:rsidR="00B309A0" w:rsidRPr="007B4467" w:rsidRDefault="00B309A0" w:rsidP="00B309A0">
            <w:pPr>
              <w:pStyle w:val="TAL"/>
              <w:rPr>
                <w:rFonts w:cs="Arial"/>
                <w:color w:val="000000"/>
                <w:sz w:val="16"/>
                <w:szCs w:val="16"/>
              </w:rPr>
            </w:pPr>
            <w:r w:rsidRPr="007B4467">
              <w:rPr>
                <w:rFonts w:cs="Arial"/>
                <w:color w:val="000000"/>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2C9A2" w14:textId="2BE5EAE5"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E52E0" w14:textId="2E71235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1B24" w14:textId="27D09A5D" w:rsidR="00B309A0" w:rsidRPr="007B4467" w:rsidRDefault="00B309A0" w:rsidP="00B309A0">
            <w:pPr>
              <w:pStyle w:val="TAL"/>
              <w:rPr>
                <w:rFonts w:cs="Arial"/>
                <w:color w:val="000000"/>
                <w:sz w:val="16"/>
                <w:szCs w:val="16"/>
              </w:rPr>
            </w:pPr>
            <w:r w:rsidRPr="007B4467">
              <w:rPr>
                <w:rFonts w:cs="Arial"/>
                <w:color w:val="000000"/>
                <w:sz w:val="16"/>
                <w:szCs w:val="16"/>
              </w:rPr>
              <w:t>Addition of eRedCap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FDA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6349EE3"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F371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21D3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6A97B" w14:textId="52EC2883" w:rsidR="00B309A0" w:rsidRPr="007B4467" w:rsidRDefault="00B309A0" w:rsidP="00B309A0">
            <w:pPr>
              <w:pStyle w:val="TAL"/>
              <w:rPr>
                <w:rFonts w:cs="Arial"/>
                <w:color w:val="000000"/>
                <w:sz w:val="16"/>
                <w:szCs w:val="16"/>
              </w:rPr>
            </w:pPr>
            <w:r w:rsidRPr="007B4467">
              <w:rPr>
                <w:rFonts w:cs="Arial"/>
                <w:color w:val="000000"/>
                <w:sz w:val="16"/>
                <w:szCs w:val="16"/>
              </w:rPr>
              <w:t>R5-245975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B4DD" w14:textId="45668E43" w:rsidR="00B309A0" w:rsidRPr="007B4467" w:rsidRDefault="00B309A0" w:rsidP="00B309A0">
            <w:pPr>
              <w:pStyle w:val="TAL"/>
              <w:rPr>
                <w:rFonts w:cs="Arial"/>
                <w:color w:val="000000"/>
                <w:sz w:val="16"/>
                <w:szCs w:val="16"/>
              </w:rPr>
            </w:pPr>
            <w:r w:rsidRPr="007B4467">
              <w:rPr>
                <w:rFonts w:cs="Arial"/>
                <w:color w:val="000000"/>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772AE" w14:textId="0A6C7443"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425F" w14:textId="7DB4F299"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A0318" w14:textId="12FDD6AE" w:rsidR="00B309A0" w:rsidRPr="007B4467" w:rsidRDefault="00B309A0" w:rsidP="00B309A0">
            <w:pPr>
              <w:pStyle w:val="TAL"/>
              <w:rPr>
                <w:rFonts w:cs="Arial"/>
                <w:color w:val="000000"/>
                <w:sz w:val="16"/>
                <w:szCs w:val="16"/>
              </w:rPr>
            </w:pPr>
            <w:r w:rsidRPr="007B4467">
              <w:rPr>
                <w:rFonts w:cs="Arial"/>
                <w:color w:val="000000"/>
                <w:sz w:val="16"/>
                <w:szCs w:val="16"/>
              </w:rPr>
              <w:t>Addition of Physical Implementation Capabilities for Cell DTX and 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5554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232FCF4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C06978"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AF5E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9CDC1" w14:textId="48DB1470" w:rsidR="00B309A0" w:rsidRPr="007B4467" w:rsidRDefault="00B309A0" w:rsidP="00B309A0">
            <w:pPr>
              <w:pStyle w:val="TAL"/>
              <w:rPr>
                <w:rFonts w:cs="Arial"/>
                <w:color w:val="000000"/>
                <w:sz w:val="16"/>
                <w:szCs w:val="16"/>
              </w:rPr>
            </w:pPr>
            <w:r w:rsidRPr="007B4467">
              <w:rPr>
                <w:rFonts w:cs="Arial"/>
                <w:color w:val="000000"/>
                <w:sz w:val="16"/>
                <w:szCs w:val="16"/>
              </w:rPr>
              <w:t>R5-246007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74FBD" w14:textId="21CBC3A1" w:rsidR="00B309A0" w:rsidRPr="007B4467" w:rsidRDefault="00B309A0" w:rsidP="00B309A0">
            <w:pPr>
              <w:pStyle w:val="TAL"/>
              <w:rPr>
                <w:rFonts w:cs="Arial"/>
                <w:color w:val="000000"/>
                <w:sz w:val="16"/>
                <w:szCs w:val="16"/>
              </w:rPr>
            </w:pPr>
            <w:r w:rsidRPr="007B4467">
              <w:rPr>
                <w:rFonts w:cs="Arial"/>
                <w:color w:val="000000"/>
                <w:sz w:val="16"/>
                <w:szCs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ACB6B" w14:textId="211CCEA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AA5D4" w14:textId="692FD9D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8ADAD" w14:textId="3256D7D8" w:rsidR="00B309A0" w:rsidRPr="007B4467" w:rsidRDefault="00B309A0" w:rsidP="00B309A0">
            <w:pPr>
              <w:pStyle w:val="TAL"/>
              <w:rPr>
                <w:rFonts w:cs="Arial"/>
                <w:color w:val="000000"/>
                <w:sz w:val="16"/>
                <w:szCs w:val="16"/>
              </w:rPr>
            </w:pPr>
            <w:r w:rsidRPr="007B4467">
              <w:rPr>
                <w:rFonts w:cs="Arial"/>
                <w:color w:val="000000"/>
                <w:sz w:val="16"/>
                <w:szCs w:val="16"/>
              </w:rPr>
              <w:t>Addition of ICS for advanced receiver for MU-MIMO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BA2C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17F01E57"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0D39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1B25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3FB97" w14:textId="17ABE747" w:rsidR="00B309A0" w:rsidRPr="007B4467" w:rsidRDefault="00B309A0" w:rsidP="00B309A0">
            <w:pPr>
              <w:pStyle w:val="TAL"/>
              <w:rPr>
                <w:rFonts w:cs="Arial"/>
                <w:color w:val="000000"/>
                <w:sz w:val="16"/>
                <w:szCs w:val="16"/>
              </w:rPr>
            </w:pPr>
            <w:r w:rsidRPr="007B4467">
              <w:rPr>
                <w:rFonts w:cs="Arial"/>
                <w:color w:val="000000"/>
                <w:sz w:val="16"/>
                <w:szCs w:val="16"/>
              </w:rPr>
              <w:t>R5-246036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7A20D" w14:textId="6BC507C3" w:rsidR="00B309A0" w:rsidRPr="007B4467" w:rsidRDefault="00B309A0" w:rsidP="00B309A0">
            <w:pPr>
              <w:pStyle w:val="TAL"/>
              <w:rPr>
                <w:rFonts w:cs="Arial"/>
                <w:color w:val="000000"/>
                <w:sz w:val="16"/>
                <w:szCs w:val="16"/>
              </w:rPr>
            </w:pPr>
            <w:r w:rsidRPr="007B4467">
              <w:rPr>
                <w:rFonts w:cs="Arial"/>
                <w:color w:val="000000"/>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0B087" w14:textId="00C7AAF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02C9" w14:textId="06F5B6F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4A765" w14:textId="3D862673" w:rsidR="00B309A0" w:rsidRPr="007B4467" w:rsidRDefault="00B309A0" w:rsidP="00B309A0">
            <w:pPr>
              <w:pStyle w:val="TAL"/>
              <w:rPr>
                <w:rFonts w:cs="Arial"/>
                <w:color w:val="000000"/>
                <w:sz w:val="16"/>
                <w:szCs w:val="16"/>
              </w:rPr>
            </w:pPr>
            <w:r w:rsidRPr="007B4467">
              <w:rPr>
                <w:rFonts w:cs="Arial"/>
                <w:color w:val="000000"/>
                <w:sz w:val="16"/>
                <w:szCs w:val="16"/>
              </w:rPr>
              <w:t>Addition of FDD 4Rx antenna ports capabilities for handheld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6A761"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AF22B0" w:rsidRPr="007B4467" w14:paraId="318D617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7D0800" w14:textId="6A6C438C"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8AB4A" w14:textId="7B9222E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FEDB5" w14:textId="20E5C978" w:rsidR="007B4B37" w:rsidRPr="007B4467" w:rsidRDefault="007B4B37" w:rsidP="007B4B37">
            <w:pPr>
              <w:pStyle w:val="TAL"/>
              <w:rPr>
                <w:rFonts w:cs="Arial"/>
                <w:color w:val="000000"/>
                <w:sz w:val="16"/>
                <w:szCs w:val="16"/>
              </w:rPr>
            </w:pPr>
            <w:r w:rsidRPr="007B4467">
              <w:rPr>
                <w:rFonts w:cs="Arial"/>
                <w:color w:val="000000"/>
                <w:sz w:val="16"/>
                <w:szCs w:val="16"/>
              </w:rPr>
              <w:t>R5-246122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EF899" w14:textId="3ECEA53B" w:rsidR="007B4B37" w:rsidRPr="007B4467" w:rsidRDefault="007B4B37" w:rsidP="007B4B37">
            <w:pPr>
              <w:pStyle w:val="TAL"/>
              <w:rPr>
                <w:rFonts w:cs="Arial"/>
                <w:color w:val="000000"/>
                <w:sz w:val="16"/>
                <w:szCs w:val="16"/>
              </w:rPr>
            </w:pPr>
            <w:r w:rsidRPr="007B4467">
              <w:rPr>
                <w:rFonts w:cs="Arial"/>
                <w:color w:val="000000"/>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3C6C5" w14:textId="18A596D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D4E75" w14:textId="23975CE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9EA5" w14:textId="6170FCC3" w:rsidR="007B4B37" w:rsidRPr="007B4467" w:rsidRDefault="007B4B37" w:rsidP="007B4B37">
            <w:pPr>
              <w:pStyle w:val="TAL"/>
              <w:rPr>
                <w:rFonts w:cs="Arial"/>
                <w:color w:val="000000"/>
                <w:sz w:val="16"/>
                <w:szCs w:val="16"/>
              </w:rPr>
            </w:pPr>
            <w:r w:rsidRPr="007B4467">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DE600" w14:textId="43594D00"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6C81C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876C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3A1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F1624" w14:textId="2A6ECFA5" w:rsidR="007B4B37" w:rsidRPr="007B4467" w:rsidRDefault="007B4B37" w:rsidP="007B4B37">
            <w:pPr>
              <w:pStyle w:val="TAL"/>
              <w:rPr>
                <w:rFonts w:cs="Arial"/>
                <w:color w:val="000000"/>
                <w:sz w:val="16"/>
                <w:szCs w:val="16"/>
              </w:rPr>
            </w:pPr>
            <w:r w:rsidRPr="007B4467">
              <w:rPr>
                <w:rFonts w:cs="Arial"/>
                <w:color w:val="000000"/>
                <w:sz w:val="16"/>
                <w:szCs w:val="16"/>
              </w:rPr>
              <w:t>R5-246123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1587E" w14:textId="00D35A91" w:rsidR="007B4B37" w:rsidRPr="007B4467" w:rsidRDefault="007B4B37" w:rsidP="007B4B37">
            <w:pPr>
              <w:pStyle w:val="TAL"/>
              <w:rPr>
                <w:rFonts w:cs="Arial"/>
                <w:color w:val="000000"/>
                <w:sz w:val="16"/>
                <w:szCs w:val="16"/>
              </w:rPr>
            </w:pPr>
            <w:r w:rsidRPr="007B4467">
              <w:rPr>
                <w:rFonts w:cs="Arial"/>
                <w:color w:val="000000"/>
                <w:sz w:val="16"/>
                <w:szCs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CA573" w14:textId="474627F2"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41826" w14:textId="69773C6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4ED0" w14:textId="29307BA0"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capabilities for new PC2 3CC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2F59"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B5A1D7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C240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F456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5B1D2" w14:textId="7820B89E" w:rsidR="007B4B37" w:rsidRPr="007B4467" w:rsidRDefault="007B4B37" w:rsidP="007B4B37">
            <w:pPr>
              <w:pStyle w:val="TAL"/>
              <w:rPr>
                <w:rFonts w:cs="Arial"/>
                <w:color w:val="000000"/>
                <w:sz w:val="16"/>
                <w:szCs w:val="16"/>
              </w:rPr>
            </w:pPr>
            <w:r w:rsidRPr="007B4467">
              <w:rPr>
                <w:rFonts w:cs="Arial"/>
                <w:color w:val="000000"/>
                <w:sz w:val="16"/>
                <w:szCs w:val="16"/>
              </w:rPr>
              <w:t>R5-246129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38A60" w14:textId="1E54A697" w:rsidR="007B4B37" w:rsidRPr="007B4467" w:rsidRDefault="007B4B37" w:rsidP="007B4B37">
            <w:pPr>
              <w:pStyle w:val="TAL"/>
              <w:rPr>
                <w:rFonts w:cs="Arial"/>
                <w:color w:val="000000"/>
                <w:sz w:val="16"/>
                <w:szCs w:val="16"/>
              </w:rPr>
            </w:pPr>
            <w:r w:rsidRPr="007B4467">
              <w:rPr>
                <w:rFonts w:cs="Arial"/>
                <w:color w:val="000000"/>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04A7C" w14:textId="3087B5A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4712" w14:textId="6151072F"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15715" w14:textId="51D03CED"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new R16 2CC NRCA combos with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6766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93F297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977B0"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E6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A2D" w14:textId="1A5770C6" w:rsidR="007B4B37" w:rsidRPr="007B4467" w:rsidRDefault="007B4B37" w:rsidP="007B4B37">
            <w:pPr>
              <w:pStyle w:val="TAL"/>
              <w:rPr>
                <w:rFonts w:cs="Arial"/>
                <w:color w:val="000000"/>
                <w:sz w:val="16"/>
                <w:szCs w:val="16"/>
              </w:rPr>
            </w:pPr>
            <w:r w:rsidRPr="007B4467">
              <w:rPr>
                <w:rFonts w:cs="Arial"/>
                <w:color w:val="000000"/>
                <w:sz w:val="16"/>
                <w:szCs w:val="16"/>
              </w:rPr>
              <w:t>R5-246130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5601B" w14:textId="7C8D7A66" w:rsidR="007B4B37" w:rsidRPr="007B4467" w:rsidRDefault="007B4B37" w:rsidP="007B4B37">
            <w:pPr>
              <w:pStyle w:val="TAL"/>
              <w:rPr>
                <w:rFonts w:cs="Arial"/>
                <w:color w:val="000000"/>
                <w:sz w:val="16"/>
                <w:szCs w:val="16"/>
              </w:rPr>
            </w:pPr>
            <w:r w:rsidRPr="007B4467">
              <w:rPr>
                <w:rFonts w:cs="Arial"/>
                <w:color w:val="000000"/>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493C0" w14:textId="5A9DA393"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D91C" w14:textId="6C99167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F07" w14:textId="65367B0C"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CA_n40A-n77A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20C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5F925A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26C7F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4E97"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ABF3C" w14:textId="278E1AA6" w:rsidR="007B4B37" w:rsidRPr="007B4467" w:rsidRDefault="007B4B37" w:rsidP="007B4B37">
            <w:pPr>
              <w:pStyle w:val="TAL"/>
              <w:rPr>
                <w:rFonts w:cs="Arial"/>
                <w:color w:val="000000"/>
                <w:sz w:val="16"/>
                <w:szCs w:val="16"/>
              </w:rPr>
            </w:pPr>
            <w:r w:rsidRPr="007B4467">
              <w:rPr>
                <w:rFonts w:cs="Arial"/>
                <w:color w:val="000000"/>
                <w:sz w:val="16"/>
                <w:szCs w:val="16"/>
              </w:rPr>
              <w:t>R5-246248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74C78" w14:textId="47FED74D" w:rsidR="007B4B37" w:rsidRPr="007B4467" w:rsidRDefault="007B4B37" w:rsidP="007B4B37">
            <w:pPr>
              <w:pStyle w:val="TAL"/>
              <w:rPr>
                <w:rFonts w:cs="Arial"/>
                <w:color w:val="000000"/>
                <w:sz w:val="16"/>
                <w:szCs w:val="16"/>
              </w:rPr>
            </w:pPr>
            <w:r w:rsidRPr="007B4467">
              <w:rPr>
                <w:rFonts w:cs="Arial"/>
                <w:color w:val="000000"/>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D721C" w14:textId="16966E5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5FD5" w14:textId="24135FB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C490B" w14:textId="170F989C"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new 3CC NRCA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FC9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BFBFD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5D6E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30D7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8D0D2" w14:textId="11A1070F" w:rsidR="007B4B37" w:rsidRPr="007B4467" w:rsidRDefault="007B4B37" w:rsidP="007B4B37">
            <w:pPr>
              <w:pStyle w:val="TAL"/>
              <w:rPr>
                <w:rFonts w:cs="Arial"/>
                <w:color w:val="000000"/>
                <w:sz w:val="16"/>
                <w:szCs w:val="16"/>
              </w:rPr>
            </w:pPr>
            <w:r w:rsidRPr="007B4467">
              <w:rPr>
                <w:rFonts w:cs="Arial"/>
                <w:color w:val="000000"/>
                <w:sz w:val="16"/>
                <w:szCs w:val="16"/>
              </w:rPr>
              <w:t>R5-246346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FD769" w14:textId="164AAE3E" w:rsidR="007B4B37" w:rsidRPr="007B4467" w:rsidRDefault="007B4B37" w:rsidP="007B4B37">
            <w:pPr>
              <w:pStyle w:val="TAL"/>
              <w:rPr>
                <w:rFonts w:cs="Arial"/>
                <w:color w:val="000000"/>
                <w:sz w:val="16"/>
                <w:szCs w:val="16"/>
              </w:rPr>
            </w:pPr>
            <w:r w:rsidRPr="007B4467">
              <w:rPr>
                <w:rFonts w:cs="Arial"/>
                <w:color w:val="000000"/>
                <w:sz w:val="16"/>
                <w:szCs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7D027" w14:textId="4A0B490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4F6C" w14:textId="2DFE715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A166" w14:textId="589C1F7A" w:rsidR="007B4B37" w:rsidRPr="007B4467" w:rsidRDefault="007B4B37" w:rsidP="007B4B37">
            <w:pPr>
              <w:pStyle w:val="TAL"/>
              <w:rPr>
                <w:rFonts w:cs="Arial"/>
                <w:color w:val="000000"/>
                <w:sz w:val="16"/>
                <w:szCs w:val="16"/>
              </w:rPr>
            </w:pPr>
            <w:r w:rsidRPr="007B4467">
              <w:rPr>
                <w:rFonts w:cs="Arial"/>
                <w:color w:val="000000"/>
                <w:sz w:val="16"/>
                <w:szCs w:val="16"/>
              </w:rPr>
              <w:t>Updates to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4A49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67A26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137C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5FFD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4FBE7" w14:textId="69987921" w:rsidR="007B4B37" w:rsidRPr="007B4467" w:rsidRDefault="007B4B37" w:rsidP="007B4B37">
            <w:pPr>
              <w:pStyle w:val="TAL"/>
              <w:rPr>
                <w:rFonts w:cs="Arial"/>
                <w:color w:val="000000"/>
                <w:sz w:val="16"/>
                <w:szCs w:val="16"/>
              </w:rPr>
            </w:pPr>
            <w:r w:rsidRPr="007B4467">
              <w:rPr>
                <w:rFonts w:cs="Arial"/>
                <w:color w:val="000000"/>
                <w:sz w:val="16"/>
                <w:szCs w:val="16"/>
              </w:rPr>
              <w:t>R5-246351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9F1E" w14:textId="154E9C27" w:rsidR="007B4B37" w:rsidRPr="007B4467" w:rsidRDefault="007B4B37" w:rsidP="007B4B37">
            <w:pPr>
              <w:pStyle w:val="TAL"/>
              <w:rPr>
                <w:rFonts w:cs="Arial"/>
                <w:color w:val="000000"/>
                <w:sz w:val="16"/>
                <w:szCs w:val="16"/>
              </w:rPr>
            </w:pPr>
            <w:r w:rsidRPr="007B4467">
              <w:rPr>
                <w:rFonts w:cs="Arial"/>
                <w:color w:val="000000"/>
                <w:sz w:val="16"/>
                <w:szCs w:val="16"/>
              </w:rPr>
              <w:t>0713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4FF58" w14:textId="03C9489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8459" w14:textId="5BF2296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618B4" w14:textId="0AD46859" w:rsidR="007B4B37" w:rsidRPr="007B4467" w:rsidRDefault="007B4B37" w:rsidP="007B4B37">
            <w:pPr>
              <w:pStyle w:val="TAL"/>
              <w:rPr>
                <w:rFonts w:cs="Arial"/>
                <w:color w:val="000000"/>
                <w:sz w:val="16"/>
                <w:szCs w:val="16"/>
              </w:rPr>
            </w:pPr>
            <w:r w:rsidRPr="007B4467">
              <w:rPr>
                <w:rFonts w:cs="Arial"/>
                <w:color w:val="000000"/>
                <w:sz w:val="16"/>
                <w:szCs w:val="16"/>
              </w:rPr>
              <w:t>Corrections to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B17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651538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9414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B3D0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21543" w14:textId="196BC70D" w:rsidR="007B4B37" w:rsidRPr="007B4467" w:rsidRDefault="007B4B37" w:rsidP="007B4B37">
            <w:pPr>
              <w:pStyle w:val="TAL"/>
              <w:rPr>
                <w:rFonts w:cs="Arial"/>
                <w:color w:val="000000"/>
                <w:sz w:val="16"/>
                <w:szCs w:val="16"/>
              </w:rPr>
            </w:pPr>
            <w:r w:rsidRPr="007B4467">
              <w:rPr>
                <w:rFonts w:cs="Arial"/>
                <w:color w:val="000000"/>
                <w:sz w:val="16"/>
                <w:szCs w:val="16"/>
              </w:rPr>
              <w:t>R5-246366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65047" w14:textId="742A89B6" w:rsidR="007B4B37" w:rsidRPr="007B4467" w:rsidRDefault="007B4B37" w:rsidP="007B4B37">
            <w:pPr>
              <w:pStyle w:val="TAL"/>
              <w:rPr>
                <w:rFonts w:cs="Arial"/>
                <w:color w:val="000000"/>
                <w:sz w:val="16"/>
                <w:szCs w:val="16"/>
              </w:rPr>
            </w:pPr>
            <w:r w:rsidRPr="007B4467">
              <w:rPr>
                <w:rFonts w:cs="Arial"/>
                <w:color w:val="000000"/>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2A2B1" w14:textId="1EF207A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818A5" w14:textId="461C40F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66290" w14:textId="38685C2F" w:rsidR="007B4B37" w:rsidRPr="007B4467" w:rsidRDefault="007B4B37" w:rsidP="007B4B37">
            <w:pPr>
              <w:pStyle w:val="TAL"/>
              <w:rPr>
                <w:rFonts w:cs="Arial"/>
                <w:color w:val="000000"/>
                <w:sz w:val="16"/>
                <w:szCs w:val="16"/>
              </w:rPr>
            </w:pPr>
            <w:r w:rsidRPr="007B4467">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FE21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CDEF83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E9E0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CC5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9C063" w14:textId="56BFEBF4" w:rsidR="007B4B37" w:rsidRPr="007B4467" w:rsidRDefault="007B4B37" w:rsidP="007B4B37">
            <w:pPr>
              <w:pStyle w:val="TAL"/>
              <w:rPr>
                <w:rFonts w:cs="Arial"/>
                <w:color w:val="000000"/>
                <w:sz w:val="16"/>
                <w:szCs w:val="16"/>
              </w:rPr>
            </w:pPr>
            <w:r w:rsidRPr="007B4467">
              <w:rPr>
                <w:rFonts w:cs="Arial"/>
                <w:color w:val="000000"/>
                <w:sz w:val="16"/>
                <w:szCs w:val="16"/>
              </w:rPr>
              <w:t>R5-246404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D38" w14:textId="44F4755B" w:rsidR="007B4B37" w:rsidRPr="007B4467" w:rsidRDefault="007B4B37" w:rsidP="007B4B37">
            <w:pPr>
              <w:pStyle w:val="TAL"/>
              <w:rPr>
                <w:rFonts w:cs="Arial"/>
                <w:color w:val="000000"/>
                <w:sz w:val="16"/>
                <w:szCs w:val="16"/>
              </w:rPr>
            </w:pPr>
            <w:r w:rsidRPr="007B4467">
              <w:rPr>
                <w:rFonts w:cs="Arial"/>
                <w:color w:val="000000"/>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32394" w14:textId="7146FE0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6E3" w14:textId="4B8CF1F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86827" w14:textId="602C2685" w:rsidR="007B4B37" w:rsidRPr="007B4467" w:rsidRDefault="007B4B37" w:rsidP="007B4B37">
            <w:pPr>
              <w:pStyle w:val="TAL"/>
              <w:rPr>
                <w:rFonts w:cs="Arial"/>
                <w:color w:val="000000"/>
                <w:sz w:val="16"/>
                <w:szCs w:val="16"/>
              </w:rPr>
            </w:pPr>
            <w:r w:rsidRPr="007B4467">
              <w:rPr>
                <w:rFonts w:cs="Arial"/>
                <w:color w:val="000000"/>
                <w:sz w:val="16"/>
                <w:szCs w:val="16"/>
              </w:rPr>
              <w:t>New APN/DNN PICS for UAS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0880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4EC65F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52BF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5C39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C0A55" w14:textId="1BCBCC41" w:rsidR="007B4B37" w:rsidRPr="007B4467" w:rsidRDefault="007B4B37" w:rsidP="007B4B37">
            <w:pPr>
              <w:pStyle w:val="TAL"/>
              <w:rPr>
                <w:rFonts w:cs="Arial"/>
                <w:color w:val="000000"/>
                <w:sz w:val="16"/>
                <w:szCs w:val="16"/>
              </w:rPr>
            </w:pPr>
            <w:r w:rsidRPr="007B4467">
              <w:rPr>
                <w:rFonts w:cs="Arial"/>
                <w:color w:val="000000"/>
                <w:sz w:val="16"/>
                <w:szCs w:val="16"/>
              </w:rPr>
              <w:t>R5-246452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405E" w14:textId="792B883D" w:rsidR="007B4B37" w:rsidRPr="007B4467" w:rsidRDefault="007B4B37" w:rsidP="007B4B37">
            <w:pPr>
              <w:pStyle w:val="TAL"/>
              <w:rPr>
                <w:rFonts w:cs="Arial"/>
                <w:color w:val="000000"/>
                <w:sz w:val="16"/>
                <w:szCs w:val="16"/>
              </w:rPr>
            </w:pPr>
            <w:r w:rsidRPr="007B4467">
              <w:rPr>
                <w:rFonts w:cs="Arial"/>
                <w:color w:val="000000"/>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30654" w14:textId="1616818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967C" w14:textId="7872D05B"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80850" w14:textId="4D82133B" w:rsidR="007B4B37" w:rsidRPr="007B4467" w:rsidRDefault="007B4B37" w:rsidP="007B4B37">
            <w:pPr>
              <w:pStyle w:val="TAL"/>
              <w:rPr>
                <w:rFonts w:cs="Arial"/>
                <w:color w:val="000000"/>
                <w:sz w:val="16"/>
                <w:szCs w:val="16"/>
              </w:rPr>
            </w:pPr>
            <w:r w:rsidRPr="007B4467">
              <w:rPr>
                <w:rFonts w:cs="Arial"/>
                <w:color w:val="000000"/>
                <w:sz w:val="16"/>
                <w:szCs w:val="16"/>
              </w:rPr>
              <w:t>Introduction of UL-MIMO bands n13, n26, n85, n105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3A2E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665D44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10482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C4246"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77648" w14:textId="7467A091" w:rsidR="007B4B37" w:rsidRPr="007B4467" w:rsidRDefault="007B4B37" w:rsidP="007B4B37">
            <w:pPr>
              <w:pStyle w:val="TAL"/>
              <w:rPr>
                <w:rFonts w:cs="Arial"/>
                <w:color w:val="000000"/>
                <w:sz w:val="16"/>
                <w:szCs w:val="16"/>
              </w:rPr>
            </w:pPr>
            <w:r w:rsidRPr="007B4467">
              <w:rPr>
                <w:rFonts w:cs="Arial"/>
                <w:color w:val="000000"/>
                <w:sz w:val="16"/>
                <w:szCs w:val="16"/>
              </w:rPr>
              <w:t>R5-246466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195DA" w14:textId="67B0307D" w:rsidR="007B4B37" w:rsidRPr="007B4467" w:rsidRDefault="007B4B37" w:rsidP="007B4B37">
            <w:pPr>
              <w:pStyle w:val="TAL"/>
              <w:rPr>
                <w:rFonts w:cs="Arial"/>
                <w:color w:val="000000"/>
                <w:sz w:val="16"/>
                <w:szCs w:val="16"/>
              </w:rPr>
            </w:pPr>
            <w:r w:rsidRPr="007B4467">
              <w:rPr>
                <w:rFonts w:cs="Arial"/>
                <w:color w:val="000000"/>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EA30A" w14:textId="6D4107F2"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17E1D" w14:textId="72DAB54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00350" w14:textId="3A6C46D8" w:rsidR="007B4B37" w:rsidRPr="007B4467" w:rsidRDefault="007B4B37" w:rsidP="007B4B37">
            <w:pPr>
              <w:pStyle w:val="TAL"/>
              <w:rPr>
                <w:rFonts w:cs="Arial"/>
                <w:color w:val="000000"/>
                <w:sz w:val="16"/>
                <w:szCs w:val="16"/>
              </w:rPr>
            </w:pPr>
            <w:r w:rsidRPr="007B4467">
              <w:rPr>
                <w:rFonts w:cs="Arial"/>
                <w:color w:val="000000"/>
                <w:sz w:val="16"/>
                <w:szCs w:val="16"/>
              </w:rPr>
              <w:t>Corrections to Table A.4.4-2A for UE APN/DNN Implementation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BF9AB"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58E12C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DD31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7946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55A6F" w14:textId="4687DB67" w:rsidR="007B4B37" w:rsidRPr="007B4467" w:rsidRDefault="007B4B37" w:rsidP="007B4B37">
            <w:pPr>
              <w:pStyle w:val="TAL"/>
              <w:rPr>
                <w:rFonts w:cs="Arial"/>
                <w:color w:val="000000"/>
                <w:sz w:val="16"/>
                <w:szCs w:val="16"/>
              </w:rPr>
            </w:pPr>
            <w:r w:rsidRPr="007B4467">
              <w:rPr>
                <w:rFonts w:cs="Arial"/>
                <w:color w:val="000000"/>
                <w:sz w:val="16"/>
                <w:szCs w:val="16"/>
              </w:rPr>
              <w:t>R5-246468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2972" w14:textId="4B68D056" w:rsidR="007B4B37" w:rsidRPr="007B4467" w:rsidRDefault="007B4B37" w:rsidP="007B4B37">
            <w:pPr>
              <w:pStyle w:val="TAL"/>
              <w:rPr>
                <w:rFonts w:cs="Arial"/>
                <w:color w:val="000000"/>
                <w:sz w:val="16"/>
                <w:szCs w:val="16"/>
              </w:rPr>
            </w:pPr>
            <w:r w:rsidRPr="007B4467">
              <w:rPr>
                <w:rFonts w:cs="Arial"/>
                <w:color w:val="000000"/>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BB15" w14:textId="0F0D5CF8"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BEBD" w14:textId="0EB454E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C35A5" w14:textId="38398560" w:rsidR="007B4B37" w:rsidRPr="007B4467" w:rsidRDefault="007B4B37" w:rsidP="007B4B37">
            <w:pPr>
              <w:pStyle w:val="TAL"/>
              <w:rPr>
                <w:rFonts w:cs="Arial"/>
                <w:color w:val="000000"/>
                <w:sz w:val="16"/>
                <w:szCs w:val="16"/>
              </w:rPr>
            </w:pPr>
            <w:r w:rsidRPr="007B4467">
              <w:rPr>
                <w:rFonts w:cs="Arial"/>
                <w:color w:val="000000"/>
                <w:sz w:val="16"/>
                <w:szCs w:val="16"/>
              </w:rPr>
              <w:t>CR 38.508-2 Definition of many NR CA combos with 2 bands and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4B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05E462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73609E"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E5EB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3AF94" w14:textId="64F8DAA7" w:rsidR="007B4B37" w:rsidRPr="007B4467" w:rsidRDefault="007B4B37" w:rsidP="007B4B37">
            <w:pPr>
              <w:pStyle w:val="TAL"/>
              <w:rPr>
                <w:rFonts w:cs="Arial"/>
                <w:color w:val="000000"/>
                <w:sz w:val="16"/>
                <w:szCs w:val="16"/>
              </w:rPr>
            </w:pPr>
            <w:r w:rsidRPr="007B4467">
              <w:rPr>
                <w:rFonts w:cs="Arial"/>
                <w:color w:val="000000"/>
                <w:sz w:val="16"/>
                <w:szCs w:val="16"/>
              </w:rPr>
              <w:t>R5-246518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37D3C" w14:textId="3729442F" w:rsidR="007B4B37" w:rsidRPr="007B4467" w:rsidRDefault="007B4B37" w:rsidP="007B4B37">
            <w:pPr>
              <w:pStyle w:val="TAL"/>
              <w:rPr>
                <w:rFonts w:cs="Arial"/>
                <w:color w:val="000000"/>
                <w:sz w:val="16"/>
                <w:szCs w:val="16"/>
              </w:rPr>
            </w:pPr>
            <w:r w:rsidRPr="007B4467">
              <w:rPr>
                <w:rFonts w:cs="Arial"/>
                <w:color w:val="000000"/>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830AE" w14:textId="45298FFF"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45E5" w14:textId="66860A1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6555A" w14:textId="5324DB9F" w:rsidR="007B4B37" w:rsidRPr="007B4467" w:rsidRDefault="007B4B37" w:rsidP="007B4B37">
            <w:pPr>
              <w:pStyle w:val="TAL"/>
              <w:rPr>
                <w:rFonts w:cs="Arial"/>
                <w:color w:val="000000"/>
                <w:sz w:val="16"/>
                <w:szCs w:val="16"/>
              </w:rPr>
            </w:pPr>
            <w:r w:rsidRPr="007B4467">
              <w:rPr>
                <w:rFonts w:cs="Arial"/>
                <w:color w:val="000000"/>
                <w:sz w:val="16"/>
                <w:szCs w:val="16"/>
              </w:rPr>
              <w:t>Introduction of additional capabilities for bands n13 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564F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DBF729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B5D60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19E0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8E65B" w14:textId="39E92983" w:rsidR="007B4B37" w:rsidRPr="007B4467" w:rsidRDefault="007B4B37" w:rsidP="007B4B37">
            <w:pPr>
              <w:pStyle w:val="TAL"/>
              <w:rPr>
                <w:rFonts w:cs="Arial"/>
                <w:color w:val="000000"/>
                <w:sz w:val="16"/>
                <w:szCs w:val="16"/>
              </w:rPr>
            </w:pPr>
            <w:r w:rsidRPr="007B4467">
              <w:rPr>
                <w:rFonts w:cs="Arial"/>
                <w:color w:val="000000"/>
                <w:sz w:val="16"/>
                <w:szCs w:val="16"/>
              </w:rPr>
              <w:t>R5-246541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A3382" w14:textId="3F3D259D" w:rsidR="007B4B37" w:rsidRPr="007B4467" w:rsidRDefault="007B4B37" w:rsidP="007B4B37">
            <w:pPr>
              <w:pStyle w:val="TAL"/>
              <w:rPr>
                <w:rFonts w:cs="Arial"/>
                <w:color w:val="000000"/>
                <w:sz w:val="16"/>
                <w:szCs w:val="16"/>
              </w:rPr>
            </w:pPr>
            <w:r w:rsidRPr="007B4467">
              <w:rPr>
                <w:rFonts w:cs="Arial"/>
                <w:color w:val="000000"/>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6E535" w14:textId="27D8C00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3FA12" w14:textId="414C2ED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D59E2" w14:textId="5C7A4989" w:rsidR="007B4B37" w:rsidRPr="007B4467" w:rsidRDefault="007B4B37" w:rsidP="007B4B37">
            <w:pPr>
              <w:pStyle w:val="TAL"/>
              <w:rPr>
                <w:rFonts w:cs="Arial"/>
                <w:color w:val="000000"/>
                <w:sz w:val="16"/>
                <w:szCs w:val="16"/>
              </w:rPr>
            </w:pPr>
            <w:r w:rsidRPr="007B4467">
              <w:rPr>
                <w:rFonts w:cs="Arial"/>
                <w:color w:val="000000"/>
                <w:sz w:val="16"/>
                <w:szCs w:val="16"/>
              </w:rPr>
              <w:t>Addition of reference to the Machine-read</w:t>
            </w:r>
            <w:r w:rsidR="004D6222" w:rsidRPr="007B4467">
              <w:rPr>
                <w:rFonts w:cs="Arial"/>
                <w:color w:val="000000"/>
                <w:sz w:val="16"/>
                <w:szCs w:val="16"/>
              </w:rPr>
              <w:t>a</w:t>
            </w:r>
            <w:r w:rsidRPr="007B4467">
              <w:rPr>
                <w:rFonts w:cs="Arial"/>
                <w:color w:val="000000"/>
                <w:sz w:val="16"/>
                <w:szCs w:val="16"/>
              </w:rPr>
              <w:t>ble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E08AC"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1D987C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9C0F5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E8C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1E26B" w14:textId="40EA4F32" w:rsidR="007B4B37" w:rsidRPr="007B4467" w:rsidRDefault="007B4B37" w:rsidP="007B4B37">
            <w:pPr>
              <w:pStyle w:val="TAL"/>
              <w:rPr>
                <w:rFonts w:cs="Arial"/>
                <w:color w:val="000000"/>
                <w:sz w:val="16"/>
                <w:szCs w:val="16"/>
              </w:rPr>
            </w:pPr>
            <w:r w:rsidRPr="007B4467">
              <w:rPr>
                <w:rFonts w:cs="Arial"/>
                <w:color w:val="000000"/>
                <w:sz w:val="16"/>
                <w:szCs w:val="16"/>
              </w:rPr>
              <w:t>R5-246569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80674" w14:textId="22AD43C6" w:rsidR="007B4B37" w:rsidRPr="007B4467" w:rsidRDefault="007B4B37" w:rsidP="007B4B37">
            <w:pPr>
              <w:pStyle w:val="TAL"/>
              <w:rPr>
                <w:rFonts w:cs="Arial"/>
                <w:color w:val="000000"/>
                <w:sz w:val="16"/>
                <w:szCs w:val="16"/>
              </w:rPr>
            </w:pPr>
            <w:r w:rsidRPr="007B4467">
              <w:rPr>
                <w:rFonts w:cs="Arial"/>
                <w:color w:val="000000"/>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C52FB" w14:textId="6C0DC4B7"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1B8F" w14:textId="67408CC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62C85" w14:textId="4393D7CE" w:rsidR="007B4B37" w:rsidRPr="007B4467" w:rsidRDefault="007B4B37" w:rsidP="007B4B37">
            <w:pPr>
              <w:pStyle w:val="TAL"/>
              <w:rPr>
                <w:rFonts w:cs="Arial"/>
                <w:color w:val="000000"/>
                <w:sz w:val="16"/>
                <w:szCs w:val="16"/>
              </w:rPr>
            </w:pPr>
            <w:r w:rsidRPr="007B4467">
              <w:rPr>
                <w:rFonts w:cs="Arial"/>
                <w:color w:val="000000"/>
                <w:sz w:val="16"/>
                <w:szCs w:val="16"/>
              </w:rPr>
              <w:t>Removal of n38 from Table A.4.3.1-9 NR Sidelink FR1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6AF8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975641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A585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C28C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4F09F" w14:textId="77ED0B60" w:rsidR="007B4B37" w:rsidRPr="007B4467" w:rsidRDefault="007B4B37" w:rsidP="007B4B37">
            <w:pPr>
              <w:pStyle w:val="TAL"/>
              <w:rPr>
                <w:rFonts w:cs="Arial"/>
                <w:color w:val="000000"/>
                <w:sz w:val="16"/>
                <w:szCs w:val="16"/>
              </w:rPr>
            </w:pPr>
            <w:r w:rsidRPr="007B4467">
              <w:rPr>
                <w:rFonts w:cs="Arial"/>
                <w:color w:val="000000"/>
                <w:sz w:val="16"/>
                <w:szCs w:val="16"/>
              </w:rPr>
              <w:t>R5-246601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FE2B3" w14:textId="32648DB9" w:rsidR="007B4B37" w:rsidRPr="007B4467" w:rsidRDefault="007B4B37" w:rsidP="007B4B37">
            <w:pPr>
              <w:pStyle w:val="TAL"/>
              <w:rPr>
                <w:rFonts w:cs="Arial"/>
                <w:color w:val="000000"/>
                <w:sz w:val="16"/>
                <w:szCs w:val="16"/>
              </w:rPr>
            </w:pPr>
            <w:r w:rsidRPr="007B4467">
              <w:rPr>
                <w:rFonts w:cs="Arial"/>
                <w:color w:val="000000"/>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A5D2" w14:textId="569DC23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5D5B" w14:textId="7D312AF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02D78" w14:textId="1788CA1B" w:rsidR="007B4B37" w:rsidRPr="007B4467" w:rsidRDefault="007B4B37" w:rsidP="007B4B37">
            <w:pPr>
              <w:pStyle w:val="TAL"/>
              <w:rPr>
                <w:rFonts w:cs="Arial"/>
                <w:color w:val="000000"/>
                <w:sz w:val="16"/>
                <w:szCs w:val="16"/>
              </w:rPr>
            </w:pPr>
            <w:r w:rsidRPr="007B4467">
              <w:rPr>
                <w:rFonts w:cs="Arial"/>
                <w:color w:val="000000"/>
                <w:sz w:val="16"/>
                <w:szCs w:val="16"/>
              </w:rPr>
              <w:t>Update PICS for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D446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4E824E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E271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7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932" w14:textId="5BDA5663" w:rsidR="007B4B37" w:rsidRPr="007B4467" w:rsidRDefault="007B4B37" w:rsidP="007B4B37">
            <w:pPr>
              <w:pStyle w:val="TAL"/>
              <w:rPr>
                <w:rFonts w:cs="Arial"/>
                <w:color w:val="000000"/>
                <w:sz w:val="16"/>
                <w:szCs w:val="16"/>
              </w:rPr>
            </w:pPr>
            <w:r w:rsidRPr="007B4467">
              <w:rPr>
                <w:rFonts w:cs="Arial"/>
                <w:color w:val="000000"/>
                <w:sz w:val="16"/>
                <w:szCs w:val="16"/>
              </w:rPr>
              <w:t>R5-246703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8C372" w14:textId="624A6E9E" w:rsidR="007B4B37" w:rsidRPr="007B4467" w:rsidRDefault="007B4B37" w:rsidP="007B4B37">
            <w:pPr>
              <w:pStyle w:val="TAL"/>
              <w:rPr>
                <w:rFonts w:cs="Arial"/>
                <w:color w:val="000000"/>
                <w:sz w:val="16"/>
                <w:szCs w:val="16"/>
              </w:rPr>
            </w:pPr>
            <w:r w:rsidRPr="007B4467">
              <w:rPr>
                <w:rFonts w:cs="Arial"/>
                <w:color w:val="000000"/>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ED5EA" w14:textId="5C828D6C"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4242" w14:textId="177842E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7A60E" w14:textId="1B4BF0F8"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R18 IDC FDM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A5D4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6EAF8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BDAA0"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F14E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0ACD1" w14:textId="6230FF2F" w:rsidR="007B4B37" w:rsidRPr="007B4467" w:rsidRDefault="007B4B37" w:rsidP="007B4B37">
            <w:pPr>
              <w:pStyle w:val="TAL"/>
              <w:rPr>
                <w:rFonts w:cs="Arial"/>
                <w:color w:val="000000"/>
                <w:sz w:val="16"/>
                <w:szCs w:val="16"/>
              </w:rPr>
            </w:pPr>
            <w:r w:rsidRPr="007B4467">
              <w:rPr>
                <w:rFonts w:cs="Arial"/>
                <w:color w:val="000000"/>
                <w:sz w:val="16"/>
                <w:szCs w:val="16"/>
              </w:rPr>
              <w:t>R5-246788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2A6CA" w14:textId="7BAB4326" w:rsidR="007B4B37" w:rsidRPr="007B4467" w:rsidRDefault="007B4B37" w:rsidP="007B4B37">
            <w:pPr>
              <w:pStyle w:val="TAL"/>
              <w:rPr>
                <w:rFonts w:cs="Arial"/>
                <w:color w:val="000000"/>
                <w:sz w:val="16"/>
                <w:szCs w:val="16"/>
              </w:rPr>
            </w:pPr>
            <w:r w:rsidRPr="007B4467">
              <w:rPr>
                <w:rFonts w:cs="Arial"/>
                <w:color w:val="000000"/>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57D8F" w14:textId="743C019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992F" w14:textId="3D15D03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8FCB" w14:textId="72DA6054" w:rsidR="007B4B37" w:rsidRPr="007B4467" w:rsidRDefault="007B4B37" w:rsidP="007B4B37">
            <w:pPr>
              <w:pStyle w:val="TAL"/>
              <w:rPr>
                <w:rFonts w:cs="Arial"/>
                <w:color w:val="000000"/>
                <w:sz w:val="16"/>
                <w:szCs w:val="16"/>
              </w:rPr>
            </w:pPr>
            <w:r w:rsidRPr="007B4467">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31F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F2E49D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51524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DF4B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0D2B0" w14:textId="0CBAAB82" w:rsidR="007B4B37" w:rsidRPr="007B4467" w:rsidRDefault="007B4B37" w:rsidP="007B4B37">
            <w:pPr>
              <w:pStyle w:val="TAL"/>
              <w:rPr>
                <w:rFonts w:cs="Arial"/>
                <w:color w:val="000000"/>
                <w:sz w:val="16"/>
                <w:szCs w:val="16"/>
              </w:rPr>
            </w:pPr>
            <w:r w:rsidRPr="007B4467">
              <w:rPr>
                <w:rFonts w:cs="Arial"/>
                <w:color w:val="000000"/>
                <w:sz w:val="16"/>
                <w:szCs w:val="16"/>
              </w:rPr>
              <w:t>R5-246911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F801B" w14:textId="08E12659" w:rsidR="007B4B37" w:rsidRPr="007B4467" w:rsidRDefault="007B4B37" w:rsidP="007B4B37">
            <w:pPr>
              <w:pStyle w:val="TAL"/>
              <w:rPr>
                <w:rFonts w:cs="Arial"/>
                <w:color w:val="000000"/>
                <w:sz w:val="16"/>
                <w:szCs w:val="16"/>
              </w:rPr>
            </w:pPr>
            <w:r w:rsidRPr="007B4467">
              <w:rPr>
                <w:rFonts w:cs="Arial"/>
                <w:color w:val="000000"/>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2614E" w14:textId="4088D47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AA7B" w14:textId="5C4A97B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7EC8E" w14:textId="4361215F" w:rsidR="007B4B37" w:rsidRPr="007B4467" w:rsidRDefault="007B4B37" w:rsidP="007B4B37">
            <w:pPr>
              <w:pStyle w:val="TAL"/>
              <w:rPr>
                <w:rFonts w:cs="Arial"/>
                <w:color w:val="000000"/>
                <w:sz w:val="16"/>
                <w:szCs w:val="16"/>
              </w:rPr>
            </w:pPr>
            <w:r w:rsidRPr="007B4467">
              <w:rPr>
                <w:rFonts w:cs="Arial"/>
                <w:color w:val="000000"/>
                <w:sz w:val="16"/>
                <w:szCs w:val="16"/>
              </w:rPr>
              <w:t>Update of simultaneous RxTx indication for DC_39_n41 and DC_40_n41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ABC1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9961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2CF1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04C7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907B" w14:textId="7052503F" w:rsidR="007B4B37" w:rsidRPr="007B4467" w:rsidRDefault="007B4B37" w:rsidP="007B4B37">
            <w:pPr>
              <w:pStyle w:val="TAL"/>
              <w:rPr>
                <w:rFonts w:cs="Arial"/>
                <w:color w:val="000000"/>
                <w:sz w:val="16"/>
                <w:szCs w:val="16"/>
              </w:rPr>
            </w:pPr>
            <w:r w:rsidRPr="007B4467">
              <w:rPr>
                <w:rFonts w:cs="Arial"/>
                <w:color w:val="000000"/>
                <w:sz w:val="16"/>
                <w:szCs w:val="16"/>
              </w:rPr>
              <w:t>R5-246924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B1B3" w14:textId="34AA3453" w:rsidR="007B4B37" w:rsidRPr="007B4467" w:rsidRDefault="007B4B37" w:rsidP="007B4B37">
            <w:pPr>
              <w:pStyle w:val="TAL"/>
              <w:rPr>
                <w:rFonts w:cs="Arial"/>
                <w:color w:val="000000"/>
                <w:sz w:val="16"/>
                <w:szCs w:val="16"/>
              </w:rPr>
            </w:pPr>
            <w:r w:rsidRPr="007B4467">
              <w:rPr>
                <w:rFonts w:cs="Arial"/>
                <w:color w:val="000000"/>
                <w:sz w:val="16"/>
                <w:szCs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FF2E7" w14:textId="00A6118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63759" w14:textId="7DFAEC1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62A58" w14:textId="335126D4" w:rsidR="007B4B37" w:rsidRPr="007B4467" w:rsidRDefault="007B4B37" w:rsidP="007B4B37">
            <w:pPr>
              <w:pStyle w:val="TAL"/>
              <w:rPr>
                <w:rFonts w:cs="Arial"/>
                <w:color w:val="000000"/>
                <w:sz w:val="16"/>
                <w:szCs w:val="16"/>
              </w:rPr>
            </w:pPr>
            <w:r w:rsidRPr="007B4467">
              <w:rPr>
                <w:rFonts w:cs="Arial"/>
                <w:color w:val="000000"/>
                <w:sz w:val="16"/>
                <w:szCs w:val="16"/>
              </w:rPr>
              <w:t>Addition of physical implementation capability for NES-based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6A1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C0F22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5E11B"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96A7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5ACF9" w14:textId="20DD7FAB" w:rsidR="007B4B37" w:rsidRPr="007B4467" w:rsidRDefault="007B4B37" w:rsidP="007B4B37">
            <w:pPr>
              <w:pStyle w:val="TAL"/>
              <w:rPr>
                <w:rFonts w:cs="Arial"/>
                <w:color w:val="000000"/>
                <w:sz w:val="16"/>
                <w:szCs w:val="16"/>
              </w:rPr>
            </w:pPr>
            <w:r w:rsidRPr="007B4467">
              <w:rPr>
                <w:rFonts w:cs="Arial"/>
                <w:color w:val="000000"/>
                <w:sz w:val="16"/>
                <w:szCs w:val="16"/>
              </w:rPr>
              <w:t>R5-246941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9536" w14:textId="1E4000DB" w:rsidR="007B4B37" w:rsidRPr="007B4467" w:rsidRDefault="007B4B37" w:rsidP="007B4B37">
            <w:pPr>
              <w:pStyle w:val="TAL"/>
              <w:rPr>
                <w:rFonts w:cs="Arial"/>
                <w:color w:val="000000"/>
                <w:sz w:val="16"/>
                <w:szCs w:val="16"/>
              </w:rPr>
            </w:pPr>
            <w:r w:rsidRPr="007B4467">
              <w:rPr>
                <w:rFonts w:cs="Arial"/>
                <w:color w:val="000000"/>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20C5" w14:textId="186D902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EB7A" w14:textId="3E3EE8CD"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56CDA" w14:textId="24ADAF5F" w:rsidR="007B4B37" w:rsidRPr="007B4467" w:rsidRDefault="007B4B37" w:rsidP="007B4B37">
            <w:pPr>
              <w:pStyle w:val="TAL"/>
              <w:rPr>
                <w:rFonts w:cs="Arial"/>
                <w:color w:val="000000"/>
                <w:sz w:val="16"/>
                <w:szCs w:val="16"/>
              </w:rPr>
            </w:pPr>
            <w:r w:rsidRPr="007B4467">
              <w:rPr>
                <w:rFonts w:cs="Arial"/>
                <w:color w:val="000000"/>
                <w:sz w:val="16"/>
                <w:szCs w:val="16"/>
              </w:rPr>
              <w:t>Addition of physical implementation capability for eType-II codebook for CJT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DD69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980D3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2E27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6432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BD050" w14:textId="6C77837B" w:rsidR="007B4B37" w:rsidRPr="007B4467" w:rsidRDefault="007B4B37" w:rsidP="007B4B37">
            <w:pPr>
              <w:pStyle w:val="TAL"/>
              <w:rPr>
                <w:rFonts w:cs="Arial"/>
                <w:color w:val="000000"/>
                <w:sz w:val="16"/>
                <w:szCs w:val="16"/>
              </w:rPr>
            </w:pPr>
            <w:r w:rsidRPr="007B4467">
              <w:rPr>
                <w:rFonts w:cs="Arial"/>
                <w:color w:val="000000"/>
                <w:sz w:val="16"/>
                <w:szCs w:val="16"/>
              </w:rPr>
              <w:t>R5-247048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38B65" w14:textId="0E75DDC3" w:rsidR="007B4B37" w:rsidRPr="007B4467" w:rsidRDefault="007B4B37" w:rsidP="007B4B37">
            <w:pPr>
              <w:pStyle w:val="TAL"/>
              <w:rPr>
                <w:rFonts w:cs="Arial"/>
                <w:color w:val="000000"/>
                <w:sz w:val="16"/>
                <w:szCs w:val="16"/>
              </w:rPr>
            </w:pPr>
            <w:r w:rsidRPr="007B4467">
              <w:rPr>
                <w:rFonts w:cs="Arial"/>
                <w:color w:val="000000"/>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75EC1" w14:textId="5AC93AC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B13BE" w14:textId="74E10CA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11CA4" w14:textId="103419F7" w:rsidR="007B4B37" w:rsidRPr="007B4467" w:rsidRDefault="007B4B37" w:rsidP="007B4B37">
            <w:pPr>
              <w:pStyle w:val="TAL"/>
              <w:rPr>
                <w:rFonts w:cs="Arial"/>
                <w:color w:val="000000"/>
                <w:sz w:val="16"/>
                <w:szCs w:val="16"/>
              </w:rPr>
            </w:pPr>
            <w:r w:rsidRPr="007B4467">
              <w:rPr>
                <w:rFonts w:cs="Arial"/>
                <w:color w:val="000000"/>
                <w:sz w:val="16"/>
                <w:szCs w:val="16"/>
              </w:rPr>
              <w:t>Addition of PICS for Further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4976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26D15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CD5D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4743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B5D63" w14:textId="3FFC0703" w:rsidR="007B4B37" w:rsidRPr="007B4467" w:rsidRDefault="007B4B37" w:rsidP="007B4B37">
            <w:pPr>
              <w:pStyle w:val="TAL"/>
              <w:rPr>
                <w:rFonts w:cs="Arial"/>
                <w:color w:val="000000"/>
                <w:sz w:val="16"/>
                <w:szCs w:val="16"/>
              </w:rPr>
            </w:pPr>
            <w:r w:rsidRPr="007B4467">
              <w:rPr>
                <w:rFonts w:cs="Arial"/>
                <w:color w:val="000000"/>
                <w:sz w:val="16"/>
                <w:szCs w:val="16"/>
              </w:rPr>
              <w:t>R5-247154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A7F05" w14:textId="78AF687D" w:rsidR="007B4B37" w:rsidRPr="007B4467" w:rsidRDefault="007B4B37" w:rsidP="007B4B37">
            <w:pPr>
              <w:pStyle w:val="TAL"/>
              <w:rPr>
                <w:rFonts w:cs="Arial"/>
                <w:color w:val="000000"/>
                <w:sz w:val="16"/>
                <w:szCs w:val="16"/>
              </w:rPr>
            </w:pPr>
            <w:r w:rsidRPr="007B4467">
              <w:rPr>
                <w:rFonts w:cs="Arial"/>
                <w:color w:val="000000"/>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7DDC7" w14:textId="7C486D21"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3D19E" w14:textId="018F969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D6852" w14:textId="5A63ED93" w:rsidR="007B4B37" w:rsidRPr="007B4467" w:rsidRDefault="007B4B37" w:rsidP="007B4B37">
            <w:pPr>
              <w:pStyle w:val="TAL"/>
              <w:rPr>
                <w:rFonts w:cs="Arial"/>
                <w:color w:val="000000"/>
                <w:sz w:val="16"/>
                <w:szCs w:val="16"/>
              </w:rPr>
            </w:pPr>
            <w:r w:rsidRPr="007B4467">
              <w:rPr>
                <w:rFonts w:cs="Arial"/>
                <w:color w:val="000000"/>
                <w:sz w:val="16"/>
                <w:szCs w:val="16"/>
              </w:rPr>
              <w:t>Addit</w:t>
            </w:r>
            <w:r w:rsidR="004D6222" w:rsidRPr="007B4467">
              <w:rPr>
                <w:rFonts w:cs="Arial"/>
                <w:color w:val="000000"/>
                <w:sz w:val="16"/>
                <w:szCs w:val="16"/>
              </w:rPr>
              <w:t>i</w:t>
            </w:r>
            <w:r w:rsidRPr="007B4467">
              <w:rPr>
                <w:rFonts w:cs="Arial"/>
                <w:color w:val="000000"/>
                <w:sz w:val="16"/>
                <w:szCs w:val="16"/>
              </w:rPr>
              <w:t>on of PICS for FR2 Multi-Rx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0E6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B413C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4386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65D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1DF4C" w14:textId="42A5C559" w:rsidR="007B4B37" w:rsidRPr="007B4467" w:rsidRDefault="007B4B37" w:rsidP="007B4B37">
            <w:pPr>
              <w:pStyle w:val="TAL"/>
              <w:rPr>
                <w:rFonts w:cs="Arial"/>
                <w:color w:val="000000"/>
                <w:sz w:val="16"/>
                <w:szCs w:val="16"/>
              </w:rPr>
            </w:pPr>
            <w:r w:rsidRPr="007B4467">
              <w:rPr>
                <w:rFonts w:cs="Arial"/>
                <w:color w:val="000000"/>
                <w:sz w:val="16"/>
                <w:szCs w:val="16"/>
              </w:rPr>
              <w:t>R5-247157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044CC" w14:textId="7C9094E3" w:rsidR="007B4B37" w:rsidRPr="007B4467" w:rsidRDefault="007B4B37" w:rsidP="007B4B37">
            <w:pPr>
              <w:pStyle w:val="TAL"/>
              <w:rPr>
                <w:rFonts w:cs="Arial"/>
                <w:color w:val="000000"/>
                <w:sz w:val="16"/>
                <w:szCs w:val="16"/>
              </w:rPr>
            </w:pPr>
            <w:r w:rsidRPr="007B4467">
              <w:rPr>
                <w:rFonts w:cs="Arial"/>
                <w:color w:val="000000"/>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C05F3" w14:textId="51ACC29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D0BD3" w14:textId="6BB24FC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819C" w14:textId="0981C9BB" w:rsidR="007B4B37" w:rsidRPr="007B4467" w:rsidRDefault="007B4B37" w:rsidP="007B4B37">
            <w:pPr>
              <w:pStyle w:val="TAL"/>
              <w:rPr>
                <w:rFonts w:cs="Arial"/>
                <w:color w:val="000000"/>
                <w:sz w:val="16"/>
                <w:szCs w:val="16"/>
              </w:rPr>
            </w:pPr>
            <w:r w:rsidRPr="007B4467">
              <w:rPr>
                <w:rFonts w:cs="Arial"/>
                <w:color w:val="000000"/>
                <w:sz w:val="16"/>
                <w:szCs w:val="16"/>
              </w:rPr>
              <w:t>Addition of missing PICS for CRS-IM and intercell CRS interference PDSCH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FCF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5DCE15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A94C6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217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44E5" w14:textId="6C90B734" w:rsidR="007B4B37" w:rsidRPr="007B4467" w:rsidRDefault="007B4B37" w:rsidP="007B4B37">
            <w:pPr>
              <w:pStyle w:val="TAL"/>
              <w:rPr>
                <w:rFonts w:cs="Arial"/>
                <w:color w:val="000000"/>
                <w:sz w:val="16"/>
                <w:szCs w:val="16"/>
              </w:rPr>
            </w:pPr>
            <w:r w:rsidRPr="007B4467">
              <w:rPr>
                <w:rFonts w:cs="Arial"/>
                <w:color w:val="000000"/>
                <w:sz w:val="16"/>
                <w:szCs w:val="16"/>
              </w:rPr>
              <w:t>R5-247164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5D24A" w14:textId="32AC8514" w:rsidR="007B4B37" w:rsidRPr="007B4467" w:rsidRDefault="007B4B37" w:rsidP="007B4B37">
            <w:pPr>
              <w:pStyle w:val="TAL"/>
              <w:rPr>
                <w:rFonts w:cs="Arial"/>
                <w:color w:val="000000"/>
                <w:sz w:val="16"/>
                <w:szCs w:val="16"/>
              </w:rPr>
            </w:pPr>
            <w:r w:rsidRPr="007B4467">
              <w:rPr>
                <w:rFonts w:cs="Arial"/>
                <w:color w:val="000000"/>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15D90" w14:textId="1F7A11D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F40BE" w14:textId="290AC96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3944A" w14:textId="05D264B7" w:rsidR="007B4B37" w:rsidRPr="007B4467" w:rsidRDefault="007B4B37" w:rsidP="007B4B37">
            <w:pPr>
              <w:pStyle w:val="TAL"/>
              <w:rPr>
                <w:rFonts w:cs="Arial"/>
                <w:color w:val="000000"/>
                <w:sz w:val="16"/>
                <w:szCs w:val="16"/>
              </w:rPr>
            </w:pPr>
            <w:r w:rsidRPr="007B4467">
              <w:rPr>
                <w:rFonts w:cs="Arial"/>
                <w:color w:val="000000"/>
                <w:sz w:val="16"/>
                <w:szCs w:val="16"/>
              </w:rPr>
              <w:t>Addition of PICS for physical layer link adaptation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977F"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29B04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CB5C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61C2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22ED3" w14:textId="06D137DC" w:rsidR="007B4B37" w:rsidRPr="007B4467" w:rsidRDefault="007B4B37" w:rsidP="007B4B37">
            <w:pPr>
              <w:pStyle w:val="TAL"/>
              <w:rPr>
                <w:rFonts w:cs="Arial"/>
                <w:color w:val="000000"/>
                <w:sz w:val="16"/>
                <w:szCs w:val="16"/>
              </w:rPr>
            </w:pPr>
            <w:r w:rsidRPr="007B4467">
              <w:rPr>
                <w:rFonts w:cs="Arial"/>
                <w:color w:val="000000"/>
                <w:sz w:val="16"/>
                <w:szCs w:val="16"/>
              </w:rPr>
              <w:t>R5-247206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B32D7" w14:textId="1DDC8680" w:rsidR="007B4B37" w:rsidRPr="007B4467" w:rsidRDefault="007B4B37" w:rsidP="007B4B37">
            <w:pPr>
              <w:pStyle w:val="TAL"/>
              <w:rPr>
                <w:rFonts w:cs="Arial"/>
                <w:color w:val="000000"/>
                <w:sz w:val="16"/>
                <w:szCs w:val="16"/>
              </w:rPr>
            </w:pPr>
            <w:r w:rsidRPr="007B4467">
              <w:rPr>
                <w:rFonts w:cs="Arial"/>
                <w:color w:val="000000"/>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A21F2" w14:textId="3020A46F"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1176" w14:textId="6F50F82F"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BBFD2" w14:textId="6E8BB95F" w:rsidR="007B4B37" w:rsidRPr="007B4467" w:rsidRDefault="007B4B37" w:rsidP="007B4B37">
            <w:pPr>
              <w:pStyle w:val="TAL"/>
              <w:rPr>
                <w:rFonts w:cs="Arial"/>
                <w:color w:val="000000"/>
                <w:sz w:val="16"/>
                <w:szCs w:val="16"/>
              </w:rPr>
            </w:pPr>
            <w:r w:rsidRPr="007B4467">
              <w:rPr>
                <w:rFonts w:cs="Arial"/>
                <w:color w:val="000000"/>
                <w:sz w:val="16"/>
                <w:szCs w:val="16"/>
              </w:rPr>
              <w:t>clarification to PICS for HST-DPS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AC0F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C6AA3D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B6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7772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3B225" w14:textId="2358B10A" w:rsidR="007B4B37" w:rsidRPr="007B4467" w:rsidRDefault="007B4B37" w:rsidP="007B4B37">
            <w:pPr>
              <w:pStyle w:val="TAL"/>
              <w:rPr>
                <w:rFonts w:cs="Arial"/>
                <w:color w:val="000000"/>
                <w:sz w:val="16"/>
                <w:szCs w:val="16"/>
              </w:rPr>
            </w:pPr>
            <w:r w:rsidRPr="007B4467">
              <w:rPr>
                <w:rFonts w:cs="Arial"/>
                <w:color w:val="000000"/>
                <w:sz w:val="16"/>
                <w:szCs w:val="16"/>
              </w:rPr>
              <w:t>R5-247222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0324" w14:textId="104E1651" w:rsidR="007B4B37" w:rsidRPr="007B4467" w:rsidRDefault="007B4B37" w:rsidP="007B4B37">
            <w:pPr>
              <w:pStyle w:val="TAL"/>
              <w:rPr>
                <w:rFonts w:cs="Arial"/>
                <w:color w:val="000000"/>
                <w:sz w:val="16"/>
                <w:szCs w:val="16"/>
              </w:rPr>
            </w:pPr>
            <w:r w:rsidRPr="007B4467">
              <w:rPr>
                <w:rFonts w:cs="Arial"/>
                <w:color w:val="000000"/>
                <w:sz w:val="16"/>
                <w:szCs w:val="16"/>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B363C8" w14:textId="1EBAE2F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7B21F" w14:textId="02A2DB4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90729" w14:textId="7983481F" w:rsidR="007B4B37" w:rsidRPr="007B4467" w:rsidRDefault="007B4B37" w:rsidP="007B4B37">
            <w:pPr>
              <w:pStyle w:val="TAL"/>
              <w:rPr>
                <w:rFonts w:cs="Arial"/>
                <w:color w:val="000000"/>
                <w:sz w:val="16"/>
                <w:szCs w:val="16"/>
              </w:rPr>
            </w:pPr>
            <w:r w:rsidRPr="007B4467">
              <w:rPr>
                <w:rFonts w:cs="Arial"/>
                <w:color w:val="000000"/>
                <w:sz w:val="16"/>
                <w:szCs w:val="16"/>
              </w:rPr>
              <w:t>Introduction of UL-MIMO bands n81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476B3"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4D73DA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1B6D42"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38C5"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DB576" w14:textId="1C8C965D" w:rsidR="007B4B37" w:rsidRPr="007B4467" w:rsidRDefault="007B4B37" w:rsidP="007B4B37">
            <w:pPr>
              <w:pStyle w:val="TAL"/>
              <w:rPr>
                <w:rFonts w:cs="Arial"/>
                <w:color w:val="000000"/>
                <w:sz w:val="16"/>
                <w:szCs w:val="16"/>
              </w:rPr>
            </w:pPr>
            <w:r w:rsidRPr="007B4467">
              <w:rPr>
                <w:rFonts w:cs="Arial"/>
                <w:color w:val="000000"/>
                <w:sz w:val="16"/>
                <w:szCs w:val="16"/>
              </w:rPr>
              <w:t>R5-247232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25D0" w14:textId="3CC304B1" w:rsidR="007B4B37" w:rsidRPr="007B4467" w:rsidRDefault="007B4B37" w:rsidP="007B4B37">
            <w:pPr>
              <w:pStyle w:val="TAL"/>
              <w:rPr>
                <w:rFonts w:cs="Arial"/>
                <w:color w:val="000000"/>
                <w:sz w:val="16"/>
                <w:szCs w:val="16"/>
              </w:rPr>
            </w:pPr>
            <w:r w:rsidRPr="007B4467">
              <w:rPr>
                <w:rFonts w:cs="Arial"/>
                <w:color w:val="000000"/>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29460" w14:textId="2097C23D"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2EB6F" w14:textId="790350A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EE2E1" w14:textId="18E86679" w:rsidR="007B4B37" w:rsidRPr="007B4467" w:rsidRDefault="007B4B37" w:rsidP="007B4B37">
            <w:pPr>
              <w:pStyle w:val="TAL"/>
              <w:rPr>
                <w:rFonts w:cs="Arial"/>
                <w:color w:val="000000"/>
                <w:sz w:val="16"/>
                <w:szCs w:val="16"/>
              </w:rPr>
            </w:pPr>
            <w:r w:rsidRPr="007B4467">
              <w:rPr>
                <w:rFonts w:cs="Arial"/>
                <w:color w:val="000000"/>
                <w:sz w:val="16"/>
                <w:szCs w:val="16"/>
              </w:rPr>
              <w:t>Addition of PICS for UTO-UCI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BE9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06AF9D0"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5782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32E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CEE73" w14:textId="58713D6F" w:rsidR="007B4B37" w:rsidRPr="007B4467" w:rsidRDefault="007B4B37" w:rsidP="007B4B37">
            <w:pPr>
              <w:pStyle w:val="TAL"/>
              <w:rPr>
                <w:rFonts w:cs="Arial"/>
                <w:color w:val="000000"/>
                <w:sz w:val="16"/>
                <w:szCs w:val="16"/>
              </w:rPr>
            </w:pPr>
            <w:r w:rsidRPr="007B4467">
              <w:rPr>
                <w:rFonts w:cs="Arial"/>
                <w:color w:val="000000"/>
                <w:sz w:val="16"/>
                <w:szCs w:val="16"/>
              </w:rPr>
              <w:t>R5-247236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4B6A1" w14:textId="0F3A4D92" w:rsidR="007B4B37" w:rsidRPr="007B4467" w:rsidRDefault="007B4B37" w:rsidP="007B4B37">
            <w:pPr>
              <w:pStyle w:val="TAL"/>
              <w:rPr>
                <w:rFonts w:cs="Arial"/>
                <w:color w:val="000000"/>
                <w:sz w:val="16"/>
                <w:szCs w:val="16"/>
              </w:rPr>
            </w:pPr>
            <w:r w:rsidRPr="007B4467">
              <w:rPr>
                <w:rFonts w:cs="Arial"/>
                <w:color w:val="000000"/>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EF3E9" w14:textId="4ABE9C5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1F09" w14:textId="0D80F90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3A3F7" w14:textId="47136FB5" w:rsidR="007B4B37" w:rsidRPr="007B4467" w:rsidRDefault="007B4B37" w:rsidP="007B4B37">
            <w:pPr>
              <w:pStyle w:val="TAL"/>
              <w:rPr>
                <w:rFonts w:cs="Arial"/>
                <w:color w:val="000000"/>
                <w:sz w:val="16"/>
                <w:szCs w:val="16"/>
              </w:rPr>
            </w:pPr>
            <w:r w:rsidRPr="007B4467">
              <w:rPr>
                <w:rFonts w:cs="Arial"/>
                <w:color w:val="000000"/>
                <w:sz w:val="16"/>
                <w:szCs w:val="16"/>
              </w:rPr>
              <w:t>Addition of PICS for CSI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612C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C0EF5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E902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2DA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86E9" w14:textId="0B4EA864" w:rsidR="007B4B37" w:rsidRPr="007B4467" w:rsidRDefault="007B4B37" w:rsidP="007B4B37">
            <w:pPr>
              <w:pStyle w:val="TAL"/>
              <w:rPr>
                <w:rFonts w:cs="Arial"/>
                <w:color w:val="000000"/>
                <w:sz w:val="16"/>
                <w:szCs w:val="16"/>
              </w:rPr>
            </w:pPr>
            <w:r w:rsidRPr="007B4467">
              <w:rPr>
                <w:rFonts w:cs="Arial"/>
                <w:color w:val="000000"/>
                <w:sz w:val="16"/>
                <w:szCs w:val="16"/>
              </w:rPr>
              <w:t>R5-247239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45C4F" w14:textId="27DE03DE" w:rsidR="007B4B37" w:rsidRPr="007B4467" w:rsidRDefault="007B4B37" w:rsidP="007B4B37">
            <w:pPr>
              <w:pStyle w:val="TAL"/>
              <w:rPr>
                <w:rFonts w:cs="Arial"/>
                <w:color w:val="000000"/>
                <w:sz w:val="16"/>
                <w:szCs w:val="16"/>
              </w:rPr>
            </w:pPr>
            <w:r w:rsidRPr="007B4467">
              <w:rPr>
                <w:rFonts w:cs="Arial"/>
                <w:color w:val="000000"/>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5F6FF" w14:textId="0B472754"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8C98" w14:textId="43BC868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B9C13" w14:textId="61AE7F8D" w:rsidR="007B4B37" w:rsidRPr="007B4467" w:rsidRDefault="007B4B37" w:rsidP="007B4B37">
            <w:pPr>
              <w:pStyle w:val="TAL"/>
              <w:rPr>
                <w:rFonts w:cs="Arial"/>
                <w:color w:val="000000"/>
                <w:sz w:val="16"/>
                <w:szCs w:val="16"/>
              </w:rPr>
            </w:pPr>
            <w:r w:rsidRPr="007B4467">
              <w:rPr>
                <w:rFonts w:cs="Arial"/>
                <w:color w:val="000000"/>
                <w:sz w:val="16"/>
                <w:szCs w:val="16"/>
              </w:rPr>
              <w:t>Modification of Half-duplex FDD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F84A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FFDFAA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A629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575C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51ACE" w14:textId="639EA85E" w:rsidR="007B4B37" w:rsidRPr="007B4467" w:rsidRDefault="007B4B37" w:rsidP="007B4B37">
            <w:pPr>
              <w:pStyle w:val="TAL"/>
              <w:rPr>
                <w:rFonts w:cs="Arial"/>
                <w:color w:val="000000"/>
                <w:sz w:val="16"/>
                <w:szCs w:val="16"/>
              </w:rPr>
            </w:pPr>
            <w:r w:rsidRPr="007B4467">
              <w:rPr>
                <w:rFonts w:cs="Arial"/>
                <w:color w:val="000000"/>
                <w:sz w:val="16"/>
                <w:szCs w:val="16"/>
              </w:rPr>
              <w:t>R5-247246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228CD" w14:textId="3281A7AF" w:rsidR="007B4B37" w:rsidRPr="007B4467" w:rsidRDefault="007B4B37" w:rsidP="007B4B37">
            <w:pPr>
              <w:pStyle w:val="TAL"/>
              <w:rPr>
                <w:rFonts w:cs="Arial"/>
                <w:color w:val="000000"/>
                <w:sz w:val="16"/>
                <w:szCs w:val="16"/>
              </w:rPr>
            </w:pPr>
            <w:r w:rsidRPr="007B4467">
              <w:rPr>
                <w:rFonts w:cs="Arial"/>
                <w:color w:val="000000"/>
                <w:sz w:val="16"/>
                <w:szCs w:val="16"/>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423C1" w14:textId="330AB8B8"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7071" w14:textId="3D5D440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263E8" w14:textId="49F22C06"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capability of PC2 config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B8B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546AF56"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E6F6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692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2F9D9" w14:textId="58AE0626" w:rsidR="007B4B37" w:rsidRPr="007B4467" w:rsidRDefault="007B4B37" w:rsidP="007B4B37">
            <w:pPr>
              <w:pStyle w:val="TAL"/>
              <w:rPr>
                <w:rFonts w:cs="Arial"/>
                <w:color w:val="000000"/>
                <w:sz w:val="16"/>
                <w:szCs w:val="16"/>
              </w:rPr>
            </w:pPr>
            <w:r w:rsidRPr="007B4467">
              <w:rPr>
                <w:rFonts w:cs="Arial"/>
                <w:color w:val="000000"/>
                <w:sz w:val="16"/>
                <w:szCs w:val="16"/>
              </w:rPr>
              <w:t>R5-247253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7DD43" w14:textId="3E06E069" w:rsidR="007B4B37" w:rsidRPr="007B4467" w:rsidRDefault="007B4B37" w:rsidP="007B4B37">
            <w:pPr>
              <w:pStyle w:val="TAL"/>
              <w:rPr>
                <w:rFonts w:cs="Arial"/>
                <w:color w:val="000000"/>
                <w:sz w:val="16"/>
                <w:szCs w:val="16"/>
              </w:rPr>
            </w:pPr>
            <w:r w:rsidRPr="007B4467">
              <w:rPr>
                <w:rFonts w:cs="Arial"/>
                <w:color w:val="000000"/>
                <w:sz w:val="16"/>
                <w:szCs w:val="16"/>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02E9B" w14:textId="28DBF443"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8ACED" w14:textId="1936793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D7E9" w14:textId="29FB7D29" w:rsidR="007B4B37" w:rsidRPr="007B4467" w:rsidRDefault="007B4B37" w:rsidP="007B4B37">
            <w:pPr>
              <w:pStyle w:val="TAL"/>
              <w:rPr>
                <w:rFonts w:cs="Arial"/>
                <w:color w:val="000000"/>
                <w:sz w:val="16"/>
                <w:szCs w:val="16"/>
              </w:rPr>
            </w:pPr>
            <w:r w:rsidRPr="007B4467">
              <w:rPr>
                <w:rFonts w:cs="Arial"/>
                <w:color w:val="000000"/>
                <w:sz w:val="16"/>
                <w:szCs w:val="16"/>
              </w:rPr>
              <w:t>Introduction of band n254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E015A"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8EAF5C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167A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37EB7"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F9AA" w14:textId="272EBE24" w:rsidR="007B4B37" w:rsidRPr="007B4467" w:rsidRDefault="007B4B37" w:rsidP="007B4B37">
            <w:pPr>
              <w:pStyle w:val="TAL"/>
              <w:rPr>
                <w:rFonts w:cs="Arial"/>
                <w:color w:val="000000"/>
                <w:sz w:val="16"/>
                <w:szCs w:val="16"/>
              </w:rPr>
            </w:pPr>
            <w:r w:rsidRPr="007B4467">
              <w:rPr>
                <w:rFonts w:cs="Arial"/>
                <w:color w:val="000000"/>
                <w:sz w:val="16"/>
                <w:szCs w:val="16"/>
              </w:rPr>
              <w:t>R5-247367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6B7AA" w14:textId="59D4383F" w:rsidR="007B4B37" w:rsidRPr="007B4467" w:rsidRDefault="007B4B37" w:rsidP="007B4B37">
            <w:pPr>
              <w:pStyle w:val="TAL"/>
              <w:rPr>
                <w:rFonts w:cs="Arial"/>
                <w:color w:val="000000"/>
                <w:sz w:val="16"/>
                <w:szCs w:val="16"/>
              </w:rPr>
            </w:pPr>
            <w:r w:rsidRPr="007B4467">
              <w:rPr>
                <w:rFonts w:cs="Arial"/>
                <w:color w:val="000000"/>
                <w:sz w:val="16"/>
                <w:szCs w:val="16"/>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C47B" w14:textId="3D7EB4DC"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E86B7" w14:textId="40ED2BF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2E0C4" w14:textId="22852264" w:rsidR="007B4B37" w:rsidRPr="007B4467" w:rsidRDefault="007B4B37" w:rsidP="007B4B37">
            <w:pPr>
              <w:pStyle w:val="TAL"/>
              <w:rPr>
                <w:rFonts w:cs="Arial"/>
                <w:color w:val="000000"/>
                <w:sz w:val="16"/>
                <w:szCs w:val="16"/>
              </w:rPr>
            </w:pPr>
            <w:r w:rsidRPr="007B4467">
              <w:rPr>
                <w:rFonts w:cs="Arial"/>
                <w:color w:val="000000"/>
                <w:sz w:val="16"/>
                <w:szCs w:val="16"/>
              </w:rPr>
              <w:t>Addition to A.4.3.9 for band n26 for 4Rx antenna ports capabilities for FWA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813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43041A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44C48"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F3056"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E2656" w14:textId="474138DB" w:rsidR="007B4B37" w:rsidRPr="007B4467" w:rsidRDefault="007B4B37" w:rsidP="007B4B37">
            <w:pPr>
              <w:pStyle w:val="TAL"/>
              <w:rPr>
                <w:rFonts w:cs="Arial"/>
                <w:color w:val="000000"/>
                <w:sz w:val="16"/>
                <w:szCs w:val="16"/>
              </w:rPr>
            </w:pPr>
            <w:r w:rsidRPr="007B4467">
              <w:rPr>
                <w:rFonts w:cs="Arial"/>
                <w:color w:val="000000"/>
                <w:sz w:val="16"/>
                <w:szCs w:val="16"/>
              </w:rPr>
              <w:t>R5-247372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9BF0" w14:textId="65BBBC74" w:rsidR="007B4B37" w:rsidRPr="007B4467" w:rsidRDefault="007B4B37" w:rsidP="007B4B37">
            <w:pPr>
              <w:pStyle w:val="TAL"/>
              <w:rPr>
                <w:rFonts w:cs="Arial"/>
                <w:color w:val="000000"/>
                <w:sz w:val="16"/>
                <w:szCs w:val="16"/>
              </w:rPr>
            </w:pPr>
            <w:r w:rsidRPr="007B4467">
              <w:rPr>
                <w:rFonts w:cs="Arial"/>
                <w:color w:val="000000"/>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83935" w14:textId="6E398A4D"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52D6" w14:textId="307B95D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1B880" w14:textId="56C4083E" w:rsidR="007B4B37" w:rsidRPr="007B4467" w:rsidRDefault="007B4B37" w:rsidP="007B4B37">
            <w:pPr>
              <w:pStyle w:val="TAL"/>
              <w:rPr>
                <w:rFonts w:cs="Arial"/>
                <w:color w:val="000000"/>
                <w:sz w:val="16"/>
                <w:szCs w:val="16"/>
              </w:rPr>
            </w:pPr>
            <w:r w:rsidRPr="007B4467">
              <w:rPr>
                <w:rFonts w:cs="Arial"/>
                <w:color w:val="000000"/>
                <w:sz w:val="16"/>
                <w:szCs w:val="16"/>
              </w:rPr>
              <w:t>Introduction of CA_n1A-n5A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001C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0EB818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4475E"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2997E"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76764" w14:textId="2C2EF1DE" w:rsidR="007B4B37" w:rsidRPr="007B4467" w:rsidRDefault="007B4B37" w:rsidP="007B4B37">
            <w:pPr>
              <w:pStyle w:val="TAL"/>
              <w:rPr>
                <w:rFonts w:cs="Arial"/>
                <w:color w:val="000000"/>
                <w:sz w:val="16"/>
                <w:szCs w:val="16"/>
              </w:rPr>
            </w:pPr>
            <w:r w:rsidRPr="007B4467">
              <w:rPr>
                <w:rFonts w:cs="Arial"/>
                <w:color w:val="000000"/>
                <w:sz w:val="16"/>
                <w:szCs w:val="16"/>
              </w:rPr>
              <w:t>R5-247389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64165" w14:textId="103072A3" w:rsidR="007B4B37" w:rsidRPr="007B4467" w:rsidRDefault="007B4B37" w:rsidP="007B4B37">
            <w:pPr>
              <w:pStyle w:val="TAL"/>
              <w:rPr>
                <w:rFonts w:cs="Arial"/>
                <w:color w:val="000000"/>
                <w:sz w:val="16"/>
                <w:szCs w:val="16"/>
              </w:rPr>
            </w:pPr>
            <w:r w:rsidRPr="007B4467">
              <w:rPr>
                <w:rFonts w:cs="Arial"/>
                <w:color w:val="000000"/>
                <w:sz w:val="16"/>
                <w:szCs w:val="16"/>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77FE9" w14:textId="2DAA91A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2B44F" w14:textId="03A2CDF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210C" w14:textId="0F8F0398" w:rsidR="007B4B37" w:rsidRPr="007B4467" w:rsidRDefault="007B4B37" w:rsidP="007B4B37">
            <w:pPr>
              <w:pStyle w:val="TAL"/>
              <w:rPr>
                <w:rFonts w:cs="Arial"/>
                <w:color w:val="000000"/>
                <w:sz w:val="16"/>
                <w:szCs w:val="16"/>
              </w:rPr>
            </w:pPr>
            <w:r w:rsidRPr="007B4467">
              <w:rPr>
                <w:rFonts w:cs="Arial"/>
                <w:color w:val="000000"/>
                <w:sz w:val="16"/>
                <w:szCs w:val="16"/>
              </w:rPr>
              <w:t>Introduction of CA_n1-n5-n78 and CA_n3-n5-n78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C725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1FF2E6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4A65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BF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75FAE" w14:textId="20018FFE" w:rsidR="007B4B37" w:rsidRPr="007B4467" w:rsidRDefault="007B4B37" w:rsidP="007B4B37">
            <w:pPr>
              <w:pStyle w:val="TAL"/>
              <w:rPr>
                <w:rFonts w:cs="Arial"/>
                <w:color w:val="000000"/>
                <w:sz w:val="16"/>
                <w:szCs w:val="16"/>
              </w:rPr>
            </w:pPr>
            <w:r w:rsidRPr="007B4467">
              <w:rPr>
                <w:rFonts w:cs="Arial"/>
                <w:color w:val="000000"/>
                <w:sz w:val="16"/>
                <w:szCs w:val="16"/>
              </w:rPr>
              <w:t>R5-247394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E7870" w14:textId="17C396AE" w:rsidR="007B4B37" w:rsidRPr="007B4467" w:rsidRDefault="007B4B37" w:rsidP="007B4B37">
            <w:pPr>
              <w:pStyle w:val="TAL"/>
              <w:rPr>
                <w:rFonts w:cs="Arial"/>
                <w:color w:val="000000"/>
                <w:sz w:val="16"/>
                <w:szCs w:val="16"/>
              </w:rPr>
            </w:pPr>
            <w:r w:rsidRPr="007B4467">
              <w:rPr>
                <w:rFonts w:cs="Arial"/>
                <w:color w:val="000000"/>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F65EA" w14:textId="45785BE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573FD" w14:textId="356AFD8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F6A4E" w14:textId="478CC9F8"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capabilities for PC2 DC_2A_n41A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E116C"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C36FAE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A515C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0D7F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9444A" w14:textId="76FDBB8B" w:rsidR="007B4B37" w:rsidRPr="007B4467" w:rsidRDefault="007B4B37" w:rsidP="007B4B37">
            <w:pPr>
              <w:pStyle w:val="TAL"/>
              <w:rPr>
                <w:rFonts w:cs="Arial"/>
                <w:color w:val="000000"/>
                <w:sz w:val="16"/>
                <w:szCs w:val="16"/>
              </w:rPr>
            </w:pPr>
            <w:r w:rsidRPr="007B4467">
              <w:rPr>
                <w:rFonts w:cs="Arial"/>
                <w:color w:val="000000"/>
                <w:sz w:val="16"/>
                <w:szCs w:val="16"/>
              </w:rPr>
              <w:t>R5-247397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DC1DE" w14:textId="648CA52A" w:rsidR="007B4B37" w:rsidRPr="007B4467" w:rsidRDefault="007B4B37" w:rsidP="007B4B37">
            <w:pPr>
              <w:pStyle w:val="TAL"/>
              <w:rPr>
                <w:rFonts w:cs="Arial"/>
                <w:color w:val="000000"/>
                <w:sz w:val="16"/>
                <w:szCs w:val="16"/>
              </w:rPr>
            </w:pPr>
            <w:r w:rsidRPr="007B4467">
              <w:rPr>
                <w:rFonts w:cs="Arial"/>
                <w:color w:val="000000"/>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34C93" w14:textId="02A931E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D5E98" w14:textId="2FEBFEC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2DA16" w14:textId="7F4EF863" w:rsidR="007B4B37" w:rsidRPr="007B4467" w:rsidRDefault="007B4B37" w:rsidP="007B4B37">
            <w:pPr>
              <w:pStyle w:val="TAL"/>
              <w:rPr>
                <w:rFonts w:cs="Arial"/>
                <w:color w:val="000000"/>
                <w:sz w:val="16"/>
                <w:szCs w:val="16"/>
              </w:rPr>
            </w:pPr>
            <w:r w:rsidRPr="007B4467">
              <w:rPr>
                <w:rFonts w:cs="Arial"/>
                <w:color w:val="000000"/>
                <w:sz w:val="16"/>
                <w:szCs w:val="16"/>
              </w:rPr>
              <w:t>Addition of PC2 RF baseline implementation capability for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57B4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BEAF4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36A6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58AA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420" w14:textId="7F10AD24" w:rsidR="007B4B37" w:rsidRPr="007B4467" w:rsidRDefault="007B4B37" w:rsidP="007B4B37">
            <w:pPr>
              <w:pStyle w:val="TAL"/>
              <w:rPr>
                <w:rFonts w:cs="Arial"/>
                <w:color w:val="000000"/>
                <w:sz w:val="16"/>
                <w:szCs w:val="16"/>
              </w:rPr>
            </w:pPr>
            <w:r w:rsidRPr="007B4467">
              <w:rPr>
                <w:rFonts w:cs="Arial"/>
                <w:color w:val="000000"/>
                <w:sz w:val="16"/>
                <w:szCs w:val="16"/>
              </w:rPr>
              <w:t>R5-247599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4FF1" w14:textId="0B99D0F2" w:rsidR="007B4B37" w:rsidRPr="007B4467" w:rsidRDefault="007B4B37" w:rsidP="007B4B37">
            <w:pPr>
              <w:pStyle w:val="TAL"/>
              <w:rPr>
                <w:rFonts w:cs="Arial"/>
                <w:color w:val="000000"/>
                <w:sz w:val="16"/>
                <w:szCs w:val="16"/>
              </w:rPr>
            </w:pPr>
            <w:r w:rsidRPr="007B4467">
              <w:rPr>
                <w:rFonts w:cs="Arial"/>
                <w:color w:val="000000"/>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5B51B" w14:textId="26F18452"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19D82" w14:textId="1A6DFE4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44FC1" w14:textId="5FC7BC78" w:rsidR="007B4B37" w:rsidRPr="007B4467" w:rsidRDefault="007B4B37" w:rsidP="007B4B37">
            <w:pPr>
              <w:pStyle w:val="TAL"/>
              <w:rPr>
                <w:rFonts w:cs="Arial"/>
                <w:color w:val="000000"/>
                <w:sz w:val="16"/>
                <w:szCs w:val="16"/>
              </w:rPr>
            </w:pPr>
            <w:r w:rsidRPr="007B4467">
              <w:rPr>
                <w:rFonts w:cs="Arial"/>
                <w:color w:val="000000"/>
                <w:sz w:val="16"/>
                <w:szCs w:val="16"/>
              </w:rPr>
              <w:t>Introduction of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47C8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C35E00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3833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D421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D9B9D" w14:textId="3DCF42C7" w:rsidR="007B4B37" w:rsidRPr="007B4467" w:rsidRDefault="007B4B37" w:rsidP="007B4B37">
            <w:pPr>
              <w:pStyle w:val="TAL"/>
              <w:rPr>
                <w:rFonts w:cs="Arial"/>
                <w:color w:val="000000"/>
                <w:sz w:val="16"/>
                <w:szCs w:val="16"/>
              </w:rPr>
            </w:pPr>
            <w:r w:rsidRPr="007B4467">
              <w:rPr>
                <w:rFonts w:cs="Arial"/>
                <w:color w:val="000000"/>
                <w:sz w:val="16"/>
                <w:szCs w:val="16"/>
              </w:rPr>
              <w:t>R5-247651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7AA7A" w14:textId="08C1B8E0" w:rsidR="007B4B37" w:rsidRPr="007B4467" w:rsidRDefault="007B4B37" w:rsidP="007B4B37">
            <w:pPr>
              <w:pStyle w:val="TAL"/>
              <w:rPr>
                <w:rFonts w:cs="Arial"/>
                <w:color w:val="000000"/>
                <w:sz w:val="16"/>
                <w:szCs w:val="16"/>
              </w:rPr>
            </w:pPr>
            <w:r w:rsidRPr="007B4467">
              <w:rPr>
                <w:rFonts w:cs="Arial"/>
                <w:color w:val="000000"/>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3FF5B" w14:textId="0ADE283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83BA0" w14:textId="07BA953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41C73" w14:textId="7ADA5F76" w:rsidR="007B4B37" w:rsidRPr="007B4467" w:rsidRDefault="007B4B37" w:rsidP="007B4B37">
            <w:pPr>
              <w:pStyle w:val="TAL"/>
              <w:rPr>
                <w:rFonts w:cs="Arial"/>
                <w:color w:val="000000"/>
                <w:sz w:val="16"/>
                <w:szCs w:val="16"/>
              </w:rPr>
            </w:pPr>
            <w:r w:rsidRPr="007B4467">
              <w:rPr>
                <w:rFonts w:cs="Arial"/>
                <w:color w:val="000000"/>
                <w:sz w:val="16"/>
                <w:szCs w:val="16"/>
              </w:rPr>
              <w:t>Add extra PICS for R18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51E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B1A0F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F7A33"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EFA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B01C4" w14:textId="53419A25" w:rsidR="007B4B37" w:rsidRPr="007B4467" w:rsidRDefault="007B4B37" w:rsidP="007B4B37">
            <w:pPr>
              <w:pStyle w:val="TAL"/>
              <w:rPr>
                <w:rFonts w:cs="Arial"/>
                <w:color w:val="000000"/>
                <w:sz w:val="16"/>
                <w:szCs w:val="16"/>
              </w:rPr>
            </w:pPr>
            <w:r w:rsidRPr="007B4467">
              <w:rPr>
                <w:rFonts w:cs="Arial"/>
                <w:color w:val="000000"/>
                <w:sz w:val="16"/>
                <w:szCs w:val="16"/>
              </w:rPr>
              <w:t>R5-247705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F72FA" w14:textId="1BFB056C" w:rsidR="007B4B37" w:rsidRPr="007B4467" w:rsidRDefault="007B4B37" w:rsidP="007B4B37">
            <w:pPr>
              <w:pStyle w:val="TAL"/>
              <w:rPr>
                <w:rFonts w:cs="Arial"/>
                <w:color w:val="000000"/>
                <w:sz w:val="16"/>
                <w:szCs w:val="16"/>
              </w:rPr>
            </w:pPr>
            <w:r w:rsidRPr="007B4467">
              <w:rPr>
                <w:rFonts w:cs="Arial"/>
                <w:color w:val="000000"/>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AB231" w14:textId="080BBAA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2E5AE" w14:textId="450572C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222EC" w14:textId="10E3986E" w:rsidR="007B4B37" w:rsidRPr="007B4467" w:rsidRDefault="007B4B37" w:rsidP="007B4B37">
            <w:pPr>
              <w:pStyle w:val="TAL"/>
              <w:rPr>
                <w:rFonts w:cs="Arial"/>
                <w:color w:val="000000"/>
                <w:sz w:val="16"/>
                <w:szCs w:val="16"/>
              </w:rPr>
            </w:pPr>
            <w:r w:rsidRPr="007B4467">
              <w:rPr>
                <w:rFonts w:cs="Arial"/>
                <w:color w:val="000000"/>
                <w:sz w:val="16"/>
                <w:szCs w:val="16"/>
              </w:rPr>
              <w:t>Introduction of bands n13 and n85 into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81F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01F37D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9570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CC14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04FF6" w14:textId="16C34CB8" w:rsidR="007B4B37" w:rsidRPr="007B4467" w:rsidRDefault="007B4B37" w:rsidP="007B4B37">
            <w:pPr>
              <w:pStyle w:val="TAL"/>
              <w:rPr>
                <w:rFonts w:cs="Arial"/>
                <w:color w:val="000000"/>
                <w:sz w:val="16"/>
                <w:szCs w:val="16"/>
              </w:rPr>
            </w:pPr>
            <w:r w:rsidRPr="007B4467">
              <w:rPr>
                <w:rFonts w:cs="Arial"/>
                <w:color w:val="000000"/>
                <w:sz w:val="16"/>
                <w:szCs w:val="16"/>
              </w:rPr>
              <w:t>R5-247706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518E" w14:textId="7D107C9A" w:rsidR="007B4B37" w:rsidRPr="007B4467" w:rsidRDefault="007B4B37" w:rsidP="007B4B37">
            <w:pPr>
              <w:pStyle w:val="TAL"/>
              <w:rPr>
                <w:rFonts w:cs="Arial"/>
                <w:color w:val="000000"/>
                <w:sz w:val="16"/>
                <w:szCs w:val="16"/>
              </w:rPr>
            </w:pPr>
            <w:r w:rsidRPr="007B4467">
              <w:rPr>
                <w:rFonts w:cs="Arial"/>
                <w:color w:val="000000"/>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D8F79" w14:textId="7C891102"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FB76" w14:textId="315E7DAD"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CA3ED" w14:textId="7E5685EE" w:rsidR="007B4B37" w:rsidRPr="007B4467" w:rsidRDefault="007B4B37" w:rsidP="007B4B37">
            <w:pPr>
              <w:pStyle w:val="TAL"/>
              <w:rPr>
                <w:rFonts w:cs="Arial"/>
                <w:color w:val="000000"/>
                <w:sz w:val="16"/>
                <w:szCs w:val="16"/>
              </w:rPr>
            </w:pPr>
            <w:r w:rsidRPr="007B4467">
              <w:rPr>
                <w:rFonts w:cs="Arial"/>
                <w:color w:val="000000"/>
                <w:sz w:val="16"/>
                <w:szCs w:val="16"/>
              </w:rPr>
              <w:t>Updates for Release 17 part of test configuration CA_n2A-n5A-n66A-n77C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98E9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27937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E849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2030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BF446" w14:textId="5D62E910" w:rsidR="007B4B37" w:rsidRPr="007B4467" w:rsidRDefault="007B4B37" w:rsidP="007B4B37">
            <w:pPr>
              <w:pStyle w:val="TAL"/>
              <w:rPr>
                <w:rFonts w:cs="Arial"/>
                <w:color w:val="000000"/>
                <w:sz w:val="16"/>
                <w:szCs w:val="16"/>
              </w:rPr>
            </w:pPr>
            <w:r w:rsidRPr="007B4467">
              <w:rPr>
                <w:rFonts w:cs="Arial"/>
                <w:color w:val="000000"/>
                <w:sz w:val="16"/>
                <w:szCs w:val="16"/>
              </w:rPr>
              <w:t>R5-247707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6E04B" w14:textId="11082ABF" w:rsidR="007B4B37" w:rsidRPr="007B4467" w:rsidRDefault="007B4B37" w:rsidP="007B4B37">
            <w:pPr>
              <w:pStyle w:val="TAL"/>
              <w:rPr>
                <w:rFonts w:cs="Arial"/>
                <w:color w:val="000000"/>
                <w:sz w:val="16"/>
                <w:szCs w:val="16"/>
              </w:rPr>
            </w:pPr>
            <w:r w:rsidRPr="007B4467">
              <w:rPr>
                <w:rFonts w:cs="Arial"/>
                <w:color w:val="000000"/>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7864B" w14:textId="015C8D26"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7DE69" w14:textId="569FA14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C4306" w14:textId="0185E210" w:rsidR="007B4B37" w:rsidRPr="007B4467" w:rsidRDefault="007B4B37" w:rsidP="007B4B37">
            <w:pPr>
              <w:pStyle w:val="TAL"/>
              <w:rPr>
                <w:rFonts w:cs="Arial"/>
                <w:color w:val="000000"/>
                <w:sz w:val="16"/>
                <w:szCs w:val="16"/>
              </w:rPr>
            </w:pPr>
            <w:r w:rsidRPr="007B4467">
              <w:rPr>
                <w:rFonts w:cs="Arial"/>
                <w:color w:val="000000"/>
                <w:sz w:val="16"/>
                <w:szCs w:val="16"/>
              </w:rPr>
              <w:t>Updates for Release 18 part of test configuration CA_n2A-n5A-n66A-n77C to support UL CA_n77C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4381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D6F6F0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50BA9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2C01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11E82" w14:textId="3693E9D3" w:rsidR="007B4B37" w:rsidRPr="007B4467" w:rsidRDefault="007B4B37" w:rsidP="007B4B37">
            <w:pPr>
              <w:pStyle w:val="TAL"/>
              <w:rPr>
                <w:rFonts w:cs="Arial"/>
                <w:color w:val="000000"/>
                <w:sz w:val="16"/>
                <w:szCs w:val="16"/>
              </w:rPr>
            </w:pPr>
            <w:r w:rsidRPr="007B4467">
              <w:rPr>
                <w:rFonts w:cs="Arial"/>
                <w:color w:val="000000"/>
                <w:sz w:val="16"/>
                <w:szCs w:val="16"/>
              </w:rPr>
              <w:t>R5-247708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C325F" w14:textId="44FAFCA8" w:rsidR="007B4B37" w:rsidRPr="007B4467" w:rsidRDefault="007B4B37" w:rsidP="007B4B37">
            <w:pPr>
              <w:pStyle w:val="TAL"/>
              <w:rPr>
                <w:rFonts w:cs="Arial"/>
                <w:color w:val="000000"/>
                <w:sz w:val="16"/>
                <w:szCs w:val="16"/>
              </w:rPr>
            </w:pPr>
            <w:r w:rsidRPr="007B4467">
              <w:rPr>
                <w:rFonts w:cs="Arial"/>
                <w:color w:val="000000"/>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55BDA" w14:textId="6BBB927E"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17F0F" w14:textId="15EFE75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141328" w14:textId="572279F5" w:rsidR="007B4B37" w:rsidRPr="007B4467" w:rsidRDefault="007B4B37" w:rsidP="007B4B37">
            <w:pPr>
              <w:pStyle w:val="TAL"/>
              <w:rPr>
                <w:rFonts w:cs="Arial"/>
                <w:color w:val="000000"/>
                <w:sz w:val="16"/>
                <w:szCs w:val="16"/>
              </w:rPr>
            </w:pPr>
            <w:r w:rsidRPr="007B4467">
              <w:rPr>
                <w:rFonts w:cs="Arial"/>
                <w:color w:val="000000"/>
                <w:sz w:val="16"/>
                <w:szCs w:val="16"/>
              </w:rPr>
              <w:t>Introduction of band n105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F9B8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6F03BF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239B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D6F8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CA1E1" w14:textId="637E036A" w:rsidR="007B4B37" w:rsidRPr="007B4467" w:rsidRDefault="007B4B37" w:rsidP="007B4B37">
            <w:pPr>
              <w:pStyle w:val="TAL"/>
              <w:rPr>
                <w:rFonts w:cs="Arial"/>
                <w:color w:val="000000"/>
                <w:sz w:val="16"/>
                <w:szCs w:val="16"/>
              </w:rPr>
            </w:pPr>
            <w:r w:rsidRPr="007B4467">
              <w:rPr>
                <w:rFonts w:cs="Arial"/>
                <w:color w:val="000000"/>
                <w:sz w:val="16"/>
                <w:szCs w:val="16"/>
              </w:rPr>
              <w:t>R5-247709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AF6AC" w14:textId="2F8A6F96" w:rsidR="007B4B37" w:rsidRPr="007B4467" w:rsidRDefault="007B4B37" w:rsidP="007B4B37">
            <w:pPr>
              <w:pStyle w:val="TAL"/>
              <w:rPr>
                <w:rFonts w:cs="Arial"/>
                <w:color w:val="000000"/>
                <w:sz w:val="16"/>
                <w:szCs w:val="16"/>
              </w:rPr>
            </w:pPr>
            <w:r w:rsidRPr="007B4467">
              <w:rPr>
                <w:rFonts w:cs="Arial"/>
                <w:color w:val="000000"/>
                <w:sz w:val="16"/>
                <w:szCs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61EB2" w14:textId="6CE7A0C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5E6B" w14:textId="0D1124C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6FAD9" w14:textId="7DF59A04" w:rsidR="007B4B37" w:rsidRPr="007B4467" w:rsidRDefault="007B4B37" w:rsidP="007B4B37">
            <w:pPr>
              <w:pStyle w:val="TAL"/>
              <w:rPr>
                <w:rFonts w:cs="Arial"/>
                <w:color w:val="000000"/>
                <w:sz w:val="16"/>
                <w:szCs w:val="16"/>
              </w:rPr>
            </w:pPr>
            <w:r w:rsidRPr="007B4467">
              <w:rPr>
                <w:rFonts w:cs="Arial"/>
                <w:color w:val="000000"/>
                <w:sz w:val="16"/>
                <w:szCs w:val="16"/>
              </w:rPr>
              <w:t>Introduction of band n54, n98 and n109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37B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BFE5B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AA1A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0218"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533C1" w14:textId="7455E973" w:rsidR="007B4B37" w:rsidRPr="007B4467" w:rsidRDefault="007B4B37" w:rsidP="007B4B37">
            <w:pPr>
              <w:pStyle w:val="TAL"/>
              <w:rPr>
                <w:rFonts w:cs="Arial"/>
                <w:color w:val="000000"/>
                <w:sz w:val="16"/>
                <w:szCs w:val="16"/>
              </w:rPr>
            </w:pPr>
            <w:r w:rsidRPr="007B4467">
              <w:rPr>
                <w:rFonts w:cs="Arial"/>
                <w:color w:val="000000"/>
                <w:sz w:val="16"/>
                <w:szCs w:val="16"/>
              </w:rPr>
              <w:t>R5-247710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2F34" w14:textId="65BDB333" w:rsidR="007B4B37" w:rsidRPr="007B4467" w:rsidRDefault="007B4B37" w:rsidP="007B4B37">
            <w:pPr>
              <w:pStyle w:val="TAL"/>
              <w:rPr>
                <w:rFonts w:cs="Arial"/>
                <w:color w:val="000000"/>
                <w:sz w:val="16"/>
                <w:szCs w:val="16"/>
              </w:rPr>
            </w:pPr>
            <w:r w:rsidRPr="007B4467">
              <w:rPr>
                <w:rFonts w:cs="Arial"/>
                <w:color w:val="000000"/>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2D1A7" w14:textId="3990867E"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1E5EF" w14:textId="788456E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DBD1" w14:textId="10BC5025" w:rsidR="007B4B37" w:rsidRPr="007B4467" w:rsidRDefault="007B4B37" w:rsidP="007B4B37">
            <w:pPr>
              <w:pStyle w:val="TAL"/>
              <w:rPr>
                <w:rFonts w:cs="Arial"/>
                <w:color w:val="000000"/>
                <w:sz w:val="16"/>
                <w:szCs w:val="16"/>
              </w:rPr>
            </w:pPr>
            <w:r w:rsidRPr="007B4467">
              <w:rPr>
                <w:rFonts w:cs="Arial"/>
                <w:color w:val="000000"/>
                <w:sz w:val="16"/>
                <w:szCs w:val="16"/>
              </w:rPr>
              <w:t>Updating PICS for R18 dynamic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39A2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EF66AC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FAF65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8B93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6AF33" w14:textId="1EE9C8DB" w:rsidR="007B4B37" w:rsidRPr="007B4467" w:rsidRDefault="007B4B37" w:rsidP="007B4B37">
            <w:pPr>
              <w:pStyle w:val="TAL"/>
              <w:rPr>
                <w:rFonts w:cs="Arial"/>
                <w:color w:val="000000"/>
                <w:sz w:val="16"/>
                <w:szCs w:val="16"/>
              </w:rPr>
            </w:pPr>
            <w:r w:rsidRPr="007B4467">
              <w:rPr>
                <w:rFonts w:cs="Arial"/>
                <w:color w:val="000000"/>
                <w:sz w:val="16"/>
                <w:szCs w:val="16"/>
              </w:rPr>
              <w:t>R5-247711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1C29" w14:textId="0805DE0B" w:rsidR="007B4B37" w:rsidRPr="007B4467" w:rsidRDefault="007B4B37" w:rsidP="007B4B37">
            <w:pPr>
              <w:pStyle w:val="TAL"/>
              <w:rPr>
                <w:rFonts w:cs="Arial"/>
                <w:color w:val="000000"/>
                <w:sz w:val="16"/>
                <w:szCs w:val="16"/>
              </w:rPr>
            </w:pPr>
            <w:r w:rsidRPr="007B4467">
              <w:rPr>
                <w:rFonts w:cs="Arial"/>
                <w:color w:val="000000"/>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10245" w14:textId="6423F97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105CD" w14:textId="5326A0F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88986" w14:textId="035F22FC" w:rsidR="007B4B37" w:rsidRPr="007B4467" w:rsidRDefault="007B4B37" w:rsidP="007B4B37">
            <w:pPr>
              <w:pStyle w:val="TAL"/>
              <w:rPr>
                <w:rFonts w:cs="Arial"/>
                <w:color w:val="000000"/>
                <w:sz w:val="16"/>
                <w:szCs w:val="16"/>
              </w:rPr>
            </w:pPr>
            <w:r w:rsidRPr="007B4467">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0C3DB"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0ECDC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6BDD7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F17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BA7AB" w14:textId="09CB3894" w:rsidR="007B4B37" w:rsidRPr="007B4467" w:rsidRDefault="007B4B37" w:rsidP="007B4B37">
            <w:pPr>
              <w:pStyle w:val="TAL"/>
              <w:rPr>
                <w:rFonts w:cs="Arial"/>
                <w:color w:val="000000"/>
                <w:sz w:val="16"/>
                <w:szCs w:val="16"/>
              </w:rPr>
            </w:pPr>
            <w:r w:rsidRPr="007B4467">
              <w:rPr>
                <w:rFonts w:cs="Arial"/>
                <w:color w:val="000000"/>
                <w:sz w:val="16"/>
                <w:szCs w:val="16"/>
              </w:rPr>
              <w:t>R5-247712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C1680" w14:textId="0BFA60A1" w:rsidR="007B4B37" w:rsidRPr="007B4467" w:rsidRDefault="007B4B37" w:rsidP="007B4B37">
            <w:pPr>
              <w:pStyle w:val="TAL"/>
              <w:rPr>
                <w:rFonts w:cs="Arial"/>
                <w:color w:val="000000"/>
                <w:sz w:val="16"/>
                <w:szCs w:val="16"/>
              </w:rPr>
            </w:pPr>
            <w:r w:rsidRPr="007B4467">
              <w:rPr>
                <w:rFonts w:cs="Arial"/>
                <w:color w:val="000000"/>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7FC01" w14:textId="1F59B0B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B1F" w14:textId="4EDE41F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3AD47" w14:textId="37FE5A31" w:rsidR="007B4B37" w:rsidRPr="007B4467" w:rsidRDefault="007B4B37" w:rsidP="007B4B37">
            <w:pPr>
              <w:pStyle w:val="TAL"/>
              <w:rPr>
                <w:rFonts w:cs="Arial"/>
                <w:color w:val="000000"/>
                <w:sz w:val="16"/>
                <w:szCs w:val="16"/>
              </w:rPr>
            </w:pPr>
            <w:r w:rsidRPr="007B4467">
              <w:rPr>
                <w:rFonts w:cs="Arial"/>
                <w:color w:val="000000"/>
                <w:sz w:val="16"/>
                <w:szCs w:val="16"/>
              </w:rPr>
              <w:t>Adding PICS for higher power limit inter-band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B2E5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C497A8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4B9E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67F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DA25E" w14:textId="54463006" w:rsidR="007B4B37" w:rsidRPr="007B4467" w:rsidRDefault="007B4B37" w:rsidP="007B4B37">
            <w:pPr>
              <w:pStyle w:val="TAL"/>
              <w:rPr>
                <w:rFonts w:cs="Arial"/>
                <w:color w:val="000000"/>
                <w:sz w:val="16"/>
                <w:szCs w:val="16"/>
              </w:rPr>
            </w:pPr>
            <w:r w:rsidRPr="007B4467">
              <w:rPr>
                <w:rFonts w:cs="Arial"/>
                <w:color w:val="000000"/>
                <w:sz w:val="16"/>
                <w:szCs w:val="16"/>
              </w:rPr>
              <w:t>R5-247713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EFB7" w14:textId="3F956B82" w:rsidR="007B4B37" w:rsidRPr="007B4467" w:rsidRDefault="007B4B37" w:rsidP="007B4B37">
            <w:pPr>
              <w:pStyle w:val="TAL"/>
              <w:rPr>
                <w:rFonts w:cs="Arial"/>
                <w:color w:val="000000"/>
                <w:sz w:val="16"/>
                <w:szCs w:val="16"/>
              </w:rPr>
            </w:pPr>
            <w:r w:rsidRPr="007B4467">
              <w:rPr>
                <w:rFonts w:cs="Arial"/>
                <w:color w:val="000000"/>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B0F94" w14:textId="624A3EB4"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18145" w14:textId="55546F7B"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93279" w14:textId="54442F21" w:rsidR="007B4B37" w:rsidRPr="007B4467" w:rsidRDefault="007B4B37" w:rsidP="007B4B37">
            <w:pPr>
              <w:pStyle w:val="TAL"/>
              <w:rPr>
                <w:rFonts w:cs="Arial"/>
                <w:color w:val="000000"/>
                <w:sz w:val="16"/>
                <w:szCs w:val="16"/>
              </w:rPr>
            </w:pPr>
            <w:r w:rsidRPr="007B4467">
              <w:rPr>
                <w:rFonts w:cs="Arial"/>
                <w:color w:val="000000"/>
                <w:sz w:val="16"/>
                <w:szCs w:val="16"/>
              </w:rPr>
              <w:t>New pic definition for CA HST-SFN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0FEA"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F93E9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DF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7DD6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4967F" w14:textId="23AD411B" w:rsidR="007B4B37" w:rsidRPr="007B4467" w:rsidRDefault="007B4B37" w:rsidP="007B4B37">
            <w:pPr>
              <w:pStyle w:val="TAL"/>
              <w:rPr>
                <w:rFonts w:cs="Arial"/>
                <w:color w:val="000000"/>
                <w:sz w:val="16"/>
                <w:szCs w:val="16"/>
              </w:rPr>
            </w:pPr>
            <w:r w:rsidRPr="007B4467">
              <w:rPr>
                <w:rFonts w:cs="Arial"/>
                <w:color w:val="000000"/>
                <w:sz w:val="16"/>
                <w:szCs w:val="16"/>
              </w:rPr>
              <w:t>R5-247714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722E" w14:textId="2345B7B3" w:rsidR="007B4B37" w:rsidRPr="007B4467" w:rsidRDefault="007B4B37" w:rsidP="007B4B37">
            <w:pPr>
              <w:pStyle w:val="TAL"/>
              <w:rPr>
                <w:rFonts w:cs="Arial"/>
                <w:color w:val="000000"/>
                <w:sz w:val="16"/>
                <w:szCs w:val="16"/>
              </w:rPr>
            </w:pPr>
            <w:r w:rsidRPr="007B4467">
              <w:rPr>
                <w:rFonts w:cs="Arial"/>
                <w:color w:val="000000"/>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F4C10" w14:textId="44A504B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5FD99" w14:textId="09B31DFA"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E8CC2" w14:textId="29DE1033" w:rsidR="007B4B37" w:rsidRPr="007B4467" w:rsidRDefault="007B4B37" w:rsidP="007B4B37">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AAE7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FD9640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9ED3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D573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83186" w14:textId="48A76400" w:rsidR="007B4B37" w:rsidRPr="007B4467" w:rsidRDefault="007B4B37" w:rsidP="007B4B37">
            <w:pPr>
              <w:pStyle w:val="TAL"/>
              <w:rPr>
                <w:rFonts w:cs="Arial"/>
                <w:color w:val="000000"/>
                <w:sz w:val="16"/>
                <w:szCs w:val="16"/>
              </w:rPr>
            </w:pPr>
            <w:r w:rsidRPr="007B4467">
              <w:rPr>
                <w:rFonts w:cs="Arial"/>
                <w:color w:val="000000"/>
                <w:sz w:val="16"/>
                <w:szCs w:val="16"/>
              </w:rPr>
              <w:t>R5-247715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B945" w14:textId="3791C175" w:rsidR="007B4B37" w:rsidRPr="007B4467" w:rsidRDefault="007B4B37" w:rsidP="007B4B37">
            <w:pPr>
              <w:pStyle w:val="TAL"/>
              <w:rPr>
                <w:rFonts w:cs="Arial"/>
                <w:color w:val="000000"/>
                <w:sz w:val="16"/>
                <w:szCs w:val="16"/>
              </w:rPr>
            </w:pPr>
            <w:r w:rsidRPr="007B4467">
              <w:rPr>
                <w:rFonts w:cs="Arial"/>
                <w:color w:val="000000"/>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072DE" w14:textId="6DB783D6"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39095" w14:textId="34499CE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E671D" w14:textId="3D9EFB7E" w:rsidR="007B4B37" w:rsidRPr="007B4467" w:rsidRDefault="007B4B37" w:rsidP="007B4B37">
            <w:pPr>
              <w:pStyle w:val="TAL"/>
              <w:rPr>
                <w:rFonts w:cs="Arial"/>
                <w:color w:val="000000"/>
                <w:sz w:val="16"/>
                <w:szCs w:val="16"/>
              </w:rPr>
            </w:pPr>
            <w:r w:rsidRPr="007B4467">
              <w:rPr>
                <w:rFonts w:cs="Arial"/>
                <w:color w:val="000000"/>
                <w:sz w:val="16"/>
                <w:szCs w:val="16"/>
              </w:rPr>
              <w:t>Addition EN-DC combo DC_2A-5A_n66A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6AC3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7AB20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EC37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C08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F4D57" w14:textId="58B440DF" w:rsidR="007B4B37" w:rsidRPr="007B4467" w:rsidRDefault="007B4B37" w:rsidP="007B4B37">
            <w:pPr>
              <w:pStyle w:val="TAL"/>
              <w:rPr>
                <w:rFonts w:cs="Arial"/>
                <w:color w:val="000000"/>
                <w:sz w:val="16"/>
                <w:szCs w:val="16"/>
              </w:rPr>
            </w:pPr>
            <w:r w:rsidRPr="007B4467">
              <w:rPr>
                <w:rFonts w:cs="Arial"/>
                <w:color w:val="000000"/>
                <w:sz w:val="16"/>
                <w:szCs w:val="16"/>
              </w:rPr>
              <w:t>R5-247716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6BDE0" w14:textId="07145290" w:rsidR="007B4B37" w:rsidRPr="007B4467" w:rsidRDefault="007B4B37" w:rsidP="007B4B37">
            <w:pPr>
              <w:pStyle w:val="TAL"/>
              <w:rPr>
                <w:rFonts w:cs="Arial"/>
                <w:color w:val="000000"/>
                <w:sz w:val="16"/>
                <w:szCs w:val="16"/>
              </w:rPr>
            </w:pPr>
            <w:r w:rsidRPr="007B4467">
              <w:rPr>
                <w:rFonts w:cs="Arial"/>
                <w:color w:val="000000"/>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F07DA" w14:textId="31B0043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D08FE" w14:textId="489EFB7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EC719" w14:textId="31DFD716" w:rsidR="007B4B37" w:rsidRPr="007B4467" w:rsidRDefault="007B4B37" w:rsidP="007B4B37">
            <w:pPr>
              <w:pStyle w:val="TAL"/>
              <w:rPr>
                <w:rFonts w:cs="Arial"/>
                <w:color w:val="000000"/>
                <w:sz w:val="16"/>
                <w:szCs w:val="16"/>
              </w:rPr>
            </w:pPr>
            <w:r w:rsidRPr="007B4467">
              <w:rPr>
                <w:rFonts w:cs="Arial"/>
                <w:color w:val="000000"/>
                <w:sz w:val="16"/>
                <w:szCs w:val="16"/>
              </w:rPr>
              <w:t>Addition of PICS for supportedGapPattern-NRonly-r16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8E73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0CB59C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2F05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D8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F5A9C" w14:textId="162981EE" w:rsidR="007B4B37" w:rsidRPr="007B4467" w:rsidRDefault="007B4B37" w:rsidP="007B4B37">
            <w:pPr>
              <w:pStyle w:val="TAL"/>
              <w:rPr>
                <w:rFonts w:cs="Arial"/>
                <w:color w:val="000000"/>
                <w:sz w:val="16"/>
                <w:szCs w:val="16"/>
              </w:rPr>
            </w:pPr>
            <w:r w:rsidRPr="007B4467">
              <w:rPr>
                <w:rFonts w:cs="Arial"/>
                <w:color w:val="000000"/>
                <w:sz w:val="16"/>
                <w:szCs w:val="16"/>
              </w:rPr>
              <w:t>R5-247786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3C673" w14:textId="1621C845" w:rsidR="007B4B37" w:rsidRPr="007B4467" w:rsidRDefault="007B4B37" w:rsidP="007B4B37">
            <w:pPr>
              <w:pStyle w:val="TAL"/>
              <w:rPr>
                <w:rFonts w:cs="Arial"/>
                <w:color w:val="000000"/>
                <w:sz w:val="16"/>
                <w:szCs w:val="16"/>
              </w:rPr>
            </w:pPr>
            <w:r w:rsidRPr="007B4467">
              <w:rPr>
                <w:rFonts w:cs="Arial"/>
                <w:color w:val="000000"/>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0F0F5" w14:textId="290CAFD9"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8D646" w14:textId="66C2D4D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0B28" w14:textId="28E63E59" w:rsidR="007B4B37" w:rsidRPr="007B4467" w:rsidRDefault="007B4B37" w:rsidP="007B4B37">
            <w:pPr>
              <w:pStyle w:val="TAL"/>
              <w:rPr>
                <w:rFonts w:cs="Arial"/>
                <w:color w:val="000000"/>
                <w:sz w:val="16"/>
                <w:szCs w:val="16"/>
              </w:rPr>
            </w:pPr>
            <w:r w:rsidRPr="007B4467">
              <w:rPr>
                <w:rFonts w:cs="Arial"/>
                <w:color w:val="000000"/>
                <w:sz w:val="16"/>
                <w:szCs w:val="16"/>
              </w:rPr>
              <w:t>addition of HARQ feedback disabled PICS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5BB33"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2D5137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14292"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3DC38"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40983" w14:textId="516A55E9" w:rsidR="007B4B37" w:rsidRPr="007B4467" w:rsidRDefault="007B4B37" w:rsidP="007B4B37">
            <w:pPr>
              <w:pStyle w:val="TAL"/>
              <w:rPr>
                <w:rFonts w:cs="Arial"/>
                <w:color w:val="000000"/>
                <w:sz w:val="16"/>
                <w:szCs w:val="16"/>
              </w:rPr>
            </w:pPr>
            <w:r w:rsidRPr="007B4467">
              <w:rPr>
                <w:rFonts w:cs="Arial"/>
                <w:color w:val="000000"/>
                <w:sz w:val="16"/>
                <w:szCs w:val="16"/>
              </w:rPr>
              <w:t>R5-247841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DD721" w14:textId="5B6B76F2" w:rsidR="007B4B37" w:rsidRPr="007B4467" w:rsidRDefault="007B4B37" w:rsidP="007B4B37">
            <w:pPr>
              <w:pStyle w:val="TAL"/>
              <w:rPr>
                <w:rFonts w:cs="Arial"/>
                <w:color w:val="000000"/>
                <w:sz w:val="16"/>
                <w:szCs w:val="16"/>
              </w:rPr>
            </w:pPr>
            <w:r w:rsidRPr="007B4467">
              <w:rPr>
                <w:rFonts w:cs="Arial"/>
                <w:color w:val="000000"/>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0672" w14:textId="44BF0904"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B2E1D" w14:textId="6FC9B5E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4DB30" w14:textId="2BDFC5BC" w:rsidR="007B4B37" w:rsidRPr="007B4467" w:rsidRDefault="007B4B37" w:rsidP="007B4B37">
            <w:pPr>
              <w:pStyle w:val="TAL"/>
              <w:rPr>
                <w:rFonts w:cs="Arial"/>
                <w:color w:val="000000"/>
                <w:sz w:val="16"/>
                <w:szCs w:val="16"/>
              </w:rPr>
            </w:pPr>
            <w:r w:rsidRPr="007B4467">
              <w:rPr>
                <w:rFonts w:cs="Arial"/>
                <w:color w:val="000000"/>
                <w:sz w:val="16"/>
                <w:szCs w:val="16"/>
              </w:rPr>
              <w:t>Adding new UE declared capability table for 8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9935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7B4467" w:rsidRPr="007B4467" w14:paraId="257F64B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E50A6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C0BBF"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B766D" w14:textId="37179553" w:rsidR="003952F1" w:rsidRPr="007B4467" w:rsidRDefault="003952F1" w:rsidP="003952F1">
            <w:pPr>
              <w:pStyle w:val="TAL"/>
              <w:rPr>
                <w:rFonts w:cs="Arial"/>
                <w:color w:val="000000"/>
                <w:sz w:val="16"/>
                <w:szCs w:val="16"/>
              </w:rPr>
            </w:pPr>
            <w:r w:rsidRPr="007B4467">
              <w:rPr>
                <w:rFonts w:cs="Arial"/>
                <w:color w:val="000000"/>
                <w:sz w:val="16"/>
                <w:szCs w:val="16"/>
              </w:rPr>
              <w:t>R5-250070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B1DD9" w14:textId="3327AFDB" w:rsidR="003952F1" w:rsidRPr="007B4467" w:rsidRDefault="003952F1" w:rsidP="003952F1">
            <w:pPr>
              <w:pStyle w:val="TAL"/>
              <w:rPr>
                <w:rFonts w:cs="Arial"/>
                <w:color w:val="000000"/>
                <w:sz w:val="16"/>
                <w:szCs w:val="16"/>
              </w:rPr>
            </w:pPr>
            <w:r w:rsidRPr="007B4467">
              <w:rPr>
                <w:rFonts w:cs="Arial"/>
                <w:color w:val="000000"/>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4D72F" w14:textId="149226B9"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01F9C" w14:textId="45E4499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96F20" w14:textId="4F7D41BF" w:rsidR="003952F1" w:rsidRPr="007B4467" w:rsidRDefault="003952F1" w:rsidP="003952F1">
            <w:pPr>
              <w:pStyle w:val="TAL"/>
              <w:rPr>
                <w:rFonts w:cs="Arial"/>
                <w:color w:val="000000"/>
                <w:sz w:val="16"/>
                <w:szCs w:val="16"/>
              </w:rPr>
            </w:pPr>
            <w:r w:rsidRPr="007B4467">
              <w:rPr>
                <w:rFonts w:cs="Arial"/>
                <w:color w:val="000000"/>
                <w:sz w:val="16"/>
                <w:szCs w:val="16"/>
              </w:rPr>
              <w:t>Update to PICS of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F51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75B835E"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47E03B"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1F4C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92D40" w14:textId="1EC85604" w:rsidR="003952F1" w:rsidRPr="007B4467" w:rsidRDefault="003952F1" w:rsidP="003952F1">
            <w:pPr>
              <w:pStyle w:val="TAL"/>
              <w:rPr>
                <w:rFonts w:cs="Arial"/>
                <w:color w:val="000000"/>
                <w:sz w:val="16"/>
                <w:szCs w:val="16"/>
              </w:rPr>
            </w:pPr>
            <w:r w:rsidRPr="007B4467">
              <w:rPr>
                <w:rFonts w:cs="Arial"/>
                <w:color w:val="000000"/>
                <w:sz w:val="16"/>
                <w:szCs w:val="16"/>
              </w:rPr>
              <w:t>R5-250071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99C63" w14:textId="61E82382" w:rsidR="003952F1" w:rsidRPr="007B4467" w:rsidRDefault="003952F1" w:rsidP="003952F1">
            <w:pPr>
              <w:pStyle w:val="TAL"/>
              <w:rPr>
                <w:rFonts w:cs="Arial"/>
                <w:color w:val="000000"/>
                <w:sz w:val="16"/>
                <w:szCs w:val="16"/>
              </w:rPr>
            </w:pPr>
            <w:r w:rsidRPr="007B4467">
              <w:rPr>
                <w:rFonts w:cs="Arial"/>
                <w:color w:val="000000"/>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134EB" w14:textId="21A72385"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7E2A1" w14:textId="240A715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E0A5C" w14:textId="060C373B" w:rsidR="003952F1" w:rsidRPr="007B4467" w:rsidRDefault="003952F1" w:rsidP="003952F1">
            <w:pPr>
              <w:pStyle w:val="TAL"/>
              <w:rPr>
                <w:rFonts w:cs="Arial"/>
                <w:color w:val="000000"/>
                <w:sz w:val="16"/>
                <w:szCs w:val="16"/>
              </w:rPr>
            </w:pPr>
            <w:r w:rsidRPr="007B4467">
              <w:rPr>
                <w:rFonts w:cs="Arial"/>
                <w:color w:val="000000"/>
                <w:sz w:val="16"/>
                <w:szCs w:val="16"/>
              </w:rPr>
              <w:t>Addition of PICS for Further enhancements on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5D6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5EEC404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9646"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CF3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9B436" w14:textId="06988829" w:rsidR="003952F1" w:rsidRPr="007B4467" w:rsidRDefault="003952F1" w:rsidP="003952F1">
            <w:pPr>
              <w:pStyle w:val="TAL"/>
              <w:rPr>
                <w:rFonts w:cs="Arial"/>
                <w:color w:val="000000"/>
                <w:sz w:val="16"/>
                <w:szCs w:val="16"/>
              </w:rPr>
            </w:pPr>
            <w:r w:rsidRPr="007B4467">
              <w:rPr>
                <w:rFonts w:cs="Arial"/>
                <w:color w:val="000000"/>
                <w:sz w:val="16"/>
                <w:szCs w:val="16"/>
              </w:rPr>
              <w:t>R5-250118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36FE8" w14:textId="3FAC0B00" w:rsidR="003952F1" w:rsidRPr="007B4467" w:rsidRDefault="003952F1" w:rsidP="003952F1">
            <w:pPr>
              <w:pStyle w:val="TAL"/>
              <w:rPr>
                <w:rFonts w:cs="Arial"/>
                <w:color w:val="000000"/>
                <w:sz w:val="16"/>
                <w:szCs w:val="16"/>
              </w:rPr>
            </w:pPr>
            <w:r w:rsidRPr="007B4467">
              <w:rPr>
                <w:rFonts w:cs="Arial"/>
                <w:color w:val="000000"/>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8ED87" w14:textId="462ECF66"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D0A24" w14:textId="0CD7521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AE676" w14:textId="74998BD1" w:rsidR="003952F1" w:rsidRPr="007B4467" w:rsidRDefault="003952F1" w:rsidP="003952F1">
            <w:pPr>
              <w:pStyle w:val="TAL"/>
              <w:rPr>
                <w:rFonts w:cs="Arial"/>
                <w:color w:val="000000"/>
                <w:sz w:val="16"/>
                <w:szCs w:val="16"/>
              </w:rPr>
            </w:pPr>
            <w:r w:rsidRPr="007B4467">
              <w:rPr>
                <w:rFonts w:cs="Arial"/>
                <w:color w:val="000000"/>
                <w:sz w:val="16"/>
                <w:szCs w:val="16"/>
              </w:rPr>
              <w:t>Addition of PICS for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81F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A11DD8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B6745"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59CBB"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A8388" w14:textId="24AC42EB" w:rsidR="003952F1" w:rsidRPr="007B4467" w:rsidRDefault="003952F1" w:rsidP="003952F1">
            <w:pPr>
              <w:pStyle w:val="TAL"/>
              <w:rPr>
                <w:rFonts w:cs="Arial"/>
                <w:color w:val="000000"/>
                <w:sz w:val="16"/>
                <w:szCs w:val="16"/>
              </w:rPr>
            </w:pPr>
            <w:r w:rsidRPr="007B4467">
              <w:rPr>
                <w:rFonts w:cs="Arial"/>
                <w:color w:val="000000"/>
                <w:sz w:val="16"/>
                <w:szCs w:val="16"/>
              </w:rPr>
              <w:t>R5-250125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4CAD5" w14:textId="3B746A76" w:rsidR="003952F1" w:rsidRPr="007B4467" w:rsidRDefault="003952F1" w:rsidP="003952F1">
            <w:pPr>
              <w:pStyle w:val="TAL"/>
              <w:rPr>
                <w:rFonts w:cs="Arial"/>
                <w:color w:val="000000"/>
                <w:sz w:val="16"/>
                <w:szCs w:val="16"/>
              </w:rPr>
            </w:pPr>
            <w:r w:rsidRPr="007B4467">
              <w:rPr>
                <w:rFonts w:cs="Arial"/>
                <w:color w:val="000000"/>
                <w:sz w:val="16"/>
                <w:szCs w:val="16"/>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5F95C" w14:textId="7C24F63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C3029" w14:textId="3107D6B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08AC1" w14:textId="2C7905AB" w:rsidR="003952F1" w:rsidRPr="007B4467" w:rsidRDefault="003952F1" w:rsidP="003952F1">
            <w:pPr>
              <w:pStyle w:val="TAL"/>
              <w:rPr>
                <w:rFonts w:cs="Arial"/>
                <w:color w:val="000000"/>
                <w:sz w:val="16"/>
                <w:szCs w:val="16"/>
              </w:rPr>
            </w:pPr>
            <w:r w:rsidRPr="007B4467">
              <w:rPr>
                <w:rFonts w:cs="Arial"/>
                <w:color w:val="000000"/>
                <w:sz w:val="16"/>
                <w:szCs w:val="16"/>
              </w:rPr>
              <w:t>Update PICS of CA_n41C-n79C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803AD"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596FB8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CBAD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9B848"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F6FA2" w14:textId="7F9009C8" w:rsidR="003952F1" w:rsidRPr="007B4467" w:rsidRDefault="003952F1" w:rsidP="003952F1">
            <w:pPr>
              <w:pStyle w:val="TAL"/>
              <w:rPr>
                <w:rFonts w:cs="Arial"/>
                <w:color w:val="000000"/>
                <w:sz w:val="16"/>
                <w:szCs w:val="16"/>
              </w:rPr>
            </w:pPr>
            <w:r w:rsidRPr="007B4467">
              <w:rPr>
                <w:rFonts w:cs="Arial"/>
                <w:color w:val="000000"/>
                <w:sz w:val="16"/>
                <w:szCs w:val="16"/>
              </w:rPr>
              <w:t>R5-250132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6CA5" w14:textId="14C5A9EA" w:rsidR="003952F1" w:rsidRPr="007B4467" w:rsidRDefault="003952F1" w:rsidP="003952F1">
            <w:pPr>
              <w:pStyle w:val="TAL"/>
              <w:rPr>
                <w:rFonts w:cs="Arial"/>
                <w:color w:val="000000"/>
                <w:sz w:val="16"/>
                <w:szCs w:val="16"/>
              </w:rPr>
            </w:pPr>
            <w:r w:rsidRPr="007B4467">
              <w:rPr>
                <w:rFonts w:cs="Arial"/>
                <w:color w:val="000000"/>
                <w:sz w:val="16"/>
                <w:szCs w:val="16"/>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EB20" w14:textId="7E1431A6"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2E21" w14:textId="67C19D9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15313" w14:textId="2C05BA7B" w:rsidR="003952F1" w:rsidRPr="007B4467" w:rsidRDefault="003952F1" w:rsidP="003952F1">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CC463"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AC4EB3F"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D3081"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AE5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FF609" w14:textId="53D44ABF" w:rsidR="003952F1" w:rsidRPr="007B4467" w:rsidRDefault="003952F1" w:rsidP="003952F1">
            <w:pPr>
              <w:pStyle w:val="TAL"/>
              <w:rPr>
                <w:rFonts w:cs="Arial"/>
                <w:color w:val="000000"/>
                <w:sz w:val="16"/>
                <w:szCs w:val="16"/>
              </w:rPr>
            </w:pPr>
            <w:r w:rsidRPr="007B4467">
              <w:rPr>
                <w:rFonts w:cs="Arial"/>
                <w:color w:val="000000"/>
                <w:sz w:val="16"/>
                <w:szCs w:val="16"/>
              </w:rPr>
              <w:t>R5-250155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E7F5B" w14:textId="09C8C165" w:rsidR="003952F1" w:rsidRPr="007B4467" w:rsidRDefault="003952F1" w:rsidP="003952F1">
            <w:pPr>
              <w:pStyle w:val="TAL"/>
              <w:rPr>
                <w:rFonts w:cs="Arial"/>
                <w:color w:val="000000"/>
                <w:sz w:val="16"/>
                <w:szCs w:val="16"/>
              </w:rPr>
            </w:pPr>
            <w:r w:rsidRPr="007B4467">
              <w:rPr>
                <w:rFonts w:cs="Arial"/>
                <w:color w:val="000000"/>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86F7F" w14:textId="75AFF0FE"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1FC5" w14:textId="79BD2E0A"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1B117" w14:textId="2A05039B" w:rsidR="003952F1" w:rsidRPr="007B4467" w:rsidRDefault="003952F1" w:rsidP="003952F1">
            <w:pPr>
              <w:pStyle w:val="TAL"/>
              <w:rPr>
                <w:rFonts w:cs="Arial"/>
                <w:color w:val="000000"/>
                <w:sz w:val="16"/>
                <w:szCs w:val="16"/>
              </w:rPr>
            </w:pPr>
            <w:r w:rsidRPr="007B4467">
              <w:rPr>
                <w:rFonts w:cs="Arial"/>
                <w:color w:val="000000"/>
                <w:sz w:val="16"/>
                <w:szCs w:val="16"/>
              </w:rPr>
              <w:t>Addition of UE capability for R18 IDC TDM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A81B"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EEF236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1CF1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375DC"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D4919" w14:textId="12445C6D" w:rsidR="003952F1" w:rsidRPr="007B4467" w:rsidRDefault="003952F1" w:rsidP="003952F1">
            <w:pPr>
              <w:pStyle w:val="TAL"/>
              <w:rPr>
                <w:rFonts w:cs="Arial"/>
                <w:color w:val="000000"/>
                <w:sz w:val="16"/>
                <w:szCs w:val="16"/>
              </w:rPr>
            </w:pPr>
            <w:r w:rsidRPr="007B4467">
              <w:rPr>
                <w:rFonts w:cs="Arial"/>
                <w:color w:val="000000"/>
                <w:sz w:val="16"/>
                <w:szCs w:val="16"/>
              </w:rPr>
              <w:t>R5-250192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A0532" w14:textId="699C39E1" w:rsidR="003952F1" w:rsidRPr="007B4467" w:rsidRDefault="003952F1" w:rsidP="003952F1">
            <w:pPr>
              <w:pStyle w:val="TAL"/>
              <w:rPr>
                <w:rFonts w:cs="Arial"/>
                <w:color w:val="000000"/>
                <w:sz w:val="16"/>
                <w:szCs w:val="16"/>
              </w:rPr>
            </w:pPr>
            <w:r w:rsidRPr="007B4467">
              <w:rPr>
                <w:rFonts w:cs="Arial"/>
                <w:color w:val="000000"/>
                <w:sz w:val="16"/>
                <w:szCs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62315" w14:textId="29655D82"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741" w14:textId="30C105DD"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4CE5E" w14:textId="3C7ACE73" w:rsidR="003952F1" w:rsidRPr="007B4467" w:rsidRDefault="003952F1" w:rsidP="003952F1">
            <w:pPr>
              <w:pStyle w:val="TAL"/>
              <w:rPr>
                <w:rFonts w:cs="Arial"/>
                <w:color w:val="000000"/>
                <w:sz w:val="16"/>
                <w:szCs w:val="16"/>
              </w:rPr>
            </w:pPr>
            <w:r w:rsidRPr="007B4467">
              <w:rPr>
                <w:rFonts w:cs="Arial"/>
                <w:color w:val="000000"/>
                <w:sz w:val="16"/>
                <w:szCs w:val="16"/>
              </w:rPr>
              <w:t>Addition of RF baseline implementation capabilities for new HPUE 2CC NRCA combo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DF0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182620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E114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9384B"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15FE0" w14:textId="639A8FAC" w:rsidR="003952F1" w:rsidRPr="007B4467" w:rsidRDefault="003952F1" w:rsidP="003952F1">
            <w:pPr>
              <w:pStyle w:val="TAL"/>
              <w:rPr>
                <w:rFonts w:cs="Arial"/>
                <w:color w:val="000000"/>
                <w:sz w:val="16"/>
                <w:szCs w:val="16"/>
              </w:rPr>
            </w:pPr>
            <w:r w:rsidRPr="007B4467">
              <w:rPr>
                <w:rFonts w:cs="Arial"/>
                <w:color w:val="000000"/>
                <w:sz w:val="16"/>
                <w:szCs w:val="16"/>
              </w:rPr>
              <w:t>R5-250218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EAEB" w14:textId="780ACD9E" w:rsidR="003952F1" w:rsidRPr="007B4467" w:rsidRDefault="003952F1" w:rsidP="003952F1">
            <w:pPr>
              <w:pStyle w:val="TAL"/>
              <w:rPr>
                <w:rFonts w:cs="Arial"/>
                <w:color w:val="000000"/>
                <w:sz w:val="16"/>
                <w:szCs w:val="16"/>
              </w:rPr>
            </w:pPr>
            <w:r w:rsidRPr="007B4467">
              <w:rPr>
                <w:rFonts w:cs="Arial"/>
                <w:color w:val="000000"/>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0B57" w14:textId="517F1A89"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BFDDF" w14:textId="1429E89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711C1" w14:textId="41E33E67" w:rsidR="003952F1" w:rsidRPr="007B4467" w:rsidRDefault="003952F1" w:rsidP="003952F1">
            <w:pPr>
              <w:pStyle w:val="TAL"/>
              <w:rPr>
                <w:rFonts w:cs="Arial"/>
                <w:color w:val="000000"/>
                <w:sz w:val="16"/>
                <w:szCs w:val="16"/>
              </w:rPr>
            </w:pPr>
            <w:r w:rsidRPr="007B4467">
              <w:rPr>
                <w:rFonts w:cs="Arial"/>
                <w:color w:val="000000"/>
                <w:sz w:val="16"/>
                <w:szCs w:val="16"/>
              </w:rPr>
              <w:t>Remove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0E65E"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30223E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F7F4D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F84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D7DEA" w14:textId="3B869DAA" w:rsidR="003952F1" w:rsidRPr="007B4467" w:rsidRDefault="003952F1" w:rsidP="003952F1">
            <w:pPr>
              <w:pStyle w:val="TAL"/>
              <w:rPr>
                <w:rFonts w:cs="Arial"/>
                <w:color w:val="000000"/>
                <w:sz w:val="16"/>
                <w:szCs w:val="16"/>
              </w:rPr>
            </w:pPr>
            <w:r w:rsidRPr="007B4467">
              <w:rPr>
                <w:rFonts w:cs="Arial"/>
                <w:color w:val="000000"/>
                <w:sz w:val="16"/>
                <w:szCs w:val="16"/>
              </w:rPr>
              <w:t>R5-250226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4289D" w14:textId="26CCB522" w:rsidR="003952F1" w:rsidRPr="007B4467" w:rsidRDefault="003952F1" w:rsidP="003952F1">
            <w:pPr>
              <w:pStyle w:val="TAL"/>
              <w:rPr>
                <w:rFonts w:cs="Arial"/>
                <w:color w:val="000000"/>
                <w:sz w:val="16"/>
                <w:szCs w:val="16"/>
              </w:rPr>
            </w:pPr>
            <w:r w:rsidRPr="007B4467">
              <w:rPr>
                <w:rFonts w:cs="Arial"/>
                <w:color w:val="000000"/>
                <w:sz w:val="16"/>
                <w:szCs w:val="16"/>
              </w:rPr>
              <w:t>0769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6E820" w14:textId="164DAFB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EC58" w14:textId="3D5BF66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EA1D8" w14:textId="687EF2FE" w:rsidR="003952F1" w:rsidRPr="007B4467" w:rsidRDefault="003952F1" w:rsidP="003952F1">
            <w:pPr>
              <w:pStyle w:val="TAL"/>
              <w:rPr>
                <w:rFonts w:cs="Arial"/>
                <w:color w:val="000000"/>
                <w:sz w:val="16"/>
                <w:szCs w:val="16"/>
              </w:rPr>
            </w:pPr>
            <w:r w:rsidRPr="007B4467">
              <w:rPr>
                <w:rFonts w:cs="Arial"/>
                <w:color w:val="000000"/>
                <w:sz w:val="16"/>
                <w:szCs w:val="16"/>
              </w:rPr>
              <w:t>Addition of UE capability for new 4CC NRCA combo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3A5F2"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36944C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76F6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9247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1071" w14:textId="365B56FA" w:rsidR="003952F1" w:rsidRPr="007B4467" w:rsidRDefault="003952F1" w:rsidP="003952F1">
            <w:pPr>
              <w:pStyle w:val="TAL"/>
              <w:rPr>
                <w:rFonts w:cs="Arial"/>
                <w:color w:val="000000"/>
                <w:sz w:val="16"/>
                <w:szCs w:val="16"/>
              </w:rPr>
            </w:pPr>
            <w:r w:rsidRPr="007B4467">
              <w:rPr>
                <w:rFonts w:cs="Arial"/>
                <w:color w:val="000000"/>
                <w:sz w:val="16"/>
                <w:szCs w:val="16"/>
              </w:rPr>
              <w:t>R5-250236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B8F86" w14:textId="0C096461" w:rsidR="003952F1" w:rsidRPr="007B4467" w:rsidRDefault="003952F1" w:rsidP="003952F1">
            <w:pPr>
              <w:pStyle w:val="TAL"/>
              <w:rPr>
                <w:rFonts w:cs="Arial"/>
                <w:color w:val="000000"/>
                <w:sz w:val="16"/>
                <w:szCs w:val="16"/>
              </w:rPr>
            </w:pPr>
            <w:r w:rsidRPr="007B4467">
              <w:rPr>
                <w:rFonts w:cs="Arial"/>
                <w:color w:val="000000"/>
                <w:sz w:val="16"/>
                <w:szCs w:val="16"/>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DE4AA" w14:textId="5F5C9A3A"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378F" w14:textId="7E959DB9"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22EB6" w14:textId="60FAC7AB" w:rsidR="003952F1" w:rsidRPr="007B4467" w:rsidRDefault="003952F1" w:rsidP="003952F1">
            <w:pPr>
              <w:pStyle w:val="TAL"/>
              <w:rPr>
                <w:rFonts w:cs="Arial"/>
                <w:color w:val="000000"/>
                <w:sz w:val="16"/>
                <w:szCs w:val="16"/>
              </w:rPr>
            </w:pPr>
            <w:r w:rsidRPr="007B4467">
              <w:rPr>
                <w:rFonts w:cs="Arial"/>
                <w:color w:val="000000"/>
                <w:sz w:val="16"/>
                <w:szCs w:val="16"/>
              </w:rPr>
              <w:t>Addition of Baseline Implementation Capabilities for CA_n28A-n78A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6B3B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061B290"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0633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AA4BA"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E1717" w14:textId="692494F3" w:rsidR="003952F1" w:rsidRPr="007B4467" w:rsidRDefault="003952F1" w:rsidP="003952F1">
            <w:pPr>
              <w:pStyle w:val="TAL"/>
              <w:rPr>
                <w:rFonts w:cs="Arial"/>
                <w:color w:val="000000"/>
                <w:sz w:val="16"/>
                <w:szCs w:val="16"/>
              </w:rPr>
            </w:pPr>
            <w:r w:rsidRPr="007B4467">
              <w:rPr>
                <w:rFonts w:cs="Arial"/>
                <w:color w:val="000000"/>
                <w:sz w:val="16"/>
                <w:szCs w:val="16"/>
              </w:rPr>
              <w:t>R5-250248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8494" w14:textId="4CD0CFAC" w:rsidR="003952F1" w:rsidRPr="007B4467" w:rsidRDefault="003952F1" w:rsidP="003952F1">
            <w:pPr>
              <w:pStyle w:val="TAL"/>
              <w:rPr>
                <w:rFonts w:cs="Arial"/>
                <w:color w:val="000000"/>
                <w:sz w:val="16"/>
                <w:szCs w:val="16"/>
              </w:rPr>
            </w:pPr>
            <w:r w:rsidRPr="007B4467">
              <w:rPr>
                <w:rFonts w:cs="Arial"/>
                <w:color w:val="000000"/>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30216" w14:textId="01BBD0EE"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3DFC1" w14:textId="1D4AECF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BE02D" w14:textId="70D06497" w:rsidR="003952F1" w:rsidRPr="007B4467" w:rsidRDefault="003952F1" w:rsidP="003952F1">
            <w:pPr>
              <w:pStyle w:val="TAL"/>
              <w:rPr>
                <w:rFonts w:cs="Arial"/>
                <w:color w:val="000000"/>
                <w:sz w:val="16"/>
                <w:szCs w:val="16"/>
              </w:rPr>
            </w:pPr>
            <w:r w:rsidRPr="007B4467">
              <w:rPr>
                <w:rFonts w:cs="Arial"/>
                <w:color w:val="000000"/>
                <w:sz w:val="16"/>
                <w:szCs w:val="16"/>
              </w:rPr>
              <w:t>CR 38.508-2 Definition of many PC2 NR CA combos with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4223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A8CB66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BE74C"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3629"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BAC2C" w14:textId="3B733034" w:rsidR="003952F1" w:rsidRPr="007B4467" w:rsidRDefault="003952F1" w:rsidP="003952F1">
            <w:pPr>
              <w:pStyle w:val="TAL"/>
              <w:rPr>
                <w:rFonts w:cs="Arial"/>
                <w:color w:val="000000"/>
                <w:sz w:val="16"/>
                <w:szCs w:val="16"/>
              </w:rPr>
            </w:pPr>
            <w:r w:rsidRPr="007B4467">
              <w:rPr>
                <w:rFonts w:cs="Arial"/>
                <w:color w:val="000000"/>
                <w:sz w:val="16"/>
                <w:szCs w:val="16"/>
              </w:rPr>
              <w:t>R5-250249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8CF54" w14:textId="5E71838B" w:rsidR="003952F1" w:rsidRPr="007B4467" w:rsidRDefault="003952F1" w:rsidP="003952F1">
            <w:pPr>
              <w:pStyle w:val="TAL"/>
              <w:rPr>
                <w:rFonts w:cs="Arial"/>
                <w:color w:val="000000"/>
                <w:sz w:val="16"/>
                <w:szCs w:val="16"/>
              </w:rPr>
            </w:pPr>
            <w:r w:rsidRPr="007B4467">
              <w:rPr>
                <w:rFonts w:cs="Arial"/>
                <w:color w:val="000000"/>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69DF7" w14:textId="43D044BC"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B50C" w14:textId="27E9C6F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C3632" w14:textId="4631820C" w:rsidR="003952F1" w:rsidRPr="007B4467" w:rsidRDefault="003952F1" w:rsidP="003952F1">
            <w:pPr>
              <w:pStyle w:val="TAL"/>
              <w:rPr>
                <w:rFonts w:cs="Arial"/>
                <w:color w:val="000000"/>
                <w:sz w:val="16"/>
                <w:szCs w:val="16"/>
              </w:rPr>
            </w:pPr>
            <w:r w:rsidRPr="007B4467">
              <w:rPr>
                <w:rFonts w:cs="Arial"/>
                <w:color w:val="000000"/>
                <w:sz w:val="16"/>
                <w:szCs w:val="16"/>
              </w:rPr>
              <w:t>CR 38.508-2 Definition of many PC2 NR CA combos with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7F5C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11CD96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F32FC"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3E10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C067B" w14:textId="4D0D1361" w:rsidR="003952F1" w:rsidRPr="007B4467" w:rsidRDefault="003952F1" w:rsidP="003952F1">
            <w:pPr>
              <w:pStyle w:val="TAL"/>
              <w:rPr>
                <w:rFonts w:cs="Arial"/>
                <w:color w:val="000000"/>
                <w:sz w:val="16"/>
                <w:szCs w:val="16"/>
              </w:rPr>
            </w:pPr>
            <w:r w:rsidRPr="007B4467">
              <w:rPr>
                <w:rFonts w:cs="Arial"/>
                <w:color w:val="000000"/>
                <w:sz w:val="16"/>
                <w:szCs w:val="16"/>
              </w:rPr>
              <w:t>R5-250274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18716" w14:textId="4E822C45" w:rsidR="003952F1" w:rsidRPr="007B4467" w:rsidRDefault="003952F1" w:rsidP="003952F1">
            <w:pPr>
              <w:pStyle w:val="TAL"/>
              <w:rPr>
                <w:rFonts w:cs="Arial"/>
                <w:color w:val="000000"/>
                <w:sz w:val="16"/>
                <w:szCs w:val="16"/>
              </w:rPr>
            </w:pPr>
            <w:r w:rsidRPr="007B4467">
              <w:rPr>
                <w:rFonts w:cs="Arial"/>
                <w:color w:val="000000"/>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807C5" w14:textId="72E944A8"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EF3EC" w14:textId="79FBC8F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07908" w14:textId="43683BC3" w:rsidR="003952F1" w:rsidRPr="007B4467" w:rsidRDefault="003952F1" w:rsidP="003952F1">
            <w:pPr>
              <w:pStyle w:val="TAL"/>
              <w:rPr>
                <w:rFonts w:cs="Arial"/>
                <w:color w:val="000000"/>
                <w:sz w:val="16"/>
                <w:szCs w:val="16"/>
              </w:rPr>
            </w:pPr>
            <w:r w:rsidRPr="007B4467">
              <w:rPr>
                <w:rFonts w:cs="Arial"/>
                <w:color w:val="000000"/>
                <w:sz w:val="16"/>
                <w:szCs w:val="16"/>
              </w:rPr>
              <w:t>Addition of applicability statement for several NR 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FE8A5"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673AD7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C5D78"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A886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C004" w14:textId="09AD5DF0" w:rsidR="003952F1" w:rsidRPr="007B4467" w:rsidRDefault="003952F1" w:rsidP="003952F1">
            <w:pPr>
              <w:pStyle w:val="TAL"/>
              <w:rPr>
                <w:rFonts w:cs="Arial"/>
                <w:color w:val="000000"/>
                <w:sz w:val="16"/>
                <w:szCs w:val="16"/>
              </w:rPr>
            </w:pPr>
            <w:r w:rsidRPr="007B4467">
              <w:rPr>
                <w:rFonts w:cs="Arial"/>
                <w:color w:val="000000"/>
                <w:sz w:val="16"/>
                <w:szCs w:val="16"/>
              </w:rPr>
              <w:t>R5-250412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492C" w14:textId="4B593672" w:rsidR="003952F1" w:rsidRPr="007B4467" w:rsidRDefault="003952F1" w:rsidP="003952F1">
            <w:pPr>
              <w:pStyle w:val="TAL"/>
              <w:rPr>
                <w:rFonts w:cs="Arial"/>
                <w:color w:val="000000"/>
                <w:sz w:val="16"/>
                <w:szCs w:val="16"/>
              </w:rPr>
            </w:pPr>
            <w:r w:rsidRPr="007B4467">
              <w:rPr>
                <w:rFonts w:cs="Arial"/>
                <w:color w:val="000000"/>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F03B" w14:textId="388A8C5B"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D9B5" w14:textId="363749D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1B92A" w14:textId="1B41DBC0" w:rsidR="003952F1" w:rsidRPr="007B4467" w:rsidRDefault="003952F1" w:rsidP="003952F1">
            <w:pPr>
              <w:pStyle w:val="TAL"/>
              <w:rPr>
                <w:rFonts w:cs="Arial"/>
                <w:color w:val="000000"/>
                <w:sz w:val="16"/>
                <w:szCs w:val="16"/>
              </w:rPr>
            </w:pPr>
            <w:r w:rsidRPr="007B4467">
              <w:rPr>
                <w:rFonts w:cs="Arial"/>
                <w:color w:val="000000"/>
                <w:sz w:val="16"/>
                <w:szCs w:val="16"/>
              </w:rPr>
              <w:t>Addition of ICS for enhanced receiver type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953E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4719BEFC"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D36A9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8542"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1187C" w14:textId="5AF970AA" w:rsidR="003952F1" w:rsidRPr="007B4467" w:rsidRDefault="003952F1" w:rsidP="003952F1">
            <w:pPr>
              <w:pStyle w:val="TAL"/>
              <w:rPr>
                <w:rFonts w:cs="Arial"/>
                <w:color w:val="000000"/>
                <w:sz w:val="16"/>
                <w:szCs w:val="16"/>
              </w:rPr>
            </w:pPr>
            <w:r w:rsidRPr="007B4467">
              <w:rPr>
                <w:rFonts w:cs="Arial"/>
                <w:color w:val="000000"/>
                <w:sz w:val="16"/>
                <w:szCs w:val="16"/>
              </w:rPr>
              <w:t>R5-250447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508E9" w14:textId="02187B3A" w:rsidR="003952F1" w:rsidRPr="007B4467" w:rsidRDefault="003952F1" w:rsidP="003952F1">
            <w:pPr>
              <w:pStyle w:val="TAL"/>
              <w:rPr>
                <w:rFonts w:cs="Arial"/>
                <w:color w:val="000000"/>
                <w:sz w:val="16"/>
                <w:szCs w:val="16"/>
              </w:rPr>
            </w:pPr>
            <w:r w:rsidRPr="007B4467">
              <w:rPr>
                <w:rFonts w:cs="Arial"/>
                <w:color w:val="000000"/>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3D7DF" w14:textId="003C0371"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D37FE" w14:textId="195CAF5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9C4AB" w14:textId="0E380B73" w:rsidR="003952F1" w:rsidRPr="007B4467" w:rsidRDefault="003952F1" w:rsidP="003952F1">
            <w:pPr>
              <w:pStyle w:val="TAL"/>
              <w:rPr>
                <w:rFonts w:cs="Arial"/>
                <w:color w:val="000000"/>
                <w:sz w:val="16"/>
                <w:szCs w:val="16"/>
              </w:rPr>
            </w:pPr>
            <w:r w:rsidRPr="007B4467">
              <w:rPr>
                <w:rFonts w:cs="Arial"/>
                <w:color w:val="000000"/>
                <w:sz w:val="16"/>
                <w:szCs w:val="16"/>
              </w:rPr>
              <w:t>Support of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AB335"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501C50F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0B55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ABF9A"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5325D" w14:textId="2E64179B" w:rsidR="003952F1" w:rsidRPr="007B4467" w:rsidRDefault="003952F1" w:rsidP="003952F1">
            <w:pPr>
              <w:pStyle w:val="TAL"/>
              <w:rPr>
                <w:rFonts w:cs="Arial"/>
                <w:color w:val="000000"/>
                <w:sz w:val="16"/>
                <w:szCs w:val="16"/>
              </w:rPr>
            </w:pPr>
            <w:r w:rsidRPr="007B4467">
              <w:rPr>
                <w:rFonts w:cs="Arial"/>
                <w:color w:val="000000"/>
                <w:sz w:val="16"/>
                <w:szCs w:val="16"/>
              </w:rPr>
              <w:t>R5-250571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F534" w14:textId="13BF6A4E" w:rsidR="003952F1" w:rsidRPr="007B4467" w:rsidRDefault="003952F1" w:rsidP="003952F1">
            <w:pPr>
              <w:pStyle w:val="TAL"/>
              <w:rPr>
                <w:rFonts w:cs="Arial"/>
                <w:color w:val="000000"/>
                <w:sz w:val="16"/>
                <w:szCs w:val="16"/>
              </w:rPr>
            </w:pPr>
            <w:r w:rsidRPr="007B4467">
              <w:rPr>
                <w:rFonts w:cs="Arial"/>
                <w:color w:val="000000"/>
                <w:sz w:val="16"/>
                <w:szCs w:val="16"/>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007014" w14:textId="315DE36A"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A534" w14:textId="79EA325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69222" w14:textId="258485CE" w:rsidR="003952F1" w:rsidRPr="007B4467" w:rsidRDefault="003952F1" w:rsidP="003952F1">
            <w:pPr>
              <w:pStyle w:val="TAL"/>
              <w:rPr>
                <w:rFonts w:cs="Arial"/>
                <w:color w:val="000000"/>
                <w:sz w:val="16"/>
                <w:szCs w:val="16"/>
              </w:rPr>
            </w:pPr>
            <w:r w:rsidRPr="007B4467">
              <w:rPr>
                <w:rFonts w:cs="Arial"/>
                <w:color w:val="000000"/>
                <w:sz w:val="16"/>
                <w:szCs w:val="16"/>
              </w:rPr>
              <w:t>Add new PICS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0FED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68B40A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A368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A67A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5B9D" w14:textId="50EA53B9" w:rsidR="003952F1" w:rsidRPr="007B4467" w:rsidRDefault="003952F1" w:rsidP="003952F1">
            <w:pPr>
              <w:pStyle w:val="TAL"/>
              <w:rPr>
                <w:rFonts w:cs="Arial"/>
                <w:color w:val="000000"/>
                <w:sz w:val="16"/>
                <w:szCs w:val="16"/>
              </w:rPr>
            </w:pPr>
            <w:r w:rsidRPr="007B4467">
              <w:rPr>
                <w:rFonts w:cs="Arial"/>
                <w:color w:val="000000"/>
                <w:sz w:val="16"/>
                <w:szCs w:val="16"/>
              </w:rPr>
              <w:t>R5-250817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9019" w14:textId="289B50B0" w:rsidR="003952F1" w:rsidRPr="007B4467" w:rsidRDefault="003952F1" w:rsidP="003952F1">
            <w:pPr>
              <w:pStyle w:val="TAL"/>
              <w:rPr>
                <w:rFonts w:cs="Arial"/>
                <w:color w:val="000000"/>
                <w:sz w:val="16"/>
                <w:szCs w:val="16"/>
              </w:rPr>
            </w:pPr>
            <w:r w:rsidRPr="007B4467">
              <w:rPr>
                <w:rFonts w:cs="Arial"/>
                <w:color w:val="000000"/>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BE84" w14:textId="6973323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F809B" w14:textId="035B919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58C0D" w14:textId="5D844E38" w:rsidR="003952F1" w:rsidRPr="007B4467" w:rsidRDefault="003952F1" w:rsidP="003952F1">
            <w:pPr>
              <w:pStyle w:val="TAL"/>
              <w:rPr>
                <w:rFonts w:cs="Arial"/>
                <w:color w:val="000000"/>
                <w:sz w:val="16"/>
                <w:szCs w:val="16"/>
              </w:rPr>
            </w:pPr>
            <w:r w:rsidRPr="007B4467">
              <w:rPr>
                <w:rFonts w:cs="Arial"/>
                <w:color w:val="000000"/>
                <w:sz w:val="16"/>
                <w:szCs w:val="16"/>
              </w:rPr>
              <w:t xml:space="preserve">Correction to physical </w:t>
            </w:r>
            <w:r w:rsidR="007B4467" w:rsidRPr="007B4467">
              <w:rPr>
                <w:rFonts w:cs="Arial"/>
                <w:color w:val="000000"/>
                <w:sz w:val="16"/>
                <w:szCs w:val="16"/>
              </w:rPr>
              <w:t>implementation</w:t>
            </w:r>
            <w:r w:rsidRPr="007B4467">
              <w:rPr>
                <w:rFonts w:cs="Arial"/>
                <w:color w:val="000000"/>
                <w:sz w:val="16"/>
                <w:szCs w:val="16"/>
              </w:rPr>
              <w:t xml:space="preserve"> capabilities for uplink full power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AD57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6AC92FA"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CBA4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26386"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0D496" w14:textId="489AC5CF" w:rsidR="003952F1" w:rsidRPr="007B4467" w:rsidRDefault="003952F1" w:rsidP="003952F1">
            <w:pPr>
              <w:pStyle w:val="TAL"/>
              <w:rPr>
                <w:rFonts w:cs="Arial"/>
                <w:color w:val="000000"/>
                <w:sz w:val="16"/>
                <w:szCs w:val="16"/>
              </w:rPr>
            </w:pPr>
            <w:r w:rsidRPr="007B4467">
              <w:rPr>
                <w:rFonts w:cs="Arial"/>
                <w:color w:val="000000"/>
                <w:sz w:val="16"/>
                <w:szCs w:val="16"/>
              </w:rPr>
              <w:t>R5-250999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4E38" w14:textId="6AEC8373" w:rsidR="003952F1" w:rsidRPr="007B4467" w:rsidRDefault="003952F1" w:rsidP="003952F1">
            <w:pPr>
              <w:pStyle w:val="TAL"/>
              <w:rPr>
                <w:rFonts w:cs="Arial"/>
                <w:color w:val="000000"/>
                <w:sz w:val="16"/>
                <w:szCs w:val="16"/>
              </w:rPr>
            </w:pPr>
            <w:r w:rsidRPr="007B4467">
              <w:rPr>
                <w:rFonts w:cs="Arial"/>
                <w:color w:val="000000"/>
                <w:sz w:val="16"/>
                <w:szCs w:val="16"/>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D7802" w14:textId="0E7BC4D2"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D15F" w14:textId="3D3A717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A1209" w14:textId="14C437A2" w:rsidR="003952F1" w:rsidRPr="007B4467" w:rsidRDefault="003952F1" w:rsidP="003952F1">
            <w:pPr>
              <w:pStyle w:val="TAL"/>
              <w:rPr>
                <w:rFonts w:cs="Arial"/>
                <w:color w:val="000000"/>
                <w:sz w:val="16"/>
                <w:szCs w:val="16"/>
              </w:rPr>
            </w:pPr>
            <w:r w:rsidRPr="007B4467">
              <w:rPr>
                <w:rFonts w:cs="Arial"/>
                <w:color w:val="000000"/>
                <w:sz w:val="16"/>
                <w:szCs w:val="16"/>
              </w:rPr>
              <w:t>Correction to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CC19"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CC27CD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8F6DFD"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B75C6"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621839" w14:textId="74A37BB9" w:rsidR="003952F1" w:rsidRPr="007B4467" w:rsidRDefault="003952F1" w:rsidP="003952F1">
            <w:pPr>
              <w:pStyle w:val="TAL"/>
              <w:rPr>
                <w:rFonts w:cs="Arial"/>
                <w:color w:val="000000"/>
                <w:sz w:val="16"/>
                <w:szCs w:val="16"/>
              </w:rPr>
            </w:pPr>
            <w:r w:rsidRPr="007B4467">
              <w:rPr>
                <w:rFonts w:cs="Arial"/>
                <w:color w:val="000000"/>
                <w:sz w:val="16"/>
                <w:szCs w:val="16"/>
              </w:rPr>
              <w:t>R5-251065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8471A" w14:textId="061F155C" w:rsidR="003952F1" w:rsidRPr="007B4467" w:rsidRDefault="003952F1" w:rsidP="003952F1">
            <w:pPr>
              <w:pStyle w:val="TAL"/>
              <w:rPr>
                <w:rFonts w:cs="Arial"/>
                <w:color w:val="000000"/>
                <w:sz w:val="16"/>
                <w:szCs w:val="16"/>
              </w:rPr>
            </w:pPr>
            <w:r w:rsidRPr="007B4467">
              <w:rPr>
                <w:rFonts w:cs="Arial"/>
                <w:color w:val="000000"/>
                <w:sz w:val="16"/>
                <w:szCs w:val="16"/>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CAF26" w14:textId="71830FF5"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82490" w14:textId="4C082A4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F8766" w14:textId="29487DF0" w:rsidR="003952F1" w:rsidRPr="007B4467" w:rsidRDefault="003952F1" w:rsidP="003952F1">
            <w:pPr>
              <w:pStyle w:val="TAL"/>
              <w:rPr>
                <w:rFonts w:cs="Arial"/>
                <w:color w:val="000000"/>
                <w:sz w:val="16"/>
                <w:szCs w:val="16"/>
              </w:rPr>
            </w:pPr>
            <w:r w:rsidRPr="007B4467">
              <w:rPr>
                <w:rFonts w:cs="Arial"/>
                <w:color w:val="000000"/>
                <w:sz w:val="16"/>
                <w:szCs w:val="16"/>
              </w:rPr>
              <w:t>Corrections on A.4.3.9 for band n85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A1ACA"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5A3AB91"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C2C8F"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255E"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4628F" w14:textId="3ECE6D21" w:rsidR="003952F1" w:rsidRPr="007B4467" w:rsidRDefault="003952F1" w:rsidP="003952F1">
            <w:pPr>
              <w:pStyle w:val="TAL"/>
              <w:rPr>
                <w:rFonts w:cs="Arial"/>
                <w:color w:val="000000"/>
                <w:sz w:val="16"/>
                <w:szCs w:val="16"/>
              </w:rPr>
            </w:pPr>
            <w:r w:rsidRPr="007B4467">
              <w:rPr>
                <w:rFonts w:cs="Arial"/>
                <w:color w:val="000000"/>
                <w:sz w:val="16"/>
                <w:szCs w:val="16"/>
              </w:rPr>
              <w:t>R5-251258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F8DD" w14:textId="704AE4CB" w:rsidR="003952F1" w:rsidRPr="007B4467" w:rsidRDefault="003952F1" w:rsidP="003952F1">
            <w:pPr>
              <w:pStyle w:val="TAL"/>
              <w:rPr>
                <w:rFonts w:cs="Arial"/>
                <w:color w:val="000000"/>
                <w:sz w:val="16"/>
                <w:szCs w:val="16"/>
              </w:rPr>
            </w:pPr>
            <w:r w:rsidRPr="007B4467">
              <w:rPr>
                <w:rFonts w:cs="Arial"/>
                <w:color w:val="000000"/>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392C4C" w14:textId="04383B62"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3CAC" w14:textId="7C4AC6F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55CE3" w14:textId="69F4E7E1" w:rsidR="003952F1" w:rsidRPr="007B4467" w:rsidRDefault="003952F1" w:rsidP="003952F1">
            <w:pPr>
              <w:pStyle w:val="TAL"/>
              <w:rPr>
                <w:rFonts w:cs="Arial"/>
                <w:color w:val="000000"/>
                <w:sz w:val="16"/>
                <w:szCs w:val="16"/>
              </w:rPr>
            </w:pPr>
            <w:r w:rsidRPr="007B4467">
              <w:rPr>
                <w:rFonts w:cs="Arial"/>
                <w:color w:val="000000"/>
                <w:sz w:val="16"/>
                <w:szCs w:val="16"/>
              </w:rPr>
              <w:t>Add new PICS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958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59C2564"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F9A77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9D57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5B1F" w14:textId="103D6DD2" w:rsidR="003952F1" w:rsidRPr="007B4467" w:rsidRDefault="003952F1" w:rsidP="003952F1">
            <w:pPr>
              <w:pStyle w:val="TAL"/>
              <w:rPr>
                <w:rFonts w:cs="Arial"/>
                <w:color w:val="000000"/>
                <w:sz w:val="16"/>
                <w:szCs w:val="16"/>
              </w:rPr>
            </w:pPr>
            <w:r w:rsidRPr="007B4467">
              <w:rPr>
                <w:rFonts w:cs="Arial"/>
                <w:color w:val="000000"/>
                <w:sz w:val="16"/>
                <w:szCs w:val="16"/>
              </w:rPr>
              <w:t>R5-251298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A6C88" w14:textId="5BC0AE14" w:rsidR="003952F1" w:rsidRPr="007B4467" w:rsidRDefault="003952F1" w:rsidP="003952F1">
            <w:pPr>
              <w:pStyle w:val="TAL"/>
              <w:rPr>
                <w:rFonts w:cs="Arial"/>
                <w:color w:val="000000"/>
                <w:sz w:val="16"/>
                <w:szCs w:val="16"/>
              </w:rPr>
            </w:pPr>
            <w:r w:rsidRPr="007B4467">
              <w:rPr>
                <w:rFonts w:cs="Arial"/>
                <w:color w:val="000000"/>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2870E" w14:textId="09E30AEA"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4026B" w14:textId="662657B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DB703" w14:textId="411F80A2" w:rsidR="003952F1" w:rsidRPr="007B4467" w:rsidRDefault="003952F1" w:rsidP="003952F1">
            <w:pPr>
              <w:pStyle w:val="TAL"/>
              <w:rPr>
                <w:rFonts w:cs="Arial"/>
                <w:color w:val="000000"/>
                <w:sz w:val="16"/>
                <w:szCs w:val="16"/>
              </w:rPr>
            </w:pPr>
            <w:r w:rsidRPr="007B4467">
              <w:rPr>
                <w:rFonts w:cs="Arial"/>
                <w:color w:val="000000"/>
                <w:sz w:val="16"/>
                <w:szCs w:val="16"/>
              </w:rPr>
              <w:t>Introduction of RRM Measurement Capability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2B66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BB37D75"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53725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5C3E0"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84D88" w14:textId="1FAADB2C" w:rsidR="003952F1" w:rsidRPr="007B4467" w:rsidRDefault="003952F1" w:rsidP="003952F1">
            <w:pPr>
              <w:pStyle w:val="TAL"/>
              <w:rPr>
                <w:rFonts w:cs="Arial"/>
                <w:color w:val="000000"/>
                <w:sz w:val="16"/>
                <w:szCs w:val="16"/>
              </w:rPr>
            </w:pPr>
            <w:r w:rsidRPr="007B4467">
              <w:rPr>
                <w:rFonts w:cs="Arial"/>
                <w:color w:val="000000"/>
                <w:sz w:val="16"/>
                <w:szCs w:val="16"/>
              </w:rPr>
              <w:t>R5-251332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2D20" w14:textId="68002E32" w:rsidR="003952F1" w:rsidRPr="007B4467" w:rsidRDefault="003952F1" w:rsidP="003952F1">
            <w:pPr>
              <w:pStyle w:val="TAL"/>
              <w:rPr>
                <w:rFonts w:cs="Arial"/>
                <w:color w:val="000000"/>
                <w:sz w:val="16"/>
                <w:szCs w:val="16"/>
              </w:rPr>
            </w:pPr>
            <w:r w:rsidRPr="007B4467">
              <w:rPr>
                <w:rFonts w:cs="Arial"/>
                <w:color w:val="000000"/>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712D7" w14:textId="69F913C5"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AC9CE" w14:textId="1378641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C9583" w14:textId="5A5DDD7A" w:rsidR="003952F1" w:rsidRPr="007B4467" w:rsidRDefault="003952F1" w:rsidP="003952F1">
            <w:pPr>
              <w:pStyle w:val="TAL"/>
              <w:rPr>
                <w:rFonts w:cs="Arial"/>
                <w:color w:val="000000"/>
                <w:sz w:val="16"/>
                <w:szCs w:val="16"/>
              </w:rPr>
            </w:pPr>
            <w:r w:rsidRPr="007B4467">
              <w:rPr>
                <w:rFonts w:cs="Arial"/>
                <w:color w:val="000000"/>
                <w:sz w:val="16"/>
                <w:szCs w:val="16"/>
              </w:rPr>
              <w:t>Introduction of PICS to support equivalent SNPN for new Rel-18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ACD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7D96BA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0EB1D"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889E1"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6E7A" w14:textId="78A6DE34" w:rsidR="003952F1" w:rsidRPr="007B4467" w:rsidRDefault="003952F1" w:rsidP="003952F1">
            <w:pPr>
              <w:pStyle w:val="TAL"/>
              <w:rPr>
                <w:rFonts w:cs="Arial"/>
                <w:color w:val="000000"/>
                <w:sz w:val="16"/>
                <w:szCs w:val="16"/>
              </w:rPr>
            </w:pPr>
            <w:r w:rsidRPr="007B4467">
              <w:rPr>
                <w:rFonts w:cs="Arial"/>
                <w:color w:val="000000"/>
                <w:sz w:val="16"/>
                <w:szCs w:val="16"/>
              </w:rPr>
              <w:t>R5-251365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13430" w14:textId="0CA4223E" w:rsidR="003952F1" w:rsidRPr="007B4467" w:rsidRDefault="003952F1" w:rsidP="003952F1">
            <w:pPr>
              <w:pStyle w:val="TAL"/>
              <w:rPr>
                <w:rFonts w:cs="Arial"/>
                <w:color w:val="000000"/>
                <w:sz w:val="16"/>
                <w:szCs w:val="16"/>
              </w:rPr>
            </w:pPr>
            <w:r w:rsidRPr="007B4467">
              <w:rPr>
                <w:rFonts w:cs="Arial"/>
                <w:color w:val="000000"/>
                <w:sz w:val="16"/>
                <w:szCs w:val="16"/>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BBE45" w14:textId="0FC2693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5D0C" w14:textId="304BEBEE"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16934" w14:textId="3818CC41" w:rsidR="003952F1" w:rsidRPr="007B4467" w:rsidRDefault="003952F1" w:rsidP="003952F1">
            <w:pPr>
              <w:pStyle w:val="TAL"/>
              <w:rPr>
                <w:rFonts w:cs="Arial"/>
                <w:color w:val="000000"/>
                <w:sz w:val="16"/>
                <w:szCs w:val="16"/>
              </w:rPr>
            </w:pPr>
            <w:r w:rsidRPr="007B4467">
              <w:rPr>
                <w:rFonts w:cs="Arial"/>
                <w:color w:val="000000"/>
                <w:sz w:val="16"/>
                <w:szCs w:val="16"/>
              </w:rPr>
              <w:t>Introduction of Coverage Enhancement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DD38C"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CF61556"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042F61"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A4ED2"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E72B4" w14:textId="34A76C13" w:rsidR="003952F1" w:rsidRPr="007B4467" w:rsidRDefault="003952F1" w:rsidP="003952F1">
            <w:pPr>
              <w:pStyle w:val="TAL"/>
              <w:rPr>
                <w:rFonts w:cs="Arial"/>
                <w:color w:val="000000"/>
                <w:sz w:val="16"/>
                <w:szCs w:val="16"/>
              </w:rPr>
            </w:pPr>
            <w:r w:rsidRPr="007B4467">
              <w:rPr>
                <w:rFonts w:cs="Arial"/>
                <w:color w:val="000000"/>
                <w:sz w:val="16"/>
                <w:szCs w:val="16"/>
              </w:rPr>
              <w:t>R5-251503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347DE" w14:textId="6BA6C7B9" w:rsidR="003952F1" w:rsidRPr="007B4467" w:rsidRDefault="003952F1" w:rsidP="003952F1">
            <w:pPr>
              <w:pStyle w:val="TAL"/>
              <w:rPr>
                <w:rFonts w:cs="Arial"/>
                <w:color w:val="000000"/>
                <w:sz w:val="16"/>
                <w:szCs w:val="16"/>
              </w:rPr>
            </w:pPr>
            <w:r w:rsidRPr="007B4467">
              <w:rPr>
                <w:rFonts w:cs="Arial"/>
                <w:color w:val="000000"/>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8FFBE" w14:textId="7849023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EBAD" w14:textId="23E7A5B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028C" w14:textId="5C46EA00" w:rsidR="003952F1" w:rsidRPr="007B4467" w:rsidRDefault="003952F1" w:rsidP="003952F1">
            <w:pPr>
              <w:pStyle w:val="TAL"/>
              <w:rPr>
                <w:rFonts w:cs="Arial"/>
                <w:color w:val="000000"/>
                <w:sz w:val="16"/>
                <w:szCs w:val="16"/>
              </w:rPr>
            </w:pPr>
            <w:r w:rsidRPr="007B4467">
              <w:rPr>
                <w:rFonts w:cs="Arial"/>
                <w:color w:val="000000"/>
                <w:sz w:val="16"/>
                <w:szCs w:val="16"/>
              </w:rPr>
              <w:t>Addition to A.4.3.9 for band n5 when supported by FWA form factor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7F4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0F3A04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D88F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536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B65B0" w14:textId="15E9E00F" w:rsidR="003952F1" w:rsidRPr="007B4467" w:rsidRDefault="003952F1" w:rsidP="003952F1">
            <w:pPr>
              <w:pStyle w:val="TAL"/>
              <w:rPr>
                <w:rFonts w:cs="Arial"/>
                <w:color w:val="000000"/>
                <w:sz w:val="16"/>
                <w:szCs w:val="16"/>
              </w:rPr>
            </w:pPr>
            <w:r w:rsidRPr="007B4467">
              <w:rPr>
                <w:rFonts w:cs="Arial"/>
                <w:color w:val="000000"/>
                <w:sz w:val="16"/>
                <w:szCs w:val="16"/>
              </w:rPr>
              <w:t>R5-251504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17E2" w14:textId="08CD494E" w:rsidR="003952F1" w:rsidRPr="007B4467" w:rsidRDefault="003952F1" w:rsidP="003952F1">
            <w:pPr>
              <w:pStyle w:val="TAL"/>
              <w:rPr>
                <w:rFonts w:cs="Arial"/>
                <w:color w:val="000000"/>
                <w:sz w:val="16"/>
                <w:szCs w:val="16"/>
              </w:rPr>
            </w:pPr>
            <w:r w:rsidRPr="007B4467">
              <w:rPr>
                <w:rFonts w:cs="Arial"/>
                <w:color w:val="000000"/>
                <w:sz w:val="16"/>
                <w:szCs w:val="16"/>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761830" w14:textId="4681F76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AB02C" w14:textId="02FDCC05"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54D72" w14:textId="3BA0173A" w:rsidR="003952F1" w:rsidRPr="007B4467" w:rsidRDefault="003952F1" w:rsidP="003952F1">
            <w:pPr>
              <w:pStyle w:val="TAL"/>
              <w:rPr>
                <w:rFonts w:cs="Arial"/>
                <w:color w:val="000000"/>
                <w:sz w:val="16"/>
                <w:szCs w:val="16"/>
              </w:rPr>
            </w:pPr>
            <w:r w:rsidRPr="007B4467">
              <w:rPr>
                <w:rFonts w:cs="Arial"/>
                <w:color w:val="000000"/>
                <w:sz w:val="16"/>
                <w:szCs w:val="16"/>
              </w:rPr>
              <w:t>Addition of inter-band FR1 SSB-less physical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D08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DA762B6"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8C59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03C9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16E4C" w14:textId="48455A0B" w:rsidR="003952F1" w:rsidRPr="007B4467" w:rsidRDefault="003952F1" w:rsidP="003952F1">
            <w:pPr>
              <w:pStyle w:val="TAL"/>
              <w:rPr>
                <w:rFonts w:cs="Arial"/>
                <w:color w:val="000000"/>
                <w:sz w:val="16"/>
                <w:szCs w:val="16"/>
              </w:rPr>
            </w:pPr>
            <w:r w:rsidRPr="007B4467">
              <w:rPr>
                <w:rFonts w:cs="Arial"/>
                <w:color w:val="000000"/>
                <w:sz w:val="16"/>
                <w:szCs w:val="16"/>
              </w:rPr>
              <w:t>R5-251506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11807" w14:textId="5D8890DD" w:rsidR="003952F1" w:rsidRPr="007B4467" w:rsidRDefault="003952F1" w:rsidP="003952F1">
            <w:pPr>
              <w:pStyle w:val="TAL"/>
              <w:rPr>
                <w:rFonts w:cs="Arial"/>
                <w:color w:val="000000"/>
                <w:sz w:val="16"/>
                <w:szCs w:val="16"/>
              </w:rPr>
            </w:pPr>
            <w:r w:rsidRPr="007B4467">
              <w:rPr>
                <w:rFonts w:cs="Arial"/>
                <w:color w:val="000000"/>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383C8" w14:textId="5B2A5F34"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7530" w14:textId="03933479"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36AA3" w14:textId="4D71413B" w:rsidR="003952F1" w:rsidRPr="007B4467" w:rsidRDefault="003952F1" w:rsidP="003952F1">
            <w:pPr>
              <w:pStyle w:val="TAL"/>
              <w:rPr>
                <w:rFonts w:cs="Arial"/>
                <w:color w:val="000000"/>
                <w:sz w:val="16"/>
                <w:szCs w:val="16"/>
              </w:rPr>
            </w:pPr>
            <w:r w:rsidRPr="007B4467">
              <w:rPr>
                <w:rFonts w:cs="Arial"/>
                <w:color w:val="000000"/>
                <w:sz w:val="16"/>
                <w:szCs w:val="16"/>
              </w:rPr>
              <w:t>Addition of ICS table for RedCap UE supporting HD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AB89"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1650F2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C5F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0A8F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F9DBF" w14:textId="279C337C" w:rsidR="003952F1" w:rsidRPr="007B4467" w:rsidRDefault="003952F1" w:rsidP="003952F1">
            <w:pPr>
              <w:pStyle w:val="TAL"/>
              <w:rPr>
                <w:rFonts w:cs="Arial"/>
                <w:color w:val="000000"/>
                <w:sz w:val="16"/>
                <w:szCs w:val="16"/>
              </w:rPr>
            </w:pPr>
            <w:r w:rsidRPr="007B4467">
              <w:rPr>
                <w:rFonts w:cs="Arial"/>
                <w:color w:val="000000"/>
                <w:sz w:val="16"/>
                <w:szCs w:val="16"/>
              </w:rPr>
              <w:t>R5-251692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365D5" w14:textId="4150AC9F" w:rsidR="003952F1" w:rsidRPr="007B4467" w:rsidRDefault="003952F1" w:rsidP="003952F1">
            <w:pPr>
              <w:pStyle w:val="TAL"/>
              <w:rPr>
                <w:rFonts w:cs="Arial"/>
                <w:color w:val="000000"/>
                <w:sz w:val="16"/>
                <w:szCs w:val="16"/>
              </w:rPr>
            </w:pPr>
            <w:r w:rsidRPr="007B4467">
              <w:rPr>
                <w:rFonts w:cs="Arial"/>
                <w:color w:val="000000"/>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864DC2" w14:textId="4EFB1F1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1D9DB" w14:textId="12E55CBA"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F59E2" w14:textId="173581ED" w:rsidR="003952F1" w:rsidRPr="007B4467" w:rsidRDefault="003952F1" w:rsidP="003952F1">
            <w:pPr>
              <w:pStyle w:val="TAL"/>
              <w:rPr>
                <w:rFonts w:cs="Arial"/>
                <w:color w:val="000000"/>
                <w:sz w:val="16"/>
                <w:szCs w:val="16"/>
              </w:rPr>
            </w:pPr>
            <w:r w:rsidRPr="007B4467">
              <w:rPr>
                <w:rFonts w:cs="Arial"/>
                <w:color w:val="000000"/>
                <w:sz w:val="16"/>
                <w:szCs w:val="16"/>
              </w:rPr>
              <w:t>Addition of new UE capabilities for supporting multiRx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81D3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ABC8F2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3655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4C04F"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26599" w14:textId="2E6FED92" w:rsidR="003952F1" w:rsidRPr="007B4467" w:rsidRDefault="003952F1" w:rsidP="003952F1">
            <w:pPr>
              <w:pStyle w:val="TAL"/>
              <w:rPr>
                <w:rFonts w:cs="Arial"/>
                <w:color w:val="000000"/>
                <w:sz w:val="16"/>
                <w:szCs w:val="16"/>
              </w:rPr>
            </w:pPr>
            <w:r w:rsidRPr="007B4467">
              <w:rPr>
                <w:rFonts w:cs="Arial"/>
                <w:color w:val="000000"/>
                <w:sz w:val="16"/>
                <w:szCs w:val="16"/>
              </w:rPr>
              <w:t>R5-251693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82B0" w14:textId="04230019" w:rsidR="003952F1" w:rsidRPr="007B4467" w:rsidRDefault="003952F1" w:rsidP="003952F1">
            <w:pPr>
              <w:pStyle w:val="TAL"/>
              <w:rPr>
                <w:rFonts w:cs="Arial"/>
                <w:color w:val="000000"/>
                <w:sz w:val="16"/>
                <w:szCs w:val="16"/>
              </w:rPr>
            </w:pPr>
            <w:r w:rsidRPr="007B4467">
              <w:rPr>
                <w:rFonts w:cs="Arial"/>
                <w:color w:val="000000"/>
                <w:sz w:val="16"/>
                <w:szCs w:val="16"/>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26730" w14:textId="4DC77F38"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80B1" w14:textId="796873C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EE17D" w14:textId="207CAA1F" w:rsidR="003952F1" w:rsidRPr="007B4467" w:rsidRDefault="003952F1" w:rsidP="003952F1">
            <w:pPr>
              <w:pStyle w:val="TAL"/>
              <w:rPr>
                <w:rFonts w:cs="Arial"/>
                <w:color w:val="000000"/>
                <w:sz w:val="16"/>
                <w:szCs w:val="16"/>
              </w:rPr>
            </w:pPr>
            <w:r w:rsidRPr="007B4467">
              <w:rPr>
                <w:rFonts w:cs="Arial"/>
                <w:color w:val="000000"/>
                <w:sz w:val="16"/>
                <w:szCs w:val="16"/>
              </w:rPr>
              <w:t>Addition of PICS needed for MultiRx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D546C"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bl>
    <w:p w14:paraId="4B0F3201" w14:textId="77777777" w:rsidR="003C3971" w:rsidRPr="007B4467" w:rsidRDefault="003C3971" w:rsidP="00862605"/>
    <w:sectPr w:rsidR="003C3971" w:rsidRPr="007B4467" w:rsidSect="001D1B6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87B5" w14:textId="77777777" w:rsidR="0084107D" w:rsidRDefault="0084107D">
      <w:r>
        <w:separator/>
      </w:r>
    </w:p>
  </w:endnote>
  <w:endnote w:type="continuationSeparator" w:id="0">
    <w:p w14:paraId="0A5609FF" w14:textId="77777777" w:rsidR="0084107D" w:rsidRDefault="0084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7FB2" w14:textId="77777777" w:rsidR="0084107D" w:rsidRDefault="0084107D">
      <w:r>
        <w:separator/>
      </w:r>
    </w:p>
  </w:footnote>
  <w:footnote w:type="continuationSeparator" w:id="0">
    <w:p w14:paraId="6238516D" w14:textId="77777777" w:rsidR="0084107D" w:rsidRDefault="00841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AC6D" w14:textId="7ED02404"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20F">
      <w:rPr>
        <w:rFonts w:ascii="Arial" w:hAnsi="Arial" w:cs="Arial"/>
        <w:b/>
        <w:noProof/>
        <w:sz w:val="18"/>
        <w:szCs w:val="18"/>
      </w:rPr>
      <w:t>3GPP TS 38.508-2 V18.6.0 (2025-03)</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0C960EBB"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20F">
      <w:rPr>
        <w:rFonts w:ascii="Arial" w:hAnsi="Arial" w:cs="Arial"/>
        <w:b/>
        <w:noProof/>
        <w:sz w:val="18"/>
        <w:szCs w:val="18"/>
      </w:rPr>
      <w:t>Release 18</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5195"/>
    <w:rsid w:val="000655A6"/>
    <w:rsid w:val="0006792E"/>
    <w:rsid w:val="00067F62"/>
    <w:rsid w:val="000736B3"/>
    <w:rsid w:val="00080512"/>
    <w:rsid w:val="000819B2"/>
    <w:rsid w:val="00085BA2"/>
    <w:rsid w:val="000871EB"/>
    <w:rsid w:val="00087226"/>
    <w:rsid w:val="00091086"/>
    <w:rsid w:val="0009179B"/>
    <w:rsid w:val="00093629"/>
    <w:rsid w:val="00093DD4"/>
    <w:rsid w:val="00096CB4"/>
    <w:rsid w:val="000A1A9E"/>
    <w:rsid w:val="000A1B6C"/>
    <w:rsid w:val="000B4440"/>
    <w:rsid w:val="000B5269"/>
    <w:rsid w:val="000B76C6"/>
    <w:rsid w:val="000C1E9A"/>
    <w:rsid w:val="000C3361"/>
    <w:rsid w:val="000C58B4"/>
    <w:rsid w:val="000C7438"/>
    <w:rsid w:val="000D201D"/>
    <w:rsid w:val="000D2AE7"/>
    <w:rsid w:val="000D5265"/>
    <w:rsid w:val="000D58AB"/>
    <w:rsid w:val="000D5BF8"/>
    <w:rsid w:val="000D6100"/>
    <w:rsid w:val="000E1D7E"/>
    <w:rsid w:val="000E503A"/>
    <w:rsid w:val="000E62E5"/>
    <w:rsid w:val="000F00A2"/>
    <w:rsid w:val="000F1A13"/>
    <w:rsid w:val="000F20E9"/>
    <w:rsid w:val="000F376F"/>
    <w:rsid w:val="000F77CE"/>
    <w:rsid w:val="00102350"/>
    <w:rsid w:val="00114DBC"/>
    <w:rsid w:val="00121ACD"/>
    <w:rsid w:val="00130BF0"/>
    <w:rsid w:val="00133FB7"/>
    <w:rsid w:val="00135361"/>
    <w:rsid w:val="00146749"/>
    <w:rsid w:val="0015055C"/>
    <w:rsid w:val="00157DEA"/>
    <w:rsid w:val="001626C5"/>
    <w:rsid w:val="00166BB9"/>
    <w:rsid w:val="001713E9"/>
    <w:rsid w:val="00171DA7"/>
    <w:rsid w:val="00172B1A"/>
    <w:rsid w:val="00175A3D"/>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D02C2"/>
    <w:rsid w:val="001D17E4"/>
    <w:rsid w:val="001D1B69"/>
    <w:rsid w:val="001D46CF"/>
    <w:rsid w:val="001D4E25"/>
    <w:rsid w:val="001D62EE"/>
    <w:rsid w:val="001D7DD2"/>
    <w:rsid w:val="001E2465"/>
    <w:rsid w:val="001E2FF1"/>
    <w:rsid w:val="001E620A"/>
    <w:rsid w:val="001E701F"/>
    <w:rsid w:val="001F168B"/>
    <w:rsid w:val="001F2CF2"/>
    <w:rsid w:val="001F3FDE"/>
    <w:rsid w:val="001F423C"/>
    <w:rsid w:val="001F47A4"/>
    <w:rsid w:val="001F4FE9"/>
    <w:rsid w:val="001F6043"/>
    <w:rsid w:val="001F6E81"/>
    <w:rsid w:val="001F77D3"/>
    <w:rsid w:val="002022A7"/>
    <w:rsid w:val="00204D0C"/>
    <w:rsid w:val="00205645"/>
    <w:rsid w:val="00205ECD"/>
    <w:rsid w:val="00205F4D"/>
    <w:rsid w:val="00206159"/>
    <w:rsid w:val="002061A2"/>
    <w:rsid w:val="00210620"/>
    <w:rsid w:val="0021244F"/>
    <w:rsid w:val="002202CB"/>
    <w:rsid w:val="00221861"/>
    <w:rsid w:val="00223156"/>
    <w:rsid w:val="00225CF0"/>
    <w:rsid w:val="00231286"/>
    <w:rsid w:val="00233D51"/>
    <w:rsid w:val="002347A2"/>
    <w:rsid w:val="0024175E"/>
    <w:rsid w:val="002513DE"/>
    <w:rsid w:val="00251C73"/>
    <w:rsid w:val="00255D32"/>
    <w:rsid w:val="00255DE7"/>
    <w:rsid w:val="002574F1"/>
    <w:rsid w:val="00261B49"/>
    <w:rsid w:val="00261C6A"/>
    <w:rsid w:val="00263ECA"/>
    <w:rsid w:val="00264AE7"/>
    <w:rsid w:val="0026585B"/>
    <w:rsid w:val="00266E9B"/>
    <w:rsid w:val="002670A8"/>
    <w:rsid w:val="00273CBE"/>
    <w:rsid w:val="0027525D"/>
    <w:rsid w:val="00277F6D"/>
    <w:rsid w:val="00277FE7"/>
    <w:rsid w:val="002800C9"/>
    <w:rsid w:val="00280FBF"/>
    <w:rsid w:val="00282058"/>
    <w:rsid w:val="002839F8"/>
    <w:rsid w:val="00284331"/>
    <w:rsid w:val="00285972"/>
    <w:rsid w:val="00285C14"/>
    <w:rsid w:val="00290A71"/>
    <w:rsid w:val="0029140B"/>
    <w:rsid w:val="002915B2"/>
    <w:rsid w:val="00292075"/>
    <w:rsid w:val="00292858"/>
    <w:rsid w:val="0029416B"/>
    <w:rsid w:val="00294D3F"/>
    <w:rsid w:val="00296376"/>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679"/>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DF9"/>
    <w:rsid w:val="003952F1"/>
    <w:rsid w:val="00396D22"/>
    <w:rsid w:val="003A0F41"/>
    <w:rsid w:val="003A27BD"/>
    <w:rsid w:val="003A523A"/>
    <w:rsid w:val="003A71D9"/>
    <w:rsid w:val="003B253E"/>
    <w:rsid w:val="003B47E4"/>
    <w:rsid w:val="003B74FF"/>
    <w:rsid w:val="003C30EF"/>
    <w:rsid w:val="003C3971"/>
    <w:rsid w:val="003C4D27"/>
    <w:rsid w:val="003D17DC"/>
    <w:rsid w:val="003D4FEF"/>
    <w:rsid w:val="003D67AF"/>
    <w:rsid w:val="003D769F"/>
    <w:rsid w:val="003E39D5"/>
    <w:rsid w:val="003E5B3A"/>
    <w:rsid w:val="003F0CF6"/>
    <w:rsid w:val="003F59E8"/>
    <w:rsid w:val="003F5DD1"/>
    <w:rsid w:val="003F6FA1"/>
    <w:rsid w:val="003F7E2A"/>
    <w:rsid w:val="0040115E"/>
    <w:rsid w:val="0040202A"/>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3CA3"/>
    <w:rsid w:val="004449B8"/>
    <w:rsid w:val="0044756D"/>
    <w:rsid w:val="0044765F"/>
    <w:rsid w:val="0045095E"/>
    <w:rsid w:val="00452594"/>
    <w:rsid w:val="00453936"/>
    <w:rsid w:val="00454C43"/>
    <w:rsid w:val="00457692"/>
    <w:rsid w:val="00457E00"/>
    <w:rsid w:val="00460002"/>
    <w:rsid w:val="00461E82"/>
    <w:rsid w:val="00462268"/>
    <w:rsid w:val="0046276D"/>
    <w:rsid w:val="00462DB8"/>
    <w:rsid w:val="004670FA"/>
    <w:rsid w:val="00477C2C"/>
    <w:rsid w:val="00480EF1"/>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35BB4"/>
    <w:rsid w:val="00540729"/>
    <w:rsid w:val="00541077"/>
    <w:rsid w:val="0054322C"/>
    <w:rsid w:val="00543E6C"/>
    <w:rsid w:val="0055181F"/>
    <w:rsid w:val="00551F65"/>
    <w:rsid w:val="00552003"/>
    <w:rsid w:val="00552344"/>
    <w:rsid w:val="005525BA"/>
    <w:rsid w:val="00553605"/>
    <w:rsid w:val="00554DE9"/>
    <w:rsid w:val="0055520F"/>
    <w:rsid w:val="0056101A"/>
    <w:rsid w:val="0056122D"/>
    <w:rsid w:val="00565087"/>
    <w:rsid w:val="00567C3D"/>
    <w:rsid w:val="005724C6"/>
    <w:rsid w:val="00574309"/>
    <w:rsid w:val="0057717F"/>
    <w:rsid w:val="005772FD"/>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69A3"/>
    <w:rsid w:val="005D72E7"/>
    <w:rsid w:val="005E54AB"/>
    <w:rsid w:val="005E71EA"/>
    <w:rsid w:val="005E7C7F"/>
    <w:rsid w:val="005F116B"/>
    <w:rsid w:val="005F4E10"/>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5A3D"/>
    <w:rsid w:val="00636CD1"/>
    <w:rsid w:val="0064002C"/>
    <w:rsid w:val="0064359D"/>
    <w:rsid w:val="0064741D"/>
    <w:rsid w:val="006500E2"/>
    <w:rsid w:val="0065020A"/>
    <w:rsid w:val="00652C61"/>
    <w:rsid w:val="00656D42"/>
    <w:rsid w:val="00660429"/>
    <w:rsid w:val="006622C9"/>
    <w:rsid w:val="00665DE5"/>
    <w:rsid w:val="006677DC"/>
    <w:rsid w:val="00672788"/>
    <w:rsid w:val="00672C70"/>
    <w:rsid w:val="00685DED"/>
    <w:rsid w:val="00686F69"/>
    <w:rsid w:val="00695A88"/>
    <w:rsid w:val="006A064B"/>
    <w:rsid w:val="006A2A1E"/>
    <w:rsid w:val="006A5662"/>
    <w:rsid w:val="006A5ACF"/>
    <w:rsid w:val="006B1186"/>
    <w:rsid w:val="006B37F0"/>
    <w:rsid w:val="006B3BDF"/>
    <w:rsid w:val="006B444D"/>
    <w:rsid w:val="006B52F4"/>
    <w:rsid w:val="006B5776"/>
    <w:rsid w:val="006B6585"/>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4467"/>
    <w:rsid w:val="007B4B37"/>
    <w:rsid w:val="007B6D76"/>
    <w:rsid w:val="007C0F40"/>
    <w:rsid w:val="007C1C48"/>
    <w:rsid w:val="007C2CFA"/>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107D"/>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8F747A"/>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8F"/>
    <w:rsid w:val="00962CAE"/>
    <w:rsid w:val="00964FF9"/>
    <w:rsid w:val="00965E60"/>
    <w:rsid w:val="00972446"/>
    <w:rsid w:val="00974CF7"/>
    <w:rsid w:val="009761A5"/>
    <w:rsid w:val="00980FAE"/>
    <w:rsid w:val="0098101C"/>
    <w:rsid w:val="00983AF9"/>
    <w:rsid w:val="00984452"/>
    <w:rsid w:val="00984E84"/>
    <w:rsid w:val="00987AD5"/>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D0129"/>
    <w:rsid w:val="009D0BC6"/>
    <w:rsid w:val="009D171B"/>
    <w:rsid w:val="009D4E51"/>
    <w:rsid w:val="009E1C56"/>
    <w:rsid w:val="009E5625"/>
    <w:rsid w:val="009F37B7"/>
    <w:rsid w:val="009F41E8"/>
    <w:rsid w:val="00A01906"/>
    <w:rsid w:val="00A042A8"/>
    <w:rsid w:val="00A06DD1"/>
    <w:rsid w:val="00A10D3D"/>
    <w:rsid w:val="00A10F02"/>
    <w:rsid w:val="00A10FFD"/>
    <w:rsid w:val="00A11B99"/>
    <w:rsid w:val="00A128D0"/>
    <w:rsid w:val="00A14EF2"/>
    <w:rsid w:val="00A164B4"/>
    <w:rsid w:val="00A2146F"/>
    <w:rsid w:val="00A21BA8"/>
    <w:rsid w:val="00A2287B"/>
    <w:rsid w:val="00A229BC"/>
    <w:rsid w:val="00A22D52"/>
    <w:rsid w:val="00A26A9A"/>
    <w:rsid w:val="00A30BB1"/>
    <w:rsid w:val="00A3623C"/>
    <w:rsid w:val="00A36A98"/>
    <w:rsid w:val="00A36FC2"/>
    <w:rsid w:val="00A377DB"/>
    <w:rsid w:val="00A37A4F"/>
    <w:rsid w:val="00A46FFA"/>
    <w:rsid w:val="00A51220"/>
    <w:rsid w:val="00A52D95"/>
    <w:rsid w:val="00A53724"/>
    <w:rsid w:val="00A56940"/>
    <w:rsid w:val="00A64E2E"/>
    <w:rsid w:val="00A651F6"/>
    <w:rsid w:val="00A65ACC"/>
    <w:rsid w:val="00A70153"/>
    <w:rsid w:val="00A730D4"/>
    <w:rsid w:val="00A736DB"/>
    <w:rsid w:val="00A7511B"/>
    <w:rsid w:val="00A75564"/>
    <w:rsid w:val="00A75606"/>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7CAA"/>
    <w:rsid w:val="00AD1D87"/>
    <w:rsid w:val="00AD3E86"/>
    <w:rsid w:val="00AD55F6"/>
    <w:rsid w:val="00AD670A"/>
    <w:rsid w:val="00AE12B0"/>
    <w:rsid w:val="00AE1E69"/>
    <w:rsid w:val="00AE41B8"/>
    <w:rsid w:val="00AF22B0"/>
    <w:rsid w:val="00AF4ABD"/>
    <w:rsid w:val="00B05689"/>
    <w:rsid w:val="00B11669"/>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152A"/>
    <w:rsid w:val="00B9293D"/>
    <w:rsid w:val="00B93379"/>
    <w:rsid w:val="00B9514C"/>
    <w:rsid w:val="00B95E33"/>
    <w:rsid w:val="00BA2361"/>
    <w:rsid w:val="00BA33F7"/>
    <w:rsid w:val="00BA51F5"/>
    <w:rsid w:val="00BA6B00"/>
    <w:rsid w:val="00BB0B07"/>
    <w:rsid w:val="00BB3988"/>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864"/>
    <w:rsid w:val="00CF3491"/>
    <w:rsid w:val="00CF3A66"/>
    <w:rsid w:val="00CF3FE8"/>
    <w:rsid w:val="00CF54C2"/>
    <w:rsid w:val="00D027BC"/>
    <w:rsid w:val="00D03DD8"/>
    <w:rsid w:val="00D04C05"/>
    <w:rsid w:val="00D13667"/>
    <w:rsid w:val="00D13BC3"/>
    <w:rsid w:val="00D176B4"/>
    <w:rsid w:val="00D21A8C"/>
    <w:rsid w:val="00D223C3"/>
    <w:rsid w:val="00D25AE2"/>
    <w:rsid w:val="00D273E4"/>
    <w:rsid w:val="00D3132E"/>
    <w:rsid w:val="00D34C5C"/>
    <w:rsid w:val="00D34FF2"/>
    <w:rsid w:val="00D35B7F"/>
    <w:rsid w:val="00D36351"/>
    <w:rsid w:val="00D378D2"/>
    <w:rsid w:val="00D43557"/>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5CD"/>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5DBE"/>
    <w:rsid w:val="00DD732C"/>
    <w:rsid w:val="00DE071E"/>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50344"/>
    <w:rsid w:val="00E5257C"/>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56DBE"/>
    <w:rsid w:val="00F60050"/>
    <w:rsid w:val="00F60AB6"/>
    <w:rsid w:val="00F6294B"/>
    <w:rsid w:val="00F64775"/>
    <w:rsid w:val="00F649AC"/>
    <w:rsid w:val="00F653B8"/>
    <w:rsid w:val="00F65722"/>
    <w:rsid w:val="00F65AF9"/>
    <w:rsid w:val="00F7012D"/>
    <w:rsid w:val="00F7225E"/>
    <w:rsid w:val="00F731D6"/>
    <w:rsid w:val="00F8002E"/>
    <w:rsid w:val="00F83C85"/>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4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44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4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4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446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4467"/>
    <w:pPr>
      <w:ind w:left="1701" w:hanging="1701"/>
      <w:outlineLvl w:val="4"/>
    </w:pPr>
    <w:rPr>
      <w:sz w:val="22"/>
    </w:rPr>
  </w:style>
  <w:style w:type="paragraph" w:styleId="Heading6">
    <w:name w:val="heading 6"/>
    <w:aliases w:val="T1,Header 6"/>
    <w:basedOn w:val="H6"/>
    <w:next w:val="Normal"/>
    <w:link w:val="Heading6Char"/>
    <w:qFormat/>
    <w:rsid w:val="007B4467"/>
    <w:pPr>
      <w:outlineLvl w:val="5"/>
    </w:pPr>
  </w:style>
  <w:style w:type="paragraph" w:styleId="Heading7">
    <w:name w:val="heading 7"/>
    <w:aliases w:val="L7,Header 7"/>
    <w:basedOn w:val="H6"/>
    <w:next w:val="Normal"/>
    <w:link w:val="Heading7Char"/>
    <w:qFormat/>
    <w:rsid w:val="007B4467"/>
    <w:pPr>
      <w:outlineLvl w:val="6"/>
    </w:pPr>
  </w:style>
  <w:style w:type="paragraph" w:styleId="Heading8">
    <w:name w:val="heading 8"/>
    <w:basedOn w:val="Heading1"/>
    <w:next w:val="Normal"/>
    <w:link w:val="Heading8Char"/>
    <w:qFormat/>
    <w:rsid w:val="007B4467"/>
    <w:pPr>
      <w:ind w:left="0" w:firstLine="0"/>
      <w:outlineLvl w:val="7"/>
    </w:pPr>
  </w:style>
  <w:style w:type="paragraph" w:styleId="Heading9">
    <w:name w:val="heading 9"/>
    <w:basedOn w:val="Heading8"/>
    <w:next w:val="Normal"/>
    <w:link w:val="Heading9Char"/>
    <w:qFormat/>
    <w:rsid w:val="007B4467"/>
    <w:pPr>
      <w:outlineLvl w:val="8"/>
    </w:pPr>
  </w:style>
  <w:style w:type="character" w:default="1" w:styleId="DefaultParagraphFont">
    <w:name w:val="Default Paragraph Font"/>
    <w:semiHidden/>
    <w:rsid w:val="007B44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4467"/>
  </w:style>
  <w:style w:type="paragraph" w:customStyle="1" w:styleId="H6">
    <w:name w:val="H6"/>
    <w:basedOn w:val="Heading5"/>
    <w:next w:val="Normal"/>
    <w:link w:val="H6Char"/>
    <w:rsid w:val="007B4467"/>
    <w:pPr>
      <w:ind w:left="1985" w:hanging="1985"/>
      <w:outlineLvl w:val="9"/>
    </w:pPr>
    <w:rPr>
      <w:sz w:val="20"/>
    </w:rPr>
  </w:style>
  <w:style w:type="paragraph" w:styleId="TOC9">
    <w:name w:val="toc 9"/>
    <w:basedOn w:val="TOC8"/>
    <w:rsid w:val="007B4467"/>
    <w:pPr>
      <w:ind w:left="1418" w:hanging="1418"/>
    </w:pPr>
  </w:style>
  <w:style w:type="paragraph" w:styleId="TOC8">
    <w:name w:val="toc 8"/>
    <w:basedOn w:val="TOC1"/>
    <w:uiPriority w:val="39"/>
    <w:rsid w:val="007B4467"/>
    <w:pPr>
      <w:spacing w:before="180"/>
      <w:ind w:left="2693" w:hanging="2693"/>
    </w:pPr>
    <w:rPr>
      <w:b/>
    </w:rPr>
  </w:style>
  <w:style w:type="paragraph" w:styleId="TOC1">
    <w:name w:val="toc 1"/>
    <w:uiPriority w:val="39"/>
    <w:rsid w:val="007B44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B4467"/>
    <w:pPr>
      <w:keepLines/>
      <w:tabs>
        <w:tab w:val="center" w:pos="4536"/>
        <w:tab w:val="right" w:pos="9072"/>
      </w:tabs>
    </w:pPr>
    <w:rPr>
      <w:noProof/>
    </w:rPr>
  </w:style>
  <w:style w:type="character" w:customStyle="1" w:styleId="ZGSM">
    <w:name w:val="ZGSM"/>
    <w:rsid w:val="007B4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44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44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4467"/>
    <w:pPr>
      <w:ind w:left="1701" w:hanging="1701"/>
    </w:pPr>
  </w:style>
  <w:style w:type="paragraph" w:styleId="TOC4">
    <w:name w:val="toc 4"/>
    <w:basedOn w:val="TOC3"/>
    <w:uiPriority w:val="39"/>
    <w:rsid w:val="007B4467"/>
    <w:pPr>
      <w:ind w:left="1418" w:hanging="1418"/>
    </w:pPr>
  </w:style>
  <w:style w:type="paragraph" w:styleId="TOC3">
    <w:name w:val="toc 3"/>
    <w:basedOn w:val="TOC2"/>
    <w:uiPriority w:val="39"/>
    <w:rsid w:val="007B4467"/>
    <w:pPr>
      <w:ind w:left="1134" w:hanging="1134"/>
    </w:pPr>
  </w:style>
  <w:style w:type="paragraph" w:styleId="TOC2">
    <w:name w:val="toc 2"/>
    <w:basedOn w:val="TOC1"/>
    <w:uiPriority w:val="39"/>
    <w:rsid w:val="007B4467"/>
    <w:pPr>
      <w:keepNext w:val="0"/>
      <w:spacing w:before="0"/>
      <w:ind w:left="851" w:hanging="851"/>
    </w:pPr>
    <w:rPr>
      <w:sz w:val="20"/>
    </w:rPr>
  </w:style>
  <w:style w:type="paragraph" w:styleId="Footer">
    <w:name w:val="footer"/>
    <w:aliases w:val="footer odd,footer,fo,pie de página"/>
    <w:basedOn w:val="Header"/>
    <w:link w:val="FooterChar"/>
    <w:rsid w:val="007B4467"/>
    <w:pPr>
      <w:jc w:val="center"/>
    </w:pPr>
    <w:rPr>
      <w:i/>
    </w:rPr>
  </w:style>
  <w:style w:type="paragraph" w:customStyle="1" w:styleId="TT">
    <w:name w:val="TT"/>
    <w:basedOn w:val="Heading1"/>
    <w:next w:val="Normal"/>
    <w:rsid w:val="007B4467"/>
    <w:pPr>
      <w:outlineLvl w:val="9"/>
    </w:pPr>
  </w:style>
  <w:style w:type="paragraph" w:customStyle="1" w:styleId="NF">
    <w:name w:val="NF"/>
    <w:basedOn w:val="NO"/>
    <w:rsid w:val="007B4467"/>
    <w:pPr>
      <w:keepNext/>
      <w:spacing w:after="0"/>
    </w:pPr>
    <w:rPr>
      <w:rFonts w:ascii="Arial" w:hAnsi="Arial"/>
      <w:sz w:val="18"/>
    </w:rPr>
  </w:style>
  <w:style w:type="paragraph" w:customStyle="1" w:styleId="NO">
    <w:name w:val="NO"/>
    <w:basedOn w:val="Normal"/>
    <w:link w:val="NOChar"/>
    <w:rsid w:val="007B4467"/>
    <w:pPr>
      <w:keepLines/>
      <w:ind w:left="1135" w:hanging="851"/>
    </w:pPr>
  </w:style>
  <w:style w:type="paragraph" w:customStyle="1" w:styleId="PL">
    <w:name w:val="PL"/>
    <w:link w:val="PLChar"/>
    <w:rsid w:val="007B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4467"/>
    <w:pPr>
      <w:jc w:val="right"/>
    </w:pPr>
  </w:style>
  <w:style w:type="paragraph" w:customStyle="1" w:styleId="TAL">
    <w:name w:val="TAL"/>
    <w:basedOn w:val="Normal"/>
    <w:link w:val="TALChar"/>
    <w:rsid w:val="007B4467"/>
    <w:pPr>
      <w:keepNext/>
      <w:keepLines/>
      <w:spacing w:after="0"/>
    </w:pPr>
    <w:rPr>
      <w:rFonts w:ascii="Arial" w:hAnsi="Arial"/>
      <w:sz w:val="18"/>
    </w:rPr>
  </w:style>
  <w:style w:type="paragraph" w:customStyle="1" w:styleId="TAH">
    <w:name w:val="TAH"/>
    <w:basedOn w:val="TAC"/>
    <w:link w:val="TAHCar"/>
    <w:rsid w:val="007B4467"/>
    <w:rPr>
      <w:b/>
    </w:rPr>
  </w:style>
  <w:style w:type="paragraph" w:customStyle="1" w:styleId="TAC">
    <w:name w:val="TAC"/>
    <w:basedOn w:val="TAL"/>
    <w:link w:val="TACCar"/>
    <w:rsid w:val="007B4467"/>
    <w:pPr>
      <w:jc w:val="center"/>
    </w:pPr>
  </w:style>
  <w:style w:type="paragraph" w:customStyle="1" w:styleId="LD">
    <w:name w:val="LD"/>
    <w:rsid w:val="007B44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4467"/>
    <w:pPr>
      <w:keepLines/>
      <w:ind w:left="1702" w:hanging="1418"/>
    </w:pPr>
  </w:style>
  <w:style w:type="paragraph" w:customStyle="1" w:styleId="FP">
    <w:name w:val="FP"/>
    <w:basedOn w:val="Normal"/>
    <w:rsid w:val="007B4467"/>
    <w:pPr>
      <w:spacing w:after="0"/>
    </w:pPr>
  </w:style>
  <w:style w:type="paragraph" w:customStyle="1" w:styleId="NW">
    <w:name w:val="NW"/>
    <w:basedOn w:val="NO"/>
    <w:rsid w:val="007B4467"/>
    <w:pPr>
      <w:spacing w:after="0"/>
    </w:pPr>
  </w:style>
  <w:style w:type="paragraph" w:customStyle="1" w:styleId="EW">
    <w:name w:val="EW"/>
    <w:basedOn w:val="EX"/>
    <w:rsid w:val="007B4467"/>
    <w:pPr>
      <w:spacing w:after="0"/>
    </w:pPr>
  </w:style>
  <w:style w:type="paragraph" w:customStyle="1" w:styleId="B1">
    <w:name w:val="B1"/>
    <w:basedOn w:val="List"/>
    <w:link w:val="B1Char"/>
    <w:rsid w:val="007B4467"/>
  </w:style>
  <w:style w:type="paragraph" w:styleId="TOC6">
    <w:name w:val="toc 6"/>
    <w:basedOn w:val="TOC5"/>
    <w:next w:val="Normal"/>
    <w:uiPriority w:val="39"/>
    <w:rsid w:val="007B4467"/>
    <w:pPr>
      <w:ind w:left="1985" w:hanging="1985"/>
    </w:pPr>
  </w:style>
  <w:style w:type="paragraph" w:styleId="TOC7">
    <w:name w:val="toc 7"/>
    <w:basedOn w:val="TOC6"/>
    <w:next w:val="Normal"/>
    <w:rsid w:val="007B4467"/>
    <w:pPr>
      <w:ind w:left="2268" w:hanging="2268"/>
    </w:pPr>
  </w:style>
  <w:style w:type="paragraph" w:customStyle="1" w:styleId="EditorsNote">
    <w:name w:val="Editor's Note"/>
    <w:aliases w:val="EN,Editor's Noteormal"/>
    <w:basedOn w:val="NO"/>
    <w:link w:val="EditorsNoteCarCar"/>
    <w:rsid w:val="007B4467"/>
    <w:rPr>
      <w:color w:val="FF0000"/>
    </w:rPr>
  </w:style>
  <w:style w:type="paragraph" w:customStyle="1" w:styleId="TH">
    <w:name w:val="TH"/>
    <w:basedOn w:val="Normal"/>
    <w:link w:val="THChar"/>
    <w:rsid w:val="007B4467"/>
    <w:pPr>
      <w:keepNext/>
      <w:keepLines/>
      <w:spacing w:before="60"/>
      <w:jc w:val="center"/>
    </w:pPr>
    <w:rPr>
      <w:rFonts w:ascii="Arial" w:hAnsi="Arial"/>
      <w:b/>
    </w:rPr>
  </w:style>
  <w:style w:type="paragraph" w:customStyle="1" w:styleId="ZA">
    <w:name w:val="ZA"/>
    <w:rsid w:val="007B44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44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44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44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4467"/>
    <w:pPr>
      <w:ind w:left="851" w:hanging="851"/>
    </w:pPr>
  </w:style>
  <w:style w:type="paragraph" w:customStyle="1" w:styleId="ZH">
    <w:name w:val="ZH"/>
    <w:rsid w:val="007B44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4467"/>
    <w:pPr>
      <w:keepNext w:val="0"/>
      <w:spacing w:before="0" w:after="240"/>
    </w:pPr>
  </w:style>
  <w:style w:type="paragraph" w:customStyle="1" w:styleId="ZG">
    <w:name w:val="ZG"/>
    <w:rsid w:val="007B44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B4467"/>
  </w:style>
  <w:style w:type="paragraph" w:customStyle="1" w:styleId="B3">
    <w:name w:val="B3"/>
    <w:basedOn w:val="List3"/>
    <w:link w:val="B3Char"/>
    <w:rsid w:val="007B4467"/>
  </w:style>
  <w:style w:type="paragraph" w:customStyle="1" w:styleId="B4">
    <w:name w:val="B4"/>
    <w:basedOn w:val="List4"/>
    <w:link w:val="B4Char"/>
    <w:rsid w:val="007B4467"/>
  </w:style>
  <w:style w:type="paragraph" w:customStyle="1" w:styleId="B5">
    <w:name w:val="B5"/>
    <w:basedOn w:val="List5"/>
    <w:link w:val="B5Char"/>
    <w:rsid w:val="007B4467"/>
  </w:style>
  <w:style w:type="paragraph" w:customStyle="1" w:styleId="ZTD">
    <w:name w:val="ZTD"/>
    <w:basedOn w:val="ZB"/>
    <w:rsid w:val="007B4467"/>
    <w:pPr>
      <w:framePr w:hRule="auto" w:wrap="notBeside" w:y="852"/>
    </w:pPr>
    <w:rPr>
      <w:i w:val="0"/>
      <w:sz w:val="40"/>
    </w:rPr>
  </w:style>
  <w:style w:type="paragraph" w:customStyle="1" w:styleId="ZV">
    <w:name w:val="ZV"/>
    <w:basedOn w:val="ZU"/>
    <w:rsid w:val="007B446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7B4467"/>
    <w:pPr>
      <w:ind w:left="284"/>
    </w:pPr>
  </w:style>
  <w:style w:type="paragraph" w:styleId="Index1">
    <w:name w:val="index 1"/>
    <w:basedOn w:val="Normal"/>
    <w:rsid w:val="007B4467"/>
    <w:pPr>
      <w:keepLines/>
      <w:spacing w:after="0"/>
    </w:pPr>
  </w:style>
  <w:style w:type="paragraph" w:styleId="ListNumber2">
    <w:name w:val="List Number 2"/>
    <w:basedOn w:val="ListNumber"/>
    <w:rsid w:val="007B446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B4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B44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7B4467"/>
    <w:pPr>
      <w:ind w:left="851"/>
    </w:pPr>
  </w:style>
  <w:style w:type="paragraph" w:styleId="ListBullet3">
    <w:name w:val="List Bullet 3"/>
    <w:basedOn w:val="ListBullet2"/>
    <w:link w:val="ListBullet3Char"/>
    <w:rsid w:val="007B4467"/>
    <w:pPr>
      <w:ind w:left="1135"/>
    </w:pPr>
  </w:style>
  <w:style w:type="paragraph" w:styleId="ListNumber">
    <w:name w:val="List Number"/>
    <w:basedOn w:val="List"/>
    <w:rsid w:val="007B4467"/>
  </w:style>
  <w:style w:type="paragraph" w:styleId="List2">
    <w:name w:val="List 2"/>
    <w:basedOn w:val="List"/>
    <w:link w:val="List2Char"/>
    <w:rsid w:val="007B4467"/>
    <w:pPr>
      <w:ind w:left="851"/>
    </w:pPr>
  </w:style>
  <w:style w:type="paragraph" w:styleId="List3">
    <w:name w:val="List 3"/>
    <w:basedOn w:val="List2"/>
    <w:link w:val="List3Char"/>
    <w:rsid w:val="007B4467"/>
    <w:pPr>
      <w:ind w:left="1135"/>
    </w:pPr>
  </w:style>
  <w:style w:type="paragraph" w:styleId="List4">
    <w:name w:val="List 4"/>
    <w:basedOn w:val="List3"/>
    <w:rsid w:val="007B4467"/>
    <w:pPr>
      <w:ind w:left="1418"/>
    </w:pPr>
  </w:style>
  <w:style w:type="paragraph" w:styleId="List5">
    <w:name w:val="List 5"/>
    <w:basedOn w:val="List4"/>
    <w:rsid w:val="007B4467"/>
    <w:pPr>
      <w:ind w:left="1702"/>
    </w:pPr>
  </w:style>
  <w:style w:type="paragraph" w:styleId="List">
    <w:name w:val="List"/>
    <w:basedOn w:val="Normal"/>
    <w:link w:val="ListChar3"/>
    <w:rsid w:val="007B4467"/>
    <w:pPr>
      <w:ind w:left="568" w:hanging="284"/>
    </w:pPr>
  </w:style>
  <w:style w:type="paragraph" w:styleId="ListBullet">
    <w:name w:val="List Bullet"/>
    <w:aliases w:val="UL"/>
    <w:basedOn w:val="List"/>
    <w:link w:val="ListBulletChar"/>
    <w:rsid w:val="007B4467"/>
  </w:style>
  <w:style w:type="paragraph" w:styleId="ListBullet4">
    <w:name w:val="List Bullet 4"/>
    <w:basedOn w:val="ListBullet3"/>
    <w:rsid w:val="007B4467"/>
    <w:pPr>
      <w:ind w:left="1418"/>
    </w:pPr>
  </w:style>
  <w:style w:type="paragraph" w:styleId="ListBullet5">
    <w:name w:val="List Bullet 5"/>
    <w:basedOn w:val="ListBullet4"/>
    <w:rsid w:val="007B446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ran5/3850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4021</TotalTime>
  <Pages>27</Pages>
  <Words>78191</Words>
  <Characters>445694</Characters>
  <Application>Microsoft Office Word</Application>
  <DocSecurity>0</DocSecurity>
  <Lines>3714</Lines>
  <Paragraphs>1045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0451</cp:lastModifiedBy>
  <cp:revision>83</cp:revision>
  <dcterms:created xsi:type="dcterms:W3CDTF">2024-09-14T00:35:00Z</dcterms:created>
  <dcterms:modified xsi:type="dcterms:W3CDTF">2025-04-02T17:03:00Z</dcterms:modified>
</cp:coreProperties>
</file>