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21DCF9AF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FF5503">
        <w:rPr>
          <w:noProof w:val="0"/>
        </w:rPr>
        <w:t>6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FF5503">
        <w:rPr>
          <w:noProof w:val="0"/>
          <w:sz w:val="32"/>
        </w:rPr>
        <w:t>5</w:t>
      </w:r>
      <w:r w:rsidRPr="00544468">
        <w:rPr>
          <w:noProof w:val="0"/>
          <w:sz w:val="32"/>
        </w:rPr>
        <w:t>-</w:t>
      </w:r>
      <w:r w:rsidR="00FF5503">
        <w:rPr>
          <w:noProof w:val="0"/>
          <w:sz w:val="32"/>
        </w:rPr>
        <w:t>03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12" o:title=""/>
          </v:shape>
          <o:OLEObject Type="Embed" ProgID="Word.Picture.8" ShapeID="_x0000_i1025" DrawAspect="Content" ObjectID="_1806256495" r:id="rId13"/>
        </w:object>
      </w:r>
      <w:r w:rsidR="00917CCB" w:rsidRPr="00544468">
        <w:rPr>
          <w:noProof w:val="0"/>
        </w:rPr>
        <w:tab/>
      </w:r>
      <w:r w:rsidR="00F56D12">
        <w:rPr>
          <w:noProof w:val="0"/>
        </w:rPr>
        <w:pict w14:anchorId="7549357F">
          <v:shape id="_x0000_i1026" type="#_x0000_t75" style="width:126.75pt;height:72.7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006038E7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FF5503">
        <w:rPr>
          <w:sz w:val="18"/>
        </w:rPr>
        <w:t>5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423C02F8" w14:textId="77777777" w:rsidR="00F56D12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56D12">
        <w:rPr>
          <w:noProof/>
        </w:rPr>
        <w:t>Foreword</w:t>
      </w:r>
      <w:r w:rsidR="00F56D12">
        <w:rPr>
          <w:noProof/>
        </w:rPr>
        <w:tab/>
        <w:t>34</w:t>
      </w:r>
    </w:p>
    <w:p w14:paraId="134AC13C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35</w:t>
      </w:r>
    </w:p>
    <w:p w14:paraId="35E3C5CF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35</w:t>
      </w:r>
    </w:p>
    <w:p w14:paraId="7E2853B6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38</w:t>
      </w:r>
    </w:p>
    <w:p w14:paraId="6C207230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38</w:t>
      </w:r>
    </w:p>
    <w:p w14:paraId="33C98C0E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38</w:t>
      </w:r>
    </w:p>
    <w:p w14:paraId="560ECF39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38</w:t>
      </w:r>
    </w:p>
    <w:p w14:paraId="1130AB41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38</w:t>
      </w:r>
    </w:p>
    <w:p w14:paraId="1326A586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38</w:t>
      </w:r>
    </w:p>
    <w:p w14:paraId="4CA8AF0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38</w:t>
      </w:r>
    </w:p>
    <w:p w14:paraId="7E4FF6A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39</w:t>
      </w:r>
    </w:p>
    <w:p w14:paraId="5CB69E0A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40</w:t>
      </w:r>
    </w:p>
    <w:p w14:paraId="64D9CE2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40</w:t>
      </w:r>
    </w:p>
    <w:p w14:paraId="12C6BD4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41</w:t>
      </w:r>
    </w:p>
    <w:p w14:paraId="6D584A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41</w:t>
      </w:r>
    </w:p>
    <w:p w14:paraId="6F2CE8B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41</w:t>
      </w:r>
    </w:p>
    <w:p w14:paraId="28E833CF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41</w:t>
      </w:r>
    </w:p>
    <w:p w14:paraId="6F184DC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41</w:t>
      </w:r>
    </w:p>
    <w:p w14:paraId="126C093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41</w:t>
      </w:r>
    </w:p>
    <w:p w14:paraId="55AA084D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42</w:t>
      </w:r>
    </w:p>
    <w:p w14:paraId="770D47D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42</w:t>
      </w:r>
    </w:p>
    <w:p w14:paraId="5389E316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42</w:t>
      </w:r>
    </w:p>
    <w:p w14:paraId="6BD9B70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42</w:t>
      </w:r>
    </w:p>
    <w:p w14:paraId="1A507BC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1CA9B6D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42</w:t>
      </w:r>
    </w:p>
    <w:p w14:paraId="35D85AB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46</w:t>
      </w:r>
    </w:p>
    <w:p w14:paraId="481D7EB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50</w:t>
      </w:r>
    </w:p>
    <w:p w14:paraId="2E940B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54</w:t>
      </w:r>
    </w:p>
    <w:p w14:paraId="00881F1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</w:t>
      </w:r>
    </w:p>
    <w:p w14:paraId="011E30F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57</w:t>
      </w:r>
    </w:p>
    <w:p w14:paraId="7E494B9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57</w:t>
      </w:r>
    </w:p>
    <w:p w14:paraId="5CE6FA9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57</w:t>
      </w:r>
    </w:p>
    <w:p w14:paraId="2427A29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66</w:t>
      </w:r>
    </w:p>
    <w:p w14:paraId="1F95FFE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75</w:t>
      </w:r>
    </w:p>
    <w:p w14:paraId="58873AD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56E89EC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84</w:t>
      </w:r>
    </w:p>
    <w:p w14:paraId="3520D26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89</w:t>
      </w:r>
    </w:p>
    <w:p w14:paraId="4734682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89</w:t>
      </w:r>
    </w:p>
    <w:p w14:paraId="408D470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98</w:t>
      </w:r>
    </w:p>
    <w:p w14:paraId="06EA0E91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106</w:t>
      </w:r>
    </w:p>
    <w:p w14:paraId="5C3D874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106</w:t>
      </w:r>
    </w:p>
    <w:p w14:paraId="3F7C586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108</w:t>
      </w:r>
    </w:p>
    <w:p w14:paraId="205879E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110</w:t>
      </w:r>
    </w:p>
    <w:p w14:paraId="7D4970E0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112</w:t>
      </w:r>
    </w:p>
    <w:p w14:paraId="057C390A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112</w:t>
      </w:r>
    </w:p>
    <w:p w14:paraId="09A4EB4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114</w:t>
      </w:r>
    </w:p>
    <w:p w14:paraId="16E2066A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114</w:t>
      </w:r>
    </w:p>
    <w:p w14:paraId="781CD643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116</w:t>
      </w:r>
    </w:p>
    <w:p w14:paraId="0554CCA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116</w:t>
      </w:r>
    </w:p>
    <w:p w14:paraId="213C6735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118</w:t>
      </w:r>
    </w:p>
    <w:p w14:paraId="255020B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127</w:t>
      </w:r>
    </w:p>
    <w:p w14:paraId="0E04CD4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130</w:t>
      </w:r>
    </w:p>
    <w:p w14:paraId="6942DAE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130</w:t>
      </w:r>
    </w:p>
    <w:p w14:paraId="44D3C04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136</w:t>
      </w:r>
    </w:p>
    <w:p w14:paraId="0A845C2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137</w:t>
      </w:r>
    </w:p>
    <w:p w14:paraId="12CF2CE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139</w:t>
      </w:r>
    </w:p>
    <w:p w14:paraId="30F9E492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140</w:t>
      </w:r>
    </w:p>
    <w:p w14:paraId="7DC2824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140</w:t>
      </w:r>
    </w:p>
    <w:p w14:paraId="2A0D3523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</w:t>
      </w:r>
    </w:p>
    <w:p w14:paraId="57BC5B0D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142</w:t>
      </w:r>
    </w:p>
    <w:p w14:paraId="6FFDEBA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145</w:t>
      </w:r>
    </w:p>
    <w:p w14:paraId="7B46F92D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148</w:t>
      </w:r>
    </w:p>
    <w:p w14:paraId="6CD22F8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154</w:t>
      </w:r>
    </w:p>
    <w:p w14:paraId="567540F4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159</w:t>
      </w:r>
    </w:p>
    <w:p w14:paraId="6B49A96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159</w:t>
      </w:r>
    </w:p>
    <w:p w14:paraId="03F5C42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162</w:t>
      </w:r>
    </w:p>
    <w:p w14:paraId="06736BF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162</w:t>
      </w:r>
    </w:p>
    <w:p w14:paraId="1502452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170</w:t>
      </w:r>
    </w:p>
    <w:p w14:paraId="132432F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170</w:t>
      </w:r>
    </w:p>
    <w:p w14:paraId="6EC3742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173</w:t>
      </w:r>
    </w:p>
    <w:p w14:paraId="5B4D1C1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174</w:t>
      </w:r>
    </w:p>
    <w:p w14:paraId="383BA9A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174</w:t>
      </w:r>
    </w:p>
    <w:p w14:paraId="63E8127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Reference test frequencies for NR operating band n5</w:t>
      </w:r>
      <w:r w:rsidRPr="002001C0">
        <w:rPr>
          <w:rFonts w:eastAsia="SimSun"/>
          <w:noProof/>
          <w:lang w:eastAsia="zh-CN"/>
        </w:rPr>
        <w:t>4</w:t>
      </w:r>
      <w:r>
        <w:rPr>
          <w:noProof/>
        </w:rPr>
        <w:tab/>
        <w:t>175</w:t>
      </w:r>
    </w:p>
    <w:p w14:paraId="5919D5F8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176</w:t>
      </w:r>
    </w:p>
    <w:p w14:paraId="4F326A67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176</w:t>
      </w:r>
    </w:p>
    <w:p w14:paraId="5C28CD0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179</w:t>
      </w:r>
    </w:p>
    <w:p w14:paraId="244F718C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192</w:t>
      </w:r>
    </w:p>
    <w:p w14:paraId="16C3CB1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192</w:t>
      </w:r>
    </w:p>
    <w:p w14:paraId="705248C1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201</w:t>
      </w:r>
    </w:p>
    <w:p w14:paraId="1FBDFE7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207</w:t>
      </w:r>
    </w:p>
    <w:p w14:paraId="56D6DEE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207</w:t>
      </w:r>
    </w:p>
    <w:p w14:paraId="0C33654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208</w:t>
      </w:r>
    </w:p>
    <w:p w14:paraId="2AC0D7D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211</w:t>
      </w:r>
    </w:p>
    <w:p w14:paraId="4326244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213</w:t>
      </w:r>
    </w:p>
    <w:p w14:paraId="294AC6A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214</w:t>
      </w:r>
    </w:p>
    <w:p w14:paraId="34B4E9F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220</w:t>
      </w:r>
    </w:p>
    <w:p w14:paraId="1B8059A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226</w:t>
      </w:r>
    </w:p>
    <w:p w14:paraId="25FC735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229</w:t>
      </w:r>
    </w:p>
    <w:p w14:paraId="60E1033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230</w:t>
      </w:r>
    </w:p>
    <w:p w14:paraId="3344C9B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231</w:t>
      </w:r>
    </w:p>
    <w:p w14:paraId="70FC4E6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232</w:t>
      </w:r>
    </w:p>
    <w:p w14:paraId="1A595B41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233</w:t>
      </w:r>
    </w:p>
    <w:p w14:paraId="710E942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235</w:t>
      </w:r>
    </w:p>
    <w:p w14:paraId="5757215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236</w:t>
      </w:r>
    </w:p>
    <w:p w14:paraId="44A7F4C8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237</w:t>
      </w:r>
    </w:p>
    <w:p w14:paraId="7A666A21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237</w:t>
      </w:r>
    </w:p>
    <w:p w14:paraId="46026D2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238</w:t>
      </w:r>
    </w:p>
    <w:p w14:paraId="662219B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240</w:t>
      </w:r>
    </w:p>
    <w:p w14:paraId="4540F27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240</w:t>
      </w:r>
    </w:p>
    <w:p w14:paraId="67A3BF6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242</w:t>
      </w:r>
    </w:p>
    <w:p w14:paraId="0FF21D3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243</w:t>
      </w:r>
    </w:p>
    <w:p w14:paraId="5657C88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245</w:t>
      </w:r>
    </w:p>
    <w:p w14:paraId="00B4E56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248</w:t>
      </w:r>
    </w:p>
    <w:p w14:paraId="36D215C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249</w:t>
      </w:r>
    </w:p>
    <w:p w14:paraId="349B7B2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250</w:t>
      </w:r>
    </w:p>
    <w:p w14:paraId="4BD1052D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250</w:t>
      </w:r>
    </w:p>
    <w:p w14:paraId="2CC0600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n106</w:t>
      </w:r>
      <w:r>
        <w:rPr>
          <w:noProof/>
        </w:rPr>
        <w:tab/>
        <w:t>254</w:t>
      </w:r>
    </w:p>
    <w:p w14:paraId="6B3177E3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267</w:t>
      </w:r>
    </w:p>
    <w:p w14:paraId="63D11CE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267</w:t>
      </w:r>
    </w:p>
    <w:p w14:paraId="684E90D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273</w:t>
      </w:r>
    </w:p>
    <w:p w14:paraId="2918BBB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285</w:t>
      </w:r>
    </w:p>
    <w:p w14:paraId="34E71DBF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288</w:t>
      </w:r>
    </w:p>
    <w:p w14:paraId="216D0B4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288</w:t>
      </w:r>
    </w:p>
    <w:p w14:paraId="6F570D17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288</w:t>
      </w:r>
    </w:p>
    <w:p w14:paraId="799E2B2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292</w:t>
      </w:r>
    </w:p>
    <w:p w14:paraId="43EB7F6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292</w:t>
      </w:r>
    </w:p>
    <w:p w14:paraId="3C84018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293</w:t>
      </w:r>
    </w:p>
    <w:p w14:paraId="2F3AF00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294</w:t>
      </w:r>
    </w:p>
    <w:p w14:paraId="03173CE6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300</w:t>
      </w:r>
    </w:p>
    <w:p w14:paraId="2D87FCCD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300</w:t>
      </w:r>
    </w:p>
    <w:p w14:paraId="54FA159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300</w:t>
      </w:r>
    </w:p>
    <w:p w14:paraId="191C5AB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318</w:t>
      </w:r>
    </w:p>
    <w:p w14:paraId="6FD1E6AA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323</w:t>
      </w:r>
    </w:p>
    <w:p w14:paraId="628AF81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323</w:t>
      </w:r>
    </w:p>
    <w:p w14:paraId="085BD58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323</w:t>
      </w:r>
    </w:p>
    <w:p w14:paraId="461B9A13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332</w:t>
      </w:r>
    </w:p>
    <w:p w14:paraId="2BF2925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332</w:t>
      </w:r>
    </w:p>
    <w:p w14:paraId="13E3BE8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332</w:t>
      </w:r>
    </w:p>
    <w:p w14:paraId="23106AF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342</w:t>
      </w:r>
    </w:p>
    <w:p w14:paraId="47E3D16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342</w:t>
      </w:r>
    </w:p>
    <w:p w14:paraId="09E64B0C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347</w:t>
      </w:r>
    </w:p>
    <w:p w14:paraId="62D9B5E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352</w:t>
      </w:r>
    </w:p>
    <w:p w14:paraId="5524D8C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352</w:t>
      </w:r>
    </w:p>
    <w:p w14:paraId="019E27EA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352</w:t>
      </w:r>
    </w:p>
    <w:p w14:paraId="2B6DDDA7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352</w:t>
      </w:r>
    </w:p>
    <w:p w14:paraId="30DD1880" w14:textId="77777777" w:rsidR="00F56D12" w:rsidRDefault="00F56D12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352</w:t>
      </w:r>
    </w:p>
    <w:p w14:paraId="2D01BAC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353</w:t>
      </w:r>
    </w:p>
    <w:p w14:paraId="366674EA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353</w:t>
      </w:r>
    </w:p>
    <w:p w14:paraId="139FFB55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355</w:t>
      </w:r>
    </w:p>
    <w:p w14:paraId="7B799E3A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356</w:t>
      </w:r>
    </w:p>
    <w:p w14:paraId="03B819AD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356</w:t>
      </w:r>
    </w:p>
    <w:p w14:paraId="48BDA60A" w14:textId="77777777" w:rsidR="00F56D12" w:rsidRDefault="00F56D1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357</w:t>
      </w:r>
    </w:p>
    <w:p w14:paraId="2E979D35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357</w:t>
      </w:r>
    </w:p>
    <w:p w14:paraId="0976D05A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368</w:t>
      </w:r>
    </w:p>
    <w:p w14:paraId="2E23B4D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380</w:t>
      </w:r>
    </w:p>
    <w:p w14:paraId="2ADE1D3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380</w:t>
      </w:r>
    </w:p>
    <w:p w14:paraId="261275E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380</w:t>
      </w:r>
    </w:p>
    <w:p w14:paraId="2D430DD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381</w:t>
      </w:r>
    </w:p>
    <w:p w14:paraId="0076DDE8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381</w:t>
      </w:r>
    </w:p>
    <w:p w14:paraId="6B2BB6DD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381</w:t>
      </w:r>
    </w:p>
    <w:p w14:paraId="0713353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383</w:t>
      </w:r>
    </w:p>
    <w:p w14:paraId="06ED912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385</w:t>
      </w:r>
    </w:p>
    <w:p w14:paraId="62E6E0B5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387</w:t>
      </w:r>
    </w:p>
    <w:p w14:paraId="4E47618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389</w:t>
      </w:r>
    </w:p>
    <w:p w14:paraId="2375A02F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390</w:t>
      </w:r>
    </w:p>
    <w:p w14:paraId="728EF5A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391</w:t>
      </w:r>
    </w:p>
    <w:p w14:paraId="7171F10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391</w:t>
      </w:r>
    </w:p>
    <w:p w14:paraId="3B39C90E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391</w:t>
      </w:r>
    </w:p>
    <w:p w14:paraId="32E2FAA0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391</w:t>
      </w:r>
    </w:p>
    <w:p w14:paraId="48B58C1D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392</w:t>
      </w:r>
    </w:p>
    <w:p w14:paraId="77CD130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394</w:t>
      </w:r>
    </w:p>
    <w:p w14:paraId="115F8288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394</w:t>
      </w:r>
    </w:p>
    <w:p w14:paraId="181F5B79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394</w:t>
      </w:r>
    </w:p>
    <w:p w14:paraId="0604F00D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396</w:t>
      </w:r>
    </w:p>
    <w:p w14:paraId="0679D3F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400</w:t>
      </w:r>
    </w:p>
    <w:p w14:paraId="0AC4F815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404</w:t>
      </w:r>
    </w:p>
    <w:p w14:paraId="416DF932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405</w:t>
      </w:r>
    </w:p>
    <w:p w14:paraId="32FDDC8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406</w:t>
      </w:r>
    </w:p>
    <w:p w14:paraId="5001764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407</w:t>
      </w:r>
    </w:p>
    <w:p w14:paraId="6322DF0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409</w:t>
      </w:r>
    </w:p>
    <w:p w14:paraId="4BD2DE98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409</w:t>
      </w:r>
    </w:p>
    <w:p w14:paraId="73B238E5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410</w:t>
      </w:r>
    </w:p>
    <w:p w14:paraId="173D9491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411</w:t>
      </w:r>
    </w:p>
    <w:p w14:paraId="30793D6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413</w:t>
      </w:r>
    </w:p>
    <w:p w14:paraId="36350071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417</w:t>
      </w:r>
    </w:p>
    <w:p w14:paraId="2A5EC419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421</w:t>
      </w:r>
    </w:p>
    <w:p w14:paraId="1095ACC8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423</w:t>
      </w:r>
    </w:p>
    <w:p w14:paraId="591222E3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425</w:t>
      </w:r>
    </w:p>
    <w:p w14:paraId="27D13B1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429</w:t>
      </w:r>
    </w:p>
    <w:p w14:paraId="20D4353A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433</w:t>
      </w:r>
    </w:p>
    <w:p w14:paraId="080AA613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437</w:t>
      </w:r>
    </w:p>
    <w:p w14:paraId="1B91DCA1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441</w:t>
      </w:r>
    </w:p>
    <w:p w14:paraId="45C9C90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446</w:t>
      </w:r>
    </w:p>
    <w:p w14:paraId="693208C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446</w:t>
      </w:r>
    </w:p>
    <w:p w14:paraId="3F86AD9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446</w:t>
      </w:r>
    </w:p>
    <w:p w14:paraId="2CBDDBF6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446</w:t>
      </w:r>
    </w:p>
    <w:p w14:paraId="0AAC3401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447</w:t>
      </w:r>
    </w:p>
    <w:p w14:paraId="0B53B05B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448</w:t>
      </w:r>
    </w:p>
    <w:p w14:paraId="24A14A0F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448</w:t>
      </w:r>
    </w:p>
    <w:p w14:paraId="5AA2E15D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449</w:t>
      </w:r>
    </w:p>
    <w:p w14:paraId="35AC844D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451</w:t>
      </w:r>
    </w:p>
    <w:p w14:paraId="365C5DCF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453</w:t>
      </w:r>
    </w:p>
    <w:p w14:paraId="10878DE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457</w:t>
      </w:r>
    </w:p>
    <w:p w14:paraId="3B5B2671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460</w:t>
      </w:r>
    </w:p>
    <w:p w14:paraId="32DE82E3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465</w:t>
      </w:r>
    </w:p>
    <w:p w14:paraId="1D4FFD08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469</w:t>
      </w:r>
    </w:p>
    <w:p w14:paraId="20AAE916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472</w:t>
      </w:r>
    </w:p>
    <w:p w14:paraId="57BCA7EA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473</w:t>
      </w:r>
    </w:p>
    <w:p w14:paraId="7B829B50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474</w:t>
      </w:r>
    </w:p>
    <w:p w14:paraId="5C8D4E1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474</w:t>
      </w:r>
    </w:p>
    <w:p w14:paraId="33F89B59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474</w:t>
      </w:r>
    </w:p>
    <w:p w14:paraId="636C6F82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475</w:t>
      </w:r>
    </w:p>
    <w:p w14:paraId="51FEC7AF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475</w:t>
      </w:r>
    </w:p>
    <w:p w14:paraId="363F6F46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476</w:t>
      </w:r>
    </w:p>
    <w:p w14:paraId="3A9C9D15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477</w:t>
      </w:r>
    </w:p>
    <w:p w14:paraId="25430180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478</w:t>
      </w:r>
    </w:p>
    <w:p w14:paraId="169D614C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480</w:t>
      </w:r>
    </w:p>
    <w:p w14:paraId="2EAA5343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482</w:t>
      </w:r>
    </w:p>
    <w:p w14:paraId="57490316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486</w:t>
      </w:r>
    </w:p>
    <w:p w14:paraId="2708435A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489</w:t>
      </w:r>
    </w:p>
    <w:p w14:paraId="030C9DCE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489</w:t>
      </w:r>
    </w:p>
    <w:p w14:paraId="160E8D9A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489</w:t>
      </w:r>
    </w:p>
    <w:p w14:paraId="475B1567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493</w:t>
      </w:r>
    </w:p>
    <w:p w14:paraId="0C50F3B4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494</w:t>
      </w:r>
    </w:p>
    <w:p w14:paraId="18A1E75B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495</w:t>
      </w:r>
    </w:p>
    <w:p w14:paraId="163552E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496</w:t>
      </w:r>
    </w:p>
    <w:p w14:paraId="16BAD871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496</w:t>
      </w:r>
    </w:p>
    <w:p w14:paraId="190E1D1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496</w:t>
      </w:r>
    </w:p>
    <w:p w14:paraId="4D7E3A51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496</w:t>
      </w:r>
    </w:p>
    <w:p w14:paraId="7E901C2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496</w:t>
      </w:r>
    </w:p>
    <w:p w14:paraId="7994DF21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496</w:t>
      </w:r>
    </w:p>
    <w:p w14:paraId="5F40E29B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496</w:t>
      </w:r>
    </w:p>
    <w:p w14:paraId="57424A9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497</w:t>
      </w:r>
    </w:p>
    <w:p w14:paraId="25358856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497</w:t>
      </w:r>
    </w:p>
    <w:p w14:paraId="11BC052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498</w:t>
      </w:r>
    </w:p>
    <w:p w14:paraId="751EDF6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498</w:t>
      </w:r>
    </w:p>
    <w:p w14:paraId="3C6CF5F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499</w:t>
      </w:r>
    </w:p>
    <w:p w14:paraId="3B23E6B5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499</w:t>
      </w:r>
    </w:p>
    <w:p w14:paraId="6B56848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500</w:t>
      </w:r>
    </w:p>
    <w:p w14:paraId="7126C93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500</w:t>
      </w:r>
    </w:p>
    <w:p w14:paraId="780145C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3DEA93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502</w:t>
      </w:r>
    </w:p>
    <w:p w14:paraId="700DF57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507</w:t>
      </w:r>
    </w:p>
    <w:p w14:paraId="628FFF8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518</w:t>
      </w:r>
    </w:p>
    <w:p w14:paraId="494A913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530</w:t>
      </w:r>
    </w:p>
    <w:p w14:paraId="4CB1ED8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531</w:t>
      </w:r>
    </w:p>
    <w:p w14:paraId="60F157BC" w14:textId="77777777" w:rsidR="00F56D12" w:rsidRDefault="00F56D12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531</w:t>
      </w:r>
    </w:p>
    <w:p w14:paraId="25BFBA63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531</w:t>
      </w:r>
    </w:p>
    <w:p w14:paraId="475E41CE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531</w:t>
      </w:r>
    </w:p>
    <w:p w14:paraId="060F4D83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540</w:t>
      </w:r>
    </w:p>
    <w:p w14:paraId="141D4D9E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549</w:t>
      </w:r>
    </w:p>
    <w:p w14:paraId="433774A0" w14:textId="77777777" w:rsidR="00F56D12" w:rsidRDefault="00F56D1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549</w:t>
      </w:r>
    </w:p>
    <w:p w14:paraId="4181E9E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557</w:t>
      </w:r>
    </w:p>
    <w:p w14:paraId="2FF628B8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557</w:t>
      </w:r>
    </w:p>
    <w:p w14:paraId="1184D55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558</w:t>
      </w:r>
    </w:p>
    <w:p w14:paraId="2FFA254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558</w:t>
      </w:r>
    </w:p>
    <w:p w14:paraId="2A75F6F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559</w:t>
      </w:r>
    </w:p>
    <w:p w14:paraId="0A90C64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561</w:t>
      </w:r>
    </w:p>
    <w:p w14:paraId="6F12D25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561</w:t>
      </w:r>
    </w:p>
    <w:p w14:paraId="401BC02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562</w:t>
      </w:r>
    </w:p>
    <w:p w14:paraId="03A65CC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562</w:t>
      </w:r>
    </w:p>
    <w:p w14:paraId="2041E6E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602</w:t>
      </w:r>
    </w:p>
    <w:p w14:paraId="1B4416F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602</w:t>
      </w:r>
    </w:p>
    <w:p w14:paraId="1E32D76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606</w:t>
      </w:r>
    </w:p>
    <w:p w14:paraId="1F7E6F0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606</w:t>
      </w:r>
    </w:p>
    <w:p w14:paraId="5076F706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606</w:t>
      </w:r>
    </w:p>
    <w:p w14:paraId="7EEF8EF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606</w:t>
      </w:r>
    </w:p>
    <w:p w14:paraId="474BDE16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606</w:t>
      </w:r>
    </w:p>
    <w:p w14:paraId="4493DBB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607</w:t>
      </w:r>
    </w:p>
    <w:p w14:paraId="7760E0A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608</w:t>
      </w:r>
    </w:p>
    <w:p w14:paraId="5A9688E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608</w:t>
      </w:r>
    </w:p>
    <w:p w14:paraId="5C1009D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614</w:t>
      </w:r>
    </w:p>
    <w:p w14:paraId="6E55A4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614</w:t>
      </w:r>
    </w:p>
    <w:p w14:paraId="669BE74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614</w:t>
      </w:r>
    </w:p>
    <w:p w14:paraId="0603711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614</w:t>
      </w:r>
    </w:p>
    <w:p w14:paraId="4D158BD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614</w:t>
      </w:r>
    </w:p>
    <w:p w14:paraId="4EA1A75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614</w:t>
      </w:r>
    </w:p>
    <w:p w14:paraId="2A9CB8D3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614</w:t>
      </w:r>
    </w:p>
    <w:p w14:paraId="596B4DC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614</w:t>
      </w:r>
    </w:p>
    <w:p w14:paraId="0494481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614</w:t>
      </w:r>
    </w:p>
    <w:p w14:paraId="479EE1B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615</w:t>
      </w:r>
    </w:p>
    <w:p w14:paraId="3546F6C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615</w:t>
      </w:r>
    </w:p>
    <w:p w14:paraId="7E756E4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615</w:t>
      </w:r>
    </w:p>
    <w:p w14:paraId="7A14990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615</w:t>
      </w:r>
    </w:p>
    <w:p w14:paraId="033F3F2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615</w:t>
      </w:r>
    </w:p>
    <w:p w14:paraId="2C66185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615</w:t>
      </w:r>
    </w:p>
    <w:p w14:paraId="63C016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615</w:t>
      </w:r>
    </w:p>
    <w:p w14:paraId="5B2FD262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615</w:t>
      </w:r>
    </w:p>
    <w:p w14:paraId="54A6DB88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615</w:t>
      </w:r>
    </w:p>
    <w:p w14:paraId="2040D9C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616</w:t>
      </w:r>
    </w:p>
    <w:p w14:paraId="72EEA9C9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618</w:t>
      </w:r>
    </w:p>
    <w:p w14:paraId="48F47AB5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619</w:t>
      </w:r>
    </w:p>
    <w:p w14:paraId="661440C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621</w:t>
      </w:r>
    </w:p>
    <w:p w14:paraId="3206EA84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621</w:t>
      </w:r>
    </w:p>
    <w:p w14:paraId="4E5F8EF6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623</w:t>
      </w:r>
    </w:p>
    <w:p w14:paraId="42FC585F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626</w:t>
      </w:r>
    </w:p>
    <w:p w14:paraId="65D708A7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627</w:t>
      </w:r>
    </w:p>
    <w:p w14:paraId="0573EE33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629</w:t>
      </w:r>
    </w:p>
    <w:p w14:paraId="4B85D3D9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629</w:t>
      </w:r>
    </w:p>
    <w:p w14:paraId="681D03F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629</w:t>
      </w:r>
    </w:p>
    <w:p w14:paraId="3C2D4C2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630</w:t>
      </w:r>
    </w:p>
    <w:p w14:paraId="30CE797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630</w:t>
      </w:r>
    </w:p>
    <w:p w14:paraId="7C15834B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630</w:t>
      </w:r>
    </w:p>
    <w:p w14:paraId="605ACAA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631</w:t>
      </w:r>
    </w:p>
    <w:p w14:paraId="161C8265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632</w:t>
      </w:r>
    </w:p>
    <w:p w14:paraId="5EC3127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634</w:t>
      </w:r>
    </w:p>
    <w:p w14:paraId="7CA92F48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634</w:t>
      </w:r>
    </w:p>
    <w:p w14:paraId="0187D040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634</w:t>
      </w:r>
    </w:p>
    <w:p w14:paraId="524CDAB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634</w:t>
      </w:r>
    </w:p>
    <w:p w14:paraId="696FE33E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634</w:t>
      </w:r>
    </w:p>
    <w:p w14:paraId="046DA662" w14:textId="77777777" w:rsidR="00F56D12" w:rsidRDefault="00F56D1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635</w:t>
      </w:r>
    </w:p>
    <w:p w14:paraId="7D949D71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635</w:t>
      </w:r>
    </w:p>
    <w:p w14:paraId="4968FFD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635</w:t>
      </w:r>
    </w:p>
    <w:p w14:paraId="5C2AFA3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636</w:t>
      </w:r>
    </w:p>
    <w:p w14:paraId="77CE3BD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636</w:t>
      </w:r>
    </w:p>
    <w:p w14:paraId="3DDB8159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636</w:t>
      </w:r>
    </w:p>
    <w:p w14:paraId="28FE1B1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636</w:t>
      </w:r>
    </w:p>
    <w:p w14:paraId="3762CA9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636</w:t>
      </w:r>
    </w:p>
    <w:p w14:paraId="64035015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636</w:t>
      </w:r>
    </w:p>
    <w:p w14:paraId="6E24232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637</w:t>
      </w:r>
    </w:p>
    <w:p w14:paraId="7B663E4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637</w:t>
      </w:r>
    </w:p>
    <w:p w14:paraId="1C6F136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637</w:t>
      </w:r>
    </w:p>
    <w:p w14:paraId="6C488E3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637</w:t>
      </w:r>
    </w:p>
    <w:p w14:paraId="3684C37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638</w:t>
      </w:r>
    </w:p>
    <w:p w14:paraId="1E4BDD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638</w:t>
      </w:r>
    </w:p>
    <w:p w14:paraId="5F809B28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638</w:t>
      </w:r>
    </w:p>
    <w:p w14:paraId="63CD3B4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638</w:t>
      </w:r>
    </w:p>
    <w:p w14:paraId="5368D6C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638</w:t>
      </w:r>
    </w:p>
    <w:p w14:paraId="7804A06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642</w:t>
      </w:r>
    </w:p>
    <w:p w14:paraId="64898E6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642</w:t>
      </w:r>
    </w:p>
    <w:p w14:paraId="0C28749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642</w:t>
      </w:r>
    </w:p>
    <w:p w14:paraId="070C70D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642</w:t>
      </w:r>
    </w:p>
    <w:p w14:paraId="03508D65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647</w:t>
      </w:r>
    </w:p>
    <w:p w14:paraId="444D0726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652</w:t>
      </w:r>
    </w:p>
    <w:p w14:paraId="5A18242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652</w:t>
      </w:r>
    </w:p>
    <w:p w14:paraId="6B2F095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652</w:t>
      </w:r>
    </w:p>
    <w:p w14:paraId="0686120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654</w:t>
      </w:r>
    </w:p>
    <w:p w14:paraId="606EF5C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654</w:t>
      </w:r>
    </w:p>
    <w:p w14:paraId="1BD6CB1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655</w:t>
      </w:r>
    </w:p>
    <w:p w14:paraId="1A396934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656</w:t>
      </w:r>
    </w:p>
    <w:p w14:paraId="2785A67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656</w:t>
      </w:r>
    </w:p>
    <w:p w14:paraId="4D4EF98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657</w:t>
      </w:r>
    </w:p>
    <w:p w14:paraId="69C72D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657</w:t>
      </w:r>
    </w:p>
    <w:p w14:paraId="191DB4C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658</w:t>
      </w:r>
    </w:p>
    <w:p w14:paraId="23ABFE9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664</w:t>
      </w:r>
    </w:p>
    <w:p w14:paraId="1851F23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666</w:t>
      </w:r>
    </w:p>
    <w:p w14:paraId="1AC522C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666</w:t>
      </w:r>
    </w:p>
    <w:p w14:paraId="17D347F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666</w:t>
      </w:r>
    </w:p>
    <w:p w14:paraId="1F7CA04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666</w:t>
      </w:r>
    </w:p>
    <w:p w14:paraId="0B1CA91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666</w:t>
      </w:r>
    </w:p>
    <w:p w14:paraId="658EC7A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667</w:t>
      </w:r>
    </w:p>
    <w:p w14:paraId="318DCFF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671</w:t>
      </w:r>
    </w:p>
    <w:p w14:paraId="286F49F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674</w:t>
      </w:r>
    </w:p>
    <w:p w14:paraId="5074398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675</w:t>
      </w:r>
    </w:p>
    <w:p w14:paraId="15D0CD5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675</w:t>
      </w:r>
    </w:p>
    <w:p w14:paraId="066314E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675</w:t>
      </w:r>
    </w:p>
    <w:p w14:paraId="222654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676</w:t>
      </w:r>
    </w:p>
    <w:p w14:paraId="338BAB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677</w:t>
      </w:r>
    </w:p>
    <w:p w14:paraId="10336D0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1FEAE43D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677</w:t>
      </w:r>
    </w:p>
    <w:p w14:paraId="1142B63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677</w:t>
      </w:r>
    </w:p>
    <w:p w14:paraId="4754ABA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677</w:t>
      </w:r>
    </w:p>
    <w:p w14:paraId="1649F97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681</w:t>
      </w:r>
    </w:p>
    <w:p w14:paraId="2EF31A6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682</w:t>
      </w:r>
    </w:p>
    <w:p w14:paraId="3F47A2C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684</w:t>
      </w:r>
    </w:p>
    <w:p w14:paraId="3A3D68B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685</w:t>
      </w:r>
    </w:p>
    <w:p w14:paraId="60E710F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688</w:t>
      </w:r>
    </w:p>
    <w:p w14:paraId="1B81CCF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689</w:t>
      </w:r>
    </w:p>
    <w:p w14:paraId="5D9FCF6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690</w:t>
      </w:r>
    </w:p>
    <w:p w14:paraId="56E58A4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690</w:t>
      </w:r>
    </w:p>
    <w:p w14:paraId="3EF76F8F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691</w:t>
      </w:r>
    </w:p>
    <w:p w14:paraId="357F94A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691</w:t>
      </w:r>
    </w:p>
    <w:p w14:paraId="7A7653A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691</w:t>
      </w:r>
    </w:p>
    <w:p w14:paraId="28744C7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692</w:t>
      </w:r>
    </w:p>
    <w:p w14:paraId="10A560F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692</w:t>
      </w:r>
    </w:p>
    <w:p w14:paraId="3386D73A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692</w:t>
      </w:r>
    </w:p>
    <w:p w14:paraId="56FB959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692</w:t>
      </w:r>
    </w:p>
    <w:p w14:paraId="0CA60983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693</w:t>
      </w:r>
    </w:p>
    <w:p w14:paraId="58C7A9A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693</w:t>
      </w:r>
    </w:p>
    <w:p w14:paraId="7EC434F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693</w:t>
      </w:r>
    </w:p>
    <w:p w14:paraId="48301A7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694</w:t>
      </w:r>
    </w:p>
    <w:p w14:paraId="7874B02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694</w:t>
      </w:r>
    </w:p>
    <w:p w14:paraId="2F97CA3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695</w:t>
      </w:r>
    </w:p>
    <w:p w14:paraId="6D34D92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CounterCheck</w:t>
      </w:r>
      <w:r>
        <w:rPr>
          <w:noProof/>
        </w:rPr>
        <w:tab/>
        <w:t>695</w:t>
      </w:r>
    </w:p>
    <w:p w14:paraId="1F7C543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CounterCheckResponse</w:t>
      </w:r>
      <w:r>
        <w:rPr>
          <w:noProof/>
        </w:rPr>
        <w:tab/>
        <w:t>695</w:t>
      </w:r>
    </w:p>
    <w:p w14:paraId="7FB8675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DedicatedSIBRequest</w:t>
      </w:r>
      <w:r>
        <w:rPr>
          <w:noProof/>
        </w:rPr>
        <w:tab/>
        <w:t>696</w:t>
      </w:r>
    </w:p>
    <w:p w14:paraId="6060B9B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DLDedicatedMessageSegment</w:t>
      </w:r>
      <w:r>
        <w:rPr>
          <w:noProof/>
        </w:rPr>
        <w:tab/>
        <w:t>696</w:t>
      </w:r>
    </w:p>
    <w:p w14:paraId="79C15DF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DLInformationTransfer</w:t>
      </w:r>
      <w:r>
        <w:rPr>
          <w:noProof/>
        </w:rPr>
        <w:tab/>
        <w:t>697</w:t>
      </w:r>
    </w:p>
    <w:p w14:paraId="0A3DFD2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DLInformationTransferMRDC</w:t>
      </w:r>
      <w:r>
        <w:rPr>
          <w:noProof/>
        </w:rPr>
        <w:tab/>
        <w:t>697</w:t>
      </w:r>
    </w:p>
    <w:p w14:paraId="0725C54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FailureInformation</w:t>
      </w:r>
      <w:r>
        <w:rPr>
          <w:noProof/>
        </w:rPr>
        <w:tab/>
        <w:t>698</w:t>
      </w:r>
    </w:p>
    <w:p w14:paraId="4F0DA47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IABOtherInformation</w:t>
      </w:r>
      <w:r>
        <w:rPr>
          <w:noProof/>
        </w:rPr>
        <w:tab/>
        <w:t>698</w:t>
      </w:r>
    </w:p>
    <w:p w14:paraId="596B05C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698</w:t>
      </w:r>
    </w:p>
    <w:p w14:paraId="79C984F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LocationMeasurementIndication</w:t>
      </w:r>
      <w:r>
        <w:rPr>
          <w:noProof/>
        </w:rPr>
        <w:tab/>
        <w:t>699</w:t>
      </w:r>
    </w:p>
    <w:p w14:paraId="430025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LoggedMeasurementConfiguration</w:t>
      </w:r>
      <w:r>
        <w:rPr>
          <w:noProof/>
        </w:rPr>
        <w:tab/>
        <w:t>700</w:t>
      </w:r>
    </w:p>
    <w:p w14:paraId="77A9552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702</w:t>
      </w:r>
    </w:p>
    <w:p w14:paraId="3635026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702</w:t>
      </w:r>
    </w:p>
    <w:p w14:paraId="2AAAE53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703</w:t>
      </w:r>
    </w:p>
    <w:p w14:paraId="792946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MCGFailureInformation</w:t>
      </w:r>
      <w:r>
        <w:rPr>
          <w:noProof/>
        </w:rPr>
        <w:tab/>
        <w:t>703</w:t>
      </w:r>
    </w:p>
    <w:p w14:paraId="3F865BE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MeasurementReport</w:t>
      </w:r>
      <w:r>
        <w:rPr>
          <w:noProof/>
        </w:rPr>
        <w:tab/>
        <w:t>703</w:t>
      </w:r>
    </w:p>
    <w:p w14:paraId="2081BF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704</w:t>
      </w:r>
    </w:p>
    <w:p w14:paraId="2C9CB65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MIB</w:t>
      </w:r>
      <w:r>
        <w:rPr>
          <w:noProof/>
        </w:rPr>
        <w:tab/>
        <w:t>704</w:t>
      </w:r>
    </w:p>
    <w:p w14:paraId="130C18D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MobilityFromNRCommand</w:t>
      </w:r>
      <w:r>
        <w:rPr>
          <w:noProof/>
        </w:rPr>
        <w:tab/>
        <w:t>705</w:t>
      </w:r>
    </w:p>
    <w:p w14:paraId="52211BB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Paging</w:t>
      </w:r>
      <w:r>
        <w:rPr>
          <w:noProof/>
        </w:rPr>
        <w:tab/>
        <w:t>706</w:t>
      </w:r>
    </w:p>
    <w:p w14:paraId="5B31E74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RRCReestablishment</w:t>
      </w:r>
      <w:r>
        <w:rPr>
          <w:noProof/>
        </w:rPr>
        <w:tab/>
        <w:t>707</w:t>
      </w:r>
    </w:p>
    <w:p w14:paraId="2482121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RRCReestablishmentComplete</w:t>
      </w:r>
      <w:r>
        <w:rPr>
          <w:noProof/>
        </w:rPr>
        <w:tab/>
        <w:t>707</w:t>
      </w:r>
    </w:p>
    <w:p w14:paraId="2CFCD5E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RRCReestablishmentRequest</w:t>
      </w:r>
      <w:r>
        <w:rPr>
          <w:noProof/>
        </w:rPr>
        <w:tab/>
        <w:t>708</w:t>
      </w:r>
    </w:p>
    <w:p w14:paraId="7AA68E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RRCReconfiguration</w:t>
      </w:r>
      <w:r>
        <w:rPr>
          <w:noProof/>
        </w:rPr>
        <w:tab/>
        <w:t>709</w:t>
      </w:r>
    </w:p>
    <w:p w14:paraId="62AFFC9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RRCReconfigurationComplete</w:t>
      </w:r>
      <w:r>
        <w:rPr>
          <w:noProof/>
        </w:rPr>
        <w:tab/>
        <w:t>716</w:t>
      </w:r>
    </w:p>
    <w:p w14:paraId="147939D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RRCReject</w:t>
      </w:r>
      <w:r>
        <w:rPr>
          <w:noProof/>
        </w:rPr>
        <w:tab/>
        <w:t>717</w:t>
      </w:r>
    </w:p>
    <w:p w14:paraId="09ACCDE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RRCRelease</w:t>
      </w:r>
      <w:r>
        <w:rPr>
          <w:noProof/>
        </w:rPr>
        <w:tab/>
        <w:t>718</w:t>
      </w:r>
    </w:p>
    <w:p w14:paraId="4564578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RRCResume</w:t>
      </w:r>
      <w:r>
        <w:rPr>
          <w:noProof/>
        </w:rPr>
        <w:tab/>
        <w:t>721</w:t>
      </w:r>
    </w:p>
    <w:p w14:paraId="357FE2B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RRCResumeComplete</w:t>
      </w:r>
      <w:r>
        <w:rPr>
          <w:noProof/>
        </w:rPr>
        <w:tab/>
        <w:t>722</w:t>
      </w:r>
    </w:p>
    <w:p w14:paraId="0629513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RRCResumeRequest</w:t>
      </w:r>
      <w:r>
        <w:rPr>
          <w:noProof/>
        </w:rPr>
        <w:tab/>
        <w:t>722</w:t>
      </w:r>
    </w:p>
    <w:p w14:paraId="7A1C559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RRCResumeRequest1</w:t>
      </w:r>
      <w:r>
        <w:rPr>
          <w:noProof/>
        </w:rPr>
        <w:tab/>
        <w:t>722</w:t>
      </w:r>
    </w:p>
    <w:p w14:paraId="2C0C295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RRCSetup</w:t>
      </w:r>
      <w:r>
        <w:rPr>
          <w:noProof/>
        </w:rPr>
        <w:tab/>
        <w:t>723</w:t>
      </w:r>
    </w:p>
    <w:p w14:paraId="699AE45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RRCSetupComplete</w:t>
      </w:r>
      <w:r>
        <w:rPr>
          <w:noProof/>
        </w:rPr>
        <w:tab/>
        <w:t>723</w:t>
      </w:r>
    </w:p>
    <w:p w14:paraId="7635DEF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RRCSetupRequest</w:t>
      </w:r>
      <w:r>
        <w:rPr>
          <w:noProof/>
        </w:rPr>
        <w:tab/>
        <w:t>724</w:t>
      </w:r>
    </w:p>
    <w:p w14:paraId="0BB7F7B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RRCSystemInfoRequest</w:t>
      </w:r>
      <w:r>
        <w:rPr>
          <w:noProof/>
        </w:rPr>
        <w:tab/>
        <w:t>724</w:t>
      </w:r>
    </w:p>
    <w:p w14:paraId="2BA6C15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SCGFailureInformation</w:t>
      </w:r>
      <w:r>
        <w:rPr>
          <w:noProof/>
        </w:rPr>
        <w:tab/>
        <w:t>724</w:t>
      </w:r>
    </w:p>
    <w:p w14:paraId="3753A6E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SCGFailureInformationEUTRA</w:t>
      </w:r>
      <w:r>
        <w:rPr>
          <w:noProof/>
        </w:rPr>
        <w:tab/>
        <w:t>725</w:t>
      </w:r>
    </w:p>
    <w:p w14:paraId="1F36E1A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SecurityModeCommand</w:t>
      </w:r>
      <w:r>
        <w:rPr>
          <w:noProof/>
        </w:rPr>
        <w:tab/>
        <w:t>725</w:t>
      </w:r>
    </w:p>
    <w:p w14:paraId="177AC50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SecurityModeComplete</w:t>
      </w:r>
      <w:r>
        <w:rPr>
          <w:noProof/>
        </w:rPr>
        <w:tab/>
        <w:t>725</w:t>
      </w:r>
    </w:p>
    <w:p w14:paraId="5BE5EB8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SecurityModeFailure</w:t>
      </w:r>
      <w:r>
        <w:rPr>
          <w:noProof/>
        </w:rPr>
        <w:tab/>
        <w:t>726</w:t>
      </w:r>
    </w:p>
    <w:p w14:paraId="1E8933D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</w:t>
      </w:r>
      <w:r>
        <w:rPr>
          <w:noProof/>
        </w:rPr>
        <w:tab/>
        <w:t>727</w:t>
      </w:r>
    </w:p>
    <w:p w14:paraId="1095C5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SidelinkUEInformationNR</w:t>
      </w:r>
      <w:r>
        <w:rPr>
          <w:noProof/>
        </w:rPr>
        <w:tab/>
        <w:t>731</w:t>
      </w:r>
    </w:p>
    <w:p w14:paraId="5CC0BAC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SystemInformation</w:t>
      </w:r>
      <w:r>
        <w:rPr>
          <w:noProof/>
        </w:rPr>
        <w:tab/>
        <w:t>733</w:t>
      </w:r>
    </w:p>
    <w:p w14:paraId="68CB31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UEAssistanceInformation</w:t>
      </w:r>
      <w:r>
        <w:rPr>
          <w:noProof/>
        </w:rPr>
        <w:tab/>
        <w:t>734</w:t>
      </w:r>
    </w:p>
    <w:p w14:paraId="563C8BB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UECapabilityEnquiry</w:t>
      </w:r>
      <w:r>
        <w:rPr>
          <w:noProof/>
        </w:rPr>
        <w:tab/>
        <w:t>735</w:t>
      </w:r>
    </w:p>
    <w:p w14:paraId="6BC8C03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UECapabilityInformation</w:t>
      </w:r>
      <w:r>
        <w:rPr>
          <w:noProof/>
        </w:rPr>
        <w:tab/>
        <w:t>735</w:t>
      </w:r>
    </w:p>
    <w:p w14:paraId="0F83354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UEInformationRequest</w:t>
      </w:r>
      <w:r>
        <w:rPr>
          <w:noProof/>
        </w:rPr>
        <w:tab/>
        <w:t>736</w:t>
      </w:r>
    </w:p>
    <w:p w14:paraId="379EE3D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UEInformationResponse</w:t>
      </w:r>
      <w:r>
        <w:rPr>
          <w:noProof/>
        </w:rPr>
        <w:tab/>
        <w:t>737</w:t>
      </w:r>
    </w:p>
    <w:p w14:paraId="6597982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737</w:t>
      </w:r>
    </w:p>
    <w:p w14:paraId="03B503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ULDedicatedMessageSegment</w:t>
      </w:r>
      <w:r>
        <w:rPr>
          <w:noProof/>
        </w:rPr>
        <w:tab/>
        <w:t>737</w:t>
      </w:r>
    </w:p>
    <w:p w14:paraId="524DB4A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ULInformationTransfer</w:t>
      </w:r>
      <w:r>
        <w:rPr>
          <w:noProof/>
        </w:rPr>
        <w:tab/>
        <w:t>738</w:t>
      </w:r>
    </w:p>
    <w:p w14:paraId="0A19917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ULInformationTransferIRAT</w:t>
      </w:r>
      <w:r>
        <w:rPr>
          <w:noProof/>
        </w:rPr>
        <w:tab/>
        <w:t>738</w:t>
      </w:r>
    </w:p>
    <w:p w14:paraId="11EF42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ULInformationTransferMRDC</w:t>
      </w:r>
      <w:r>
        <w:rPr>
          <w:noProof/>
        </w:rPr>
        <w:tab/>
        <w:t>738</w:t>
      </w:r>
    </w:p>
    <w:p w14:paraId="22CA830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739</w:t>
      </w:r>
    </w:p>
    <w:p w14:paraId="4E1267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MasterInformationBlockSidelink</w:t>
      </w:r>
      <w:r>
        <w:rPr>
          <w:noProof/>
        </w:rPr>
        <w:tab/>
        <w:t>739</w:t>
      </w:r>
    </w:p>
    <w:p w14:paraId="330F36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MeasurementReportSidelink</w:t>
      </w:r>
      <w:r>
        <w:rPr>
          <w:noProof/>
        </w:rPr>
        <w:tab/>
        <w:t>740</w:t>
      </w:r>
    </w:p>
    <w:p w14:paraId="69B04D9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RemoteUEInformationSidelink</w:t>
      </w:r>
      <w:r>
        <w:rPr>
          <w:noProof/>
        </w:rPr>
        <w:tab/>
        <w:t>741</w:t>
      </w:r>
    </w:p>
    <w:p w14:paraId="2B9D07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NotificationMessageSidelink</w:t>
      </w:r>
      <w:r>
        <w:rPr>
          <w:noProof/>
        </w:rPr>
        <w:tab/>
        <w:t>742</w:t>
      </w:r>
    </w:p>
    <w:p w14:paraId="422FC05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RRCReconfigurationSidelink</w:t>
      </w:r>
      <w:r>
        <w:rPr>
          <w:noProof/>
        </w:rPr>
        <w:tab/>
        <w:t>743</w:t>
      </w:r>
    </w:p>
    <w:p w14:paraId="3CF2AFB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RRCReconfigurationCompleteSidelink</w:t>
      </w:r>
      <w:r>
        <w:rPr>
          <w:noProof/>
        </w:rPr>
        <w:tab/>
        <w:t>745</w:t>
      </w:r>
    </w:p>
    <w:p w14:paraId="454C88E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RRCReconfigurationFailureSidelink</w:t>
      </w:r>
      <w:r>
        <w:rPr>
          <w:noProof/>
        </w:rPr>
        <w:tab/>
        <w:t>746</w:t>
      </w:r>
    </w:p>
    <w:p w14:paraId="242BE1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UECapabilityEnquirySidelink</w:t>
      </w:r>
      <w:r>
        <w:rPr>
          <w:noProof/>
        </w:rPr>
        <w:tab/>
        <w:t>747</w:t>
      </w:r>
    </w:p>
    <w:p w14:paraId="4274DE1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UECapabilityInformationSidelink</w:t>
      </w:r>
      <w:r>
        <w:rPr>
          <w:noProof/>
        </w:rPr>
        <w:tab/>
        <w:t>748</w:t>
      </w:r>
    </w:p>
    <w:p w14:paraId="1878954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uuMessageTransferSidelink</w:t>
      </w:r>
      <w:r>
        <w:rPr>
          <w:noProof/>
        </w:rPr>
        <w:tab/>
        <w:t>750</w:t>
      </w:r>
    </w:p>
    <w:p w14:paraId="6503DA3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751</w:t>
      </w:r>
    </w:p>
    <w:p w14:paraId="5FD6B7B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SIB2</w:t>
      </w:r>
      <w:r>
        <w:rPr>
          <w:noProof/>
        </w:rPr>
        <w:tab/>
        <w:t>751</w:t>
      </w:r>
    </w:p>
    <w:p w14:paraId="4B528B2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SIB3</w:t>
      </w:r>
      <w:r>
        <w:rPr>
          <w:noProof/>
        </w:rPr>
        <w:tab/>
        <w:t>752</w:t>
      </w:r>
    </w:p>
    <w:p w14:paraId="38B0F5F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SIB4</w:t>
      </w:r>
      <w:r>
        <w:rPr>
          <w:noProof/>
        </w:rPr>
        <w:tab/>
        <w:t>753</w:t>
      </w:r>
    </w:p>
    <w:p w14:paraId="77D8D14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SIB5</w:t>
      </w:r>
      <w:r>
        <w:rPr>
          <w:noProof/>
        </w:rPr>
        <w:tab/>
        <w:t>757</w:t>
      </w:r>
    </w:p>
    <w:p w14:paraId="53E28F9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SIB6</w:t>
      </w:r>
      <w:r>
        <w:rPr>
          <w:noProof/>
        </w:rPr>
        <w:tab/>
        <w:t>758</w:t>
      </w:r>
    </w:p>
    <w:p w14:paraId="35ABE0E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SIB7</w:t>
      </w:r>
      <w:r>
        <w:rPr>
          <w:noProof/>
        </w:rPr>
        <w:tab/>
        <w:t>758</w:t>
      </w:r>
    </w:p>
    <w:p w14:paraId="1DE1106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SIB8</w:t>
      </w:r>
      <w:r>
        <w:rPr>
          <w:noProof/>
        </w:rPr>
        <w:tab/>
        <w:t>760</w:t>
      </w:r>
    </w:p>
    <w:p w14:paraId="5E40437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SIB9</w:t>
      </w:r>
      <w:r>
        <w:rPr>
          <w:noProof/>
        </w:rPr>
        <w:tab/>
        <w:t>761</w:t>
      </w:r>
    </w:p>
    <w:p w14:paraId="626947E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SIB10</w:t>
      </w:r>
      <w:r>
        <w:rPr>
          <w:noProof/>
        </w:rPr>
        <w:tab/>
        <w:t>762</w:t>
      </w:r>
    </w:p>
    <w:p w14:paraId="7BF960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SIB11</w:t>
      </w:r>
      <w:r>
        <w:rPr>
          <w:noProof/>
        </w:rPr>
        <w:tab/>
        <w:t>762</w:t>
      </w:r>
    </w:p>
    <w:p w14:paraId="28F930E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SIB12</w:t>
      </w:r>
      <w:r>
        <w:rPr>
          <w:noProof/>
        </w:rPr>
        <w:tab/>
        <w:t>762</w:t>
      </w:r>
    </w:p>
    <w:p w14:paraId="7AD5CC2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SIB13</w:t>
      </w:r>
      <w:r>
        <w:rPr>
          <w:noProof/>
        </w:rPr>
        <w:tab/>
        <w:t>763</w:t>
      </w:r>
    </w:p>
    <w:p w14:paraId="7706FEB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SIB14</w:t>
      </w:r>
      <w:r>
        <w:rPr>
          <w:noProof/>
        </w:rPr>
        <w:tab/>
        <w:t>764</w:t>
      </w:r>
    </w:p>
    <w:p w14:paraId="6267869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SIB15</w:t>
      </w:r>
      <w:r>
        <w:rPr>
          <w:noProof/>
        </w:rPr>
        <w:tab/>
        <w:t>764</w:t>
      </w:r>
    </w:p>
    <w:p w14:paraId="38A2C7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SIB16</w:t>
      </w:r>
      <w:r>
        <w:rPr>
          <w:noProof/>
        </w:rPr>
        <w:tab/>
        <w:t>764</w:t>
      </w:r>
    </w:p>
    <w:p w14:paraId="57CFADF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SIB17</w:t>
      </w:r>
      <w:r>
        <w:rPr>
          <w:noProof/>
        </w:rPr>
        <w:tab/>
        <w:t>764</w:t>
      </w:r>
    </w:p>
    <w:p w14:paraId="5550D85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SIB17bis</w:t>
      </w:r>
      <w:r>
        <w:rPr>
          <w:noProof/>
        </w:rPr>
        <w:tab/>
        <w:t>765</w:t>
      </w:r>
    </w:p>
    <w:p w14:paraId="1988104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SIB18</w:t>
      </w:r>
      <w:r>
        <w:rPr>
          <w:noProof/>
        </w:rPr>
        <w:tab/>
        <w:t>766</w:t>
      </w:r>
    </w:p>
    <w:p w14:paraId="13E5D7C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SIB19</w:t>
      </w:r>
      <w:r>
        <w:rPr>
          <w:noProof/>
        </w:rPr>
        <w:tab/>
        <w:t>766</w:t>
      </w:r>
    </w:p>
    <w:p w14:paraId="7394A30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SIB20</w:t>
      </w:r>
      <w:r>
        <w:rPr>
          <w:noProof/>
        </w:rPr>
        <w:tab/>
        <w:t>767</w:t>
      </w:r>
    </w:p>
    <w:p w14:paraId="283FD9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767</w:t>
      </w:r>
    </w:p>
    <w:p w14:paraId="348605B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SIB22</w:t>
      </w:r>
      <w:r>
        <w:rPr>
          <w:noProof/>
        </w:rPr>
        <w:tab/>
        <w:t>768</w:t>
      </w:r>
    </w:p>
    <w:p w14:paraId="1497124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SIB23</w:t>
      </w:r>
      <w:r>
        <w:rPr>
          <w:noProof/>
        </w:rPr>
        <w:tab/>
        <w:t>768</w:t>
      </w:r>
    </w:p>
    <w:p w14:paraId="02A425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SIB24</w:t>
      </w:r>
      <w:r>
        <w:rPr>
          <w:noProof/>
        </w:rPr>
        <w:tab/>
        <w:t>768</w:t>
      </w:r>
    </w:p>
    <w:p w14:paraId="6E39AA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SIB25</w:t>
      </w:r>
      <w:r>
        <w:rPr>
          <w:noProof/>
        </w:rPr>
        <w:tab/>
        <w:t>768</w:t>
      </w:r>
    </w:p>
    <w:p w14:paraId="353EF74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769</w:t>
      </w:r>
    </w:p>
    <w:p w14:paraId="4BA0E46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PosSystemInformation-r16-IEs</w:t>
      </w:r>
      <w:r>
        <w:rPr>
          <w:noProof/>
        </w:rPr>
        <w:tab/>
        <w:t>769</w:t>
      </w:r>
    </w:p>
    <w:p w14:paraId="766781E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PosSI-SchedulingInfo</w:t>
      </w:r>
      <w:r>
        <w:rPr>
          <w:noProof/>
        </w:rPr>
        <w:tab/>
        <w:t>769</w:t>
      </w:r>
    </w:p>
    <w:p w14:paraId="7BEEB0F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SIBpos</w:t>
      </w:r>
      <w:r>
        <w:rPr>
          <w:noProof/>
        </w:rPr>
        <w:tab/>
        <w:t>770</w:t>
      </w:r>
    </w:p>
    <w:p w14:paraId="0F07C2E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770</w:t>
      </w:r>
    </w:p>
    <w:p w14:paraId="37CDFE2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AdditionalPCIIndex</w:t>
      </w:r>
      <w:r>
        <w:rPr>
          <w:noProof/>
        </w:rPr>
        <w:tab/>
        <w:t>770</w:t>
      </w:r>
    </w:p>
    <w:p w14:paraId="749BE1E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AdditionalSpectrumEmission</w:t>
      </w:r>
      <w:r>
        <w:rPr>
          <w:noProof/>
        </w:rPr>
        <w:tab/>
        <w:t>770</w:t>
      </w:r>
    </w:p>
    <w:p w14:paraId="1B363C8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770</w:t>
      </w:r>
    </w:p>
    <w:p w14:paraId="0ABDBAC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Aerial-Config</w:t>
      </w:r>
      <w:r>
        <w:rPr>
          <w:noProof/>
        </w:rPr>
        <w:tab/>
        <w:t>770</w:t>
      </w:r>
    </w:p>
    <w:p w14:paraId="2BB317B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Alpha</w:t>
      </w:r>
      <w:r>
        <w:rPr>
          <w:noProof/>
        </w:rPr>
        <w:tab/>
        <w:t>771</w:t>
      </w:r>
    </w:p>
    <w:p w14:paraId="10A0D25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Altitude</w:t>
      </w:r>
      <w:r>
        <w:rPr>
          <w:noProof/>
        </w:rPr>
        <w:tab/>
        <w:t>771</w:t>
      </w:r>
    </w:p>
    <w:p w14:paraId="04B33DA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AMF-Identifier</w:t>
      </w:r>
      <w:r>
        <w:rPr>
          <w:noProof/>
        </w:rPr>
        <w:tab/>
        <w:t>771</w:t>
      </w:r>
    </w:p>
    <w:p w14:paraId="6B514A3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ARFCN-ValueEUTRA</w:t>
      </w:r>
      <w:r>
        <w:rPr>
          <w:noProof/>
        </w:rPr>
        <w:tab/>
        <w:t>771</w:t>
      </w:r>
    </w:p>
    <w:p w14:paraId="289A222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ARFCN-ValueNR</w:t>
      </w:r>
      <w:r>
        <w:rPr>
          <w:noProof/>
        </w:rPr>
        <w:tab/>
        <w:t>772</w:t>
      </w:r>
    </w:p>
    <w:p w14:paraId="3C1D5FA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ARFCN-ValueUTRA-FDD</w:t>
      </w:r>
      <w:r>
        <w:rPr>
          <w:noProof/>
        </w:rPr>
        <w:tab/>
        <w:t>772</w:t>
      </w:r>
    </w:p>
    <w:p w14:paraId="4DEA6A1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ATG-Config</w:t>
      </w:r>
      <w:r>
        <w:rPr>
          <w:noProof/>
        </w:rPr>
        <w:tab/>
        <w:t>773</w:t>
      </w:r>
    </w:p>
    <w:p w14:paraId="34F4126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AvailabilityCombinationsPerCell</w:t>
      </w:r>
      <w:r>
        <w:rPr>
          <w:noProof/>
        </w:rPr>
        <w:tab/>
        <w:t>773</w:t>
      </w:r>
    </w:p>
    <w:p w14:paraId="1273A9E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AvailabilityIndicator</w:t>
      </w:r>
      <w:r>
        <w:rPr>
          <w:noProof/>
        </w:rPr>
        <w:tab/>
        <w:t>773</w:t>
      </w:r>
    </w:p>
    <w:p w14:paraId="7A4ACA2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BAP-Routing-ID</w:t>
      </w:r>
      <w:r>
        <w:rPr>
          <w:noProof/>
        </w:rPr>
        <w:tab/>
        <w:t>773</w:t>
      </w:r>
    </w:p>
    <w:p w14:paraId="223936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BeamFailureRecoveryConfig</w:t>
      </w:r>
      <w:r>
        <w:rPr>
          <w:noProof/>
        </w:rPr>
        <w:tab/>
        <w:t>774</w:t>
      </w:r>
    </w:p>
    <w:p w14:paraId="07EA80F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BeamFailureRecoveryRSConfig</w:t>
      </w:r>
      <w:r>
        <w:rPr>
          <w:noProof/>
        </w:rPr>
        <w:tab/>
        <w:t>775</w:t>
      </w:r>
    </w:p>
    <w:p w14:paraId="4A625D7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BetaOffsets</w:t>
      </w:r>
      <w:r>
        <w:rPr>
          <w:noProof/>
        </w:rPr>
        <w:tab/>
        <w:t>775</w:t>
      </w:r>
    </w:p>
    <w:p w14:paraId="3AA99BD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BetaOffsetsCrossPri</w:t>
      </w:r>
      <w:r>
        <w:rPr>
          <w:noProof/>
        </w:rPr>
        <w:tab/>
        <w:t>775</w:t>
      </w:r>
    </w:p>
    <w:p w14:paraId="17CC649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BH-RLC-ChannelConfig</w:t>
      </w:r>
      <w:r>
        <w:rPr>
          <w:noProof/>
        </w:rPr>
        <w:tab/>
        <w:t>775</w:t>
      </w:r>
    </w:p>
    <w:p w14:paraId="173CCF4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BH-LogicalChannelIdentity</w:t>
      </w:r>
      <w:r>
        <w:rPr>
          <w:noProof/>
        </w:rPr>
        <w:tab/>
        <w:t>775</w:t>
      </w:r>
    </w:p>
    <w:p w14:paraId="12E7998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BH-LogicalChannelIdentity-Ext</w:t>
      </w:r>
      <w:r>
        <w:rPr>
          <w:noProof/>
        </w:rPr>
        <w:tab/>
        <w:t>776</w:t>
      </w:r>
    </w:p>
    <w:p w14:paraId="59F98A4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BH-RLC-ChannelID</w:t>
      </w:r>
      <w:r>
        <w:rPr>
          <w:noProof/>
        </w:rPr>
        <w:tab/>
        <w:t>776</w:t>
      </w:r>
    </w:p>
    <w:p w14:paraId="553A0B5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BSR-Config</w:t>
      </w:r>
      <w:r>
        <w:rPr>
          <w:noProof/>
        </w:rPr>
        <w:tab/>
        <w:t>776</w:t>
      </w:r>
    </w:p>
    <w:p w14:paraId="2ED23B7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</w:t>
      </w:r>
      <w:r>
        <w:rPr>
          <w:noProof/>
        </w:rPr>
        <w:tab/>
        <w:t>776</w:t>
      </w:r>
    </w:p>
    <w:p w14:paraId="523FE7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BWP-Downlink</w:t>
      </w:r>
      <w:r>
        <w:rPr>
          <w:noProof/>
        </w:rPr>
        <w:tab/>
        <w:t>777</w:t>
      </w:r>
    </w:p>
    <w:p w14:paraId="789EE87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BWP-DownlinkCommon</w:t>
      </w:r>
      <w:r>
        <w:rPr>
          <w:noProof/>
        </w:rPr>
        <w:tab/>
        <w:t>777</w:t>
      </w:r>
    </w:p>
    <w:p w14:paraId="0349E8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BWP-DownlinkDedicated</w:t>
      </w:r>
      <w:r>
        <w:rPr>
          <w:noProof/>
        </w:rPr>
        <w:tab/>
        <w:t>778</w:t>
      </w:r>
    </w:p>
    <w:p w14:paraId="45717E2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BWP-Id</w:t>
      </w:r>
      <w:r>
        <w:rPr>
          <w:noProof/>
        </w:rPr>
        <w:tab/>
        <w:t>778</w:t>
      </w:r>
    </w:p>
    <w:p w14:paraId="2E00CD6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BWP-Uplink</w:t>
      </w:r>
      <w:r>
        <w:rPr>
          <w:noProof/>
        </w:rPr>
        <w:tab/>
        <w:t>779</w:t>
      </w:r>
    </w:p>
    <w:p w14:paraId="6FD493E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BWP-UplinkCommon</w:t>
      </w:r>
      <w:r>
        <w:rPr>
          <w:noProof/>
        </w:rPr>
        <w:tab/>
        <w:t>779</w:t>
      </w:r>
    </w:p>
    <w:p w14:paraId="4939DFB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BWP-UplinkDedicated</w:t>
      </w:r>
      <w:r>
        <w:rPr>
          <w:noProof/>
        </w:rPr>
        <w:tab/>
        <w:t>780</w:t>
      </w:r>
    </w:p>
    <w:p w14:paraId="4C47C2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CandidateBeamRS</w:t>
      </w:r>
      <w:r>
        <w:rPr>
          <w:noProof/>
        </w:rPr>
        <w:tab/>
        <w:t>781</w:t>
      </w:r>
    </w:p>
    <w:p w14:paraId="77FB893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781</w:t>
      </w:r>
    </w:p>
    <w:p w14:paraId="07CD1D1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782</w:t>
      </w:r>
    </w:p>
    <w:p w14:paraId="62E0CD4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CellAccessRelatedInfo</w:t>
      </w:r>
      <w:r>
        <w:rPr>
          <w:noProof/>
        </w:rPr>
        <w:tab/>
        <w:t>782</w:t>
      </w:r>
    </w:p>
    <w:p w14:paraId="6530B85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CellAccessRelatedInfo-EUTRA-5GC</w:t>
      </w:r>
      <w:r>
        <w:rPr>
          <w:noProof/>
        </w:rPr>
        <w:tab/>
        <w:t>782</w:t>
      </w:r>
    </w:p>
    <w:p w14:paraId="191C083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CellAccessRelatedInfo-EUTRA-EPC</w:t>
      </w:r>
      <w:r>
        <w:rPr>
          <w:noProof/>
        </w:rPr>
        <w:tab/>
        <w:t>783</w:t>
      </w:r>
    </w:p>
    <w:p w14:paraId="63740B6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783</w:t>
      </w:r>
    </w:p>
    <w:p w14:paraId="75E778E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CellGroupConfig</w:t>
      </w:r>
      <w:r>
        <w:rPr>
          <w:noProof/>
        </w:rPr>
        <w:tab/>
        <w:t>784</w:t>
      </w:r>
    </w:p>
    <w:p w14:paraId="4C168FC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CellGroupId</w:t>
      </w:r>
      <w:r>
        <w:rPr>
          <w:noProof/>
        </w:rPr>
        <w:tab/>
        <w:t>790</w:t>
      </w:r>
    </w:p>
    <w:p w14:paraId="1897DA2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CellIdentity</w:t>
      </w:r>
      <w:r>
        <w:rPr>
          <w:noProof/>
        </w:rPr>
        <w:tab/>
        <w:t>790</w:t>
      </w:r>
    </w:p>
    <w:p w14:paraId="14980D5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CellReselectionPriority</w:t>
      </w:r>
      <w:r>
        <w:rPr>
          <w:noProof/>
        </w:rPr>
        <w:tab/>
        <w:t>791</w:t>
      </w:r>
    </w:p>
    <w:p w14:paraId="284484E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CellReselectionSubPriority</w:t>
      </w:r>
      <w:r>
        <w:rPr>
          <w:noProof/>
        </w:rPr>
        <w:tab/>
        <w:t>791</w:t>
      </w:r>
    </w:p>
    <w:p w14:paraId="67ABFBB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CFR-ConfigMulticast</w:t>
      </w:r>
      <w:r>
        <w:rPr>
          <w:noProof/>
        </w:rPr>
        <w:tab/>
        <w:t>791</w:t>
      </w:r>
    </w:p>
    <w:p w14:paraId="4BE3AAB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CGI-InfoEUTRA</w:t>
      </w:r>
      <w:r>
        <w:rPr>
          <w:noProof/>
        </w:rPr>
        <w:tab/>
        <w:t>791</w:t>
      </w:r>
    </w:p>
    <w:p w14:paraId="7818FA2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CGI-InfoEUTRALogging</w:t>
      </w:r>
      <w:r>
        <w:rPr>
          <w:noProof/>
        </w:rPr>
        <w:tab/>
        <w:t>791</w:t>
      </w:r>
    </w:p>
    <w:p w14:paraId="7141BBE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CGI-InfoNR</w:t>
      </w:r>
      <w:r>
        <w:rPr>
          <w:noProof/>
        </w:rPr>
        <w:tab/>
        <w:t>792</w:t>
      </w:r>
    </w:p>
    <w:p w14:paraId="01D2720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  <w:lang w:eastAsia="en-US"/>
        </w:rPr>
        <w:t>ChannelAccessConfig</w:t>
      </w:r>
      <w:r>
        <w:rPr>
          <w:noProof/>
        </w:rPr>
        <w:tab/>
        <w:t>792</w:t>
      </w:r>
    </w:p>
    <w:p w14:paraId="016C1ED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CGI-Info-Logging</w:t>
      </w:r>
      <w:r>
        <w:rPr>
          <w:noProof/>
        </w:rPr>
        <w:tab/>
        <w:t>792</w:t>
      </w:r>
    </w:p>
    <w:p w14:paraId="2BE760A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CLI-RSSI-Range</w:t>
      </w:r>
      <w:r>
        <w:rPr>
          <w:noProof/>
        </w:rPr>
        <w:tab/>
        <w:t>792</w:t>
      </w:r>
    </w:p>
    <w:p w14:paraId="66744CB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793</w:t>
      </w:r>
    </w:p>
    <w:p w14:paraId="16AF016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CodebookConfig</w:t>
      </w:r>
      <w:r>
        <w:rPr>
          <w:noProof/>
        </w:rPr>
        <w:tab/>
        <w:t>793</w:t>
      </w:r>
    </w:p>
    <w:p w14:paraId="52D6699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CommonLocationInfo</w:t>
      </w:r>
      <w:r>
        <w:rPr>
          <w:noProof/>
        </w:rPr>
        <w:tab/>
        <w:t>793</w:t>
      </w:r>
    </w:p>
    <w:p w14:paraId="069DD28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CondReconfigId</w:t>
      </w:r>
      <w:r>
        <w:rPr>
          <w:noProof/>
        </w:rPr>
        <w:tab/>
        <w:t>794</w:t>
      </w:r>
    </w:p>
    <w:p w14:paraId="6FA129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CondReconfigToAddModList</w:t>
      </w:r>
      <w:r>
        <w:rPr>
          <w:noProof/>
        </w:rPr>
        <w:tab/>
        <w:t>794</w:t>
      </w:r>
    </w:p>
    <w:p w14:paraId="14C7CB8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ConditionalReconfiguration</w:t>
      </w:r>
      <w:r>
        <w:rPr>
          <w:noProof/>
        </w:rPr>
        <w:tab/>
        <w:t>795</w:t>
      </w:r>
    </w:p>
    <w:p w14:paraId="4FD6D3A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ConfiguredGrantConfig</w:t>
      </w:r>
      <w:r>
        <w:rPr>
          <w:noProof/>
        </w:rPr>
        <w:tab/>
        <w:t>796</w:t>
      </w:r>
    </w:p>
    <w:p w14:paraId="7F81911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ConfiguredGrantConfigIndex</w:t>
      </w:r>
      <w:r>
        <w:rPr>
          <w:noProof/>
        </w:rPr>
        <w:tab/>
        <w:t>799</w:t>
      </w:r>
    </w:p>
    <w:p w14:paraId="28A7214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ConfiguredGrantConfigIndexMAC</w:t>
      </w:r>
      <w:r>
        <w:rPr>
          <w:noProof/>
        </w:rPr>
        <w:tab/>
        <w:t>799</w:t>
      </w:r>
    </w:p>
    <w:p w14:paraId="2EB379A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ConnEstFailureControl</w:t>
      </w:r>
      <w:r>
        <w:rPr>
          <w:noProof/>
        </w:rPr>
        <w:tab/>
        <w:t>799</w:t>
      </w:r>
    </w:p>
    <w:p w14:paraId="364DE61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ControlResourceSet</w:t>
      </w:r>
      <w:r>
        <w:rPr>
          <w:noProof/>
        </w:rPr>
        <w:tab/>
        <w:t>800</w:t>
      </w:r>
    </w:p>
    <w:p w14:paraId="6581AB1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ControlResourceSetId</w:t>
      </w:r>
      <w:r>
        <w:rPr>
          <w:noProof/>
        </w:rPr>
        <w:tab/>
        <w:t>800</w:t>
      </w:r>
    </w:p>
    <w:p w14:paraId="3A8D994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ControlResourceSetZero</w:t>
      </w:r>
      <w:r>
        <w:rPr>
          <w:noProof/>
        </w:rPr>
        <w:tab/>
        <w:t>800</w:t>
      </w:r>
    </w:p>
    <w:p w14:paraId="653DFF4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CrossCarrierSchedulingConfig</w:t>
      </w:r>
      <w:r>
        <w:rPr>
          <w:noProof/>
        </w:rPr>
        <w:tab/>
        <w:t>801</w:t>
      </w:r>
    </w:p>
    <w:p w14:paraId="167803E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CSI-AperiodicTriggerStateList</w:t>
      </w:r>
      <w:r>
        <w:rPr>
          <w:noProof/>
        </w:rPr>
        <w:tab/>
        <w:t>801</w:t>
      </w:r>
    </w:p>
    <w:p w14:paraId="153A104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CSI-FrequencyOccupation</w:t>
      </w:r>
      <w:r>
        <w:rPr>
          <w:noProof/>
        </w:rPr>
        <w:tab/>
        <w:t>801</w:t>
      </w:r>
    </w:p>
    <w:p w14:paraId="6F8F54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CSI-IM-Resource</w:t>
      </w:r>
      <w:r>
        <w:rPr>
          <w:noProof/>
        </w:rPr>
        <w:tab/>
        <w:t>803</w:t>
      </w:r>
    </w:p>
    <w:p w14:paraId="68A7A5C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CSI-IM-ResourceId</w:t>
      </w:r>
      <w:r>
        <w:rPr>
          <w:noProof/>
        </w:rPr>
        <w:tab/>
        <w:t>803</w:t>
      </w:r>
    </w:p>
    <w:p w14:paraId="028EBF3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CSI-IM-ResourceSet</w:t>
      </w:r>
      <w:r>
        <w:rPr>
          <w:noProof/>
        </w:rPr>
        <w:tab/>
        <w:t>803</w:t>
      </w:r>
    </w:p>
    <w:p w14:paraId="3949B2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CSI-IM-ResourceSetId</w:t>
      </w:r>
      <w:r>
        <w:rPr>
          <w:noProof/>
        </w:rPr>
        <w:tab/>
        <w:t>803</w:t>
      </w:r>
    </w:p>
    <w:p w14:paraId="5B41D66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CSI-MeasConfig</w:t>
      </w:r>
      <w:r>
        <w:rPr>
          <w:noProof/>
        </w:rPr>
        <w:tab/>
        <w:t>804</w:t>
      </w:r>
    </w:p>
    <w:p w14:paraId="07CBFBA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CSI-ReportConfig</w:t>
      </w:r>
      <w:r>
        <w:rPr>
          <w:noProof/>
        </w:rPr>
        <w:tab/>
        <w:t>806</w:t>
      </w:r>
    </w:p>
    <w:p w14:paraId="3782DAC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CSI-ReportConfigId</w:t>
      </w:r>
      <w:r>
        <w:rPr>
          <w:noProof/>
        </w:rPr>
        <w:tab/>
        <w:t>806</w:t>
      </w:r>
    </w:p>
    <w:p w14:paraId="3210410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807</w:t>
      </w:r>
    </w:p>
    <w:p w14:paraId="349BE55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807</w:t>
      </w:r>
    </w:p>
    <w:p w14:paraId="5BB90F3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CSI-ReportPeriodicityAndOffset</w:t>
      </w:r>
      <w:r>
        <w:rPr>
          <w:noProof/>
        </w:rPr>
        <w:tab/>
        <w:t>807</w:t>
      </w:r>
    </w:p>
    <w:p w14:paraId="658AADE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CSI-ResourceConfig</w:t>
      </w:r>
      <w:r>
        <w:rPr>
          <w:noProof/>
        </w:rPr>
        <w:tab/>
        <w:t>807</w:t>
      </w:r>
    </w:p>
    <w:p w14:paraId="143ED5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CSI-ResourceConfigId</w:t>
      </w:r>
      <w:r>
        <w:rPr>
          <w:noProof/>
        </w:rPr>
        <w:tab/>
        <w:t>808</w:t>
      </w:r>
    </w:p>
    <w:p w14:paraId="49928EF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CSI-ResourcePeriodicityAndOffset</w:t>
      </w:r>
      <w:r>
        <w:rPr>
          <w:noProof/>
        </w:rPr>
        <w:tab/>
        <w:t>808</w:t>
      </w:r>
    </w:p>
    <w:p w14:paraId="168425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CSI-RS-ResourceConfigMobility</w:t>
      </w:r>
      <w:r>
        <w:rPr>
          <w:noProof/>
        </w:rPr>
        <w:tab/>
        <w:t>808</w:t>
      </w:r>
    </w:p>
    <w:p w14:paraId="669D86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CSI-RS-ResourceMapping</w:t>
      </w:r>
      <w:r>
        <w:rPr>
          <w:noProof/>
        </w:rPr>
        <w:tab/>
        <w:t>809</w:t>
      </w:r>
    </w:p>
    <w:p w14:paraId="44450CF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CSI-SemiPersistentOnPUSCH-TriggerStateList</w:t>
      </w:r>
      <w:r>
        <w:rPr>
          <w:noProof/>
        </w:rPr>
        <w:tab/>
        <w:t>809</w:t>
      </w:r>
    </w:p>
    <w:p w14:paraId="280E4ED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CSI-SSB-ResourceSet</w:t>
      </w:r>
      <w:r>
        <w:rPr>
          <w:noProof/>
        </w:rPr>
        <w:tab/>
        <w:t>810</w:t>
      </w:r>
    </w:p>
    <w:p w14:paraId="47F29CE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CSI-SSB-ResourceSetId</w:t>
      </w:r>
      <w:r>
        <w:rPr>
          <w:noProof/>
        </w:rPr>
        <w:tab/>
        <w:t>810</w:t>
      </w:r>
    </w:p>
    <w:p w14:paraId="41799F0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DedicatedNAS-Message</w:t>
      </w:r>
      <w:r>
        <w:rPr>
          <w:noProof/>
        </w:rPr>
        <w:tab/>
        <w:t>810</w:t>
      </w:r>
    </w:p>
    <w:p w14:paraId="71D7E02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DL-PPW-PreConfig</w:t>
      </w:r>
      <w:r>
        <w:rPr>
          <w:noProof/>
        </w:rPr>
        <w:tab/>
        <w:t>810</w:t>
      </w:r>
    </w:p>
    <w:p w14:paraId="01C04DD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DMRS-BundlingPUCCH-Config</w:t>
      </w:r>
      <w:r>
        <w:rPr>
          <w:noProof/>
        </w:rPr>
        <w:tab/>
        <w:t>810</w:t>
      </w:r>
    </w:p>
    <w:p w14:paraId="4976A77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DMRS-BundlingPUSCH-Config</w:t>
      </w:r>
      <w:r>
        <w:rPr>
          <w:noProof/>
        </w:rPr>
        <w:tab/>
        <w:t>811</w:t>
      </w:r>
    </w:p>
    <w:p w14:paraId="6802635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DMRS-DownlinkConfig</w:t>
      </w:r>
      <w:r>
        <w:rPr>
          <w:noProof/>
        </w:rPr>
        <w:tab/>
        <w:t>811</w:t>
      </w:r>
    </w:p>
    <w:p w14:paraId="3EA997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DMRS-UplinkConfig</w:t>
      </w:r>
      <w:r>
        <w:rPr>
          <w:noProof/>
        </w:rPr>
        <w:tab/>
        <w:t>811</w:t>
      </w:r>
    </w:p>
    <w:p w14:paraId="0B15ED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DownlinkConfigCommon</w:t>
      </w:r>
      <w:r>
        <w:rPr>
          <w:noProof/>
        </w:rPr>
        <w:tab/>
        <w:t>812</w:t>
      </w:r>
    </w:p>
    <w:p w14:paraId="633F5EA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DownlinkConfigCommonSIB</w:t>
      </w:r>
      <w:r>
        <w:rPr>
          <w:noProof/>
        </w:rPr>
        <w:tab/>
        <w:t>812</w:t>
      </w:r>
    </w:p>
    <w:p w14:paraId="111FE98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DownlinkPreemption</w:t>
      </w:r>
      <w:r>
        <w:rPr>
          <w:noProof/>
        </w:rPr>
        <w:tab/>
        <w:t>813</w:t>
      </w:r>
    </w:p>
    <w:p w14:paraId="104F330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DRB-Identity</w:t>
      </w:r>
      <w:r>
        <w:rPr>
          <w:noProof/>
        </w:rPr>
        <w:tab/>
        <w:t>813</w:t>
      </w:r>
    </w:p>
    <w:p w14:paraId="4965F3A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DRX-Config</w:t>
      </w:r>
      <w:r>
        <w:rPr>
          <w:noProof/>
        </w:rPr>
        <w:tab/>
        <w:t>813</w:t>
      </w:r>
    </w:p>
    <w:p w14:paraId="6741328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DRX-ConfigSecondaryGroup</w:t>
      </w:r>
      <w:r>
        <w:rPr>
          <w:noProof/>
        </w:rPr>
        <w:tab/>
        <w:t>814</w:t>
      </w:r>
    </w:p>
    <w:p w14:paraId="4B3C04E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DRX-ConfigSL</w:t>
      </w:r>
      <w:r>
        <w:rPr>
          <w:noProof/>
        </w:rPr>
        <w:tab/>
        <w:t>814</w:t>
      </w:r>
    </w:p>
    <w:p w14:paraId="589459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814</w:t>
      </w:r>
    </w:p>
    <w:p w14:paraId="4E489EF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EphemerisInfo</w:t>
      </w:r>
      <w:r>
        <w:rPr>
          <w:noProof/>
        </w:rPr>
        <w:tab/>
        <w:t>815</w:t>
      </w:r>
    </w:p>
    <w:p w14:paraId="5306891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EpochTime</w:t>
      </w:r>
      <w:r>
        <w:rPr>
          <w:noProof/>
        </w:rPr>
        <w:tab/>
        <w:t>815</w:t>
      </w:r>
    </w:p>
    <w:p w14:paraId="3CC56B9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EUTRA-C-RNTI</w:t>
      </w:r>
      <w:r>
        <w:rPr>
          <w:noProof/>
        </w:rPr>
        <w:tab/>
        <w:t>815</w:t>
      </w:r>
    </w:p>
    <w:p w14:paraId="7CBDDAA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FeatureCombination</w:t>
      </w:r>
      <w:r>
        <w:rPr>
          <w:noProof/>
        </w:rPr>
        <w:tab/>
        <w:t>816</w:t>
      </w:r>
    </w:p>
    <w:p w14:paraId="1A79D4C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FeatureCombinationPreambles</w:t>
      </w:r>
      <w:r>
        <w:rPr>
          <w:noProof/>
        </w:rPr>
        <w:tab/>
        <w:t>816</w:t>
      </w:r>
    </w:p>
    <w:p w14:paraId="4EE4418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FilterCoefficient</w:t>
      </w:r>
      <w:r>
        <w:rPr>
          <w:noProof/>
        </w:rPr>
        <w:tab/>
        <w:t>817</w:t>
      </w:r>
    </w:p>
    <w:p w14:paraId="25B318E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FreqBandIndicatorNR</w:t>
      </w:r>
      <w:r>
        <w:rPr>
          <w:noProof/>
        </w:rPr>
        <w:tab/>
        <w:t>817</w:t>
      </w:r>
    </w:p>
    <w:p w14:paraId="62CF6AF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FreqPriorityListDedicatedSlicing</w:t>
      </w:r>
      <w:r>
        <w:rPr>
          <w:noProof/>
        </w:rPr>
        <w:tab/>
        <w:t>817</w:t>
      </w:r>
    </w:p>
    <w:p w14:paraId="4A46D0F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FreqPriorityListSlicing</w:t>
      </w:r>
      <w:r>
        <w:rPr>
          <w:noProof/>
        </w:rPr>
        <w:tab/>
        <w:t>818</w:t>
      </w:r>
    </w:p>
    <w:p w14:paraId="19CC0BD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FrequencyInfoDL</w:t>
      </w:r>
      <w:r>
        <w:rPr>
          <w:noProof/>
        </w:rPr>
        <w:tab/>
        <w:t>818</w:t>
      </w:r>
    </w:p>
    <w:p w14:paraId="43EE3A9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FrequencyInfoDL-SIB</w:t>
      </w:r>
      <w:r>
        <w:rPr>
          <w:noProof/>
        </w:rPr>
        <w:tab/>
        <w:t>819</w:t>
      </w:r>
    </w:p>
    <w:p w14:paraId="2549F7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FrequencyInfoUL</w:t>
      </w:r>
      <w:r>
        <w:rPr>
          <w:noProof/>
        </w:rPr>
        <w:tab/>
        <w:t>819</w:t>
      </w:r>
    </w:p>
    <w:p w14:paraId="21AC1BB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FrequencyInfoUL-SIB</w:t>
      </w:r>
      <w:r>
        <w:rPr>
          <w:noProof/>
        </w:rPr>
        <w:tab/>
        <w:t>820</w:t>
      </w:r>
    </w:p>
    <w:p w14:paraId="62AF4C3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GapPriority</w:t>
      </w:r>
      <w:r>
        <w:rPr>
          <w:noProof/>
        </w:rPr>
        <w:tab/>
        <w:t>820</w:t>
      </w:r>
    </w:p>
    <w:p w14:paraId="7A0B979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HighSpeedConfig</w:t>
      </w:r>
      <w:r>
        <w:rPr>
          <w:noProof/>
        </w:rPr>
        <w:tab/>
        <w:t>820</w:t>
      </w:r>
    </w:p>
    <w:p w14:paraId="29C2A1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Hysteresis</w:t>
      </w:r>
      <w:r>
        <w:rPr>
          <w:noProof/>
        </w:rPr>
        <w:tab/>
        <w:t>821</w:t>
      </w:r>
    </w:p>
    <w:p w14:paraId="2AC2D60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821</w:t>
      </w:r>
    </w:p>
    <w:p w14:paraId="0F9A922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HysteresisLocation</w:t>
      </w:r>
      <w:r>
        <w:rPr>
          <w:noProof/>
        </w:rPr>
        <w:tab/>
        <w:t>821</w:t>
      </w:r>
    </w:p>
    <w:p w14:paraId="37E4DAE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InvalidSymbolPattern</w:t>
      </w:r>
      <w:r>
        <w:rPr>
          <w:noProof/>
        </w:rPr>
        <w:tab/>
        <w:t>821</w:t>
      </w:r>
    </w:p>
    <w:p w14:paraId="61AF6EE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I-RNTI-Value</w:t>
      </w:r>
      <w:r>
        <w:rPr>
          <w:noProof/>
        </w:rPr>
        <w:tab/>
        <w:t>821</w:t>
      </w:r>
    </w:p>
    <w:p w14:paraId="223E14E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LBT-FailureRecoveryConfig</w:t>
      </w:r>
      <w:r>
        <w:rPr>
          <w:noProof/>
        </w:rPr>
        <w:tab/>
        <w:t>822</w:t>
      </w:r>
    </w:p>
    <w:p w14:paraId="42B4568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LocationInfo</w:t>
      </w:r>
      <w:r>
        <w:rPr>
          <w:noProof/>
        </w:rPr>
        <w:tab/>
        <w:t>822</w:t>
      </w:r>
    </w:p>
    <w:p w14:paraId="1B6861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LocationMeasurementInfo</w:t>
      </w:r>
      <w:r>
        <w:rPr>
          <w:noProof/>
        </w:rPr>
        <w:tab/>
        <w:t>822</w:t>
      </w:r>
    </w:p>
    <w:p w14:paraId="0E7F5FE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LogicalChannelConfig</w:t>
      </w:r>
      <w:r>
        <w:rPr>
          <w:noProof/>
        </w:rPr>
        <w:tab/>
        <w:t>823</w:t>
      </w:r>
    </w:p>
    <w:p w14:paraId="478F34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LogicalChannelIdentity</w:t>
      </w:r>
      <w:r>
        <w:rPr>
          <w:noProof/>
        </w:rPr>
        <w:tab/>
        <w:t>823</w:t>
      </w:r>
    </w:p>
    <w:p w14:paraId="5BDC129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LTE-NeighCellsCRS-AssistInfoList</w:t>
      </w:r>
      <w:r>
        <w:rPr>
          <w:noProof/>
        </w:rPr>
        <w:tab/>
        <w:t>824</w:t>
      </w:r>
    </w:p>
    <w:p w14:paraId="24C1290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824</w:t>
      </w:r>
    </w:p>
    <w:p w14:paraId="214EED8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LTM-Candidate</w:t>
      </w:r>
      <w:r>
        <w:rPr>
          <w:noProof/>
        </w:rPr>
        <w:tab/>
        <w:t>824</w:t>
      </w:r>
    </w:p>
    <w:p w14:paraId="6BFADF3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LTM-Config</w:t>
      </w:r>
      <w:r>
        <w:rPr>
          <w:noProof/>
        </w:rPr>
        <w:tab/>
        <w:t>825</w:t>
      </w:r>
    </w:p>
    <w:p w14:paraId="1251D09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826</w:t>
      </w:r>
    </w:p>
    <w:p w14:paraId="67BB1C1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827</w:t>
      </w:r>
    </w:p>
    <w:p w14:paraId="1032BC1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827</w:t>
      </w:r>
    </w:p>
    <w:p w14:paraId="056758C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827</w:t>
      </w:r>
    </w:p>
    <w:p w14:paraId="68C4FB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827</w:t>
      </w:r>
    </w:p>
    <w:p w14:paraId="67F0012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828</w:t>
      </w:r>
    </w:p>
    <w:p w14:paraId="7D686DA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828</w:t>
      </w:r>
    </w:p>
    <w:p w14:paraId="2A44C7D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829</w:t>
      </w:r>
    </w:p>
    <w:p w14:paraId="2BB340E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LTM-TCI-Info</w:t>
      </w:r>
      <w:r>
        <w:rPr>
          <w:noProof/>
        </w:rPr>
        <w:tab/>
        <w:t>830</w:t>
      </w:r>
    </w:p>
    <w:p w14:paraId="16CE71F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MAC-CellGroupConfig</w:t>
      </w:r>
      <w:r>
        <w:rPr>
          <w:noProof/>
        </w:rPr>
        <w:tab/>
        <w:t>831</w:t>
      </w:r>
    </w:p>
    <w:p w14:paraId="08F67DC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MeasConfig</w:t>
      </w:r>
      <w:r>
        <w:rPr>
          <w:noProof/>
        </w:rPr>
        <w:tab/>
        <w:t>833</w:t>
      </w:r>
    </w:p>
    <w:p w14:paraId="7343F07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MeasGapConfig</w:t>
      </w:r>
      <w:r>
        <w:rPr>
          <w:noProof/>
        </w:rPr>
        <w:tab/>
        <w:t>834</w:t>
      </w:r>
    </w:p>
    <w:p w14:paraId="106DEA4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MeasGapId</w:t>
      </w:r>
      <w:r>
        <w:rPr>
          <w:noProof/>
        </w:rPr>
        <w:tab/>
        <w:t>836</w:t>
      </w:r>
    </w:p>
    <w:p w14:paraId="63C0FA1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MeasGapSharingConfig</w:t>
      </w:r>
      <w:r>
        <w:rPr>
          <w:noProof/>
        </w:rPr>
        <w:tab/>
        <w:t>836</w:t>
      </w:r>
    </w:p>
    <w:p w14:paraId="7D47E1F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MeasId</w:t>
      </w:r>
      <w:r>
        <w:rPr>
          <w:noProof/>
        </w:rPr>
        <w:tab/>
        <w:t>837</w:t>
      </w:r>
    </w:p>
    <w:p w14:paraId="49B543E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MeasIdleConfig</w:t>
      </w:r>
      <w:r>
        <w:rPr>
          <w:noProof/>
        </w:rPr>
        <w:tab/>
        <w:t>838</w:t>
      </w:r>
    </w:p>
    <w:p w14:paraId="49FB008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MeasIdToAddModList</w:t>
      </w:r>
      <w:r>
        <w:rPr>
          <w:noProof/>
        </w:rPr>
        <w:tab/>
        <w:t>839</w:t>
      </w:r>
    </w:p>
    <w:p w14:paraId="3D4F644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MeasObjectCLI</w:t>
      </w:r>
      <w:r>
        <w:rPr>
          <w:noProof/>
        </w:rPr>
        <w:tab/>
        <w:t>839</w:t>
      </w:r>
    </w:p>
    <w:p w14:paraId="29C6C4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MeasObjectEUTRA</w:t>
      </w:r>
      <w:r>
        <w:rPr>
          <w:noProof/>
        </w:rPr>
        <w:tab/>
        <w:t>839</w:t>
      </w:r>
    </w:p>
    <w:p w14:paraId="4970DC0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MeasObjectId</w:t>
      </w:r>
      <w:r>
        <w:rPr>
          <w:noProof/>
        </w:rPr>
        <w:tab/>
        <w:t>840</w:t>
      </w:r>
    </w:p>
    <w:p w14:paraId="09B5C61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MeasObjectNR</w:t>
      </w:r>
      <w:r>
        <w:rPr>
          <w:noProof/>
        </w:rPr>
        <w:tab/>
        <w:t>841</w:t>
      </w:r>
    </w:p>
    <w:p w14:paraId="1D7D607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MeasObjectNR-SL</w:t>
      </w:r>
      <w:r>
        <w:rPr>
          <w:noProof/>
        </w:rPr>
        <w:tab/>
        <w:t>842</w:t>
      </w:r>
    </w:p>
    <w:p w14:paraId="6DEB3FB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MeasObjectRxTxDiff</w:t>
      </w:r>
      <w:r>
        <w:rPr>
          <w:noProof/>
        </w:rPr>
        <w:tab/>
        <w:t>842</w:t>
      </w:r>
    </w:p>
    <w:p w14:paraId="74F9864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MeasObjectToAddModList</w:t>
      </w:r>
      <w:r>
        <w:rPr>
          <w:noProof/>
        </w:rPr>
        <w:tab/>
        <w:t>843</w:t>
      </w:r>
    </w:p>
    <w:p w14:paraId="23A0863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MeasObjectUTRA-FDD</w:t>
      </w:r>
      <w:r>
        <w:rPr>
          <w:noProof/>
        </w:rPr>
        <w:tab/>
        <w:t>843</w:t>
      </w:r>
    </w:p>
    <w:p w14:paraId="6048D52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MeasResultCellListSFTD-NR</w:t>
      </w:r>
      <w:r>
        <w:rPr>
          <w:noProof/>
        </w:rPr>
        <w:tab/>
        <w:t>843</w:t>
      </w:r>
    </w:p>
    <w:p w14:paraId="6525FA5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MeasResultCellListSFTD-EUTRA</w:t>
      </w:r>
      <w:r>
        <w:rPr>
          <w:noProof/>
        </w:rPr>
        <w:tab/>
        <w:t>844</w:t>
      </w:r>
    </w:p>
    <w:p w14:paraId="7D024FF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MeasResultForRSSI</w:t>
      </w:r>
      <w:r>
        <w:rPr>
          <w:noProof/>
        </w:rPr>
        <w:tab/>
        <w:t>844</w:t>
      </w:r>
    </w:p>
    <w:p w14:paraId="5CC1DD6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MeasResults</w:t>
      </w:r>
      <w:r>
        <w:rPr>
          <w:noProof/>
        </w:rPr>
        <w:tab/>
        <w:t>845</w:t>
      </w:r>
    </w:p>
    <w:p w14:paraId="145817E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MeasResult2EUTRA</w:t>
      </w:r>
      <w:r>
        <w:rPr>
          <w:noProof/>
        </w:rPr>
        <w:tab/>
        <w:t>847</w:t>
      </w:r>
    </w:p>
    <w:p w14:paraId="129AD8E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MeasResult2NR</w:t>
      </w:r>
      <w:r>
        <w:rPr>
          <w:noProof/>
        </w:rPr>
        <w:tab/>
        <w:t>847</w:t>
      </w:r>
    </w:p>
    <w:p w14:paraId="598109A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MeasResultIdleEUTRA</w:t>
      </w:r>
      <w:r>
        <w:rPr>
          <w:noProof/>
        </w:rPr>
        <w:tab/>
        <w:t>848</w:t>
      </w:r>
    </w:p>
    <w:p w14:paraId="465B90A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MeasResultIdleNR</w:t>
      </w:r>
      <w:r>
        <w:rPr>
          <w:noProof/>
        </w:rPr>
        <w:tab/>
        <w:t>848</w:t>
      </w:r>
    </w:p>
    <w:p w14:paraId="41C81ED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MeasResultRxTxTimeDiff</w:t>
      </w:r>
      <w:r>
        <w:rPr>
          <w:noProof/>
        </w:rPr>
        <w:tab/>
        <w:t>848</w:t>
      </w:r>
    </w:p>
    <w:p w14:paraId="3555153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MeasResultSCG-Failure</w:t>
      </w:r>
      <w:r>
        <w:rPr>
          <w:noProof/>
        </w:rPr>
        <w:tab/>
        <w:t>849</w:t>
      </w:r>
    </w:p>
    <w:p w14:paraId="1C1B043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MeasResultsSL</w:t>
      </w:r>
      <w:r>
        <w:rPr>
          <w:noProof/>
        </w:rPr>
        <w:tab/>
        <w:t>853</w:t>
      </w:r>
    </w:p>
    <w:p w14:paraId="537E99A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MeasRSSI-ReportConfig</w:t>
      </w:r>
      <w:r>
        <w:rPr>
          <w:noProof/>
        </w:rPr>
        <w:tab/>
        <w:t>853</w:t>
      </w:r>
    </w:p>
    <w:p w14:paraId="3AD8D74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MeasSequence</w:t>
      </w:r>
      <w:r>
        <w:rPr>
          <w:noProof/>
        </w:rPr>
        <w:tab/>
        <w:t>853</w:t>
      </w:r>
    </w:p>
    <w:p w14:paraId="2BC6DF0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MeasTriggerQuantityEUTRA</w:t>
      </w:r>
      <w:r>
        <w:rPr>
          <w:noProof/>
        </w:rPr>
        <w:tab/>
        <w:t>853</w:t>
      </w:r>
    </w:p>
    <w:p w14:paraId="076730D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853</w:t>
      </w:r>
    </w:p>
    <w:p w14:paraId="1CCA6AE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854</w:t>
      </w:r>
    </w:p>
    <w:p w14:paraId="1C73C08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MobilityStateParameters</w:t>
      </w:r>
      <w:r>
        <w:rPr>
          <w:noProof/>
        </w:rPr>
        <w:tab/>
        <w:t>854</w:t>
      </w:r>
    </w:p>
    <w:p w14:paraId="1FAD3BF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MRB-Identity</w:t>
      </w:r>
      <w:r>
        <w:rPr>
          <w:noProof/>
        </w:rPr>
        <w:tab/>
        <w:t>854</w:t>
      </w:r>
    </w:p>
    <w:p w14:paraId="53E1DBB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MsgA-ConfigCommon</w:t>
      </w:r>
      <w:r>
        <w:rPr>
          <w:noProof/>
        </w:rPr>
        <w:tab/>
        <w:t>854</w:t>
      </w:r>
    </w:p>
    <w:p w14:paraId="1AB7517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MsgA-PUSCH-Config</w:t>
      </w:r>
      <w:r>
        <w:rPr>
          <w:noProof/>
        </w:rPr>
        <w:tab/>
        <w:t>855</w:t>
      </w:r>
    </w:p>
    <w:p w14:paraId="05BD862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MultiFrequencyBandListNR</w:t>
      </w:r>
      <w:r>
        <w:rPr>
          <w:noProof/>
        </w:rPr>
        <w:tab/>
        <w:t>855</w:t>
      </w:r>
    </w:p>
    <w:p w14:paraId="52D0F9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MultiFrequencyBandListNR-SIB</w:t>
      </w:r>
      <w:r>
        <w:rPr>
          <w:noProof/>
        </w:rPr>
        <w:tab/>
        <w:t>856</w:t>
      </w:r>
    </w:p>
    <w:p w14:paraId="35F0963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MUSIM-GapConfig</w:t>
      </w:r>
      <w:r>
        <w:rPr>
          <w:noProof/>
        </w:rPr>
        <w:tab/>
        <w:t>856</w:t>
      </w:r>
    </w:p>
    <w:p w14:paraId="69BE771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MUSIM-GapId</w:t>
      </w:r>
      <w:r>
        <w:rPr>
          <w:noProof/>
        </w:rPr>
        <w:tab/>
        <w:t>856</w:t>
      </w:r>
    </w:p>
    <w:p w14:paraId="4AEAB9E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MUSIM-GapInfo</w:t>
      </w:r>
      <w:r>
        <w:rPr>
          <w:noProof/>
        </w:rPr>
        <w:tab/>
        <w:t>856</w:t>
      </w:r>
    </w:p>
    <w:p w14:paraId="29EA3D3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856</w:t>
      </w:r>
    </w:p>
    <w:p w14:paraId="1A3A40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857</w:t>
      </w:r>
    </w:p>
    <w:p w14:paraId="47D183F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857</w:t>
      </w:r>
    </w:p>
    <w:p w14:paraId="4BC1AD7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857</w:t>
      </w:r>
    </w:p>
    <w:p w14:paraId="6028BAA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NCR-FwdConfig</w:t>
      </w:r>
      <w:r>
        <w:rPr>
          <w:noProof/>
        </w:rPr>
        <w:tab/>
        <w:t>857</w:t>
      </w:r>
    </w:p>
    <w:p w14:paraId="158D34E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857</w:t>
      </w:r>
    </w:p>
    <w:p w14:paraId="6533E13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858</w:t>
      </w:r>
    </w:p>
    <w:p w14:paraId="12536CD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858</w:t>
      </w:r>
    </w:p>
    <w:p w14:paraId="2582817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858</w:t>
      </w:r>
    </w:p>
    <w:p w14:paraId="1AAD8F8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858</w:t>
      </w:r>
    </w:p>
    <w:p w14:paraId="0F679A4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NeedForGapsConfigNR</w:t>
      </w:r>
      <w:r>
        <w:rPr>
          <w:noProof/>
        </w:rPr>
        <w:tab/>
        <w:t>858</w:t>
      </w:r>
    </w:p>
    <w:p w14:paraId="1495D7F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NeedForGapsInfoNR</w:t>
      </w:r>
      <w:r>
        <w:rPr>
          <w:noProof/>
        </w:rPr>
        <w:tab/>
        <w:t>858</w:t>
      </w:r>
    </w:p>
    <w:p w14:paraId="538B714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NeedForGapNCSG-ConfigEUTRA</w:t>
      </w:r>
      <w:r>
        <w:rPr>
          <w:noProof/>
        </w:rPr>
        <w:tab/>
        <w:t>859</w:t>
      </w:r>
    </w:p>
    <w:p w14:paraId="27859A5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NeedForGapNCSG-ConfigNR</w:t>
      </w:r>
      <w:r>
        <w:rPr>
          <w:noProof/>
        </w:rPr>
        <w:tab/>
        <w:t>859</w:t>
      </w:r>
    </w:p>
    <w:p w14:paraId="4B7FDF5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NeedForGapNCSG-InfoEUTRA</w:t>
      </w:r>
      <w:r>
        <w:rPr>
          <w:noProof/>
        </w:rPr>
        <w:tab/>
        <w:t>859</w:t>
      </w:r>
    </w:p>
    <w:p w14:paraId="03A8DD1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NeedForGapNCSG-InfoNR</w:t>
      </w:r>
      <w:r>
        <w:rPr>
          <w:noProof/>
        </w:rPr>
        <w:tab/>
        <w:t>859</w:t>
      </w:r>
    </w:p>
    <w:p w14:paraId="00374B5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860</w:t>
      </w:r>
    </w:p>
    <w:p w14:paraId="6452567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NextHopChainingCount</w:t>
      </w:r>
      <w:r>
        <w:rPr>
          <w:noProof/>
        </w:rPr>
        <w:tab/>
        <w:t>860</w:t>
      </w:r>
    </w:p>
    <w:p w14:paraId="45CB27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NG-5G-S-TMSI</w:t>
      </w:r>
      <w:r>
        <w:rPr>
          <w:noProof/>
        </w:rPr>
        <w:tab/>
        <w:t>860</w:t>
      </w:r>
    </w:p>
    <w:p w14:paraId="1DB0E0E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NonCellDefiningSSB</w:t>
      </w:r>
      <w:r>
        <w:rPr>
          <w:noProof/>
        </w:rPr>
        <w:tab/>
        <w:t>861</w:t>
      </w:r>
    </w:p>
    <w:p w14:paraId="25B04B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NPN-Identity</w:t>
      </w:r>
      <w:r>
        <w:rPr>
          <w:noProof/>
        </w:rPr>
        <w:tab/>
        <w:t>861</w:t>
      </w:r>
    </w:p>
    <w:p w14:paraId="775590D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NPN-IdentityInfoList</w:t>
      </w:r>
      <w:r>
        <w:rPr>
          <w:noProof/>
        </w:rPr>
        <w:tab/>
        <w:t>862</w:t>
      </w:r>
    </w:p>
    <w:p w14:paraId="28A3188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NR-DL-PRS-PDC-Info</w:t>
      </w:r>
      <w:r>
        <w:rPr>
          <w:noProof/>
        </w:rPr>
        <w:tab/>
        <w:t>863</w:t>
      </w:r>
    </w:p>
    <w:p w14:paraId="13F1776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NR-NS-PmaxList</w:t>
      </w:r>
      <w:r>
        <w:rPr>
          <w:noProof/>
        </w:rPr>
        <w:tab/>
        <w:t>864</w:t>
      </w:r>
    </w:p>
    <w:p w14:paraId="317F256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NSAG-I</w:t>
      </w:r>
      <w:r w:rsidRPr="002001C0">
        <w:rPr>
          <w:i/>
          <w:noProof/>
          <w:lang w:eastAsia="zh-CN"/>
        </w:rPr>
        <w:t>D</w:t>
      </w:r>
      <w:r>
        <w:rPr>
          <w:noProof/>
        </w:rPr>
        <w:tab/>
        <w:t>864</w:t>
      </w:r>
    </w:p>
    <w:p w14:paraId="75CBB3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NSAG-IdentityInfo</w:t>
      </w:r>
      <w:r>
        <w:rPr>
          <w:noProof/>
        </w:rPr>
        <w:tab/>
        <w:t>864</w:t>
      </w:r>
    </w:p>
    <w:p w14:paraId="22B0D9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NTN-Config</w:t>
      </w:r>
      <w:r>
        <w:rPr>
          <w:noProof/>
        </w:rPr>
        <w:tab/>
        <w:t>865</w:t>
      </w:r>
    </w:p>
    <w:p w14:paraId="7595450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NZP-CSI-RS-Resource</w:t>
      </w:r>
      <w:r>
        <w:rPr>
          <w:noProof/>
        </w:rPr>
        <w:tab/>
        <w:t>865</w:t>
      </w:r>
    </w:p>
    <w:p w14:paraId="7A86714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NZP-CSI-RS-ResourceId</w:t>
      </w:r>
      <w:r>
        <w:rPr>
          <w:noProof/>
        </w:rPr>
        <w:tab/>
        <w:t>866</w:t>
      </w:r>
    </w:p>
    <w:p w14:paraId="12B50A0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NZP-CSI-RS-ResourceSet</w:t>
      </w:r>
      <w:r>
        <w:rPr>
          <w:noProof/>
        </w:rPr>
        <w:tab/>
        <w:t>866</w:t>
      </w:r>
    </w:p>
    <w:p w14:paraId="464DDEB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NZP-CSI-RS-ResourceSetId</w:t>
      </w:r>
      <w:r>
        <w:rPr>
          <w:noProof/>
        </w:rPr>
        <w:tab/>
        <w:t>866</w:t>
      </w:r>
    </w:p>
    <w:p w14:paraId="34670E1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P-Max</w:t>
      </w:r>
      <w:r>
        <w:rPr>
          <w:noProof/>
        </w:rPr>
        <w:tab/>
        <w:t>866</w:t>
      </w:r>
    </w:p>
    <w:p w14:paraId="7093835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867</w:t>
      </w:r>
    </w:p>
    <w:p w14:paraId="66232A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867</w:t>
      </w:r>
    </w:p>
    <w:p w14:paraId="6E20694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PCI-ARFCN-EUTRA</w:t>
      </w:r>
      <w:r>
        <w:rPr>
          <w:noProof/>
        </w:rPr>
        <w:tab/>
        <w:t>867</w:t>
      </w:r>
    </w:p>
    <w:p w14:paraId="6C747B8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PCI-ARFCN-NR</w:t>
      </w:r>
      <w:r>
        <w:rPr>
          <w:noProof/>
        </w:rPr>
        <w:tab/>
        <w:t>868</w:t>
      </w:r>
    </w:p>
    <w:p w14:paraId="4BB49C4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PCI-List</w:t>
      </w:r>
      <w:r>
        <w:rPr>
          <w:noProof/>
        </w:rPr>
        <w:tab/>
        <w:t>868</w:t>
      </w:r>
    </w:p>
    <w:p w14:paraId="6ADC11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PCI-Range</w:t>
      </w:r>
      <w:r>
        <w:rPr>
          <w:noProof/>
        </w:rPr>
        <w:tab/>
        <w:t>868</w:t>
      </w:r>
    </w:p>
    <w:p w14:paraId="1792A76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PCI-RangeElement</w:t>
      </w:r>
      <w:r>
        <w:rPr>
          <w:noProof/>
        </w:rPr>
        <w:tab/>
        <w:t>868</w:t>
      </w:r>
    </w:p>
    <w:p w14:paraId="702DD2A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PCI-RangeIndex</w:t>
      </w:r>
      <w:r>
        <w:rPr>
          <w:noProof/>
        </w:rPr>
        <w:tab/>
        <w:t>868</w:t>
      </w:r>
    </w:p>
    <w:p w14:paraId="28F6D9D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PCI-RangeIndexList</w:t>
      </w:r>
      <w:r>
        <w:rPr>
          <w:noProof/>
        </w:rPr>
        <w:tab/>
        <w:t>869</w:t>
      </w:r>
    </w:p>
    <w:p w14:paraId="210EBA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PDCCH-Config</w:t>
      </w:r>
      <w:r>
        <w:rPr>
          <w:noProof/>
        </w:rPr>
        <w:tab/>
        <w:t>870</w:t>
      </w:r>
    </w:p>
    <w:p w14:paraId="4D0F2A7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PDCCH-ConfigCommon</w:t>
      </w:r>
      <w:r>
        <w:rPr>
          <w:noProof/>
        </w:rPr>
        <w:tab/>
        <w:t>873</w:t>
      </w:r>
    </w:p>
    <w:p w14:paraId="59DC098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PDCCH-ConfigSIB1</w:t>
      </w:r>
      <w:r>
        <w:rPr>
          <w:noProof/>
        </w:rPr>
        <w:tab/>
        <w:t>876</w:t>
      </w:r>
    </w:p>
    <w:p w14:paraId="6966E0D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PDCCH-ServingCellConfig</w:t>
      </w:r>
      <w:r>
        <w:rPr>
          <w:noProof/>
        </w:rPr>
        <w:tab/>
        <w:t>876</w:t>
      </w:r>
    </w:p>
    <w:p w14:paraId="2ACBFBD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PDCP-Config</w:t>
      </w:r>
      <w:r>
        <w:rPr>
          <w:noProof/>
        </w:rPr>
        <w:tab/>
        <w:t>877</w:t>
      </w:r>
    </w:p>
    <w:p w14:paraId="6E89EE6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PDSCH-Config</w:t>
      </w:r>
      <w:r>
        <w:rPr>
          <w:noProof/>
        </w:rPr>
        <w:tab/>
        <w:t>880</w:t>
      </w:r>
    </w:p>
    <w:p w14:paraId="3C8BCA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PDSCH-ConfigCommon</w:t>
      </w:r>
      <w:r>
        <w:rPr>
          <w:noProof/>
        </w:rPr>
        <w:tab/>
        <w:t>882</w:t>
      </w:r>
    </w:p>
    <w:p w14:paraId="59D8C5D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PDSCH-ServingCellConfig</w:t>
      </w:r>
      <w:r>
        <w:rPr>
          <w:noProof/>
        </w:rPr>
        <w:tab/>
        <w:t>882</w:t>
      </w:r>
    </w:p>
    <w:p w14:paraId="6C2AB5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PDSCH-TimeDomainResourceAllocationList</w:t>
      </w:r>
      <w:r>
        <w:rPr>
          <w:noProof/>
        </w:rPr>
        <w:tab/>
        <w:t>883</w:t>
      </w:r>
    </w:p>
    <w:p w14:paraId="3D85AF6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PDU-SessionID</w:t>
      </w:r>
      <w:r>
        <w:rPr>
          <w:noProof/>
        </w:rPr>
        <w:tab/>
        <w:t>883</w:t>
      </w:r>
    </w:p>
    <w:p w14:paraId="4CA625B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PHR-Config</w:t>
      </w:r>
      <w:r>
        <w:rPr>
          <w:noProof/>
        </w:rPr>
        <w:tab/>
        <w:t>884</w:t>
      </w:r>
    </w:p>
    <w:p w14:paraId="1D025C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PhysCellId</w:t>
      </w:r>
      <w:r>
        <w:rPr>
          <w:noProof/>
        </w:rPr>
        <w:tab/>
        <w:t>884</w:t>
      </w:r>
    </w:p>
    <w:p w14:paraId="7EAA990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PhysicalCellGroupConfig</w:t>
      </w:r>
      <w:r>
        <w:rPr>
          <w:noProof/>
        </w:rPr>
        <w:tab/>
        <w:t>885</w:t>
      </w:r>
    </w:p>
    <w:p w14:paraId="71BDEAF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PLMN-Identity</w:t>
      </w:r>
      <w:r>
        <w:rPr>
          <w:noProof/>
        </w:rPr>
        <w:tab/>
        <w:t>886</w:t>
      </w:r>
    </w:p>
    <w:p w14:paraId="1DEB4FB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PLMN-IdentityInfoList</w:t>
      </w:r>
      <w:r>
        <w:rPr>
          <w:noProof/>
        </w:rPr>
        <w:tab/>
        <w:t>886</w:t>
      </w:r>
    </w:p>
    <w:p w14:paraId="675DAE1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PLMN-IdentityList2</w:t>
      </w:r>
      <w:r>
        <w:rPr>
          <w:noProof/>
        </w:rPr>
        <w:tab/>
        <w:t>886</w:t>
      </w:r>
    </w:p>
    <w:p w14:paraId="0FEC924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PRB-Id</w:t>
      </w:r>
      <w:r>
        <w:rPr>
          <w:noProof/>
        </w:rPr>
        <w:tab/>
        <w:t>886</w:t>
      </w:r>
    </w:p>
    <w:p w14:paraId="01B58E0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PTRS-DownlinkConfig</w:t>
      </w:r>
      <w:r>
        <w:rPr>
          <w:noProof/>
        </w:rPr>
        <w:tab/>
        <w:t>887</w:t>
      </w:r>
    </w:p>
    <w:p w14:paraId="2D169EA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PTRS-UplinkConfig</w:t>
      </w:r>
      <w:r>
        <w:rPr>
          <w:noProof/>
        </w:rPr>
        <w:tab/>
        <w:t>887</w:t>
      </w:r>
    </w:p>
    <w:p w14:paraId="57D0322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PUCCH-Config</w:t>
      </w:r>
      <w:r>
        <w:rPr>
          <w:noProof/>
        </w:rPr>
        <w:tab/>
        <w:t>888</w:t>
      </w:r>
    </w:p>
    <w:p w14:paraId="6921AED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PUCCH-ConfigCommon</w:t>
      </w:r>
      <w:r>
        <w:rPr>
          <w:noProof/>
        </w:rPr>
        <w:tab/>
        <w:t>894</w:t>
      </w:r>
    </w:p>
    <w:p w14:paraId="4C3DDE7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PUCCH-ConfigurationList</w:t>
      </w:r>
      <w:r>
        <w:rPr>
          <w:noProof/>
        </w:rPr>
        <w:tab/>
        <w:t>895</w:t>
      </w:r>
    </w:p>
    <w:p w14:paraId="7C8CBCC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895</w:t>
      </w:r>
    </w:p>
    <w:p w14:paraId="3E32B23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PUCCH-PathlossReferenceRS-Id</w:t>
      </w:r>
      <w:r>
        <w:rPr>
          <w:noProof/>
        </w:rPr>
        <w:tab/>
        <w:t>895</w:t>
      </w:r>
    </w:p>
    <w:p w14:paraId="39EC1AD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PUCCH-PowerControl</w:t>
      </w:r>
      <w:r>
        <w:rPr>
          <w:noProof/>
        </w:rPr>
        <w:tab/>
        <w:t>895</w:t>
      </w:r>
    </w:p>
    <w:p w14:paraId="31CE4D5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896</w:t>
      </w:r>
    </w:p>
    <w:p w14:paraId="52792AD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PUCCH-SpatialRelationInfo</w:t>
      </w:r>
      <w:r>
        <w:rPr>
          <w:noProof/>
        </w:rPr>
        <w:tab/>
        <w:t>896</w:t>
      </w:r>
    </w:p>
    <w:p w14:paraId="0D6E45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PUCCH-SpatialRelationInfo-Id</w:t>
      </w:r>
      <w:r>
        <w:rPr>
          <w:noProof/>
        </w:rPr>
        <w:tab/>
        <w:t>896</w:t>
      </w:r>
    </w:p>
    <w:p w14:paraId="5A707B8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PUCCH-TPC-CommandConfig</w:t>
      </w:r>
      <w:r>
        <w:rPr>
          <w:noProof/>
        </w:rPr>
        <w:tab/>
        <w:t>896</w:t>
      </w:r>
    </w:p>
    <w:p w14:paraId="283F194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PUSCH-Config</w:t>
      </w:r>
      <w:r>
        <w:rPr>
          <w:noProof/>
        </w:rPr>
        <w:tab/>
        <w:t>897</w:t>
      </w:r>
    </w:p>
    <w:p w14:paraId="17B94D4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PUSCH-ConfigCommon</w:t>
      </w:r>
      <w:r>
        <w:rPr>
          <w:noProof/>
        </w:rPr>
        <w:tab/>
        <w:t>899</w:t>
      </w:r>
    </w:p>
    <w:p w14:paraId="3AD55A4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PUSCH-PowerControl</w:t>
      </w:r>
      <w:r>
        <w:rPr>
          <w:noProof/>
        </w:rPr>
        <w:tab/>
        <w:t>900</w:t>
      </w:r>
    </w:p>
    <w:p w14:paraId="25F5415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PUSCH-ServingCellConfig</w:t>
      </w:r>
      <w:r>
        <w:rPr>
          <w:noProof/>
        </w:rPr>
        <w:tab/>
        <w:t>900</w:t>
      </w:r>
    </w:p>
    <w:p w14:paraId="4CD78D0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PUSCH-TimeDomainResourceAllocationList</w:t>
      </w:r>
      <w:r>
        <w:rPr>
          <w:noProof/>
        </w:rPr>
        <w:tab/>
        <w:t>901</w:t>
      </w:r>
    </w:p>
    <w:p w14:paraId="04492B4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PUSCH-TPC-CommandConfig</w:t>
      </w:r>
      <w:r>
        <w:rPr>
          <w:noProof/>
        </w:rPr>
        <w:tab/>
        <w:t>903</w:t>
      </w:r>
    </w:p>
    <w:p w14:paraId="060DA99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QFI</w:t>
      </w:r>
      <w:r>
        <w:rPr>
          <w:noProof/>
        </w:rPr>
        <w:tab/>
        <w:t>904</w:t>
      </w:r>
    </w:p>
    <w:p w14:paraId="5530EB0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Q-OffsetRange</w:t>
      </w:r>
      <w:r>
        <w:rPr>
          <w:noProof/>
        </w:rPr>
        <w:tab/>
        <w:t>904</w:t>
      </w:r>
    </w:p>
    <w:p w14:paraId="50B5B3E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Q-QualMin</w:t>
      </w:r>
      <w:r>
        <w:rPr>
          <w:noProof/>
        </w:rPr>
        <w:tab/>
        <w:t>904</w:t>
      </w:r>
    </w:p>
    <w:p w14:paraId="65C3738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Q-RxLevMin</w:t>
      </w:r>
      <w:r>
        <w:rPr>
          <w:noProof/>
        </w:rPr>
        <w:tab/>
        <w:t>904</w:t>
      </w:r>
    </w:p>
    <w:p w14:paraId="16337D8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QuantityConfig</w:t>
      </w:r>
      <w:r>
        <w:rPr>
          <w:noProof/>
        </w:rPr>
        <w:tab/>
        <w:t>905</w:t>
      </w:r>
    </w:p>
    <w:p w14:paraId="5064419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RACH-ConfigCommon</w:t>
      </w:r>
      <w:r>
        <w:rPr>
          <w:noProof/>
        </w:rPr>
        <w:tab/>
        <w:t>907</w:t>
      </w:r>
    </w:p>
    <w:p w14:paraId="313546F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RACH-ConfigCommonTwoStepRA</w:t>
      </w:r>
      <w:r>
        <w:rPr>
          <w:noProof/>
        </w:rPr>
        <w:tab/>
        <w:t>908</w:t>
      </w:r>
    </w:p>
    <w:p w14:paraId="63F0A7B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RACH-ConfigDedicated</w:t>
      </w:r>
      <w:r>
        <w:rPr>
          <w:noProof/>
        </w:rPr>
        <w:tab/>
        <w:t>909</w:t>
      </w:r>
    </w:p>
    <w:p w14:paraId="225F92A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RACH-ConfigGeneric</w:t>
      </w:r>
      <w:r>
        <w:rPr>
          <w:noProof/>
        </w:rPr>
        <w:tab/>
        <w:t>911</w:t>
      </w:r>
    </w:p>
    <w:p w14:paraId="4789720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RACH-ConfigGenericTwoStepRA</w:t>
      </w:r>
      <w:r>
        <w:rPr>
          <w:noProof/>
        </w:rPr>
        <w:tab/>
        <w:t>912</w:t>
      </w:r>
    </w:p>
    <w:p w14:paraId="7EE81ED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912</w:t>
      </w:r>
    </w:p>
    <w:p w14:paraId="29F486C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RA-Prioritization</w:t>
      </w:r>
      <w:r>
        <w:rPr>
          <w:noProof/>
        </w:rPr>
        <w:tab/>
        <w:t>912</w:t>
      </w:r>
    </w:p>
    <w:p w14:paraId="24E29A2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RA-PrioritizationForSlicing</w:t>
      </w:r>
      <w:r>
        <w:rPr>
          <w:noProof/>
        </w:rPr>
        <w:tab/>
        <w:t>913</w:t>
      </w:r>
    </w:p>
    <w:p w14:paraId="2441275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RadioBearerConfig</w:t>
      </w:r>
      <w:r>
        <w:rPr>
          <w:noProof/>
        </w:rPr>
        <w:tab/>
        <w:t>914</w:t>
      </w:r>
    </w:p>
    <w:p w14:paraId="728FAF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RadioLinkMonitoringConfig</w:t>
      </w:r>
      <w:r>
        <w:rPr>
          <w:noProof/>
        </w:rPr>
        <w:tab/>
        <w:t>919</w:t>
      </w:r>
    </w:p>
    <w:p w14:paraId="0D53E6C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RadioLinkMonitoringRS-Id</w:t>
      </w:r>
      <w:r>
        <w:rPr>
          <w:noProof/>
        </w:rPr>
        <w:tab/>
        <w:t>919</w:t>
      </w:r>
    </w:p>
    <w:p w14:paraId="66C9333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RAN-AreaCode</w:t>
      </w:r>
      <w:r>
        <w:rPr>
          <w:noProof/>
        </w:rPr>
        <w:tab/>
        <w:t>919</w:t>
      </w:r>
    </w:p>
    <w:p w14:paraId="4FBF87E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RateMatchPattern</w:t>
      </w:r>
      <w:r>
        <w:rPr>
          <w:noProof/>
        </w:rPr>
        <w:tab/>
        <w:t>919</w:t>
      </w:r>
    </w:p>
    <w:p w14:paraId="01CE3DA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RateMatchPatternId</w:t>
      </w:r>
      <w:r>
        <w:rPr>
          <w:noProof/>
        </w:rPr>
        <w:tab/>
        <w:t>920</w:t>
      </w:r>
    </w:p>
    <w:p w14:paraId="601F1B9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RateMatchPatternLTE-CRS</w:t>
      </w:r>
      <w:r>
        <w:rPr>
          <w:noProof/>
        </w:rPr>
        <w:tab/>
        <w:t>920</w:t>
      </w:r>
    </w:p>
    <w:p w14:paraId="24730C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920</w:t>
      </w:r>
    </w:p>
    <w:p w14:paraId="6CB3CA1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ReferenceLocation</w:t>
      </w:r>
      <w:r>
        <w:rPr>
          <w:noProof/>
        </w:rPr>
        <w:tab/>
        <w:t>920</w:t>
      </w:r>
    </w:p>
    <w:p w14:paraId="485CBFA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ReferenceTimeInfo</w:t>
      </w:r>
      <w:r>
        <w:rPr>
          <w:noProof/>
        </w:rPr>
        <w:tab/>
        <w:t>921</w:t>
      </w:r>
    </w:p>
    <w:p w14:paraId="293147B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RejectWaitTime</w:t>
      </w:r>
      <w:r>
        <w:rPr>
          <w:noProof/>
        </w:rPr>
        <w:tab/>
        <w:t>921</w:t>
      </w:r>
    </w:p>
    <w:p w14:paraId="62989CA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RepetitionSchemeConfig</w:t>
      </w:r>
      <w:r>
        <w:rPr>
          <w:noProof/>
        </w:rPr>
        <w:tab/>
        <w:t>921</w:t>
      </w:r>
    </w:p>
    <w:p w14:paraId="13BEB1D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ReportConfigId</w:t>
      </w:r>
      <w:r>
        <w:rPr>
          <w:noProof/>
        </w:rPr>
        <w:tab/>
        <w:t>921</w:t>
      </w:r>
    </w:p>
    <w:p w14:paraId="15B8A87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ReportConfigInterRAT</w:t>
      </w:r>
      <w:r>
        <w:rPr>
          <w:noProof/>
        </w:rPr>
        <w:tab/>
        <w:t>922</w:t>
      </w:r>
    </w:p>
    <w:p w14:paraId="6824D67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ReportConfigNR</w:t>
      </w:r>
      <w:r>
        <w:rPr>
          <w:noProof/>
        </w:rPr>
        <w:tab/>
        <w:t>926</w:t>
      </w:r>
    </w:p>
    <w:p w14:paraId="68458F1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ReportConfigNR-SL</w:t>
      </w:r>
      <w:r>
        <w:rPr>
          <w:noProof/>
        </w:rPr>
        <w:tab/>
        <w:t>932</w:t>
      </w:r>
    </w:p>
    <w:p w14:paraId="4F9048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ReportConfigToAddModList</w:t>
      </w:r>
      <w:r>
        <w:rPr>
          <w:noProof/>
        </w:rPr>
        <w:tab/>
        <w:t>933</w:t>
      </w:r>
    </w:p>
    <w:p w14:paraId="6D3DA8C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ReportInterval</w:t>
      </w:r>
      <w:r>
        <w:rPr>
          <w:noProof/>
        </w:rPr>
        <w:tab/>
        <w:t>933</w:t>
      </w:r>
    </w:p>
    <w:p w14:paraId="71802DD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ReselectionThreshold</w:t>
      </w:r>
      <w:r>
        <w:rPr>
          <w:noProof/>
        </w:rPr>
        <w:tab/>
        <w:t>933</w:t>
      </w:r>
    </w:p>
    <w:p w14:paraId="5D6C35D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ReselectionThresholdQ</w:t>
      </w:r>
      <w:r>
        <w:rPr>
          <w:noProof/>
        </w:rPr>
        <w:tab/>
        <w:t>933</w:t>
      </w:r>
    </w:p>
    <w:p w14:paraId="1B5AB9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ResumeCause</w:t>
      </w:r>
      <w:r>
        <w:rPr>
          <w:noProof/>
        </w:rPr>
        <w:tab/>
        <w:t>933</w:t>
      </w:r>
    </w:p>
    <w:p w14:paraId="02892EA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RLC-BearerConfig</w:t>
      </w:r>
      <w:r>
        <w:rPr>
          <w:noProof/>
        </w:rPr>
        <w:tab/>
        <w:t>934</w:t>
      </w:r>
    </w:p>
    <w:p w14:paraId="63D0314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RLC-Config</w:t>
      </w:r>
      <w:r>
        <w:rPr>
          <w:noProof/>
        </w:rPr>
        <w:tab/>
        <w:t>937</w:t>
      </w:r>
    </w:p>
    <w:p w14:paraId="45007FB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RLF-TimersAndConstants</w:t>
      </w:r>
      <w:r>
        <w:rPr>
          <w:noProof/>
        </w:rPr>
        <w:tab/>
        <w:t>939</w:t>
      </w:r>
    </w:p>
    <w:p w14:paraId="3F305C0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RMTC-Config</w:t>
      </w:r>
      <w:r>
        <w:rPr>
          <w:noProof/>
        </w:rPr>
        <w:tab/>
        <w:t>939</w:t>
      </w:r>
    </w:p>
    <w:p w14:paraId="3D4877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RNTI-Value</w:t>
      </w:r>
      <w:r>
        <w:rPr>
          <w:noProof/>
        </w:rPr>
        <w:tab/>
        <w:t>939</w:t>
      </w:r>
    </w:p>
    <w:p w14:paraId="2017919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RSRP-Range</w:t>
      </w:r>
      <w:r>
        <w:rPr>
          <w:noProof/>
        </w:rPr>
        <w:tab/>
        <w:t>940</w:t>
      </w:r>
    </w:p>
    <w:p w14:paraId="4339E65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RSRQ-Range</w:t>
      </w:r>
      <w:r>
        <w:rPr>
          <w:noProof/>
        </w:rPr>
        <w:tab/>
        <w:t>940</w:t>
      </w:r>
    </w:p>
    <w:p w14:paraId="1F45605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RSSI-Range</w:t>
      </w:r>
      <w:r>
        <w:rPr>
          <w:noProof/>
        </w:rPr>
        <w:tab/>
        <w:t>940</w:t>
      </w:r>
    </w:p>
    <w:p w14:paraId="438D6B7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RxTxTimeDiff</w:t>
      </w:r>
      <w:r>
        <w:rPr>
          <w:noProof/>
        </w:rPr>
        <w:tab/>
        <w:t>940</w:t>
      </w:r>
    </w:p>
    <w:p w14:paraId="236115E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SCellActivationRS-Config</w:t>
      </w:r>
      <w:r>
        <w:rPr>
          <w:noProof/>
        </w:rPr>
        <w:tab/>
        <w:t>941</w:t>
      </w:r>
    </w:p>
    <w:p w14:paraId="5E928FB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SCellActivationRS-ConfigId</w:t>
      </w:r>
      <w:r>
        <w:rPr>
          <w:noProof/>
        </w:rPr>
        <w:tab/>
        <w:t>941</w:t>
      </w:r>
    </w:p>
    <w:p w14:paraId="37A14EC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SCellIndex</w:t>
      </w:r>
      <w:r>
        <w:rPr>
          <w:noProof/>
        </w:rPr>
        <w:tab/>
        <w:t>941</w:t>
      </w:r>
    </w:p>
    <w:p w14:paraId="4258119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SchedulingRequestConfig</w:t>
      </w:r>
      <w:r>
        <w:rPr>
          <w:noProof/>
        </w:rPr>
        <w:tab/>
        <w:t>941</w:t>
      </w:r>
    </w:p>
    <w:p w14:paraId="47A6C96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SchedulingRequestId</w:t>
      </w:r>
      <w:r>
        <w:rPr>
          <w:noProof/>
        </w:rPr>
        <w:tab/>
        <w:t>941</w:t>
      </w:r>
    </w:p>
    <w:p w14:paraId="6488890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SchedulingRequestResourceConfig</w:t>
      </w:r>
      <w:r>
        <w:rPr>
          <w:noProof/>
        </w:rPr>
        <w:tab/>
        <w:t>942</w:t>
      </w:r>
    </w:p>
    <w:p w14:paraId="64FE600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SchedulingRequestResourceId</w:t>
      </w:r>
      <w:r>
        <w:rPr>
          <w:noProof/>
        </w:rPr>
        <w:tab/>
        <w:t>942</w:t>
      </w:r>
    </w:p>
    <w:p w14:paraId="0DB7087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ScramblingId</w:t>
      </w:r>
      <w:r>
        <w:rPr>
          <w:noProof/>
        </w:rPr>
        <w:tab/>
        <w:t>942</w:t>
      </w:r>
    </w:p>
    <w:p w14:paraId="41CCBD3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SCS-SpecificCarrier</w:t>
      </w:r>
      <w:r>
        <w:rPr>
          <w:noProof/>
        </w:rPr>
        <w:tab/>
        <w:t>943</w:t>
      </w:r>
    </w:p>
    <w:p w14:paraId="66837D6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SDAP-Config</w:t>
      </w:r>
      <w:r>
        <w:rPr>
          <w:noProof/>
        </w:rPr>
        <w:tab/>
        <w:t>943</w:t>
      </w:r>
    </w:p>
    <w:p w14:paraId="5D6DFE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SearchSpace</w:t>
      </w:r>
      <w:r>
        <w:rPr>
          <w:noProof/>
        </w:rPr>
        <w:tab/>
        <w:t>945</w:t>
      </w:r>
    </w:p>
    <w:p w14:paraId="5FC3B62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SearchSpaceId</w:t>
      </w:r>
      <w:r>
        <w:rPr>
          <w:noProof/>
        </w:rPr>
        <w:tab/>
        <w:t>947</w:t>
      </w:r>
    </w:p>
    <w:p w14:paraId="7230193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SearchSpaceZero</w:t>
      </w:r>
      <w:r>
        <w:rPr>
          <w:noProof/>
        </w:rPr>
        <w:tab/>
        <w:t>947</w:t>
      </w:r>
    </w:p>
    <w:p w14:paraId="3A44100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SecurityAlgorithmConfig</w:t>
      </w:r>
      <w:r>
        <w:rPr>
          <w:noProof/>
        </w:rPr>
        <w:tab/>
        <w:t>948</w:t>
      </w:r>
    </w:p>
    <w:p w14:paraId="602877B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948</w:t>
      </w:r>
    </w:p>
    <w:p w14:paraId="0B84D19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SemiStaticChannelAccessConfig</w:t>
      </w:r>
      <w:r>
        <w:rPr>
          <w:noProof/>
        </w:rPr>
        <w:tab/>
        <w:t>948</w:t>
      </w:r>
    </w:p>
    <w:p w14:paraId="016A47B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SemiStaticChannelAccessConfigUE</w:t>
      </w:r>
      <w:r>
        <w:rPr>
          <w:noProof/>
        </w:rPr>
        <w:tab/>
        <w:t>948</w:t>
      </w:r>
    </w:p>
    <w:p w14:paraId="654EA6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Sensor-LocationInfo</w:t>
      </w:r>
      <w:r>
        <w:rPr>
          <w:noProof/>
        </w:rPr>
        <w:tab/>
        <w:t>949</w:t>
      </w:r>
    </w:p>
    <w:p w14:paraId="155C26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ServingCellAndBWP-Id</w:t>
      </w:r>
      <w:r>
        <w:rPr>
          <w:noProof/>
        </w:rPr>
        <w:tab/>
        <w:t>949</w:t>
      </w:r>
    </w:p>
    <w:p w14:paraId="0B461BD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ServCellIndex</w:t>
      </w:r>
      <w:r>
        <w:rPr>
          <w:noProof/>
        </w:rPr>
        <w:tab/>
        <w:t>949</w:t>
      </w:r>
    </w:p>
    <w:p w14:paraId="1BA5D2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ServingCellConfig</w:t>
      </w:r>
      <w:r>
        <w:rPr>
          <w:noProof/>
        </w:rPr>
        <w:tab/>
        <w:t>950</w:t>
      </w:r>
    </w:p>
    <w:p w14:paraId="438A685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ServingCellConfigCommon</w:t>
      </w:r>
      <w:r>
        <w:rPr>
          <w:noProof/>
        </w:rPr>
        <w:tab/>
        <w:t>956</w:t>
      </w:r>
    </w:p>
    <w:p w14:paraId="2FD1057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ServingCellConfigCommonSIB</w:t>
      </w:r>
      <w:r>
        <w:rPr>
          <w:noProof/>
        </w:rPr>
        <w:tab/>
        <w:t>959</w:t>
      </w:r>
    </w:p>
    <w:p w14:paraId="00CC048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ShortI-RNTI-Value</w:t>
      </w:r>
      <w:r>
        <w:rPr>
          <w:noProof/>
        </w:rPr>
        <w:tab/>
        <w:t>960</w:t>
      </w:r>
    </w:p>
    <w:p w14:paraId="2DD71F9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ShortMAC-I</w:t>
      </w:r>
      <w:r>
        <w:rPr>
          <w:noProof/>
        </w:rPr>
        <w:tab/>
        <w:t>960</w:t>
      </w:r>
    </w:p>
    <w:p w14:paraId="30E2B3B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SINR-Range</w:t>
      </w:r>
      <w:r>
        <w:rPr>
          <w:noProof/>
        </w:rPr>
        <w:tab/>
        <w:t>960</w:t>
      </w:r>
    </w:p>
    <w:p w14:paraId="0414BDF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SI-RequestConfig</w:t>
      </w:r>
      <w:r>
        <w:rPr>
          <w:noProof/>
        </w:rPr>
        <w:tab/>
        <w:t>961</w:t>
      </w:r>
    </w:p>
    <w:p w14:paraId="2AC7BBE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961</w:t>
      </w:r>
    </w:p>
    <w:p w14:paraId="4B814E7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SI-SchedulingInfo</w:t>
      </w:r>
      <w:r>
        <w:rPr>
          <w:noProof/>
        </w:rPr>
        <w:tab/>
        <w:t>962</w:t>
      </w:r>
    </w:p>
    <w:p w14:paraId="3AAC523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SK-Counter</w:t>
      </w:r>
      <w:r>
        <w:rPr>
          <w:noProof/>
        </w:rPr>
        <w:tab/>
        <w:t>963</w:t>
      </w:r>
    </w:p>
    <w:p w14:paraId="7FDAA01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SlotFormatCombinationsPerCell</w:t>
      </w:r>
      <w:r>
        <w:rPr>
          <w:noProof/>
        </w:rPr>
        <w:tab/>
        <w:t>963</w:t>
      </w:r>
    </w:p>
    <w:p w14:paraId="013D186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SlotFormatIndicator</w:t>
      </w:r>
      <w:r>
        <w:rPr>
          <w:noProof/>
        </w:rPr>
        <w:tab/>
        <w:t>963</w:t>
      </w:r>
    </w:p>
    <w:p w14:paraId="1FDD22B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S-NSSAI</w:t>
      </w:r>
      <w:r>
        <w:rPr>
          <w:noProof/>
        </w:rPr>
        <w:tab/>
        <w:t>963</w:t>
      </w:r>
    </w:p>
    <w:p w14:paraId="0189D2C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SpeedStateScaleFactors</w:t>
      </w:r>
      <w:r>
        <w:rPr>
          <w:noProof/>
        </w:rPr>
        <w:tab/>
        <w:t>964</w:t>
      </w:r>
    </w:p>
    <w:p w14:paraId="1F66CFE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SPS-Config</w:t>
      </w:r>
      <w:r>
        <w:rPr>
          <w:noProof/>
        </w:rPr>
        <w:tab/>
        <w:t>964</w:t>
      </w:r>
    </w:p>
    <w:p w14:paraId="464393D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SPS-ConfigIndex</w:t>
      </w:r>
      <w:r>
        <w:rPr>
          <w:noProof/>
        </w:rPr>
        <w:tab/>
        <w:t>964</w:t>
      </w:r>
    </w:p>
    <w:p w14:paraId="298ACF6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SPS-PUCCH-AN</w:t>
      </w:r>
      <w:r>
        <w:rPr>
          <w:noProof/>
        </w:rPr>
        <w:tab/>
        <w:t>964</w:t>
      </w:r>
    </w:p>
    <w:p w14:paraId="4D42B24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SPS-PUCCH-AN-List</w:t>
      </w:r>
      <w:r>
        <w:rPr>
          <w:noProof/>
        </w:rPr>
        <w:tab/>
        <w:t>964</w:t>
      </w:r>
    </w:p>
    <w:p w14:paraId="12BD1E5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SRB-Identity</w:t>
      </w:r>
      <w:r>
        <w:rPr>
          <w:noProof/>
        </w:rPr>
        <w:tab/>
        <w:t>965</w:t>
      </w:r>
    </w:p>
    <w:p w14:paraId="7C40AD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SRS-CarrierSwitching</w:t>
      </w:r>
      <w:r>
        <w:rPr>
          <w:noProof/>
        </w:rPr>
        <w:tab/>
        <w:t>965</w:t>
      </w:r>
    </w:p>
    <w:p w14:paraId="584B963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SRS-Config</w:t>
      </w:r>
      <w:r>
        <w:rPr>
          <w:noProof/>
        </w:rPr>
        <w:tab/>
        <w:t>966</w:t>
      </w:r>
    </w:p>
    <w:p w14:paraId="66CF33C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968</w:t>
      </w:r>
    </w:p>
    <w:p w14:paraId="3601DA5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968</w:t>
      </w:r>
    </w:p>
    <w:p w14:paraId="00222A4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SRS-RSRP-Range</w:t>
      </w:r>
      <w:r>
        <w:rPr>
          <w:noProof/>
        </w:rPr>
        <w:tab/>
        <w:t>968</w:t>
      </w:r>
    </w:p>
    <w:p w14:paraId="39BCA42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SRS-TPC-CommandConfig</w:t>
      </w:r>
      <w:r>
        <w:rPr>
          <w:noProof/>
        </w:rPr>
        <w:tab/>
        <w:t>969</w:t>
      </w:r>
    </w:p>
    <w:p w14:paraId="14F18AF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SSB-Index</w:t>
      </w:r>
      <w:r>
        <w:rPr>
          <w:noProof/>
        </w:rPr>
        <w:tab/>
        <w:t>969</w:t>
      </w:r>
    </w:p>
    <w:p w14:paraId="116DDD9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SSB-MTC</w:t>
      </w:r>
      <w:r>
        <w:rPr>
          <w:noProof/>
        </w:rPr>
        <w:tab/>
        <w:t>969</w:t>
      </w:r>
    </w:p>
    <w:p w14:paraId="3EDA768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SSB-PositionQCL-Relation</w:t>
      </w:r>
      <w:r>
        <w:rPr>
          <w:noProof/>
        </w:rPr>
        <w:tab/>
        <w:t>969</w:t>
      </w:r>
    </w:p>
    <w:p w14:paraId="5E019A8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SSB-ToMeasure</w:t>
      </w:r>
      <w:r>
        <w:rPr>
          <w:noProof/>
        </w:rPr>
        <w:tab/>
        <w:t>970</w:t>
      </w:r>
    </w:p>
    <w:p w14:paraId="7E92923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SS-RSSI-Measurement</w:t>
      </w:r>
      <w:r>
        <w:rPr>
          <w:noProof/>
        </w:rPr>
        <w:tab/>
        <w:t>970</w:t>
      </w:r>
    </w:p>
    <w:p w14:paraId="58016D3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SubcarrierSpacing</w:t>
      </w:r>
      <w:r>
        <w:rPr>
          <w:noProof/>
        </w:rPr>
        <w:tab/>
        <w:t>970</w:t>
      </w:r>
    </w:p>
    <w:p w14:paraId="49C82B1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971</w:t>
      </w:r>
    </w:p>
    <w:p w14:paraId="1F2A66E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TAG-Config</w:t>
      </w:r>
      <w:r>
        <w:rPr>
          <w:noProof/>
        </w:rPr>
        <w:tab/>
        <w:t>971</w:t>
      </w:r>
    </w:p>
    <w:p w14:paraId="38BA795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TAR-Config</w:t>
      </w:r>
      <w:r>
        <w:rPr>
          <w:noProof/>
        </w:rPr>
        <w:tab/>
        <w:t>971</w:t>
      </w:r>
    </w:p>
    <w:p w14:paraId="64CD0A9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TCI-ActivatedConfig</w:t>
      </w:r>
      <w:r>
        <w:rPr>
          <w:noProof/>
        </w:rPr>
        <w:tab/>
        <w:t>972</w:t>
      </w:r>
    </w:p>
    <w:p w14:paraId="291D225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TCI-State</w:t>
      </w:r>
      <w:r>
        <w:rPr>
          <w:noProof/>
        </w:rPr>
        <w:tab/>
        <w:t>972</w:t>
      </w:r>
    </w:p>
    <w:p w14:paraId="5DBB66B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TCI-StateId</w:t>
      </w:r>
      <w:r>
        <w:rPr>
          <w:noProof/>
        </w:rPr>
        <w:tab/>
        <w:t>972</w:t>
      </w:r>
    </w:p>
    <w:p w14:paraId="7960E8D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TCI-UL-State</w:t>
      </w:r>
      <w:r>
        <w:rPr>
          <w:noProof/>
        </w:rPr>
        <w:tab/>
        <w:t>973</w:t>
      </w:r>
    </w:p>
    <w:p w14:paraId="15D0DF2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TCI-UL-StateId</w:t>
      </w:r>
      <w:r>
        <w:rPr>
          <w:noProof/>
        </w:rPr>
        <w:tab/>
        <w:t>973</w:t>
      </w:r>
    </w:p>
    <w:p w14:paraId="090D1E8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TDD-UL-DL-ConfigCommon</w:t>
      </w:r>
      <w:r>
        <w:rPr>
          <w:noProof/>
        </w:rPr>
        <w:tab/>
        <w:t>974</w:t>
      </w:r>
    </w:p>
    <w:p w14:paraId="5759E31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TDD-UL-DL-ConfigDedicated</w:t>
      </w:r>
      <w:r>
        <w:rPr>
          <w:noProof/>
        </w:rPr>
        <w:tab/>
        <w:t>976</w:t>
      </w:r>
    </w:p>
    <w:p w14:paraId="2E6990F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TrackingAreaCode</w:t>
      </w:r>
      <w:r>
        <w:rPr>
          <w:noProof/>
        </w:rPr>
        <w:tab/>
        <w:t>976</w:t>
      </w:r>
    </w:p>
    <w:p w14:paraId="22EC3D7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T-Reselection</w:t>
      </w:r>
      <w:r>
        <w:rPr>
          <w:noProof/>
        </w:rPr>
        <w:tab/>
        <w:t>976</w:t>
      </w:r>
    </w:p>
    <w:p w14:paraId="5BFF966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TimeAlignmentTimer</w:t>
      </w:r>
      <w:r>
        <w:rPr>
          <w:noProof/>
        </w:rPr>
        <w:tab/>
        <w:t>976</w:t>
      </w:r>
    </w:p>
    <w:p w14:paraId="773933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TimeToTrigger</w:t>
      </w:r>
      <w:r>
        <w:rPr>
          <w:noProof/>
        </w:rPr>
        <w:tab/>
        <w:t>976</w:t>
      </w:r>
    </w:p>
    <w:p w14:paraId="68821F4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TN-AreaId</w:t>
      </w:r>
      <w:r>
        <w:rPr>
          <w:noProof/>
        </w:rPr>
        <w:tab/>
        <w:t>977</w:t>
      </w:r>
    </w:p>
    <w:p w14:paraId="62F7470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UAC-BarringInfoSetIndex</w:t>
      </w:r>
      <w:r>
        <w:rPr>
          <w:noProof/>
        </w:rPr>
        <w:tab/>
        <w:t>977</w:t>
      </w:r>
    </w:p>
    <w:p w14:paraId="436DB0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UAC-BarringInfoSetList</w:t>
      </w:r>
      <w:r>
        <w:rPr>
          <w:noProof/>
        </w:rPr>
        <w:tab/>
        <w:t>977</w:t>
      </w:r>
    </w:p>
    <w:p w14:paraId="621975E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UAC-BarringPerCatList</w:t>
      </w:r>
      <w:r>
        <w:rPr>
          <w:noProof/>
        </w:rPr>
        <w:tab/>
        <w:t>977</w:t>
      </w:r>
    </w:p>
    <w:p w14:paraId="05CD9A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UAC-BarringPerPLMN-List</w:t>
      </w:r>
      <w:r>
        <w:rPr>
          <w:noProof/>
        </w:rPr>
        <w:tab/>
        <w:t>977</w:t>
      </w:r>
    </w:p>
    <w:p w14:paraId="3BAE04E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noProof/>
        </w:rPr>
        <w:t>UE-TimersAndConstants</w:t>
      </w:r>
      <w:r>
        <w:rPr>
          <w:noProof/>
        </w:rPr>
        <w:tab/>
        <w:t>977</w:t>
      </w:r>
    </w:p>
    <w:p w14:paraId="1E00212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UE-TimersAndConstantsRemoteUE</w:t>
      </w:r>
      <w:r>
        <w:rPr>
          <w:noProof/>
        </w:rPr>
        <w:tab/>
        <w:t>978</w:t>
      </w:r>
    </w:p>
    <w:p w14:paraId="06040D2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UL-DelayValueConfig</w:t>
      </w:r>
      <w:r>
        <w:rPr>
          <w:noProof/>
        </w:rPr>
        <w:tab/>
        <w:t>978</w:t>
      </w:r>
    </w:p>
    <w:p w14:paraId="6479C8B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UL-ExcessDelayConfig</w:t>
      </w:r>
      <w:r>
        <w:rPr>
          <w:noProof/>
        </w:rPr>
        <w:tab/>
        <w:t>978</w:t>
      </w:r>
    </w:p>
    <w:p w14:paraId="2F16FB9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UL-GapFR2-Config</w:t>
      </w:r>
      <w:r>
        <w:rPr>
          <w:noProof/>
        </w:rPr>
        <w:tab/>
        <w:t>978</w:t>
      </w:r>
    </w:p>
    <w:p w14:paraId="1FBF80A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UplinkCancellation</w:t>
      </w:r>
      <w:r>
        <w:rPr>
          <w:noProof/>
        </w:rPr>
        <w:tab/>
        <w:t>979</w:t>
      </w:r>
    </w:p>
    <w:p w14:paraId="10B7D04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UplinkConfigCommon</w:t>
      </w:r>
      <w:r>
        <w:rPr>
          <w:noProof/>
        </w:rPr>
        <w:tab/>
        <w:t>979</w:t>
      </w:r>
    </w:p>
    <w:p w14:paraId="76BEEBF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UplinkConfigCommonSIB</w:t>
      </w:r>
      <w:r>
        <w:rPr>
          <w:noProof/>
        </w:rPr>
        <w:tab/>
        <w:t>979</w:t>
      </w:r>
    </w:p>
    <w:p w14:paraId="156E71D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Uplink-PowerControl</w:t>
      </w:r>
      <w:r>
        <w:rPr>
          <w:noProof/>
        </w:rPr>
        <w:tab/>
        <w:t>980</w:t>
      </w:r>
    </w:p>
    <w:p w14:paraId="49111CB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Uu-RelayRLC-ChannelConfig</w:t>
      </w:r>
      <w:r>
        <w:rPr>
          <w:noProof/>
        </w:rPr>
        <w:tab/>
        <w:t>980</w:t>
      </w:r>
    </w:p>
    <w:p w14:paraId="3088793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Uu-RelayRLC-ChannelID</w:t>
      </w:r>
      <w:r>
        <w:rPr>
          <w:noProof/>
        </w:rPr>
        <w:tab/>
        <w:t>981</w:t>
      </w:r>
    </w:p>
    <w:p w14:paraId="7EA01FA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UplinkTxDirectCurrentList</w:t>
      </w:r>
      <w:r>
        <w:rPr>
          <w:noProof/>
        </w:rPr>
        <w:tab/>
        <w:t>981</w:t>
      </w:r>
    </w:p>
    <w:p w14:paraId="5FEB4B9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UplinkTxDirectCurrentMoreCarrierList</w:t>
      </w:r>
      <w:r>
        <w:rPr>
          <w:noProof/>
        </w:rPr>
        <w:tab/>
        <w:t>981</w:t>
      </w:r>
    </w:p>
    <w:p w14:paraId="60BFDED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UplinkTxDirectCurrentTwoCarrierList</w:t>
      </w:r>
      <w:r>
        <w:rPr>
          <w:noProof/>
        </w:rPr>
        <w:tab/>
        <w:t>981</w:t>
      </w:r>
    </w:p>
    <w:p w14:paraId="3BD5733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ZP-CSI-RS-Resource</w:t>
      </w:r>
      <w:r>
        <w:rPr>
          <w:noProof/>
        </w:rPr>
        <w:tab/>
        <w:t>982</w:t>
      </w:r>
    </w:p>
    <w:p w14:paraId="06B0ED6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ZP-CSI-RS-ResourceId</w:t>
      </w:r>
      <w:r>
        <w:rPr>
          <w:noProof/>
        </w:rPr>
        <w:tab/>
        <w:t>982</w:t>
      </w:r>
    </w:p>
    <w:p w14:paraId="4C9050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ZP-CSI-RS-ResourceSet</w:t>
      </w:r>
      <w:r>
        <w:rPr>
          <w:noProof/>
        </w:rPr>
        <w:tab/>
        <w:t>982</w:t>
      </w:r>
    </w:p>
    <w:p w14:paraId="5772CE0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ZP-CSI-RS-ResourceSetId</w:t>
      </w:r>
      <w:r>
        <w:rPr>
          <w:noProof/>
        </w:rPr>
        <w:tab/>
        <w:t>982</w:t>
      </w:r>
    </w:p>
    <w:p w14:paraId="6A57386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983</w:t>
      </w:r>
    </w:p>
    <w:p w14:paraId="2F1B173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AccessStratumRelease</w:t>
      </w:r>
      <w:r>
        <w:rPr>
          <w:noProof/>
        </w:rPr>
        <w:tab/>
        <w:t>983</w:t>
      </w:r>
    </w:p>
    <w:p w14:paraId="3D5760D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983</w:t>
      </w:r>
    </w:p>
    <w:p w14:paraId="5C2BF91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AppLayerMeasParameters</w:t>
      </w:r>
      <w:r>
        <w:rPr>
          <w:noProof/>
        </w:rPr>
        <w:tab/>
        <w:t>983</w:t>
      </w:r>
    </w:p>
    <w:p w14:paraId="1DFFDC6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BandCombinationList</w:t>
      </w:r>
      <w:r>
        <w:rPr>
          <w:noProof/>
        </w:rPr>
        <w:tab/>
        <w:t>984</w:t>
      </w:r>
    </w:p>
    <w:p w14:paraId="7BB6DDE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BandCombinationListSidelinkEUTRA-NR</w:t>
      </w:r>
      <w:r>
        <w:rPr>
          <w:noProof/>
        </w:rPr>
        <w:tab/>
        <w:t>984</w:t>
      </w:r>
    </w:p>
    <w:p w14:paraId="316B4D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CA-BandwidthClassEUTRA</w:t>
      </w:r>
      <w:r>
        <w:rPr>
          <w:noProof/>
        </w:rPr>
        <w:tab/>
        <w:t>984</w:t>
      </w:r>
    </w:p>
    <w:p w14:paraId="7C86CB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CA-BandwidthClassNR</w:t>
      </w:r>
      <w:r>
        <w:rPr>
          <w:noProof/>
        </w:rPr>
        <w:tab/>
        <w:t>985</w:t>
      </w:r>
    </w:p>
    <w:p w14:paraId="5A2D897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CA-ParametersEUTRA</w:t>
      </w:r>
      <w:r>
        <w:rPr>
          <w:noProof/>
        </w:rPr>
        <w:tab/>
        <w:t>985</w:t>
      </w:r>
    </w:p>
    <w:p w14:paraId="1FFF677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CA-ParametersNR</w:t>
      </w:r>
      <w:r>
        <w:rPr>
          <w:noProof/>
        </w:rPr>
        <w:tab/>
        <w:t>985</w:t>
      </w:r>
    </w:p>
    <w:p w14:paraId="2431BDF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CA-ParametersNRDC</w:t>
      </w:r>
      <w:r>
        <w:rPr>
          <w:noProof/>
        </w:rPr>
        <w:tab/>
        <w:t>985</w:t>
      </w:r>
    </w:p>
    <w:p w14:paraId="23507B6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CarrierAggregationVariant</w:t>
      </w:r>
      <w:r>
        <w:rPr>
          <w:noProof/>
        </w:rPr>
        <w:tab/>
        <w:t>986</w:t>
      </w:r>
    </w:p>
    <w:p w14:paraId="6199EDE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CodebookParameters</w:t>
      </w:r>
      <w:r>
        <w:rPr>
          <w:noProof/>
        </w:rPr>
        <w:tab/>
        <w:t>987</w:t>
      </w:r>
    </w:p>
    <w:p w14:paraId="6947F96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988</w:t>
      </w:r>
    </w:p>
    <w:p w14:paraId="0937B96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988</w:t>
      </w:r>
    </w:p>
    <w:p w14:paraId="39CFE40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FeatureSetCombination</w:t>
      </w:r>
      <w:r>
        <w:rPr>
          <w:noProof/>
        </w:rPr>
        <w:tab/>
        <w:t>988</w:t>
      </w:r>
    </w:p>
    <w:p w14:paraId="776CC5C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FeatureSetCombinationId</w:t>
      </w:r>
      <w:r>
        <w:rPr>
          <w:noProof/>
        </w:rPr>
        <w:tab/>
        <w:t>988</w:t>
      </w:r>
    </w:p>
    <w:p w14:paraId="22ED25B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FeatureSetDownlink</w:t>
      </w:r>
      <w:r>
        <w:rPr>
          <w:noProof/>
        </w:rPr>
        <w:tab/>
        <w:t>989</w:t>
      </w:r>
    </w:p>
    <w:p w14:paraId="7ECC81A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FeatureSetDownlinkId</w:t>
      </w:r>
      <w:r>
        <w:rPr>
          <w:noProof/>
        </w:rPr>
        <w:tab/>
        <w:t>989</w:t>
      </w:r>
    </w:p>
    <w:p w14:paraId="0697731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FeatureSetDownlinkPerCC</w:t>
      </w:r>
      <w:r>
        <w:rPr>
          <w:noProof/>
        </w:rPr>
        <w:tab/>
        <w:t>990</w:t>
      </w:r>
    </w:p>
    <w:p w14:paraId="7B25DC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FeatureSetDownlinkPerCC-Id</w:t>
      </w:r>
      <w:r>
        <w:rPr>
          <w:noProof/>
        </w:rPr>
        <w:tab/>
        <w:t>990</w:t>
      </w:r>
    </w:p>
    <w:p w14:paraId="76904EC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FeatureSetEUTRA-DownlinkId</w:t>
      </w:r>
      <w:r>
        <w:rPr>
          <w:noProof/>
        </w:rPr>
        <w:tab/>
        <w:t>990</w:t>
      </w:r>
    </w:p>
    <w:p w14:paraId="192A6E6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FeatureSetEUTRA-UplinkId</w:t>
      </w:r>
      <w:r>
        <w:rPr>
          <w:noProof/>
        </w:rPr>
        <w:tab/>
        <w:t>990</w:t>
      </w:r>
    </w:p>
    <w:p w14:paraId="0BD9232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FeatureSets</w:t>
      </w:r>
      <w:r>
        <w:rPr>
          <w:noProof/>
        </w:rPr>
        <w:tab/>
        <w:t>991</w:t>
      </w:r>
    </w:p>
    <w:p w14:paraId="2425830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FeatureSetUplink</w:t>
      </w:r>
      <w:r>
        <w:rPr>
          <w:noProof/>
        </w:rPr>
        <w:tab/>
        <w:t>992</w:t>
      </w:r>
    </w:p>
    <w:p w14:paraId="4E21704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FeatureSetUplinkId</w:t>
      </w:r>
      <w:r>
        <w:rPr>
          <w:noProof/>
        </w:rPr>
        <w:tab/>
        <w:t>992</w:t>
      </w:r>
    </w:p>
    <w:p w14:paraId="73DE06F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FeatureSetUplinkPerCC</w:t>
      </w:r>
      <w:r>
        <w:rPr>
          <w:noProof/>
        </w:rPr>
        <w:tab/>
        <w:t>993</w:t>
      </w:r>
    </w:p>
    <w:p w14:paraId="27BF5A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FeatureSetUplinkPerCC-Id</w:t>
      </w:r>
      <w:r>
        <w:rPr>
          <w:noProof/>
        </w:rPr>
        <w:tab/>
        <w:t>993</w:t>
      </w:r>
    </w:p>
    <w:p w14:paraId="72F9EFF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FreqBandIndicatorEUTRA</w:t>
      </w:r>
      <w:r>
        <w:rPr>
          <w:noProof/>
        </w:rPr>
        <w:tab/>
        <w:t>993</w:t>
      </w:r>
    </w:p>
    <w:p w14:paraId="79776BD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FreqBandList</w:t>
      </w:r>
      <w:r>
        <w:rPr>
          <w:noProof/>
        </w:rPr>
        <w:tab/>
        <w:t>994</w:t>
      </w:r>
    </w:p>
    <w:p w14:paraId="7571B9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FreqSeparationClass</w:t>
      </w:r>
      <w:r>
        <w:rPr>
          <w:noProof/>
        </w:rPr>
        <w:tab/>
        <w:t>996</w:t>
      </w:r>
    </w:p>
    <w:p w14:paraId="26E46B9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FreqSeparationClassDL-Only</w:t>
      </w:r>
      <w:r>
        <w:rPr>
          <w:noProof/>
        </w:rPr>
        <w:tab/>
        <w:t>996</w:t>
      </w:r>
    </w:p>
    <w:p w14:paraId="2400283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FR2-2-AccessParamsPerBand</w:t>
      </w:r>
      <w:r>
        <w:rPr>
          <w:noProof/>
        </w:rPr>
        <w:tab/>
        <w:t>996</w:t>
      </w:r>
    </w:p>
    <w:p w14:paraId="3514A8B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HighSpeedParameters</w:t>
      </w:r>
      <w:r>
        <w:rPr>
          <w:noProof/>
        </w:rPr>
        <w:tab/>
        <w:t>996</w:t>
      </w:r>
    </w:p>
    <w:p w14:paraId="749863C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IMS-Parameters</w:t>
      </w:r>
      <w:r>
        <w:rPr>
          <w:noProof/>
        </w:rPr>
        <w:tab/>
        <w:t>997</w:t>
      </w:r>
    </w:p>
    <w:p w14:paraId="1539464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InterRAT-Parameters</w:t>
      </w:r>
      <w:r>
        <w:rPr>
          <w:noProof/>
        </w:rPr>
        <w:tab/>
        <w:t>997</w:t>
      </w:r>
    </w:p>
    <w:p w14:paraId="5148E77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i/>
          <w:noProof/>
        </w:rPr>
        <w:t>MAC-Parameters</w:t>
      </w:r>
      <w:r>
        <w:rPr>
          <w:noProof/>
        </w:rPr>
        <w:tab/>
        <w:t>998</w:t>
      </w:r>
    </w:p>
    <w:p w14:paraId="74E5388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i/>
          <w:noProof/>
        </w:rPr>
        <w:t>MeasAndMobParameters</w:t>
      </w:r>
      <w:r>
        <w:rPr>
          <w:noProof/>
        </w:rPr>
        <w:tab/>
        <w:t>998</w:t>
      </w:r>
    </w:p>
    <w:p w14:paraId="18B704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MeasAndMobParametersMRDC</w:t>
      </w:r>
      <w:r>
        <w:rPr>
          <w:noProof/>
        </w:rPr>
        <w:tab/>
        <w:t>999</w:t>
      </w:r>
    </w:p>
    <w:p w14:paraId="403BA5D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MIMO-Layers</w:t>
      </w:r>
      <w:r>
        <w:rPr>
          <w:noProof/>
        </w:rPr>
        <w:tab/>
        <w:t>999</w:t>
      </w:r>
    </w:p>
    <w:p w14:paraId="4B55CAA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MIMO-ParametersPerBand</w:t>
      </w:r>
      <w:r>
        <w:rPr>
          <w:noProof/>
        </w:rPr>
        <w:tab/>
        <w:t>1000</w:t>
      </w:r>
    </w:p>
    <w:p w14:paraId="354D10B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ModulationOrder</w:t>
      </w:r>
      <w:r>
        <w:rPr>
          <w:noProof/>
        </w:rPr>
        <w:tab/>
        <w:t>1003</w:t>
      </w:r>
    </w:p>
    <w:p w14:paraId="6886E2F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MRDC-Parameters</w:t>
      </w:r>
      <w:r>
        <w:rPr>
          <w:noProof/>
        </w:rPr>
        <w:tab/>
        <w:t>1003</w:t>
      </w:r>
    </w:p>
    <w:p w14:paraId="19BF120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NCR-Parameters</w:t>
      </w:r>
      <w:r>
        <w:rPr>
          <w:noProof/>
        </w:rPr>
        <w:tab/>
        <w:t>1003</w:t>
      </w:r>
    </w:p>
    <w:p w14:paraId="5224462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NRDC-Parameters</w:t>
      </w:r>
      <w:r>
        <w:rPr>
          <w:noProof/>
        </w:rPr>
        <w:tab/>
        <w:t>1004</w:t>
      </w:r>
    </w:p>
    <w:p w14:paraId="54A4204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NTN-Parameters</w:t>
      </w:r>
      <w:r>
        <w:rPr>
          <w:noProof/>
        </w:rPr>
        <w:tab/>
        <w:t>1005</w:t>
      </w:r>
    </w:p>
    <w:p w14:paraId="37783DE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OLPC-SRS-Pos</w:t>
      </w:r>
      <w:r>
        <w:rPr>
          <w:noProof/>
        </w:rPr>
        <w:tab/>
        <w:t>1005</w:t>
      </w:r>
    </w:p>
    <w:p w14:paraId="1AEAD00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1005</w:t>
      </w:r>
    </w:p>
    <w:p w14:paraId="3D3AAC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i/>
          <w:noProof/>
        </w:rPr>
        <w:t>PDCP-Parameters</w:t>
      </w:r>
      <w:r>
        <w:rPr>
          <w:noProof/>
        </w:rPr>
        <w:tab/>
        <w:t>1005</w:t>
      </w:r>
    </w:p>
    <w:p w14:paraId="0EF69BC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PDCP-ParametersMRDC</w:t>
      </w:r>
      <w:r>
        <w:rPr>
          <w:noProof/>
        </w:rPr>
        <w:tab/>
        <w:t>1006</w:t>
      </w:r>
    </w:p>
    <w:p w14:paraId="25C41A7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Phy-Parameters</w:t>
      </w:r>
      <w:r>
        <w:rPr>
          <w:noProof/>
        </w:rPr>
        <w:tab/>
        <w:t>1007</w:t>
      </w:r>
    </w:p>
    <w:p w14:paraId="6F38C90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Phy-ParametersMRDC</w:t>
      </w:r>
      <w:r>
        <w:rPr>
          <w:noProof/>
        </w:rPr>
        <w:tab/>
        <w:t>1009</w:t>
      </w:r>
    </w:p>
    <w:p w14:paraId="70861F4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Phy-ParametersSharedSpectrumChAccess</w:t>
      </w:r>
      <w:r>
        <w:rPr>
          <w:noProof/>
        </w:rPr>
        <w:tab/>
        <w:t>1010</w:t>
      </w:r>
    </w:p>
    <w:p w14:paraId="646A2C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1010</w:t>
      </w:r>
    </w:p>
    <w:p w14:paraId="584857A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PosSRS-RRC-Inactive-OutsideInitialUL-BWP</w:t>
      </w:r>
      <w:r>
        <w:rPr>
          <w:noProof/>
        </w:rPr>
        <w:tab/>
        <w:t>1010</w:t>
      </w:r>
    </w:p>
    <w:p w14:paraId="6A56958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1011</w:t>
      </w:r>
    </w:p>
    <w:p w14:paraId="16B428C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1011</w:t>
      </w:r>
    </w:p>
    <w:p w14:paraId="188E0D8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PowSav-Parameters</w:t>
      </w:r>
      <w:r>
        <w:rPr>
          <w:noProof/>
        </w:rPr>
        <w:tab/>
        <w:t>1011</w:t>
      </w:r>
    </w:p>
    <w:p w14:paraId="1CA8B6D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ProcessingParameters</w:t>
      </w:r>
      <w:r>
        <w:rPr>
          <w:noProof/>
        </w:rPr>
        <w:tab/>
        <w:t>1011</w:t>
      </w:r>
    </w:p>
    <w:p w14:paraId="0F7B8A6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PRS-ProcessingCapabilityOutsideMGinPPWperType</w:t>
      </w:r>
      <w:r>
        <w:rPr>
          <w:noProof/>
        </w:rPr>
        <w:tab/>
        <w:t>1011</w:t>
      </w:r>
    </w:p>
    <w:p w14:paraId="1178AC7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RAT-Type</w:t>
      </w:r>
      <w:r>
        <w:rPr>
          <w:noProof/>
        </w:rPr>
        <w:tab/>
        <w:t>1012</w:t>
      </w:r>
    </w:p>
    <w:p w14:paraId="5D7E1DE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RedCapParameters</w:t>
      </w:r>
      <w:r>
        <w:rPr>
          <w:noProof/>
        </w:rPr>
        <w:tab/>
        <w:t>1012</w:t>
      </w:r>
    </w:p>
    <w:p w14:paraId="4A4E601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RF-Parameters</w:t>
      </w:r>
      <w:r>
        <w:rPr>
          <w:noProof/>
        </w:rPr>
        <w:tab/>
        <w:t>1013</w:t>
      </w:r>
    </w:p>
    <w:p w14:paraId="3BC83FA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RF-ParametersMRDC</w:t>
      </w:r>
      <w:r>
        <w:rPr>
          <w:noProof/>
        </w:rPr>
        <w:tab/>
        <w:t>1016</w:t>
      </w:r>
    </w:p>
    <w:p w14:paraId="0C3E841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i/>
          <w:noProof/>
        </w:rPr>
        <w:t>RLC-Parameters</w:t>
      </w:r>
      <w:r>
        <w:rPr>
          <w:noProof/>
        </w:rPr>
        <w:tab/>
        <w:t>1016</w:t>
      </w:r>
    </w:p>
    <w:p w14:paraId="555F514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i/>
          <w:noProof/>
        </w:rPr>
        <w:t>SDAP-Parameters</w:t>
      </w:r>
      <w:r>
        <w:rPr>
          <w:noProof/>
        </w:rPr>
        <w:tab/>
        <w:t>1017</w:t>
      </w:r>
    </w:p>
    <w:p w14:paraId="44BF187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1017</w:t>
      </w:r>
    </w:p>
    <w:p w14:paraId="721991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1017</w:t>
      </w:r>
    </w:p>
    <w:p w14:paraId="59F37FA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SidelinkParameters</w:t>
      </w:r>
      <w:r>
        <w:rPr>
          <w:noProof/>
        </w:rPr>
        <w:tab/>
        <w:t>1017</w:t>
      </w:r>
    </w:p>
    <w:p w14:paraId="6D75519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SimultaneousRxTxPerBandPair</w:t>
      </w:r>
      <w:r>
        <w:rPr>
          <w:noProof/>
        </w:rPr>
        <w:tab/>
        <w:t>1017</w:t>
      </w:r>
    </w:p>
    <w:p w14:paraId="48C79D2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SON-Parameters</w:t>
      </w:r>
      <w:r>
        <w:rPr>
          <w:noProof/>
        </w:rPr>
        <w:tab/>
        <w:t>1018</w:t>
      </w:r>
    </w:p>
    <w:p w14:paraId="2CE44A0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SpatialRelationsSRS-Pos</w:t>
      </w:r>
      <w:r>
        <w:rPr>
          <w:noProof/>
        </w:rPr>
        <w:tab/>
        <w:t>1018</w:t>
      </w:r>
    </w:p>
    <w:p w14:paraId="4CF8506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SRS-AllPosResourcesRRC-Inactive</w:t>
      </w:r>
      <w:r>
        <w:rPr>
          <w:noProof/>
        </w:rPr>
        <w:tab/>
        <w:t>1018</w:t>
      </w:r>
    </w:p>
    <w:p w14:paraId="6D32185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i/>
          <w:noProof/>
        </w:rPr>
        <w:t>SRS-SwitchingTimeNR</w:t>
      </w:r>
      <w:r>
        <w:rPr>
          <w:noProof/>
        </w:rPr>
        <w:tab/>
        <w:t>1018</w:t>
      </w:r>
    </w:p>
    <w:p w14:paraId="35DC00D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1018</w:t>
      </w:r>
    </w:p>
    <w:p w14:paraId="541A20E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1019</w:t>
      </w:r>
    </w:p>
    <w:p w14:paraId="096C6EF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SupportedBandwidth</w:t>
      </w:r>
      <w:r>
        <w:rPr>
          <w:noProof/>
        </w:rPr>
        <w:tab/>
        <w:t>1019</w:t>
      </w:r>
    </w:p>
    <w:p w14:paraId="1FE9028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UE-BasedPerfMeas-Parameters</w:t>
      </w:r>
      <w:r>
        <w:rPr>
          <w:noProof/>
        </w:rPr>
        <w:tab/>
        <w:t>1019</w:t>
      </w:r>
    </w:p>
    <w:p w14:paraId="491282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UE-CapabilityRAT-ContainerList</w:t>
      </w:r>
      <w:r>
        <w:rPr>
          <w:noProof/>
        </w:rPr>
        <w:tab/>
        <w:t>1020</w:t>
      </w:r>
    </w:p>
    <w:p w14:paraId="6626698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UE-CapabilityRAT-RequestList</w:t>
      </w:r>
      <w:r>
        <w:rPr>
          <w:noProof/>
        </w:rPr>
        <w:tab/>
        <w:t>1021</w:t>
      </w:r>
    </w:p>
    <w:p w14:paraId="6AAC57B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UE-CapabilityRequestFilterCommon</w:t>
      </w:r>
      <w:r>
        <w:rPr>
          <w:noProof/>
        </w:rPr>
        <w:tab/>
        <w:t>1022</w:t>
      </w:r>
    </w:p>
    <w:p w14:paraId="70AE976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UE-CapabilityRequestFilterNR</w:t>
      </w:r>
      <w:r>
        <w:rPr>
          <w:noProof/>
        </w:rPr>
        <w:tab/>
        <w:t>1022</w:t>
      </w:r>
    </w:p>
    <w:p w14:paraId="74F2DE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UE-MRDC-Capability</w:t>
      </w:r>
      <w:r>
        <w:rPr>
          <w:noProof/>
        </w:rPr>
        <w:tab/>
        <w:t>1024</w:t>
      </w:r>
    </w:p>
    <w:p w14:paraId="2443229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UE-NR-Capability</w:t>
      </w:r>
      <w:r>
        <w:rPr>
          <w:noProof/>
        </w:rPr>
        <w:tab/>
        <w:t>1027</w:t>
      </w:r>
    </w:p>
    <w:p w14:paraId="3E91FF0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UE-RadioPagingInfo</w:t>
      </w:r>
      <w:r>
        <w:rPr>
          <w:noProof/>
        </w:rPr>
        <w:tab/>
        <w:t>1031</w:t>
      </w:r>
    </w:p>
    <w:p w14:paraId="01F0732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1032</w:t>
      </w:r>
    </w:p>
    <w:p w14:paraId="007F46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AbsoluteTimeInfo</w:t>
      </w:r>
      <w:r>
        <w:rPr>
          <w:noProof/>
        </w:rPr>
        <w:tab/>
        <w:t>1032</w:t>
      </w:r>
    </w:p>
    <w:p w14:paraId="2DBEF0C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1032</w:t>
      </w:r>
    </w:p>
    <w:p w14:paraId="112850A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AppLayerMeasConfig</w:t>
      </w:r>
      <w:r>
        <w:rPr>
          <w:noProof/>
        </w:rPr>
        <w:tab/>
        <w:t>1032</w:t>
      </w:r>
    </w:p>
    <w:p w14:paraId="52AA736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AreaConfiguration</w:t>
      </w:r>
      <w:r>
        <w:rPr>
          <w:noProof/>
        </w:rPr>
        <w:tab/>
        <w:t>1033</w:t>
      </w:r>
    </w:p>
    <w:p w14:paraId="701A84C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BT-NameList</w:t>
      </w:r>
      <w:r>
        <w:rPr>
          <w:noProof/>
        </w:rPr>
        <w:tab/>
        <w:t>1033</w:t>
      </w:r>
    </w:p>
    <w:p w14:paraId="4465CC8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DedicatedInfoF1c</w:t>
      </w:r>
      <w:r>
        <w:rPr>
          <w:noProof/>
        </w:rPr>
        <w:tab/>
        <w:t>1033</w:t>
      </w:r>
    </w:p>
    <w:p w14:paraId="1063E38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EUTRA-AllowedMeasBandwidth</w:t>
      </w:r>
      <w:r>
        <w:rPr>
          <w:noProof/>
        </w:rPr>
        <w:tab/>
        <w:t>1033</w:t>
      </w:r>
    </w:p>
    <w:p w14:paraId="631DA5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EUTRA-MBSFN-SubframeConfigList</w:t>
      </w:r>
      <w:r>
        <w:rPr>
          <w:noProof/>
        </w:rPr>
        <w:tab/>
        <w:t>1034</w:t>
      </w:r>
    </w:p>
    <w:p w14:paraId="0358E92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EUTRA-MultiBandInfoList</w:t>
      </w:r>
      <w:r>
        <w:rPr>
          <w:noProof/>
        </w:rPr>
        <w:tab/>
        <w:t>1034</w:t>
      </w:r>
    </w:p>
    <w:p w14:paraId="04F56EC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1034</w:t>
      </w:r>
    </w:p>
    <w:p w14:paraId="56A6F06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EUTRA-NS-PmaxList</w:t>
      </w:r>
      <w:r>
        <w:rPr>
          <w:noProof/>
        </w:rPr>
        <w:tab/>
        <w:t>1035</w:t>
      </w:r>
    </w:p>
    <w:p w14:paraId="5D6176C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EUTRA-PhysCellId</w:t>
      </w:r>
      <w:r>
        <w:rPr>
          <w:noProof/>
        </w:rPr>
        <w:tab/>
        <w:t>1035</w:t>
      </w:r>
    </w:p>
    <w:p w14:paraId="7F16CEE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EUTRA-PhysCellIdRange</w:t>
      </w:r>
      <w:r>
        <w:rPr>
          <w:noProof/>
        </w:rPr>
        <w:tab/>
        <w:t>1035</w:t>
      </w:r>
    </w:p>
    <w:p w14:paraId="290CD54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EUTRA-PresenceAntennaPort1</w:t>
      </w:r>
      <w:r>
        <w:rPr>
          <w:noProof/>
        </w:rPr>
        <w:tab/>
        <w:t>1035</w:t>
      </w:r>
    </w:p>
    <w:p w14:paraId="6C5FD3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EUTRA-Q-OffsetRange</w:t>
      </w:r>
      <w:r>
        <w:rPr>
          <w:noProof/>
        </w:rPr>
        <w:tab/>
        <w:t>1035</w:t>
      </w:r>
    </w:p>
    <w:p w14:paraId="3336186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IAB-IP-Address</w:t>
      </w:r>
      <w:r>
        <w:rPr>
          <w:noProof/>
        </w:rPr>
        <w:tab/>
        <w:t>1036</w:t>
      </w:r>
    </w:p>
    <w:p w14:paraId="3D530F5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IAB-IP-AddressIndex</w:t>
      </w:r>
      <w:r>
        <w:rPr>
          <w:noProof/>
        </w:rPr>
        <w:tab/>
        <w:t>1036</w:t>
      </w:r>
    </w:p>
    <w:p w14:paraId="36807A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IAB-IP-Usage</w:t>
      </w:r>
      <w:r>
        <w:rPr>
          <w:noProof/>
        </w:rPr>
        <w:tab/>
        <w:t>1036</w:t>
      </w:r>
    </w:p>
    <w:p w14:paraId="79E2072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LoggingDuration</w:t>
      </w:r>
      <w:r>
        <w:rPr>
          <w:noProof/>
        </w:rPr>
        <w:tab/>
        <w:t>1036</w:t>
      </w:r>
    </w:p>
    <w:p w14:paraId="6F38B80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LoggingInterval</w:t>
      </w:r>
      <w:r>
        <w:rPr>
          <w:noProof/>
        </w:rPr>
        <w:tab/>
        <w:t>1036</w:t>
      </w:r>
    </w:p>
    <w:p w14:paraId="6DF80CF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LogMeasResultListBT</w:t>
      </w:r>
      <w:r>
        <w:rPr>
          <w:noProof/>
        </w:rPr>
        <w:tab/>
        <w:t>1037</w:t>
      </w:r>
    </w:p>
    <w:p w14:paraId="6015B9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LogMeasResultListWLAN</w:t>
      </w:r>
      <w:r>
        <w:rPr>
          <w:noProof/>
        </w:rPr>
        <w:tab/>
        <w:t>1037</w:t>
      </w:r>
    </w:p>
    <w:p w14:paraId="3C7DC4A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MeasConfigAppLayerId</w:t>
      </w:r>
      <w:r>
        <w:rPr>
          <w:noProof/>
        </w:rPr>
        <w:tab/>
        <w:t>1037</w:t>
      </w:r>
    </w:p>
    <w:p w14:paraId="3FEEED2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OtherConfig</w:t>
      </w:r>
      <w:r>
        <w:rPr>
          <w:noProof/>
        </w:rPr>
        <w:tab/>
        <w:t>1038</w:t>
      </w:r>
    </w:p>
    <w:p w14:paraId="4C0BBB0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PhysCellIdUTRA-FDD</w:t>
      </w:r>
      <w:r>
        <w:rPr>
          <w:noProof/>
        </w:rPr>
        <w:tab/>
        <w:t>1038</w:t>
      </w:r>
    </w:p>
    <w:p w14:paraId="791272D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RRC-TransactionIdentifier</w:t>
      </w:r>
      <w:r>
        <w:rPr>
          <w:noProof/>
        </w:rPr>
        <w:tab/>
        <w:t>1038</w:t>
      </w:r>
    </w:p>
    <w:p w14:paraId="53CCEC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Sensor-NameList</w:t>
      </w:r>
      <w:r>
        <w:rPr>
          <w:noProof/>
        </w:rPr>
        <w:tab/>
        <w:t>1038</w:t>
      </w:r>
    </w:p>
    <w:p w14:paraId="779382A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TraceReference</w:t>
      </w:r>
      <w:r>
        <w:rPr>
          <w:noProof/>
        </w:rPr>
        <w:tab/>
        <w:t>1038</w:t>
      </w:r>
    </w:p>
    <w:p w14:paraId="7108DBB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UE-MeasurementsAvailable</w:t>
      </w:r>
      <w:r>
        <w:rPr>
          <w:noProof/>
        </w:rPr>
        <w:tab/>
        <w:t>1039</w:t>
      </w:r>
    </w:p>
    <w:p w14:paraId="7BE311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UTRA-FDD-Q-OffsetRange</w:t>
      </w:r>
      <w:r>
        <w:rPr>
          <w:noProof/>
        </w:rPr>
        <w:tab/>
        <w:t>1039</w:t>
      </w:r>
    </w:p>
    <w:p w14:paraId="5123DAC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VisitedCellInfoList</w:t>
      </w:r>
      <w:r>
        <w:rPr>
          <w:noProof/>
        </w:rPr>
        <w:tab/>
        <w:t>1039</w:t>
      </w:r>
    </w:p>
    <w:p w14:paraId="678CFEC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WLAN-NameList</w:t>
      </w:r>
      <w:r>
        <w:rPr>
          <w:noProof/>
        </w:rPr>
        <w:tab/>
        <w:t>1040</w:t>
      </w:r>
    </w:p>
    <w:p w14:paraId="2717D7A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1040</w:t>
      </w:r>
    </w:p>
    <w:p w14:paraId="58B867E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SL-BWP-Config</w:t>
      </w:r>
      <w:r>
        <w:rPr>
          <w:noProof/>
        </w:rPr>
        <w:tab/>
        <w:t>1040</w:t>
      </w:r>
    </w:p>
    <w:p w14:paraId="3576BAA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SL-BWP-ConfigCommon</w:t>
      </w:r>
      <w:r>
        <w:rPr>
          <w:noProof/>
        </w:rPr>
        <w:tab/>
        <w:t>1041</w:t>
      </w:r>
    </w:p>
    <w:p w14:paraId="26E4235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1041</w:t>
      </w:r>
    </w:p>
    <w:p w14:paraId="192C85B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1042</w:t>
      </w:r>
    </w:p>
    <w:p w14:paraId="5C119CE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1042</w:t>
      </w:r>
    </w:p>
    <w:p w14:paraId="2ABD66A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1042</w:t>
      </w:r>
    </w:p>
    <w:p w14:paraId="3F1887A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SL-BWP-PoolConfig</w:t>
      </w:r>
      <w:r>
        <w:rPr>
          <w:noProof/>
        </w:rPr>
        <w:tab/>
        <w:t>1043</w:t>
      </w:r>
    </w:p>
    <w:p w14:paraId="2B193A8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SL-BWP-PoolConfigCommon</w:t>
      </w:r>
      <w:r>
        <w:rPr>
          <w:noProof/>
        </w:rPr>
        <w:tab/>
        <w:t>1044</w:t>
      </w:r>
    </w:p>
    <w:p w14:paraId="01E843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1044</w:t>
      </w:r>
    </w:p>
    <w:p w14:paraId="4670D29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1045</w:t>
      </w:r>
    </w:p>
    <w:p w14:paraId="714BEB0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SL-CBR-PriorityTxConfigList</w:t>
      </w:r>
      <w:r>
        <w:rPr>
          <w:noProof/>
        </w:rPr>
        <w:tab/>
        <w:t>1045</w:t>
      </w:r>
    </w:p>
    <w:p w14:paraId="0885872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SL-CBR-CommonTxConfigList</w:t>
      </w:r>
      <w:r>
        <w:rPr>
          <w:noProof/>
        </w:rPr>
        <w:tab/>
        <w:t>1046</w:t>
      </w:r>
    </w:p>
    <w:p w14:paraId="059DA70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1046</w:t>
      </w:r>
    </w:p>
    <w:p w14:paraId="0C1D673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SL-ConfigDedicatedNR</w:t>
      </w:r>
      <w:r>
        <w:rPr>
          <w:noProof/>
        </w:rPr>
        <w:tab/>
        <w:t>1047</w:t>
      </w:r>
    </w:p>
    <w:p w14:paraId="5F0CD71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SL-Config</w:t>
      </w:r>
      <w:r w:rsidRPr="002001C0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1048</w:t>
      </w:r>
    </w:p>
    <w:p w14:paraId="0AA42C6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1049</w:t>
      </w:r>
    </w:p>
    <w:p w14:paraId="5747405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SL-DestinationIdentity</w:t>
      </w:r>
      <w:r>
        <w:rPr>
          <w:noProof/>
        </w:rPr>
        <w:tab/>
        <w:t>1049</w:t>
      </w:r>
    </w:p>
    <w:p w14:paraId="637CC8F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1049</w:t>
      </w:r>
    </w:p>
    <w:p w14:paraId="4536606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1049</w:t>
      </w:r>
    </w:p>
    <w:p w14:paraId="521D43D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1050</w:t>
      </w:r>
    </w:p>
    <w:p w14:paraId="47C10CB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SL-DRX-ConfigUC-SemiStatic</w:t>
      </w:r>
      <w:r>
        <w:rPr>
          <w:noProof/>
        </w:rPr>
        <w:tab/>
        <w:t>1050</w:t>
      </w:r>
    </w:p>
    <w:p w14:paraId="541282E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SL-FreqConfig</w:t>
      </w:r>
      <w:r>
        <w:rPr>
          <w:noProof/>
        </w:rPr>
        <w:tab/>
        <w:t>1050</w:t>
      </w:r>
    </w:p>
    <w:p w14:paraId="6533D1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SL-FreqConfigCommon</w:t>
      </w:r>
      <w:r>
        <w:rPr>
          <w:noProof/>
        </w:rPr>
        <w:tab/>
        <w:t>1051</w:t>
      </w:r>
    </w:p>
    <w:p w14:paraId="1007339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1051</w:t>
      </w:r>
    </w:p>
    <w:p w14:paraId="7F5266E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1051</w:t>
      </w:r>
    </w:p>
    <w:p w14:paraId="1742268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1052</w:t>
      </w:r>
    </w:p>
    <w:p w14:paraId="5FCCB98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1052</w:t>
      </w:r>
    </w:p>
    <w:p w14:paraId="4BF6112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SL-LogicalChannelConfig</w:t>
      </w:r>
      <w:r>
        <w:rPr>
          <w:noProof/>
        </w:rPr>
        <w:tab/>
        <w:t>1052</w:t>
      </w:r>
    </w:p>
    <w:p w14:paraId="39FD36A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SL-L2RelayUE-Config</w:t>
      </w:r>
      <w:r>
        <w:rPr>
          <w:noProof/>
        </w:rPr>
        <w:tab/>
        <w:t>1053</w:t>
      </w:r>
    </w:p>
    <w:p w14:paraId="42274A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SL-L2RemoteUE-Config</w:t>
      </w:r>
      <w:r>
        <w:rPr>
          <w:noProof/>
        </w:rPr>
        <w:tab/>
        <w:t>1053</w:t>
      </w:r>
    </w:p>
    <w:p w14:paraId="7852138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SL-MeasConfigCommon</w:t>
      </w:r>
      <w:r>
        <w:rPr>
          <w:noProof/>
        </w:rPr>
        <w:tab/>
        <w:t>1054</w:t>
      </w:r>
    </w:p>
    <w:p w14:paraId="7FC3B3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SL-MeasConfigInfo</w:t>
      </w:r>
      <w:r>
        <w:rPr>
          <w:noProof/>
        </w:rPr>
        <w:tab/>
        <w:t>1054</w:t>
      </w:r>
    </w:p>
    <w:p w14:paraId="11D87B3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SL-MeasIdList</w:t>
      </w:r>
      <w:r>
        <w:rPr>
          <w:noProof/>
        </w:rPr>
        <w:tab/>
        <w:t>1054</w:t>
      </w:r>
    </w:p>
    <w:p w14:paraId="38FB6A3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SL-MeasObjectList</w:t>
      </w:r>
      <w:r>
        <w:rPr>
          <w:noProof/>
        </w:rPr>
        <w:tab/>
        <w:t>1055</w:t>
      </w:r>
    </w:p>
    <w:p w14:paraId="202657C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1055</w:t>
      </w:r>
    </w:p>
    <w:p w14:paraId="7A0370E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1055</w:t>
      </w:r>
    </w:p>
    <w:p w14:paraId="710EF31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SL-PDCP-Config</w:t>
      </w:r>
      <w:r>
        <w:rPr>
          <w:noProof/>
        </w:rPr>
        <w:tab/>
        <w:t>1056</w:t>
      </w:r>
    </w:p>
    <w:p w14:paraId="65904A1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1056</w:t>
      </w:r>
    </w:p>
    <w:p w14:paraId="6B76352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1056</w:t>
      </w:r>
    </w:p>
    <w:p w14:paraId="30E133B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SL-PSBCH-Config</w:t>
      </w:r>
      <w:r>
        <w:rPr>
          <w:noProof/>
        </w:rPr>
        <w:tab/>
        <w:t>1056</w:t>
      </w:r>
    </w:p>
    <w:p w14:paraId="4A89CF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SL-PSSCH-TxConfigList</w:t>
      </w:r>
      <w:r>
        <w:rPr>
          <w:noProof/>
        </w:rPr>
        <w:tab/>
        <w:t>1057</w:t>
      </w:r>
    </w:p>
    <w:p w14:paraId="23F2905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SL-QoS-FlowIdentity</w:t>
      </w:r>
      <w:r>
        <w:rPr>
          <w:noProof/>
        </w:rPr>
        <w:tab/>
        <w:t>1057</w:t>
      </w:r>
    </w:p>
    <w:p w14:paraId="2B9788C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SL-QoS-Profile</w:t>
      </w:r>
      <w:r>
        <w:rPr>
          <w:noProof/>
        </w:rPr>
        <w:tab/>
        <w:t>1057</w:t>
      </w:r>
    </w:p>
    <w:p w14:paraId="6F6654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SL-QuantityConfig</w:t>
      </w:r>
      <w:r>
        <w:rPr>
          <w:noProof/>
        </w:rPr>
        <w:tab/>
        <w:t>1058</w:t>
      </w:r>
    </w:p>
    <w:p w14:paraId="43CBD8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SL-RadioBearerConfig</w:t>
      </w:r>
      <w:r>
        <w:rPr>
          <w:noProof/>
        </w:rPr>
        <w:tab/>
        <w:t>1058</w:t>
      </w:r>
    </w:p>
    <w:p w14:paraId="7E3B9EF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1058</w:t>
      </w:r>
    </w:p>
    <w:p w14:paraId="504F9A1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1058</w:t>
      </w:r>
    </w:p>
    <w:p w14:paraId="18D65AB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1058</w:t>
      </w:r>
    </w:p>
    <w:p w14:paraId="7262DE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1059</w:t>
      </w:r>
    </w:p>
    <w:p w14:paraId="55FD801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1059</w:t>
      </w:r>
    </w:p>
    <w:p w14:paraId="79275B0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1059</w:t>
      </w:r>
    </w:p>
    <w:p w14:paraId="75DCEF1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SL-ReportConfigList</w:t>
      </w:r>
      <w:r>
        <w:rPr>
          <w:noProof/>
        </w:rPr>
        <w:tab/>
        <w:t>1060</w:t>
      </w:r>
    </w:p>
    <w:p w14:paraId="37CE333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SL-ResourcePool</w:t>
      </w:r>
      <w:r>
        <w:rPr>
          <w:noProof/>
        </w:rPr>
        <w:tab/>
        <w:t>1061</w:t>
      </w:r>
    </w:p>
    <w:p w14:paraId="7C90367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SL-RLC-BearerConfig</w:t>
      </w:r>
      <w:r>
        <w:rPr>
          <w:noProof/>
        </w:rPr>
        <w:tab/>
        <w:t>1064</w:t>
      </w:r>
    </w:p>
    <w:p w14:paraId="4386AA3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SL-RLC-BearerConfigIndex</w:t>
      </w:r>
      <w:r>
        <w:rPr>
          <w:noProof/>
        </w:rPr>
        <w:tab/>
        <w:t>1064</w:t>
      </w:r>
    </w:p>
    <w:p w14:paraId="203C7C9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1064</w:t>
      </w:r>
    </w:p>
    <w:p w14:paraId="4B853FD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SL-RLC-ChannelID</w:t>
      </w:r>
      <w:r>
        <w:rPr>
          <w:noProof/>
        </w:rPr>
        <w:tab/>
        <w:t>1064</w:t>
      </w:r>
    </w:p>
    <w:p w14:paraId="51EF0CC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SL-RLC-Config</w:t>
      </w:r>
      <w:r>
        <w:rPr>
          <w:noProof/>
        </w:rPr>
        <w:tab/>
        <w:t>1065</w:t>
      </w:r>
    </w:p>
    <w:p w14:paraId="5AC9D07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SL-ScheduledConfig</w:t>
      </w:r>
      <w:r>
        <w:rPr>
          <w:noProof/>
        </w:rPr>
        <w:tab/>
        <w:t>1065</w:t>
      </w:r>
    </w:p>
    <w:p w14:paraId="0B4F121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SL-SDAP-Config</w:t>
      </w:r>
      <w:r>
        <w:rPr>
          <w:noProof/>
        </w:rPr>
        <w:tab/>
        <w:t>1066</w:t>
      </w:r>
    </w:p>
    <w:p w14:paraId="7376B4C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1066</w:t>
      </w:r>
    </w:p>
    <w:p w14:paraId="2C032D9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1066</w:t>
      </w:r>
    </w:p>
    <w:p w14:paraId="10F98D5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SL-S</w:t>
      </w:r>
      <w:r w:rsidRPr="002001C0">
        <w:rPr>
          <w:rFonts w:eastAsia="DengXian"/>
          <w:i/>
          <w:iCs/>
          <w:noProof/>
          <w:lang w:eastAsia="zh-CN"/>
        </w:rPr>
        <w:t>R</w:t>
      </w:r>
      <w:r w:rsidRPr="002001C0">
        <w:rPr>
          <w:i/>
          <w:iCs/>
          <w:noProof/>
        </w:rPr>
        <w:t>AP-Config</w:t>
      </w:r>
      <w:r>
        <w:rPr>
          <w:noProof/>
        </w:rPr>
        <w:tab/>
        <w:t>1067</w:t>
      </w:r>
    </w:p>
    <w:p w14:paraId="50B124D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1069</w:t>
      </w:r>
    </w:p>
    <w:p w14:paraId="36E02AB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SL-SyncConfig</w:t>
      </w:r>
      <w:r>
        <w:rPr>
          <w:noProof/>
        </w:rPr>
        <w:tab/>
        <w:t>1070</w:t>
      </w:r>
    </w:p>
    <w:p w14:paraId="50D2C4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SL-Thres-RSRP-List</w:t>
      </w:r>
      <w:r>
        <w:rPr>
          <w:noProof/>
        </w:rPr>
        <w:tab/>
        <w:t>1070</w:t>
      </w:r>
    </w:p>
    <w:p w14:paraId="40CA756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SL-TxPower</w:t>
      </w:r>
      <w:r>
        <w:rPr>
          <w:noProof/>
        </w:rPr>
        <w:tab/>
        <w:t>1071</w:t>
      </w:r>
    </w:p>
    <w:p w14:paraId="32064AF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SL-TypeTxSync</w:t>
      </w:r>
      <w:r>
        <w:rPr>
          <w:noProof/>
        </w:rPr>
        <w:tab/>
        <w:t>1071</w:t>
      </w:r>
    </w:p>
    <w:p w14:paraId="3676536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SL-UE-SelectedConfig</w:t>
      </w:r>
      <w:r>
        <w:rPr>
          <w:noProof/>
        </w:rPr>
        <w:tab/>
        <w:t>1071</w:t>
      </w:r>
    </w:p>
    <w:p w14:paraId="746950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SL-ZoneConfig</w:t>
      </w:r>
      <w:r>
        <w:rPr>
          <w:noProof/>
        </w:rPr>
        <w:tab/>
        <w:t>1071</w:t>
      </w:r>
    </w:p>
    <w:p w14:paraId="0740766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SLRB-Uu-ConfigIndex</w:t>
      </w:r>
      <w:r>
        <w:rPr>
          <w:noProof/>
        </w:rPr>
        <w:tab/>
        <w:t>1071</w:t>
      </w:r>
    </w:p>
    <w:p w14:paraId="4F0AA4B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1072</w:t>
      </w:r>
    </w:p>
    <w:p w14:paraId="665E81E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CarrierFreqListMBS</w:t>
      </w:r>
      <w:r>
        <w:rPr>
          <w:noProof/>
        </w:rPr>
        <w:tab/>
        <w:t>1072</w:t>
      </w:r>
    </w:p>
    <w:p w14:paraId="52AB8C2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CFR-ConfigMCCH-MTCH</w:t>
      </w:r>
      <w:r>
        <w:rPr>
          <w:noProof/>
        </w:rPr>
        <w:tab/>
        <w:t>1072</w:t>
      </w:r>
    </w:p>
    <w:p w14:paraId="1A2CCEA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DRX-ConfigPTM</w:t>
      </w:r>
      <w:r>
        <w:rPr>
          <w:noProof/>
        </w:rPr>
        <w:tab/>
        <w:t>1072</w:t>
      </w:r>
    </w:p>
    <w:p w14:paraId="440164C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MBS-NeighbourCellList</w:t>
      </w:r>
      <w:r>
        <w:rPr>
          <w:noProof/>
        </w:rPr>
        <w:tab/>
        <w:t>1073</w:t>
      </w:r>
    </w:p>
    <w:p w14:paraId="04847E1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1073</w:t>
      </w:r>
    </w:p>
    <w:p w14:paraId="69E5F0A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MBS-ServiceList</w:t>
      </w:r>
      <w:r>
        <w:rPr>
          <w:noProof/>
        </w:rPr>
        <w:tab/>
        <w:t>1073</w:t>
      </w:r>
    </w:p>
    <w:p w14:paraId="354D13C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MBS-SessionInfoList</w:t>
      </w:r>
      <w:r>
        <w:rPr>
          <w:noProof/>
        </w:rPr>
        <w:tab/>
        <w:t>1074</w:t>
      </w:r>
    </w:p>
    <w:p w14:paraId="68FC711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1074</w:t>
      </w:r>
    </w:p>
    <w:p w14:paraId="378C4BB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MTCH-SSB-MappingWindowList</w:t>
      </w:r>
      <w:r>
        <w:rPr>
          <w:noProof/>
        </w:rPr>
        <w:tab/>
        <w:t>1075</w:t>
      </w:r>
    </w:p>
    <w:p w14:paraId="1C42623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PDSCH-ConfigBroadcast</w:t>
      </w:r>
      <w:r>
        <w:rPr>
          <w:noProof/>
        </w:rPr>
        <w:tab/>
        <w:t>1076</w:t>
      </w:r>
    </w:p>
    <w:p w14:paraId="39BE6F3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TMGI</w:t>
      </w:r>
      <w:r>
        <w:rPr>
          <w:noProof/>
        </w:rPr>
        <w:tab/>
        <w:t>1077</w:t>
      </w:r>
    </w:p>
    <w:p w14:paraId="59BD29EE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1077</w:t>
      </w:r>
    </w:p>
    <w:p w14:paraId="48FE7BF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1077</w:t>
      </w:r>
    </w:p>
    <w:p w14:paraId="65E6407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1077</w:t>
      </w:r>
    </w:p>
    <w:p w14:paraId="4D43121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Security protected 5GS NAS messages</w:t>
      </w:r>
      <w:r>
        <w:rPr>
          <w:noProof/>
        </w:rPr>
        <w:tab/>
        <w:t>1077</w:t>
      </w:r>
    </w:p>
    <w:p w14:paraId="211A749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1078</w:t>
      </w:r>
    </w:p>
    <w:p w14:paraId="0EF7BC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Authentication request</w:t>
      </w:r>
      <w:r>
        <w:rPr>
          <w:noProof/>
        </w:rPr>
        <w:tab/>
        <w:t>1078</w:t>
      </w:r>
    </w:p>
    <w:p w14:paraId="510510F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Authentication response</w:t>
      </w:r>
      <w:r>
        <w:rPr>
          <w:noProof/>
        </w:rPr>
        <w:tab/>
        <w:t>1079</w:t>
      </w:r>
    </w:p>
    <w:p w14:paraId="4A69C73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Authentication result</w:t>
      </w:r>
      <w:r>
        <w:rPr>
          <w:noProof/>
        </w:rPr>
        <w:tab/>
        <w:t>1079</w:t>
      </w:r>
    </w:p>
    <w:p w14:paraId="570CC59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Authentication failure</w:t>
      </w:r>
      <w:r>
        <w:rPr>
          <w:noProof/>
        </w:rPr>
        <w:tab/>
        <w:t>1080</w:t>
      </w:r>
    </w:p>
    <w:p w14:paraId="200479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Authentication reject</w:t>
      </w:r>
      <w:r>
        <w:rPr>
          <w:noProof/>
        </w:rPr>
        <w:tab/>
        <w:t>1080</w:t>
      </w:r>
    </w:p>
    <w:p w14:paraId="66B659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Registration request</w:t>
      </w:r>
      <w:r>
        <w:rPr>
          <w:noProof/>
        </w:rPr>
        <w:tab/>
        <w:t>1081</w:t>
      </w:r>
    </w:p>
    <w:p w14:paraId="7C9A24F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Registration accept</w:t>
      </w:r>
      <w:r>
        <w:rPr>
          <w:noProof/>
        </w:rPr>
        <w:tab/>
        <w:t>1084</w:t>
      </w:r>
    </w:p>
    <w:p w14:paraId="40884A7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Registration complete</w:t>
      </w:r>
      <w:r>
        <w:rPr>
          <w:noProof/>
        </w:rPr>
        <w:tab/>
        <w:t>1088</w:t>
      </w:r>
    </w:p>
    <w:p w14:paraId="479E202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Registration reject</w:t>
      </w:r>
      <w:r>
        <w:rPr>
          <w:noProof/>
        </w:rPr>
        <w:tab/>
        <w:t>1088</w:t>
      </w:r>
    </w:p>
    <w:p w14:paraId="18457A3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UL NAS transport</w:t>
      </w:r>
      <w:r>
        <w:rPr>
          <w:noProof/>
        </w:rPr>
        <w:tab/>
        <w:t>1089</w:t>
      </w:r>
    </w:p>
    <w:p w14:paraId="3C6DC92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DL NAS transport</w:t>
      </w:r>
      <w:r>
        <w:rPr>
          <w:noProof/>
        </w:rPr>
        <w:tab/>
        <w:t>1092</w:t>
      </w:r>
    </w:p>
    <w:p w14:paraId="5ACB84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De-registration request (UE originating de-registration)</w:t>
      </w:r>
      <w:r>
        <w:rPr>
          <w:noProof/>
        </w:rPr>
        <w:tab/>
        <w:t>1095</w:t>
      </w:r>
    </w:p>
    <w:p w14:paraId="4C9CD7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De-registration accept (UE originating de-registration)</w:t>
      </w:r>
      <w:r>
        <w:rPr>
          <w:noProof/>
        </w:rPr>
        <w:tab/>
        <w:t>1095</w:t>
      </w:r>
    </w:p>
    <w:p w14:paraId="37F7A9F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De-registration request (UE terminated de-registration)</w:t>
      </w:r>
      <w:r>
        <w:rPr>
          <w:noProof/>
        </w:rPr>
        <w:tab/>
        <w:t>1096</w:t>
      </w:r>
    </w:p>
    <w:p w14:paraId="33407A0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De-registration accept (UE terminated de-registration)</w:t>
      </w:r>
      <w:r>
        <w:rPr>
          <w:noProof/>
        </w:rPr>
        <w:tab/>
        <w:t>1096</w:t>
      </w:r>
    </w:p>
    <w:p w14:paraId="4B95CD0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Service request</w:t>
      </w:r>
      <w:r>
        <w:rPr>
          <w:noProof/>
        </w:rPr>
        <w:tab/>
        <w:t>1097</w:t>
      </w:r>
    </w:p>
    <w:p w14:paraId="4CE6B2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Service accept</w:t>
      </w:r>
      <w:r>
        <w:rPr>
          <w:noProof/>
        </w:rPr>
        <w:tab/>
        <w:t>1098</w:t>
      </w:r>
    </w:p>
    <w:p w14:paraId="495E6E8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Service reject</w:t>
      </w:r>
      <w:r>
        <w:rPr>
          <w:noProof/>
        </w:rPr>
        <w:tab/>
        <w:t>1098</w:t>
      </w:r>
    </w:p>
    <w:p w14:paraId="46C1F2F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Configuration update command</w:t>
      </w:r>
      <w:r>
        <w:rPr>
          <w:noProof/>
        </w:rPr>
        <w:tab/>
        <w:t>1099</w:t>
      </w:r>
    </w:p>
    <w:p w14:paraId="199234F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Configuration update complete</w:t>
      </w:r>
      <w:r>
        <w:rPr>
          <w:noProof/>
        </w:rPr>
        <w:tab/>
        <w:t>1100</w:t>
      </w:r>
    </w:p>
    <w:p w14:paraId="19059AC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Identity request</w:t>
      </w:r>
      <w:r>
        <w:rPr>
          <w:noProof/>
        </w:rPr>
        <w:tab/>
        <w:t>1100</w:t>
      </w:r>
    </w:p>
    <w:p w14:paraId="07108C7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Identity response</w:t>
      </w:r>
      <w:r>
        <w:rPr>
          <w:noProof/>
        </w:rPr>
        <w:tab/>
        <w:t>1100</w:t>
      </w:r>
    </w:p>
    <w:p w14:paraId="20EA14A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Notification</w:t>
      </w:r>
      <w:r>
        <w:rPr>
          <w:noProof/>
        </w:rPr>
        <w:tab/>
        <w:t>1101</w:t>
      </w:r>
    </w:p>
    <w:p w14:paraId="4F2695C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Notification response</w:t>
      </w:r>
      <w:r>
        <w:rPr>
          <w:noProof/>
        </w:rPr>
        <w:tab/>
        <w:t>1101</w:t>
      </w:r>
    </w:p>
    <w:p w14:paraId="164C774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 mode command</w:t>
      </w:r>
      <w:r>
        <w:rPr>
          <w:noProof/>
        </w:rPr>
        <w:tab/>
        <w:t>1102</w:t>
      </w:r>
    </w:p>
    <w:p w14:paraId="0E8837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 mode complete</w:t>
      </w:r>
      <w:r>
        <w:rPr>
          <w:noProof/>
        </w:rPr>
        <w:tab/>
        <w:t>1104</w:t>
      </w:r>
    </w:p>
    <w:p w14:paraId="1ABBAF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 mode reject</w:t>
      </w:r>
      <w:r>
        <w:rPr>
          <w:noProof/>
        </w:rPr>
        <w:tab/>
        <w:t>1104</w:t>
      </w:r>
    </w:p>
    <w:p w14:paraId="2D56C4E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 protected 5GS NAS message</w:t>
      </w:r>
      <w:r>
        <w:rPr>
          <w:noProof/>
        </w:rPr>
        <w:tab/>
        <w:t>1105</w:t>
      </w:r>
    </w:p>
    <w:p w14:paraId="74CC589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5GMM status</w:t>
      </w:r>
      <w:r>
        <w:rPr>
          <w:noProof/>
        </w:rPr>
        <w:tab/>
        <w:t>1106</w:t>
      </w:r>
    </w:p>
    <w:p w14:paraId="5E6F52B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Control plane service request</w:t>
      </w:r>
      <w:r>
        <w:rPr>
          <w:noProof/>
        </w:rPr>
        <w:tab/>
        <w:t>1107</w:t>
      </w:r>
    </w:p>
    <w:p w14:paraId="6FC47F8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Network slice-specific authentication command</w:t>
      </w:r>
      <w:r>
        <w:rPr>
          <w:noProof/>
        </w:rPr>
        <w:tab/>
        <w:t>1108</w:t>
      </w:r>
    </w:p>
    <w:p w14:paraId="605E655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Network slice-specific authentication complete</w:t>
      </w:r>
      <w:r>
        <w:rPr>
          <w:noProof/>
        </w:rPr>
        <w:tab/>
        <w:t>1108</w:t>
      </w:r>
    </w:p>
    <w:p w14:paraId="2061C2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Network slice-specific authentication result</w:t>
      </w:r>
      <w:r>
        <w:rPr>
          <w:noProof/>
        </w:rPr>
        <w:tab/>
        <w:t>1109</w:t>
      </w:r>
    </w:p>
    <w:p w14:paraId="617515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Relay key request</w:t>
      </w:r>
      <w:r>
        <w:rPr>
          <w:noProof/>
        </w:rPr>
        <w:tab/>
        <w:t>1109</w:t>
      </w:r>
    </w:p>
    <w:p w14:paraId="63BB168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Relay key accept</w:t>
      </w:r>
      <w:r>
        <w:rPr>
          <w:noProof/>
        </w:rPr>
        <w:tab/>
        <w:t>1110</w:t>
      </w:r>
    </w:p>
    <w:p w14:paraId="1B5BFA1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Relay key reject</w:t>
      </w:r>
      <w:r>
        <w:rPr>
          <w:noProof/>
        </w:rPr>
        <w:tab/>
        <w:t>1110</w:t>
      </w:r>
    </w:p>
    <w:p w14:paraId="3295C49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Relay authentication request</w:t>
      </w:r>
      <w:r>
        <w:rPr>
          <w:noProof/>
        </w:rPr>
        <w:tab/>
        <w:t>1110</w:t>
      </w:r>
    </w:p>
    <w:p w14:paraId="36A350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Relay authentication response</w:t>
      </w:r>
      <w:r>
        <w:rPr>
          <w:noProof/>
        </w:rPr>
        <w:tab/>
        <w:t>1111</w:t>
      </w:r>
    </w:p>
    <w:p w14:paraId="325476E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1112</w:t>
      </w:r>
    </w:p>
    <w:p w14:paraId="6D62301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establishment request</w:t>
      </w:r>
      <w:r>
        <w:rPr>
          <w:noProof/>
        </w:rPr>
        <w:tab/>
        <w:t>1112</w:t>
      </w:r>
    </w:p>
    <w:p w14:paraId="6ADAE6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establishment accept</w:t>
      </w:r>
      <w:r>
        <w:rPr>
          <w:noProof/>
        </w:rPr>
        <w:tab/>
        <w:t>1115</w:t>
      </w:r>
    </w:p>
    <w:p w14:paraId="6ABE0D4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establishment reject</w:t>
      </w:r>
      <w:r>
        <w:rPr>
          <w:noProof/>
        </w:rPr>
        <w:tab/>
        <w:t>1120</w:t>
      </w:r>
    </w:p>
    <w:p w14:paraId="180FC25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authentication command</w:t>
      </w:r>
      <w:r>
        <w:rPr>
          <w:noProof/>
        </w:rPr>
        <w:tab/>
        <w:t>1120</w:t>
      </w:r>
    </w:p>
    <w:p w14:paraId="2F9F7F3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authentication complete</w:t>
      </w:r>
      <w:r>
        <w:rPr>
          <w:noProof/>
        </w:rPr>
        <w:tab/>
        <w:t>1121</w:t>
      </w:r>
    </w:p>
    <w:p w14:paraId="14E115C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authentication result</w:t>
      </w:r>
      <w:r>
        <w:rPr>
          <w:noProof/>
        </w:rPr>
        <w:tab/>
        <w:t>1121</w:t>
      </w:r>
    </w:p>
    <w:p w14:paraId="1A0CA21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modification request</w:t>
      </w:r>
      <w:r>
        <w:rPr>
          <w:noProof/>
        </w:rPr>
        <w:tab/>
        <w:t>1122</w:t>
      </w:r>
    </w:p>
    <w:p w14:paraId="71B26A4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modification reject</w:t>
      </w:r>
      <w:r>
        <w:rPr>
          <w:noProof/>
        </w:rPr>
        <w:tab/>
        <w:t>1122</w:t>
      </w:r>
    </w:p>
    <w:p w14:paraId="64A3E22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modification command</w:t>
      </w:r>
      <w:r>
        <w:rPr>
          <w:noProof/>
        </w:rPr>
        <w:tab/>
        <w:t>1123</w:t>
      </w:r>
    </w:p>
    <w:p w14:paraId="7E290E7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modification complete</w:t>
      </w:r>
      <w:r>
        <w:rPr>
          <w:noProof/>
        </w:rPr>
        <w:tab/>
        <w:t>1124</w:t>
      </w:r>
    </w:p>
    <w:p w14:paraId="081E0DC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modification command reject</w:t>
      </w:r>
      <w:r>
        <w:rPr>
          <w:noProof/>
        </w:rPr>
        <w:tab/>
        <w:t>1124</w:t>
      </w:r>
    </w:p>
    <w:p w14:paraId="04037E0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release request</w:t>
      </w:r>
      <w:r>
        <w:rPr>
          <w:noProof/>
        </w:rPr>
        <w:tab/>
        <w:t>1125</w:t>
      </w:r>
    </w:p>
    <w:p w14:paraId="1505F01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release reject</w:t>
      </w:r>
      <w:r>
        <w:rPr>
          <w:noProof/>
        </w:rPr>
        <w:tab/>
        <w:t>1125</w:t>
      </w:r>
    </w:p>
    <w:p w14:paraId="1FD8624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release command</w:t>
      </w:r>
      <w:r>
        <w:rPr>
          <w:noProof/>
        </w:rPr>
        <w:tab/>
        <w:t>1126</w:t>
      </w:r>
    </w:p>
    <w:p w14:paraId="4B3EC89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release complete</w:t>
      </w:r>
      <w:r>
        <w:rPr>
          <w:noProof/>
        </w:rPr>
        <w:tab/>
        <w:t>1126</w:t>
      </w:r>
    </w:p>
    <w:p w14:paraId="42A1DBF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5GSM status</w:t>
      </w:r>
      <w:r>
        <w:rPr>
          <w:noProof/>
        </w:rPr>
        <w:tab/>
        <w:t>1127</w:t>
      </w:r>
    </w:p>
    <w:p w14:paraId="5680526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Service-level authentication command</w:t>
      </w:r>
      <w:r>
        <w:rPr>
          <w:noProof/>
        </w:rPr>
        <w:tab/>
        <w:t>1127</w:t>
      </w:r>
    </w:p>
    <w:p w14:paraId="13E6BBD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Service-level authentication complete</w:t>
      </w:r>
      <w:r>
        <w:rPr>
          <w:noProof/>
        </w:rPr>
        <w:tab/>
        <w:t>1127</w:t>
      </w:r>
    </w:p>
    <w:p w14:paraId="15C139A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Remote UE report</w:t>
      </w:r>
      <w:r>
        <w:rPr>
          <w:noProof/>
        </w:rPr>
        <w:tab/>
        <w:t>1128</w:t>
      </w:r>
    </w:p>
    <w:p w14:paraId="30CE13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Remote UE report response</w:t>
      </w:r>
      <w:r>
        <w:rPr>
          <w:noProof/>
        </w:rPr>
        <w:tab/>
        <w:t>1128</w:t>
      </w:r>
    </w:p>
    <w:p w14:paraId="6CD6141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1128</w:t>
      </w:r>
    </w:p>
    <w:p w14:paraId="6BCE79D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1128</w:t>
      </w:r>
    </w:p>
    <w:p w14:paraId="6B244CA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1131</w:t>
      </w:r>
    </w:p>
    <w:p w14:paraId="6A9E452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54D03EA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1134</w:t>
      </w:r>
    </w:p>
    <w:p w14:paraId="53FFE00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1134</w:t>
      </w:r>
    </w:p>
    <w:p w14:paraId="1A41A30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MANAGE UE POLICY COMMAND</w:t>
      </w:r>
      <w:r>
        <w:rPr>
          <w:noProof/>
        </w:rPr>
        <w:tab/>
        <w:t>1134</w:t>
      </w:r>
    </w:p>
    <w:p w14:paraId="6318893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MANAGE UE POLICY COM</w:t>
      </w:r>
      <w:r w:rsidRPr="002001C0">
        <w:rPr>
          <w:i/>
          <w:noProof/>
          <w:lang w:eastAsia="zh-CN"/>
        </w:rPr>
        <w:t>PLETE</w:t>
      </w:r>
      <w:r>
        <w:rPr>
          <w:noProof/>
        </w:rPr>
        <w:tab/>
        <w:t>1135</w:t>
      </w:r>
    </w:p>
    <w:p w14:paraId="3F5470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MANAGE UE POLICY COMMAND REJECT</w:t>
      </w:r>
      <w:r>
        <w:rPr>
          <w:noProof/>
        </w:rPr>
        <w:tab/>
        <w:t>1135</w:t>
      </w:r>
    </w:p>
    <w:p w14:paraId="2560317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 STATE INDICATION</w:t>
      </w:r>
      <w:r>
        <w:rPr>
          <w:noProof/>
        </w:rPr>
        <w:tab/>
        <w:t>1136</w:t>
      </w:r>
    </w:p>
    <w:p w14:paraId="7657324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 POLICY PROVISIONING REQUEST</w:t>
      </w:r>
      <w:r>
        <w:rPr>
          <w:noProof/>
        </w:rPr>
        <w:tab/>
        <w:t>1137</w:t>
      </w:r>
    </w:p>
    <w:p w14:paraId="0A3155B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 POLICY PROVISIONING REJECT</w:t>
      </w:r>
      <w:r>
        <w:rPr>
          <w:noProof/>
        </w:rPr>
        <w:tab/>
        <w:t>1137</w:t>
      </w:r>
    </w:p>
    <w:p w14:paraId="21B1374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Void</w:t>
      </w:r>
      <w:r>
        <w:rPr>
          <w:noProof/>
        </w:rPr>
        <w:tab/>
        <w:t>1137</w:t>
      </w:r>
    </w:p>
    <w:p w14:paraId="26A164D3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1137</w:t>
      </w:r>
    </w:p>
    <w:p w14:paraId="18A5AC9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1137</w:t>
      </w:r>
    </w:p>
    <w:p w14:paraId="26DA468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ACTIVATE TEST MODE COMPLETE</w:t>
      </w:r>
      <w:r>
        <w:rPr>
          <w:noProof/>
        </w:rPr>
        <w:tab/>
        <w:t>1138</w:t>
      </w:r>
    </w:p>
    <w:p w14:paraId="1ED0EC6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DEACTIVATE TEST MODE</w:t>
      </w:r>
      <w:r>
        <w:rPr>
          <w:noProof/>
        </w:rPr>
        <w:tab/>
        <w:t>1138</w:t>
      </w:r>
    </w:p>
    <w:p w14:paraId="500933A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DEACTIVATE TEST MODE COMPLETE</w:t>
      </w:r>
      <w:r>
        <w:rPr>
          <w:noProof/>
        </w:rPr>
        <w:tab/>
        <w:t>1138</w:t>
      </w:r>
    </w:p>
    <w:p w14:paraId="0C10906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1138</w:t>
      </w:r>
    </w:p>
    <w:p w14:paraId="727F778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CLOSE UE TEST LOOP</w:t>
      </w:r>
      <w:r>
        <w:rPr>
          <w:noProof/>
        </w:rPr>
        <w:tab/>
        <w:t>1138</w:t>
      </w:r>
    </w:p>
    <w:p w14:paraId="1F189EC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CLOSE UE TEST LOOP COMPLETE</w:t>
      </w:r>
      <w:r>
        <w:rPr>
          <w:noProof/>
        </w:rPr>
        <w:tab/>
        <w:t>1139</w:t>
      </w:r>
    </w:p>
    <w:p w14:paraId="0E8F149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OPEN UE TEST LOOP</w:t>
      </w:r>
      <w:r>
        <w:rPr>
          <w:noProof/>
        </w:rPr>
        <w:tab/>
        <w:t>1139</w:t>
      </w:r>
    </w:p>
    <w:p w14:paraId="221529A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OPEN UE TEST LOOP COMPLETE</w:t>
      </w:r>
      <w:r>
        <w:rPr>
          <w:noProof/>
        </w:rPr>
        <w:tab/>
        <w:t>1139</w:t>
      </w:r>
    </w:p>
    <w:p w14:paraId="20EC259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1139</w:t>
      </w:r>
    </w:p>
    <w:p w14:paraId="1E69F81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ACTIVATE BEAMLOCK</w:t>
      </w:r>
      <w:r>
        <w:rPr>
          <w:noProof/>
        </w:rPr>
        <w:tab/>
        <w:t>1139</w:t>
      </w:r>
    </w:p>
    <w:p w14:paraId="625FE1C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ACTIVATE BEAMLOCK COMPLETE</w:t>
      </w:r>
      <w:r>
        <w:rPr>
          <w:noProof/>
        </w:rPr>
        <w:tab/>
        <w:t>1139</w:t>
      </w:r>
    </w:p>
    <w:p w14:paraId="13654B1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DEACTIVATE BEAMLOCK</w:t>
      </w:r>
      <w:r>
        <w:rPr>
          <w:noProof/>
        </w:rPr>
        <w:tab/>
        <w:t>1139</w:t>
      </w:r>
    </w:p>
    <w:p w14:paraId="2FFE62E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DEACTIVATE BEAMLOCK COMPLETE</w:t>
      </w:r>
      <w:r>
        <w:rPr>
          <w:noProof/>
        </w:rPr>
        <w:tab/>
        <w:t>1140</w:t>
      </w:r>
    </w:p>
    <w:p w14:paraId="4D24546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1140</w:t>
      </w:r>
    </w:p>
    <w:p w14:paraId="05C737F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SS-RSRPB REPORT REQUEST</w:t>
      </w:r>
      <w:r>
        <w:rPr>
          <w:noProof/>
        </w:rPr>
        <w:tab/>
        <w:t>1140</w:t>
      </w:r>
    </w:p>
    <w:p w14:paraId="46BA767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SS-RSRPB REPORT RESPONSE</w:t>
      </w:r>
      <w:r>
        <w:rPr>
          <w:noProof/>
        </w:rPr>
        <w:tab/>
        <w:t>1140</w:t>
      </w:r>
    </w:p>
    <w:p w14:paraId="7A6073F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1140</w:t>
      </w:r>
    </w:p>
    <w:p w14:paraId="614EEEA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RESET UE POSITIONING STORED INFORMATION</w:t>
      </w:r>
      <w:r>
        <w:rPr>
          <w:noProof/>
        </w:rPr>
        <w:tab/>
        <w:t>1140</w:t>
      </w:r>
    </w:p>
    <w:p w14:paraId="2C256D0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UPDATE UE LOCATION INFORMATION</w:t>
      </w:r>
      <w:r>
        <w:rPr>
          <w:noProof/>
        </w:rPr>
        <w:tab/>
        <w:t>1140</w:t>
      </w:r>
    </w:p>
    <w:p w14:paraId="32D49DE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1141</w:t>
      </w:r>
    </w:p>
    <w:p w14:paraId="21B98FA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NSSAI DELETE REQUEST</w:t>
      </w:r>
      <w:r>
        <w:rPr>
          <w:noProof/>
        </w:rPr>
        <w:tab/>
        <w:t>1141</w:t>
      </w:r>
    </w:p>
    <w:p w14:paraId="66C8445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NSSAI DELETE RESPONSE</w:t>
      </w:r>
      <w:r>
        <w:rPr>
          <w:noProof/>
        </w:rPr>
        <w:tab/>
        <w:t>1141</w:t>
      </w:r>
    </w:p>
    <w:p w14:paraId="2BF1CB0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1142</w:t>
      </w:r>
    </w:p>
    <w:p w14:paraId="760722E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ACTIVATE POWER LIMIT REQUEST</w:t>
      </w:r>
      <w:r>
        <w:rPr>
          <w:noProof/>
        </w:rPr>
        <w:tab/>
        <w:t>1142</w:t>
      </w:r>
    </w:p>
    <w:p w14:paraId="0AD239A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1145</w:t>
      </w:r>
    </w:p>
    <w:p w14:paraId="3DFA97C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1145</w:t>
      </w:r>
    </w:p>
    <w:p w14:paraId="519CAA0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1146</w:t>
      </w:r>
    </w:p>
    <w:p w14:paraId="023352AB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1146</w:t>
      </w:r>
    </w:p>
    <w:p w14:paraId="05F71D3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AT Command +CATM</w:t>
      </w:r>
      <w:r>
        <w:rPr>
          <w:noProof/>
        </w:rPr>
        <w:tab/>
        <w:t>1146</w:t>
      </w:r>
    </w:p>
    <w:p w14:paraId="7428E8E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AT Command +CCUTLE</w:t>
      </w:r>
      <w:r>
        <w:rPr>
          <w:noProof/>
        </w:rPr>
        <w:tab/>
        <w:t>1146</w:t>
      </w:r>
    </w:p>
    <w:p w14:paraId="607BC48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AT Command +CUTCR</w:t>
      </w:r>
      <w:r>
        <w:rPr>
          <w:noProof/>
        </w:rPr>
        <w:tab/>
        <w:t>1146</w:t>
      </w:r>
    </w:p>
    <w:p w14:paraId="072FE2F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AT Command +CUSPCREQ</w:t>
      </w:r>
      <w:r>
        <w:rPr>
          <w:noProof/>
        </w:rPr>
        <w:tab/>
        <w:t>1146</w:t>
      </w:r>
    </w:p>
    <w:p w14:paraId="5321CDE1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1147</w:t>
      </w:r>
    </w:p>
    <w:p w14:paraId="52E40F8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5G ProSe information elements</w:t>
      </w:r>
      <w:r>
        <w:rPr>
          <w:noProof/>
        </w:rPr>
        <w:tab/>
        <w:t>1147</w:t>
      </w:r>
    </w:p>
    <w:p w14:paraId="123458E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1147</w:t>
      </w:r>
    </w:p>
    <w:p w14:paraId="7D436BD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UE policy part when UE policy part type = {ProSeP}</w:t>
      </w:r>
      <w:r>
        <w:rPr>
          <w:noProof/>
        </w:rPr>
        <w:tab/>
        <w:t>1147</w:t>
      </w:r>
    </w:p>
    <w:p w14:paraId="1E8DBDE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ProSeP contents</w:t>
      </w:r>
      <w:r>
        <w:rPr>
          <w:noProof/>
        </w:rPr>
        <w:tab/>
        <w:t>1147</w:t>
      </w:r>
    </w:p>
    <w:p w14:paraId="3EBA040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ProSeP info</w:t>
      </w:r>
      <w:r>
        <w:rPr>
          <w:noProof/>
        </w:rPr>
        <w:tab/>
        <w:t>1148</w:t>
      </w:r>
    </w:p>
    <w:p w14:paraId="01396F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1149</w:t>
      </w:r>
    </w:p>
    <w:p w14:paraId="137AAEA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2001C0">
        <w:rPr>
          <w:i/>
          <w:noProof/>
        </w:rPr>
        <w:t>P info = {</w:t>
      </w:r>
      <w:r>
        <w:rPr>
          <w:noProof/>
        </w:rPr>
        <w:t xml:space="preserve"> </w:t>
      </w:r>
      <w:r w:rsidRPr="002001C0">
        <w:rPr>
          <w:i/>
          <w:noProof/>
        </w:rPr>
        <w:t>UE policies for 5G ProSe direct discovery }</w:t>
      </w:r>
      <w:r>
        <w:rPr>
          <w:noProof/>
        </w:rPr>
        <w:tab/>
        <w:t>1149</w:t>
      </w:r>
    </w:p>
    <w:p w14:paraId="648BECE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1150</w:t>
      </w:r>
    </w:p>
    <w:p w14:paraId="670B446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1151</w:t>
      </w:r>
    </w:p>
    <w:p w14:paraId="364BD85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1151</w:t>
      </w:r>
    </w:p>
    <w:p w14:paraId="16B67E6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1152</w:t>
      </w:r>
    </w:p>
    <w:p w14:paraId="721C339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1152</w:t>
      </w:r>
    </w:p>
    <w:p w14:paraId="3EF449E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1152</w:t>
      </w:r>
    </w:p>
    <w:p w14:paraId="3CC4DEB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1153</w:t>
      </w:r>
    </w:p>
    <w:p w14:paraId="67A1EA1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1153</w:t>
      </w:r>
    </w:p>
    <w:p w14:paraId="499EC16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1153</w:t>
      </w:r>
    </w:p>
    <w:p w14:paraId="6A6F9EE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1153</w:t>
      </w:r>
    </w:p>
    <w:p w14:paraId="573107F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1154</w:t>
      </w:r>
    </w:p>
    <w:p w14:paraId="0F0BAA6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1154</w:t>
      </w:r>
    </w:p>
    <w:p w14:paraId="4D96290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1154</w:t>
      </w:r>
    </w:p>
    <w:p w14:paraId="14B1076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1154</w:t>
      </w:r>
    </w:p>
    <w:p w14:paraId="6675B8A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1155</w:t>
      </w:r>
    </w:p>
    <w:p w14:paraId="4D3AE93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1155</w:t>
      </w:r>
    </w:p>
    <w:p w14:paraId="6812B6E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1156</w:t>
      </w:r>
    </w:p>
    <w:p w14:paraId="3100A64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2001C0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2001C0">
        <w:rPr>
          <w:i/>
          <w:noProof/>
        </w:rPr>
        <w:t>}</w:t>
      </w:r>
      <w:r>
        <w:rPr>
          <w:noProof/>
        </w:rPr>
        <w:tab/>
        <w:t>1156</w:t>
      </w:r>
    </w:p>
    <w:p w14:paraId="00F78EC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Served by NG-RAN</w:t>
      </w:r>
      <w:r>
        <w:rPr>
          <w:noProof/>
        </w:rPr>
        <w:tab/>
        <w:t>1156</w:t>
      </w:r>
    </w:p>
    <w:p w14:paraId="342DC08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Authorized PLMN</w:t>
      </w:r>
      <w:r>
        <w:rPr>
          <w:noProof/>
        </w:rPr>
        <w:tab/>
        <w:t>1156</w:t>
      </w:r>
    </w:p>
    <w:p w14:paraId="5A4029D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PLMN ID</w:t>
      </w:r>
      <w:r>
        <w:rPr>
          <w:noProof/>
        </w:rPr>
        <w:tab/>
        <w:t>1157</w:t>
      </w:r>
    </w:p>
    <w:p w14:paraId="6A926C9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Not served by NG-RAN</w:t>
      </w:r>
      <w:r>
        <w:rPr>
          <w:noProof/>
        </w:rPr>
        <w:tab/>
        <w:t>1157</w:t>
      </w:r>
    </w:p>
    <w:p w14:paraId="0E5DD8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 parameters per geographical area list</w:t>
      </w:r>
      <w:r>
        <w:rPr>
          <w:noProof/>
        </w:rPr>
        <w:tab/>
        <w:t>1157</w:t>
      </w:r>
    </w:p>
    <w:p w14:paraId="414548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 parameters per geographical area info</w:t>
      </w:r>
      <w:r>
        <w:rPr>
          <w:noProof/>
        </w:rPr>
        <w:tab/>
        <w:t>1158</w:t>
      </w:r>
    </w:p>
    <w:p w14:paraId="19F0EFD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Geographical area</w:t>
      </w:r>
      <w:r>
        <w:rPr>
          <w:noProof/>
        </w:rPr>
        <w:tab/>
        <w:t>1158</w:t>
      </w:r>
    </w:p>
    <w:p w14:paraId="4B2D5D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Coordinate area</w:t>
      </w:r>
      <w:r>
        <w:rPr>
          <w:noProof/>
        </w:rPr>
        <w:tab/>
        <w:t>1158</w:t>
      </w:r>
    </w:p>
    <w:p w14:paraId="265C53E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 parameters</w:t>
      </w:r>
      <w:r>
        <w:rPr>
          <w:noProof/>
        </w:rPr>
        <w:tab/>
        <w:t>1159</w:t>
      </w:r>
    </w:p>
    <w:p w14:paraId="3F0C770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Privacy config</w:t>
      </w:r>
      <w:r>
        <w:rPr>
          <w:noProof/>
        </w:rPr>
        <w:tab/>
        <w:t>1159</w:t>
      </w:r>
    </w:p>
    <w:p w14:paraId="5C3E14E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applications requiring privacy</w:t>
      </w:r>
      <w:r>
        <w:rPr>
          <w:noProof/>
        </w:rPr>
        <w:tab/>
        <w:t>1159</w:t>
      </w:r>
    </w:p>
    <w:p w14:paraId="54B52DA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applications requiring privacy</w:t>
      </w:r>
      <w:r>
        <w:rPr>
          <w:noProof/>
        </w:rPr>
        <w:tab/>
        <w:t>1159</w:t>
      </w:r>
    </w:p>
    <w:p w14:paraId="45A50E9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identifiers</w:t>
      </w:r>
      <w:r>
        <w:rPr>
          <w:noProof/>
        </w:rPr>
        <w:tab/>
        <w:t>1160</w:t>
      </w:r>
    </w:p>
    <w:p w14:paraId="682CEC0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Geographical areas</w:t>
      </w:r>
      <w:r>
        <w:rPr>
          <w:noProof/>
        </w:rPr>
        <w:tab/>
        <w:t>1160</w:t>
      </w:r>
    </w:p>
    <w:p w14:paraId="1E66AA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5G ProSe direct communication in NR-PC5</w:t>
      </w:r>
      <w:r>
        <w:rPr>
          <w:noProof/>
        </w:rPr>
        <w:tab/>
        <w:t>1160</w:t>
      </w:r>
    </w:p>
    <w:p w14:paraId="63AB66F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ProSe NR frequency mapping rules</w:t>
      </w:r>
      <w:r>
        <w:rPr>
          <w:noProof/>
        </w:rPr>
        <w:tab/>
        <w:t>1161</w:t>
      </w:r>
    </w:p>
    <w:p w14:paraId="4199816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ProSe NR frequency mapping rule</w:t>
      </w:r>
      <w:r>
        <w:rPr>
          <w:noProof/>
        </w:rPr>
        <w:tab/>
        <w:t>1161</w:t>
      </w:r>
    </w:p>
    <w:p w14:paraId="3905E8F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NR frequencies with geographical areas list</w:t>
      </w:r>
      <w:r>
        <w:rPr>
          <w:noProof/>
        </w:rPr>
        <w:tab/>
        <w:t>1161</w:t>
      </w:r>
    </w:p>
    <w:p w14:paraId="32C72D7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NR frequencies with geographical areas info</w:t>
      </w:r>
      <w:r>
        <w:rPr>
          <w:noProof/>
        </w:rPr>
        <w:tab/>
        <w:t>1161</w:t>
      </w:r>
    </w:p>
    <w:p w14:paraId="1E26F62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NR frequencies</w:t>
      </w:r>
      <w:r>
        <w:rPr>
          <w:noProof/>
        </w:rPr>
        <w:tab/>
        <w:t>1162</w:t>
      </w:r>
    </w:p>
    <w:p w14:paraId="57BD450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destination layer-2 ID for broadcast mapping rules</w:t>
      </w:r>
      <w:r>
        <w:rPr>
          <w:noProof/>
        </w:rPr>
        <w:tab/>
        <w:t>1162</w:t>
      </w:r>
    </w:p>
    <w:p w14:paraId="130DECB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destination layer-2 ID for broadcast mapping rule</w:t>
      </w:r>
      <w:r>
        <w:rPr>
          <w:noProof/>
        </w:rPr>
        <w:tab/>
        <w:t>1162</w:t>
      </w:r>
    </w:p>
    <w:p w14:paraId="18400EA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Groupcast parameters</w:t>
      </w:r>
      <w:r>
        <w:rPr>
          <w:noProof/>
        </w:rPr>
        <w:tab/>
        <w:t>1162</w:t>
      </w:r>
    </w:p>
    <w:p w14:paraId="6C7E665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Application layer group info</w:t>
      </w:r>
      <w:r>
        <w:rPr>
          <w:noProof/>
        </w:rPr>
        <w:tab/>
        <w:t>1163</w:t>
      </w:r>
    </w:p>
    <w:p w14:paraId="482923B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1163</w:t>
      </w:r>
    </w:p>
    <w:p w14:paraId="6D4C3D7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1163</w:t>
      </w:r>
    </w:p>
    <w:p w14:paraId="20DE95C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PC5 QoS parameters mapping rules</w:t>
      </w:r>
      <w:r>
        <w:rPr>
          <w:noProof/>
        </w:rPr>
        <w:tab/>
        <w:t>1164</w:t>
      </w:r>
    </w:p>
    <w:p w14:paraId="16240ED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PC5 QoS parameters mapping rule</w:t>
      </w:r>
      <w:r>
        <w:rPr>
          <w:noProof/>
        </w:rPr>
        <w:tab/>
        <w:t>1164</w:t>
      </w:r>
    </w:p>
    <w:p w14:paraId="00592B8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AS configuration</w:t>
      </w:r>
      <w:r>
        <w:rPr>
          <w:noProof/>
        </w:rPr>
        <w:tab/>
        <w:t>1164</w:t>
      </w:r>
    </w:p>
    <w:p w14:paraId="77E7144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SLRB mapping rules</w:t>
      </w:r>
      <w:r>
        <w:rPr>
          <w:noProof/>
        </w:rPr>
        <w:tab/>
        <w:t>1165</w:t>
      </w:r>
    </w:p>
    <w:p w14:paraId="77020A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SLRB mapping rule</w:t>
      </w:r>
      <w:r>
        <w:rPr>
          <w:noProof/>
        </w:rPr>
        <w:tab/>
        <w:t>1165</w:t>
      </w:r>
    </w:p>
    <w:p w14:paraId="244FA69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PC5 QoS profile</w:t>
      </w:r>
      <w:r>
        <w:rPr>
          <w:noProof/>
        </w:rPr>
        <w:tab/>
        <w:t>1166</w:t>
      </w:r>
    </w:p>
    <w:p w14:paraId="1EB6E65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NR-PC5 unicast security policies</w:t>
      </w:r>
      <w:r>
        <w:rPr>
          <w:noProof/>
        </w:rPr>
        <w:tab/>
        <w:t>1166</w:t>
      </w:r>
    </w:p>
    <w:p w14:paraId="69B0731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NR-PC5 unicast security policy</w:t>
      </w:r>
      <w:r>
        <w:rPr>
          <w:noProof/>
        </w:rPr>
        <w:tab/>
        <w:t>1167</w:t>
      </w:r>
    </w:p>
    <w:p w14:paraId="313D57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 policy</w:t>
      </w:r>
      <w:r>
        <w:rPr>
          <w:noProof/>
        </w:rPr>
        <w:tab/>
        <w:t>1167</w:t>
      </w:r>
    </w:p>
    <w:p w14:paraId="194C476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default mode of communication mapping rules</w:t>
      </w:r>
      <w:r>
        <w:rPr>
          <w:noProof/>
        </w:rPr>
        <w:tab/>
        <w:t>1167</w:t>
      </w:r>
    </w:p>
    <w:p w14:paraId="1E5AEC2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default mode of communication mapping rule</w:t>
      </w:r>
      <w:r>
        <w:rPr>
          <w:noProof/>
        </w:rPr>
        <w:tab/>
        <w:t>1168</w:t>
      </w:r>
    </w:p>
    <w:p w14:paraId="2121F8B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destination layer-2 ID for groupcast mapping rules</w:t>
      </w:r>
      <w:r>
        <w:rPr>
          <w:noProof/>
        </w:rPr>
        <w:tab/>
        <w:t>1168</w:t>
      </w:r>
    </w:p>
    <w:p w14:paraId="2F507EC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destination layer-2 ID for groupcast mapping rule</w:t>
      </w:r>
      <w:r>
        <w:rPr>
          <w:noProof/>
        </w:rPr>
        <w:tab/>
        <w:t>1168</w:t>
      </w:r>
    </w:p>
    <w:p w14:paraId="3E1D0F8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application to path preference mapping rules</w:t>
      </w:r>
      <w:r>
        <w:rPr>
          <w:noProof/>
        </w:rPr>
        <w:tab/>
        <w:t>1168</w:t>
      </w:r>
    </w:p>
    <w:p w14:paraId="7BEAA44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application to path preference mapping rule</w:t>
      </w:r>
      <w:r>
        <w:rPr>
          <w:noProof/>
        </w:rPr>
        <w:tab/>
        <w:t>1169</w:t>
      </w:r>
    </w:p>
    <w:p w14:paraId="73AE4FD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1169</w:t>
      </w:r>
    </w:p>
    <w:p w14:paraId="013A406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1169</w:t>
      </w:r>
    </w:p>
    <w:p w14:paraId="32C674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1170</w:t>
      </w:r>
    </w:p>
    <w:p w14:paraId="0271649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ProSeP Info = {UE policies for 5G ProSe UE-to-network relay UE}</w:t>
      </w:r>
      <w:r>
        <w:rPr>
          <w:noProof/>
        </w:rPr>
        <w:tab/>
        <w:t>1170</w:t>
      </w:r>
    </w:p>
    <w:p w14:paraId="532BE7E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Served by NG-RAN</w:t>
      </w:r>
      <w:r>
        <w:rPr>
          <w:noProof/>
        </w:rPr>
        <w:tab/>
        <w:t>1170</w:t>
      </w:r>
    </w:p>
    <w:p w14:paraId="566B72B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Authorized PLMN list</w:t>
      </w:r>
      <w:r>
        <w:rPr>
          <w:noProof/>
        </w:rPr>
        <w:tab/>
        <w:t>1171</w:t>
      </w:r>
    </w:p>
    <w:p w14:paraId="731D236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PLMN ID</w:t>
      </w:r>
      <w:r>
        <w:rPr>
          <w:noProof/>
        </w:rPr>
        <w:tab/>
        <w:t>1171</w:t>
      </w:r>
    </w:p>
    <w:p w14:paraId="3FE444D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Not served by NG-RAN</w:t>
      </w:r>
      <w:r>
        <w:rPr>
          <w:noProof/>
        </w:rPr>
        <w:tab/>
        <w:t>1171</w:t>
      </w:r>
    </w:p>
    <w:p w14:paraId="3330DF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1172</w:t>
      </w:r>
    </w:p>
    <w:p w14:paraId="74F9B46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1172</w:t>
      </w:r>
    </w:p>
    <w:p w14:paraId="2A8A4A3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 parameters per geographical area info</w:t>
      </w:r>
      <w:r>
        <w:rPr>
          <w:noProof/>
        </w:rPr>
        <w:tab/>
        <w:t>1172</w:t>
      </w:r>
    </w:p>
    <w:p w14:paraId="164D79B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Geographical area</w:t>
      </w:r>
      <w:r>
        <w:rPr>
          <w:noProof/>
        </w:rPr>
        <w:tab/>
        <w:t>1172</w:t>
      </w:r>
    </w:p>
    <w:p w14:paraId="35425C1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Coordinate area</w:t>
      </w:r>
      <w:r>
        <w:rPr>
          <w:noProof/>
        </w:rPr>
        <w:tab/>
        <w:t>1173</w:t>
      </w:r>
    </w:p>
    <w:p w14:paraId="4DD46BB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Radio parameters</w:t>
      </w:r>
      <w:r>
        <w:rPr>
          <w:noProof/>
        </w:rPr>
        <w:tab/>
        <w:t>1173</w:t>
      </w:r>
    </w:p>
    <w:p w14:paraId="693571F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Default PC5 DRX configuration for UE-to-network relay discovery</w:t>
      </w:r>
      <w:r>
        <w:rPr>
          <w:noProof/>
        </w:rPr>
        <w:tab/>
        <w:t>1173</w:t>
      </w:r>
    </w:p>
    <w:p w14:paraId="4262282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1174</w:t>
      </w:r>
    </w:p>
    <w:p w14:paraId="4AAB8A6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RSC info list</w:t>
      </w:r>
      <w:r>
        <w:rPr>
          <w:noProof/>
        </w:rPr>
        <w:tab/>
        <w:t>1174</w:t>
      </w:r>
    </w:p>
    <w:p w14:paraId="31E985A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RSC info</w:t>
      </w:r>
      <w:r>
        <w:rPr>
          <w:noProof/>
        </w:rPr>
        <w:tab/>
        <w:t>1174</w:t>
      </w:r>
    </w:p>
    <w:p w14:paraId="66B8672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RSC list</w:t>
      </w:r>
      <w:r>
        <w:rPr>
          <w:noProof/>
        </w:rPr>
        <w:tab/>
        <w:t>1175</w:t>
      </w:r>
    </w:p>
    <w:p w14:paraId="4B59173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Security related parameters for discovery</w:t>
      </w:r>
      <w:r>
        <w:rPr>
          <w:noProof/>
        </w:rPr>
        <w:tab/>
        <w:t>1175</w:t>
      </w:r>
    </w:p>
    <w:p w14:paraId="33DC2B4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Code-sending security parameters</w:t>
      </w:r>
      <w:r>
        <w:rPr>
          <w:noProof/>
        </w:rPr>
        <w:tab/>
        <w:t>1175</w:t>
      </w:r>
    </w:p>
    <w:p w14:paraId="20748F7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Code-receiving security parameters</w:t>
      </w:r>
      <w:r>
        <w:rPr>
          <w:noProof/>
        </w:rPr>
        <w:tab/>
        <w:t>1176</w:t>
      </w:r>
    </w:p>
    <w:p w14:paraId="32B0B8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NR-PC5 UE-to-network relay security policies</w:t>
      </w:r>
      <w:r>
        <w:rPr>
          <w:noProof/>
        </w:rPr>
        <w:tab/>
        <w:t>1176</w:t>
      </w:r>
    </w:p>
    <w:p w14:paraId="4096580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PDU session parameters for layer-3 relay UE</w:t>
      </w:r>
      <w:r>
        <w:rPr>
          <w:noProof/>
        </w:rPr>
        <w:tab/>
        <w:t>1176</w:t>
      </w:r>
    </w:p>
    <w:p w14:paraId="62BD1CC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5QI to PC5 QoS parameters mapping rules</w:t>
      </w:r>
      <w:r>
        <w:rPr>
          <w:noProof/>
        </w:rPr>
        <w:tab/>
        <w:t>1177</w:t>
      </w:r>
    </w:p>
    <w:p w14:paraId="0C04E1C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5QI to PC5 QoS parameters mapping rule</w:t>
      </w:r>
      <w:r>
        <w:rPr>
          <w:noProof/>
        </w:rPr>
        <w:tab/>
        <w:t>1177</w:t>
      </w:r>
    </w:p>
    <w:p w14:paraId="32560B3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ProSe application server address mapping rules</w:t>
      </w:r>
      <w:r>
        <w:rPr>
          <w:noProof/>
        </w:rPr>
        <w:tab/>
        <w:t>1177</w:t>
      </w:r>
    </w:p>
    <w:p w14:paraId="29FA511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 to ProSe application server address mapping rule</w:t>
      </w:r>
      <w:r>
        <w:rPr>
          <w:noProof/>
        </w:rPr>
        <w:tab/>
        <w:t>1178</w:t>
      </w:r>
    </w:p>
    <w:p w14:paraId="0304E99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identifiers</w:t>
      </w:r>
      <w:r>
        <w:rPr>
          <w:noProof/>
        </w:rPr>
        <w:tab/>
        <w:t>1178</w:t>
      </w:r>
    </w:p>
    <w:p w14:paraId="6E814B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ProSe identifier</w:t>
      </w:r>
      <w:r>
        <w:rPr>
          <w:noProof/>
        </w:rPr>
        <w:tab/>
        <w:t>1178</w:t>
      </w:r>
    </w:p>
    <w:p w14:paraId="712EB01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5G PKMF address information</w:t>
      </w:r>
      <w:r>
        <w:rPr>
          <w:noProof/>
        </w:rPr>
        <w:tab/>
        <w:t>1179</w:t>
      </w:r>
    </w:p>
    <w:p w14:paraId="2726DEC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IPv4 address list</w:t>
      </w:r>
      <w:r>
        <w:rPr>
          <w:noProof/>
        </w:rPr>
        <w:tab/>
        <w:t>1179</w:t>
      </w:r>
    </w:p>
    <w:p w14:paraId="193DC34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IPv6 address list</w:t>
      </w:r>
      <w:r>
        <w:rPr>
          <w:noProof/>
        </w:rPr>
        <w:tab/>
        <w:t>1179</w:t>
      </w:r>
    </w:p>
    <w:p w14:paraId="717930B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1180</w:t>
      </w:r>
    </w:p>
    <w:p w14:paraId="514FBA7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ProSeP Info = {UE policies for 5G ProSe remote UE}</w:t>
      </w:r>
      <w:r>
        <w:rPr>
          <w:noProof/>
        </w:rPr>
        <w:tab/>
        <w:t>1180</w:t>
      </w:r>
    </w:p>
    <w:p w14:paraId="7AB178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Served by NG-RAN</w:t>
      </w:r>
      <w:r>
        <w:rPr>
          <w:noProof/>
        </w:rPr>
        <w:tab/>
        <w:t>1180</w:t>
      </w:r>
    </w:p>
    <w:p w14:paraId="0569418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Authorized PLMN list</w:t>
      </w:r>
      <w:r>
        <w:rPr>
          <w:noProof/>
        </w:rPr>
        <w:tab/>
        <w:t>1180</w:t>
      </w:r>
    </w:p>
    <w:p w14:paraId="3203054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PLMN ID</w:t>
      </w:r>
      <w:r>
        <w:rPr>
          <w:noProof/>
        </w:rPr>
        <w:tab/>
        <w:t>1181</w:t>
      </w:r>
    </w:p>
    <w:p w14:paraId="38ED26B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Not served by NG-RAN</w:t>
      </w:r>
      <w:r>
        <w:rPr>
          <w:noProof/>
        </w:rPr>
        <w:tab/>
        <w:t>1181</w:t>
      </w:r>
    </w:p>
    <w:p w14:paraId="7CF40D3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1181</w:t>
      </w:r>
    </w:p>
    <w:p w14:paraId="39AC71D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1182</w:t>
      </w:r>
    </w:p>
    <w:p w14:paraId="2798240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Radio parameters per geographical area info</w:t>
      </w:r>
      <w:r>
        <w:rPr>
          <w:noProof/>
        </w:rPr>
        <w:tab/>
        <w:t>1182</w:t>
      </w:r>
    </w:p>
    <w:p w14:paraId="12AB72C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Geographical area</w:t>
      </w:r>
      <w:r>
        <w:rPr>
          <w:noProof/>
        </w:rPr>
        <w:tab/>
        <w:t>1182</w:t>
      </w:r>
    </w:p>
    <w:p w14:paraId="565FA3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Coordinate area</w:t>
      </w:r>
      <w:r>
        <w:rPr>
          <w:noProof/>
        </w:rPr>
        <w:tab/>
        <w:t>1183</w:t>
      </w:r>
    </w:p>
    <w:p w14:paraId="2E0E341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Radio parameters</w:t>
      </w:r>
      <w:r>
        <w:rPr>
          <w:noProof/>
        </w:rPr>
        <w:tab/>
        <w:t>1183</w:t>
      </w:r>
    </w:p>
    <w:p w14:paraId="71F2255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1183</w:t>
      </w:r>
    </w:p>
    <w:p w14:paraId="719018A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1184</w:t>
      </w:r>
    </w:p>
    <w:p w14:paraId="400FB88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RSC info list</w:t>
      </w:r>
      <w:r>
        <w:rPr>
          <w:noProof/>
        </w:rPr>
        <w:tab/>
        <w:t>1184</w:t>
      </w:r>
    </w:p>
    <w:p w14:paraId="362713D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RSC info</w:t>
      </w:r>
      <w:r>
        <w:rPr>
          <w:noProof/>
        </w:rPr>
        <w:tab/>
        <w:t>1184</w:t>
      </w:r>
    </w:p>
    <w:p w14:paraId="1431288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RSC list</w:t>
      </w:r>
      <w:r>
        <w:rPr>
          <w:noProof/>
        </w:rPr>
        <w:tab/>
        <w:t>1185</w:t>
      </w:r>
    </w:p>
    <w:p w14:paraId="3CEC7B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Security related parameters for discovery</w:t>
      </w:r>
      <w:r>
        <w:rPr>
          <w:noProof/>
        </w:rPr>
        <w:tab/>
        <w:t>1185</w:t>
      </w:r>
    </w:p>
    <w:p w14:paraId="574955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Code-sending security parameters</w:t>
      </w:r>
      <w:r>
        <w:rPr>
          <w:noProof/>
        </w:rPr>
        <w:tab/>
        <w:t>1185</w:t>
      </w:r>
    </w:p>
    <w:p w14:paraId="336019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Code-receiving security parameters</w:t>
      </w:r>
      <w:r>
        <w:rPr>
          <w:noProof/>
        </w:rPr>
        <w:tab/>
        <w:t>1186</w:t>
      </w:r>
    </w:p>
    <w:p w14:paraId="08AF219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NR-PC5 UE-to-network relay security policies</w:t>
      </w:r>
      <w:r>
        <w:rPr>
          <w:noProof/>
        </w:rPr>
        <w:tab/>
        <w:t>1186</w:t>
      </w:r>
    </w:p>
    <w:p w14:paraId="41A81AA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PDU session parameters for layer-3 relay UE</w:t>
      </w:r>
      <w:r>
        <w:rPr>
          <w:noProof/>
        </w:rPr>
        <w:tab/>
        <w:t>1186</w:t>
      </w:r>
    </w:p>
    <w:p w14:paraId="691299F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Traffic descriptor</w:t>
      </w:r>
      <w:r>
        <w:rPr>
          <w:noProof/>
        </w:rPr>
        <w:tab/>
        <w:t>1187</w:t>
      </w:r>
    </w:p>
    <w:p w14:paraId="09A9356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1187</w:t>
      </w:r>
    </w:p>
    <w:p w14:paraId="3B73863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1187</w:t>
      </w:r>
    </w:p>
    <w:p w14:paraId="59F1C4B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lastRenderedPageBreak/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1188</w:t>
      </w:r>
    </w:p>
    <w:p w14:paraId="2B14E2F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1188</w:t>
      </w:r>
    </w:p>
    <w:p w14:paraId="5B5518C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Contents of 5G ProSe direct discovery messages</w:t>
      </w:r>
      <w:r>
        <w:rPr>
          <w:noProof/>
        </w:rPr>
        <w:tab/>
        <w:t>1188</w:t>
      </w:r>
    </w:p>
    <w:p w14:paraId="6AA4FA8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PROSE PC5 DISCOVERY</w:t>
      </w:r>
      <w:r>
        <w:rPr>
          <w:noProof/>
        </w:rPr>
        <w:tab/>
        <w:t>1188</w:t>
      </w:r>
    </w:p>
    <w:p w14:paraId="562B5A7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 xml:space="preserve">Contents of </w:t>
      </w:r>
      <w:r w:rsidRPr="002001C0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1195</w:t>
      </w:r>
    </w:p>
    <w:p w14:paraId="583A702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 xml:space="preserve">PROSE </w:t>
      </w:r>
      <w:r w:rsidRPr="002001C0">
        <w:rPr>
          <w:rFonts w:eastAsia="SimSun"/>
          <w:noProof/>
        </w:rPr>
        <w:t>DIRECT LINK ESTABLISHMENT REQUEST</w:t>
      </w:r>
      <w:r>
        <w:rPr>
          <w:noProof/>
        </w:rPr>
        <w:tab/>
        <w:t>1195</w:t>
      </w:r>
    </w:p>
    <w:p w14:paraId="54EC873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ESTABLISHMENT ACCEPT</w:t>
      </w:r>
      <w:r>
        <w:rPr>
          <w:noProof/>
        </w:rPr>
        <w:tab/>
        <w:t>1196</w:t>
      </w:r>
    </w:p>
    <w:p w14:paraId="110C320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ESTABLISHMENT REJECT</w:t>
      </w:r>
      <w:r>
        <w:rPr>
          <w:noProof/>
        </w:rPr>
        <w:tab/>
        <w:t>1198</w:t>
      </w:r>
    </w:p>
    <w:p w14:paraId="1BE829B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RELEASE REQUEST</w:t>
      </w:r>
      <w:r>
        <w:rPr>
          <w:noProof/>
        </w:rPr>
        <w:tab/>
        <w:t>1199</w:t>
      </w:r>
    </w:p>
    <w:p w14:paraId="3494E59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RELEASE ACCEPT</w:t>
      </w:r>
      <w:r>
        <w:rPr>
          <w:noProof/>
        </w:rPr>
        <w:tab/>
        <w:t>1199</w:t>
      </w:r>
    </w:p>
    <w:p w14:paraId="4F3792D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1200</w:t>
      </w:r>
    </w:p>
    <w:p w14:paraId="220A020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1203</w:t>
      </w:r>
    </w:p>
    <w:p w14:paraId="74FD776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KEEPALIVE REQUEST</w:t>
      </w:r>
      <w:r>
        <w:rPr>
          <w:noProof/>
        </w:rPr>
        <w:tab/>
        <w:t>1204</w:t>
      </w:r>
    </w:p>
    <w:p w14:paraId="3ADB6E1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KEEPALIVE RESPONSE</w:t>
      </w:r>
      <w:r>
        <w:rPr>
          <w:noProof/>
        </w:rPr>
        <w:tab/>
        <w:t>1204</w:t>
      </w:r>
    </w:p>
    <w:p w14:paraId="0F1BF60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AUTHENTICATION REQUEST</w:t>
      </w:r>
      <w:r>
        <w:rPr>
          <w:noProof/>
        </w:rPr>
        <w:tab/>
        <w:t>1205</w:t>
      </w:r>
    </w:p>
    <w:p w14:paraId="3EBA13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AUTHENTICATION RESPONSE</w:t>
      </w:r>
      <w:r>
        <w:rPr>
          <w:noProof/>
        </w:rPr>
        <w:tab/>
        <w:t>1205</w:t>
      </w:r>
    </w:p>
    <w:p w14:paraId="038929B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AUTHENTICATION REJECT</w:t>
      </w:r>
      <w:r>
        <w:rPr>
          <w:noProof/>
        </w:rPr>
        <w:tab/>
        <w:t>1206</w:t>
      </w:r>
    </w:p>
    <w:p w14:paraId="40127D3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SECURITY MODE COMMAND</w:t>
      </w:r>
      <w:r>
        <w:rPr>
          <w:noProof/>
        </w:rPr>
        <w:tab/>
        <w:t>1207</w:t>
      </w:r>
    </w:p>
    <w:p w14:paraId="205A8D1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SECURITY MODE COMPLETE</w:t>
      </w:r>
      <w:r>
        <w:rPr>
          <w:noProof/>
        </w:rPr>
        <w:tab/>
        <w:t>1208</w:t>
      </w:r>
    </w:p>
    <w:p w14:paraId="4CE434C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SECURITY MODE REJECT</w:t>
      </w:r>
      <w:r>
        <w:rPr>
          <w:noProof/>
        </w:rPr>
        <w:tab/>
        <w:t>1210</w:t>
      </w:r>
    </w:p>
    <w:p w14:paraId="69C891D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REKEYING REQUEST</w:t>
      </w:r>
      <w:r>
        <w:rPr>
          <w:noProof/>
        </w:rPr>
        <w:tab/>
        <w:t>1211</w:t>
      </w:r>
    </w:p>
    <w:p w14:paraId="4E8F30F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REKEYING RESPONSE</w:t>
      </w:r>
      <w:r>
        <w:rPr>
          <w:noProof/>
        </w:rPr>
        <w:tab/>
        <w:t>1211</w:t>
      </w:r>
    </w:p>
    <w:p w14:paraId="6655F0A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IDENTIFIER UPDATE REQUEST</w:t>
      </w:r>
      <w:r>
        <w:rPr>
          <w:noProof/>
        </w:rPr>
        <w:tab/>
        <w:t>1212</w:t>
      </w:r>
    </w:p>
    <w:p w14:paraId="09FE4C1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IDENTIFIER UPDATE ACCEPT</w:t>
      </w:r>
      <w:r>
        <w:rPr>
          <w:noProof/>
        </w:rPr>
        <w:tab/>
        <w:t>1213</w:t>
      </w:r>
    </w:p>
    <w:p w14:paraId="7BB9561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IDENTIFIER UPDATE ACK</w:t>
      </w:r>
      <w:r>
        <w:rPr>
          <w:noProof/>
        </w:rPr>
        <w:tab/>
        <w:t>1214</w:t>
      </w:r>
    </w:p>
    <w:p w14:paraId="1028540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IDENTIFIER UPDATE REJECT</w:t>
      </w:r>
      <w:r>
        <w:rPr>
          <w:noProof/>
        </w:rPr>
        <w:tab/>
        <w:t>1215</w:t>
      </w:r>
    </w:p>
    <w:p w14:paraId="762C2F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MODIFICATION REJECT</w:t>
      </w:r>
      <w:r>
        <w:rPr>
          <w:noProof/>
        </w:rPr>
        <w:tab/>
        <w:t>1215</w:t>
      </w:r>
    </w:p>
    <w:p w14:paraId="1820E92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PROSE DIRECT LINK AUTHENTICATION FAILURE</w:t>
      </w:r>
      <w:r>
        <w:rPr>
          <w:noProof/>
        </w:rPr>
        <w:tab/>
        <w:t>1216</w:t>
      </w:r>
    </w:p>
    <w:p w14:paraId="419E7C2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2001C0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1216</w:t>
      </w:r>
    </w:p>
    <w:p w14:paraId="780CBF7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DISCOVERY_REQUEST</w:t>
      </w:r>
      <w:r>
        <w:rPr>
          <w:noProof/>
        </w:rPr>
        <w:tab/>
        <w:t>1216</w:t>
      </w:r>
    </w:p>
    <w:p w14:paraId="1C1A7BB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DISCOVERY_RESPONSE</w:t>
      </w:r>
      <w:r>
        <w:rPr>
          <w:noProof/>
        </w:rPr>
        <w:tab/>
        <w:t>1217</w:t>
      </w:r>
    </w:p>
    <w:p w14:paraId="3F0917F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MATCH_REPORT</w:t>
      </w:r>
      <w:r>
        <w:rPr>
          <w:noProof/>
        </w:rPr>
        <w:tab/>
        <w:t>1224</w:t>
      </w:r>
    </w:p>
    <w:p w14:paraId="5AE820B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MATCH_REPORT_ACK</w:t>
      </w:r>
      <w:r>
        <w:rPr>
          <w:noProof/>
        </w:rPr>
        <w:tab/>
        <w:t>1224</w:t>
      </w:r>
    </w:p>
    <w:p w14:paraId="163BCDB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DISCOVERY_UPDATE_REQUEST</w:t>
      </w:r>
      <w:r>
        <w:rPr>
          <w:noProof/>
        </w:rPr>
        <w:tab/>
        <w:t>1225</w:t>
      </w:r>
    </w:p>
    <w:p w14:paraId="0F50D3E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DISCOVERY_UPDATE_RESPONSE</w:t>
      </w:r>
      <w:r>
        <w:rPr>
          <w:noProof/>
        </w:rPr>
        <w:tab/>
        <w:t>1225</w:t>
      </w:r>
    </w:p>
    <w:p w14:paraId="2ADD411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ANNOUNCING_ALERT_REQUEST</w:t>
      </w:r>
      <w:r>
        <w:rPr>
          <w:noProof/>
        </w:rPr>
        <w:tab/>
        <w:t>1226</w:t>
      </w:r>
    </w:p>
    <w:p w14:paraId="051808B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ANNOUNCING_ALERT_RESPONSE</w:t>
      </w:r>
      <w:r>
        <w:rPr>
          <w:noProof/>
        </w:rPr>
        <w:tab/>
        <w:t>1226</w:t>
      </w:r>
    </w:p>
    <w:p w14:paraId="0612649E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1228</w:t>
      </w:r>
    </w:p>
    <w:p w14:paraId="0AAAAD9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 xml:space="preserve">Contents of </w:t>
      </w:r>
      <w:r w:rsidRPr="002001C0">
        <w:rPr>
          <w:rFonts w:eastAsia="SimSun"/>
          <w:noProof/>
          <w:lang w:eastAsia="zh-CN"/>
        </w:rPr>
        <w:t xml:space="preserve">V2X </w:t>
      </w:r>
      <w:r w:rsidRPr="002001C0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1228</w:t>
      </w:r>
    </w:p>
    <w:p w14:paraId="50D2F3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1228</w:t>
      </w:r>
    </w:p>
    <w:p w14:paraId="47D7D15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1229</w:t>
      </w:r>
    </w:p>
    <w:p w14:paraId="3D87604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1232</w:t>
      </w:r>
    </w:p>
    <w:p w14:paraId="0D867EC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1234</w:t>
      </w:r>
    </w:p>
    <w:p w14:paraId="7BBA8E7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1235</w:t>
      </w:r>
    </w:p>
    <w:p w14:paraId="3EF7E32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1235</w:t>
      </w:r>
    </w:p>
    <w:p w14:paraId="46D19E3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1236</w:t>
      </w:r>
    </w:p>
    <w:p w14:paraId="72B072E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1236</w:t>
      </w:r>
    </w:p>
    <w:p w14:paraId="76352BE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1237</w:t>
      </w:r>
    </w:p>
    <w:p w14:paraId="70E3613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1237</w:t>
      </w:r>
    </w:p>
    <w:p w14:paraId="5E1467E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1238</w:t>
      </w:r>
    </w:p>
    <w:p w14:paraId="4FE2A6F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1239</w:t>
      </w:r>
    </w:p>
    <w:p w14:paraId="452C255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1240</w:t>
      </w:r>
    </w:p>
    <w:p w14:paraId="49A1BC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1242</w:t>
      </w:r>
    </w:p>
    <w:p w14:paraId="5CC7379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1243</w:t>
      </w:r>
    </w:p>
    <w:p w14:paraId="61AC249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1243</w:t>
      </w:r>
    </w:p>
    <w:p w14:paraId="2405CB4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1244</w:t>
      </w:r>
    </w:p>
    <w:p w14:paraId="0D53D1F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1245</w:t>
      </w:r>
    </w:p>
    <w:p w14:paraId="63A99CA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1246</w:t>
      </w:r>
    </w:p>
    <w:p w14:paraId="7CECBDC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1247</w:t>
      </w:r>
    </w:p>
    <w:p w14:paraId="2138DA0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1247</w:t>
      </w:r>
    </w:p>
    <w:p w14:paraId="1D10FF8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1248</w:t>
      </w:r>
    </w:p>
    <w:p w14:paraId="3026E43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1248</w:t>
      </w:r>
    </w:p>
    <w:p w14:paraId="5F0DB81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lastRenderedPageBreak/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V2X information elements for UE policy part</w:t>
      </w:r>
      <w:r>
        <w:rPr>
          <w:noProof/>
        </w:rPr>
        <w:tab/>
        <w:t>1248</w:t>
      </w:r>
    </w:p>
    <w:p w14:paraId="2C5D423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1248</w:t>
      </w:r>
    </w:p>
    <w:p w14:paraId="10C1563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1248</w:t>
      </w:r>
    </w:p>
    <w:p w14:paraId="6414BAC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1249</w:t>
      </w:r>
    </w:p>
    <w:p w14:paraId="0A4ED68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1249</w:t>
      </w:r>
    </w:p>
    <w:p w14:paraId="0D8928F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1249</w:t>
      </w:r>
    </w:p>
    <w:p w14:paraId="61F5C5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1250</w:t>
      </w:r>
    </w:p>
    <w:p w14:paraId="2C9A3EB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1250</w:t>
      </w:r>
    </w:p>
    <w:p w14:paraId="3463E2F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1250</w:t>
      </w:r>
    </w:p>
    <w:p w14:paraId="77080A2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1251</w:t>
      </w:r>
    </w:p>
    <w:p w14:paraId="0A7B73B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1251</w:t>
      </w:r>
    </w:p>
    <w:p w14:paraId="3D13B1D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1252</w:t>
      </w:r>
    </w:p>
    <w:p w14:paraId="379B387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1252</w:t>
      </w:r>
    </w:p>
    <w:p w14:paraId="58D1E42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1252</w:t>
      </w:r>
    </w:p>
    <w:p w14:paraId="072A8B7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1252</w:t>
      </w:r>
    </w:p>
    <w:p w14:paraId="0635A2F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1253</w:t>
      </w:r>
    </w:p>
    <w:p w14:paraId="52B9707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1253</w:t>
      </w:r>
    </w:p>
    <w:p w14:paraId="2F1C487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1254</w:t>
      </w:r>
    </w:p>
    <w:p w14:paraId="6B13EE4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1254</w:t>
      </w:r>
    </w:p>
    <w:p w14:paraId="76A8910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1255</w:t>
      </w:r>
    </w:p>
    <w:p w14:paraId="3BD089C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1255</w:t>
      </w:r>
    </w:p>
    <w:p w14:paraId="4A42F8E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1255</w:t>
      </w:r>
    </w:p>
    <w:p w14:paraId="06538C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1255</w:t>
      </w:r>
    </w:p>
    <w:p w14:paraId="4E48FC7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1256</w:t>
      </w:r>
    </w:p>
    <w:p w14:paraId="6109B0A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1256</w:t>
      </w:r>
    </w:p>
    <w:p w14:paraId="4BCBC21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1257</w:t>
      </w:r>
    </w:p>
    <w:p w14:paraId="62E13BF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1257</w:t>
      </w:r>
    </w:p>
    <w:p w14:paraId="75C5CC7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1257</w:t>
      </w:r>
    </w:p>
    <w:p w14:paraId="4040EBD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1257</w:t>
      </w:r>
    </w:p>
    <w:p w14:paraId="15A5247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1258</w:t>
      </w:r>
    </w:p>
    <w:p w14:paraId="7B750FB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1258</w:t>
      </w:r>
    </w:p>
    <w:p w14:paraId="54E8F6E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1258</w:t>
      </w:r>
    </w:p>
    <w:p w14:paraId="085526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1259</w:t>
      </w:r>
    </w:p>
    <w:p w14:paraId="45A87A4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1259</w:t>
      </w:r>
    </w:p>
    <w:p w14:paraId="6B66DAC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1259</w:t>
      </w:r>
    </w:p>
    <w:p w14:paraId="63E3722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1260</w:t>
      </w:r>
    </w:p>
    <w:p w14:paraId="279F6A8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1260</w:t>
      </w:r>
    </w:p>
    <w:p w14:paraId="29C6C2D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1261</w:t>
      </w:r>
    </w:p>
    <w:p w14:paraId="492E81D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1261</w:t>
      </w:r>
    </w:p>
    <w:p w14:paraId="1838AC2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1261</w:t>
      </w:r>
    </w:p>
    <w:p w14:paraId="5130A50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1261</w:t>
      </w:r>
    </w:p>
    <w:p w14:paraId="523840C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1262</w:t>
      </w:r>
    </w:p>
    <w:p w14:paraId="531B065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1262</w:t>
      </w:r>
    </w:p>
    <w:p w14:paraId="4ECDFEF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1262</w:t>
      </w:r>
    </w:p>
    <w:p w14:paraId="4FBBCDC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1262</w:t>
      </w:r>
    </w:p>
    <w:p w14:paraId="72D343E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1263</w:t>
      </w:r>
    </w:p>
    <w:p w14:paraId="2DE00C1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1263</w:t>
      </w:r>
    </w:p>
    <w:p w14:paraId="073CCA3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1263</w:t>
      </w:r>
    </w:p>
    <w:p w14:paraId="42265D1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1264</w:t>
      </w:r>
    </w:p>
    <w:p w14:paraId="54CF507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1264</w:t>
      </w:r>
    </w:p>
    <w:p w14:paraId="304FD0A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1264</w:t>
      </w:r>
    </w:p>
    <w:p w14:paraId="0103AF0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1265</w:t>
      </w:r>
    </w:p>
    <w:p w14:paraId="055F0AD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1265</w:t>
      </w:r>
    </w:p>
    <w:p w14:paraId="2A2EDB4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1266</w:t>
      </w:r>
    </w:p>
    <w:p w14:paraId="629E1E1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1266</w:t>
      </w:r>
    </w:p>
    <w:p w14:paraId="66F5523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1266</w:t>
      </w:r>
    </w:p>
    <w:p w14:paraId="6C60529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1266</w:t>
      </w:r>
    </w:p>
    <w:p w14:paraId="464D245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1267</w:t>
      </w:r>
    </w:p>
    <w:p w14:paraId="18776A48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1267</w:t>
      </w:r>
    </w:p>
    <w:p w14:paraId="383515B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HTTP Request</w:t>
      </w:r>
      <w:r>
        <w:rPr>
          <w:noProof/>
        </w:rPr>
        <w:tab/>
        <w:t>1267</w:t>
      </w:r>
    </w:p>
    <w:p w14:paraId="678FB55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HTTP Response</w:t>
      </w:r>
      <w:r>
        <w:rPr>
          <w:noProof/>
        </w:rPr>
        <w:tab/>
        <w:t>1267</w:t>
      </w:r>
    </w:p>
    <w:p w14:paraId="0F2DE2D1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1268</w:t>
      </w:r>
    </w:p>
    <w:p w14:paraId="6E63359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sv-SE"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sv-SE"/>
        </w:rPr>
        <w:t>ClientHello</w:t>
      </w:r>
      <w:r>
        <w:rPr>
          <w:noProof/>
        </w:rPr>
        <w:tab/>
        <w:t>1268</w:t>
      </w:r>
    </w:p>
    <w:p w14:paraId="6F0B5DC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sv-SE"/>
        </w:rPr>
        <w:t>ServerHello</w:t>
      </w:r>
      <w:r>
        <w:rPr>
          <w:noProof/>
        </w:rPr>
        <w:tab/>
        <w:t>1268</w:t>
      </w:r>
    </w:p>
    <w:p w14:paraId="221AAF8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1268</w:t>
      </w:r>
    </w:p>
    <w:p w14:paraId="74CCCC7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1268</w:t>
      </w:r>
    </w:p>
    <w:p w14:paraId="6FCC1BA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1269</w:t>
      </w:r>
    </w:p>
    <w:p w14:paraId="044E121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1269</w:t>
      </w:r>
    </w:p>
    <w:p w14:paraId="4219B5C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  <w:lang w:eastAsia="sv-SE"/>
        </w:rPr>
        <w:t>Finished</w:t>
      </w:r>
      <w:r>
        <w:rPr>
          <w:noProof/>
        </w:rPr>
        <w:tab/>
        <w:t>1269</w:t>
      </w:r>
    </w:p>
    <w:p w14:paraId="6F5F8BED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1270</w:t>
      </w:r>
    </w:p>
    <w:p w14:paraId="3F87EDD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1270</w:t>
      </w:r>
    </w:p>
    <w:p w14:paraId="5CBD57B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1280</w:t>
      </w:r>
    </w:p>
    <w:p w14:paraId="66DA907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1280</w:t>
      </w:r>
    </w:p>
    <w:p w14:paraId="69E5440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1287</w:t>
      </w:r>
    </w:p>
    <w:p w14:paraId="1B6EB03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1293</w:t>
      </w:r>
    </w:p>
    <w:p w14:paraId="006BA76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1297</w:t>
      </w:r>
    </w:p>
    <w:p w14:paraId="3D02817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1297</w:t>
      </w:r>
    </w:p>
    <w:p w14:paraId="242EC5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1297</w:t>
      </w:r>
    </w:p>
    <w:p w14:paraId="3169CE0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1297</w:t>
      </w:r>
    </w:p>
    <w:p w14:paraId="4312EB5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1298</w:t>
      </w:r>
    </w:p>
    <w:p w14:paraId="47DA6269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2001C0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1298</w:t>
      </w:r>
    </w:p>
    <w:p w14:paraId="1FFE23C6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1299</w:t>
      </w:r>
    </w:p>
    <w:p w14:paraId="73AF1D4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1300</w:t>
      </w:r>
    </w:p>
    <w:p w14:paraId="2003D98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1305</w:t>
      </w:r>
    </w:p>
    <w:p w14:paraId="4EBDFA9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1307</w:t>
      </w:r>
    </w:p>
    <w:p w14:paraId="69447E0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1307</w:t>
      </w:r>
    </w:p>
    <w:p w14:paraId="03A3AB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1307</w:t>
      </w:r>
    </w:p>
    <w:p w14:paraId="38F0BF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1307</w:t>
      </w:r>
    </w:p>
    <w:p w14:paraId="06DF755B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1307</w:t>
      </w:r>
    </w:p>
    <w:p w14:paraId="45A5C6A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1307</w:t>
      </w:r>
    </w:p>
    <w:p w14:paraId="03C3B18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1309</w:t>
      </w:r>
    </w:p>
    <w:p w14:paraId="057EDB0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1310</w:t>
      </w:r>
    </w:p>
    <w:p w14:paraId="6EA5FBA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1311</w:t>
      </w:r>
    </w:p>
    <w:p w14:paraId="70B41A8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1312</w:t>
      </w:r>
    </w:p>
    <w:p w14:paraId="486A4D0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1313</w:t>
      </w:r>
    </w:p>
    <w:p w14:paraId="311A41B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1313</w:t>
      </w:r>
    </w:p>
    <w:p w14:paraId="5756DA9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1314</w:t>
      </w:r>
    </w:p>
    <w:p w14:paraId="3A0CFB5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1315</w:t>
      </w:r>
    </w:p>
    <w:p w14:paraId="1F14328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1315</w:t>
      </w:r>
    </w:p>
    <w:p w14:paraId="64E3DFD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1316</w:t>
      </w:r>
    </w:p>
    <w:p w14:paraId="150E9FF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1316</w:t>
      </w:r>
    </w:p>
    <w:p w14:paraId="6D1C437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 xml:space="preserve">Switch off / Power off procedure in </w:t>
      </w:r>
      <w:r w:rsidRPr="002001C0">
        <w:rPr>
          <w:rFonts w:eastAsia="Yu Mincho"/>
          <w:noProof/>
        </w:rPr>
        <w:t xml:space="preserve">MA PDU session </w:t>
      </w:r>
      <w:r w:rsidRPr="002001C0">
        <w:rPr>
          <w:rFonts w:eastAsia="SimSun"/>
          <w:noProof/>
          <w:lang w:eastAsia="en-US"/>
        </w:rPr>
        <w:t xml:space="preserve">Established </w:t>
      </w:r>
      <w:r w:rsidRPr="002001C0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1317</w:t>
      </w:r>
    </w:p>
    <w:p w14:paraId="7054F98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1317</w:t>
      </w:r>
    </w:p>
    <w:p w14:paraId="06F6A7D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1323</w:t>
      </w:r>
    </w:p>
    <w:p w14:paraId="3F90875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1324</w:t>
      </w:r>
    </w:p>
    <w:p w14:paraId="26A4F7F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1333</w:t>
      </w:r>
    </w:p>
    <w:p w14:paraId="21C96CA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1333</w:t>
      </w:r>
    </w:p>
    <w:p w14:paraId="475A767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1338</w:t>
      </w:r>
    </w:p>
    <w:p w14:paraId="7480BD9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1344</w:t>
      </w:r>
    </w:p>
    <w:p w14:paraId="09F5AFA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1347</w:t>
      </w:r>
    </w:p>
    <w:p w14:paraId="315F9DD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1350</w:t>
      </w:r>
    </w:p>
    <w:p w14:paraId="3C3604B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1351</w:t>
      </w:r>
    </w:p>
    <w:p w14:paraId="7F6087C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1351</w:t>
      </w:r>
    </w:p>
    <w:p w14:paraId="35458AD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1353</w:t>
      </w:r>
    </w:p>
    <w:p w14:paraId="47EC917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1356</w:t>
      </w:r>
    </w:p>
    <w:p w14:paraId="5994FB3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1359</w:t>
      </w:r>
    </w:p>
    <w:p w14:paraId="4375376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1362</w:t>
      </w:r>
    </w:p>
    <w:p w14:paraId="02DC4C6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2001C0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1363</w:t>
      </w:r>
    </w:p>
    <w:p w14:paraId="586B01C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1365</w:t>
      </w:r>
    </w:p>
    <w:p w14:paraId="1C2FEF4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1366</w:t>
      </w:r>
    </w:p>
    <w:p w14:paraId="75FB92A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1369</w:t>
      </w:r>
    </w:p>
    <w:p w14:paraId="4F35969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1370</w:t>
      </w:r>
    </w:p>
    <w:p w14:paraId="55DEDFD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1374</w:t>
      </w:r>
    </w:p>
    <w:p w14:paraId="623D414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1375</w:t>
      </w:r>
    </w:p>
    <w:p w14:paraId="62FDE6E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1378</w:t>
      </w:r>
    </w:p>
    <w:p w14:paraId="419123C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1380</w:t>
      </w:r>
    </w:p>
    <w:p w14:paraId="7815A78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1381</w:t>
      </w:r>
    </w:p>
    <w:p w14:paraId="71C824D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1382</w:t>
      </w:r>
    </w:p>
    <w:p w14:paraId="263ABE8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1383</w:t>
      </w:r>
    </w:p>
    <w:p w14:paraId="36AAFF5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1388</w:t>
      </w:r>
    </w:p>
    <w:p w14:paraId="59130B2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1392</w:t>
      </w:r>
    </w:p>
    <w:p w14:paraId="4A9F500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1393</w:t>
      </w:r>
    </w:p>
    <w:p w14:paraId="5CCED2B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1399</w:t>
      </w:r>
    </w:p>
    <w:p w14:paraId="0577C2E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1401</w:t>
      </w:r>
    </w:p>
    <w:p w14:paraId="5E7DDA4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1403</w:t>
      </w:r>
    </w:p>
    <w:p w14:paraId="1D2AFFD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1405</w:t>
      </w:r>
    </w:p>
    <w:p w14:paraId="15A61AE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1407</w:t>
      </w:r>
    </w:p>
    <w:p w14:paraId="2063A99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1409</w:t>
      </w:r>
    </w:p>
    <w:p w14:paraId="2A6D3E1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1410</w:t>
      </w:r>
    </w:p>
    <w:p w14:paraId="3BF3384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2001C0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2001C0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2001C0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1415</w:t>
      </w:r>
    </w:p>
    <w:p w14:paraId="7CC3637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2001C0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1421</w:t>
      </w:r>
    </w:p>
    <w:p w14:paraId="6ECBE4B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1425</w:t>
      </w:r>
    </w:p>
    <w:p w14:paraId="1F11E62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to check </w:t>
      </w:r>
      <w:r w:rsidRPr="002001C0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1428</w:t>
      </w:r>
    </w:p>
    <w:p w14:paraId="0CB7E78D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1430</w:t>
      </w:r>
    </w:p>
    <w:p w14:paraId="063ABD3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1430</w:t>
      </w:r>
    </w:p>
    <w:p w14:paraId="167A2BF8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1431</w:t>
      </w:r>
    </w:p>
    <w:p w14:paraId="67F5910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1431</w:t>
      </w:r>
    </w:p>
    <w:p w14:paraId="52C97B6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1431</w:t>
      </w:r>
    </w:p>
    <w:p w14:paraId="169011A9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1434</w:t>
      </w:r>
    </w:p>
    <w:p w14:paraId="300241C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1434</w:t>
      </w:r>
    </w:p>
    <w:p w14:paraId="61A36BA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SL-AccessInfo-L2U2N</w:t>
      </w:r>
      <w:r>
        <w:rPr>
          <w:noProof/>
        </w:rPr>
        <w:tab/>
        <w:t>1434</w:t>
      </w:r>
    </w:p>
    <w:p w14:paraId="5564D9A0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1434</w:t>
      </w:r>
    </w:p>
    <w:p w14:paraId="18FDBCAC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1434</w:t>
      </w:r>
    </w:p>
    <w:p w14:paraId="593BDB63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1436</w:t>
      </w:r>
    </w:p>
    <w:p w14:paraId="685C5B0D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1436</w:t>
      </w:r>
    </w:p>
    <w:p w14:paraId="3A1DE5C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1436</w:t>
      </w:r>
    </w:p>
    <w:p w14:paraId="2803E366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1436</w:t>
      </w:r>
    </w:p>
    <w:p w14:paraId="3837821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1436</w:t>
      </w:r>
    </w:p>
    <w:p w14:paraId="4485A0F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1436</w:t>
      </w:r>
    </w:p>
    <w:p w14:paraId="557DE97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1436</w:t>
      </w:r>
    </w:p>
    <w:p w14:paraId="5A71849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1436</w:t>
      </w:r>
    </w:p>
    <w:p w14:paraId="4FF88E5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1436</w:t>
      </w:r>
    </w:p>
    <w:p w14:paraId="0D787DC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1437</w:t>
      </w:r>
    </w:p>
    <w:p w14:paraId="627D6E7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1437</w:t>
      </w:r>
    </w:p>
    <w:p w14:paraId="0104AAA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1438</w:t>
      </w:r>
    </w:p>
    <w:p w14:paraId="2B1351B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1438</w:t>
      </w:r>
    </w:p>
    <w:p w14:paraId="1F33725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1438</w:t>
      </w:r>
    </w:p>
    <w:p w14:paraId="13B5445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1438</w:t>
      </w:r>
    </w:p>
    <w:p w14:paraId="2C0A79B5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1438</w:t>
      </w:r>
    </w:p>
    <w:p w14:paraId="28EBDF4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1438</w:t>
      </w:r>
    </w:p>
    <w:p w14:paraId="7BE1395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1438</w:t>
      </w:r>
    </w:p>
    <w:p w14:paraId="0A61839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1438</w:t>
      </w:r>
    </w:p>
    <w:p w14:paraId="5A01933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1438</w:t>
      </w:r>
    </w:p>
    <w:p w14:paraId="097985A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1438</w:t>
      </w:r>
    </w:p>
    <w:p w14:paraId="1608A43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1438</w:t>
      </w:r>
    </w:p>
    <w:p w14:paraId="648FCDC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1438</w:t>
      </w:r>
    </w:p>
    <w:p w14:paraId="7BD74826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1439</w:t>
      </w:r>
    </w:p>
    <w:p w14:paraId="0CF7E4B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1439</w:t>
      </w:r>
    </w:p>
    <w:p w14:paraId="1D0E5E0F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1440</w:t>
      </w:r>
    </w:p>
    <w:p w14:paraId="4B3B188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1440</w:t>
      </w:r>
    </w:p>
    <w:p w14:paraId="3529AE6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1440</w:t>
      </w:r>
    </w:p>
    <w:p w14:paraId="1B15068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1440</w:t>
      </w:r>
    </w:p>
    <w:p w14:paraId="10A74F38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1440</w:t>
      </w:r>
    </w:p>
    <w:p w14:paraId="7D96CE56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1441</w:t>
      </w:r>
    </w:p>
    <w:p w14:paraId="1D76C5E3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1441</w:t>
      </w:r>
    </w:p>
    <w:p w14:paraId="709246B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n13</w:t>
      </w:r>
      <w:r>
        <w:rPr>
          <w:noProof/>
        </w:rPr>
        <w:tab/>
        <w:t>1441</w:t>
      </w:r>
    </w:p>
    <w:p w14:paraId="36AEDB1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1442</w:t>
      </w:r>
    </w:p>
    <w:p w14:paraId="6D185660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1442</w:t>
      </w:r>
    </w:p>
    <w:p w14:paraId="59B68A39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1442</w:t>
      </w:r>
    </w:p>
    <w:p w14:paraId="4AE19588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1443</w:t>
      </w:r>
    </w:p>
    <w:p w14:paraId="4B3260A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1443</w:t>
      </w:r>
    </w:p>
    <w:p w14:paraId="66B346E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1443</w:t>
      </w:r>
    </w:p>
    <w:p w14:paraId="06B4E4E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1444</w:t>
      </w:r>
    </w:p>
    <w:p w14:paraId="64BDBCC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1444</w:t>
      </w:r>
    </w:p>
    <w:p w14:paraId="5E0099E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1444</w:t>
      </w:r>
    </w:p>
    <w:p w14:paraId="581D0ACF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1445</w:t>
      </w:r>
    </w:p>
    <w:p w14:paraId="6D348382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1445</w:t>
      </w:r>
    </w:p>
    <w:p w14:paraId="12A60A0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1446</w:t>
      </w:r>
    </w:p>
    <w:p w14:paraId="06DBE632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1446</w:t>
      </w:r>
    </w:p>
    <w:p w14:paraId="3D1AC75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1446</w:t>
      </w:r>
    </w:p>
    <w:p w14:paraId="475EDAE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1446</w:t>
      </w:r>
    </w:p>
    <w:p w14:paraId="1D01B36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1447</w:t>
      </w:r>
    </w:p>
    <w:p w14:paraId="654B5EB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1447</w:t>
      </w:r>
    </w:p>
    <w:p w14:paraId="177C6699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1448</w:t>
      </w:r>
    </w:p>
    <w:p w14:paraId="1A78BB33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1448</w:t>
      </w:r>
    </w:p>
    <w:p w14:paraId="24B24F2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1448</w:t>
      </w:r>
    </w:p>
    <w:p w14:paraId="679414F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1448</w:t>
      </w:r>
    </w:p>
    <w:p w14:paraId="36F41FBE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1449</w:t>
      </w:r>
    </w:p>
    <w:p w14:paraId="4E728CB8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1449</w:t>
      </w:r>
    </w:p>
    <w:p w14:paraId="1B8D60B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1449</w:t>
      </w:r>
    </w:p>
    <w:p w14:paraId="19C4E9BC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1450</w:t>
      </w:r>
    </w:p>
    <w:p w14:paraId="3247982E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1450</w:t>
      </w:r>
    </w:p>
    <w:p w14:paraId="7FA5F01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1450</w:t>
      </w:r>
    </w:p>
    <w:p w14:paraId="1BF91C05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1451</w:t>
      </w:r>
    </w:p>
    <w:p w14:paraId="3EB4A7F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1451</w:t>
      </w:r>
    </w:p>
    <w:p w14:paraId="339D42E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1451</w:t>
      </w:r>
    </w:p>
    <w:p w14:paraId="331CF914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1452</w:t>
      </w:r>
    </w:p>
    <w:p w14:paraId="798C4795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1452</w:t>
      </w:r>
    </w:p>
    <w:p w14:paraId="15A31EB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1452</w:t>
      </w:r>
    </w:p>
    <w:p w14:paraId="2DDED2A9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1453</w:t>
      </w:r>
    </w:p>
    <w:p w14:paraId="5844785B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5.2.2.1.80 – 5.2.2.1.84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1453</w:t>
      </w:r>
    </w:p>
    <w:p w14:paraId="55CA288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n85</w:t>
      </w:r>
      <w:r>
        <w:rPr>
          <w:noProof/>
        </w:rPr>
        <w:tab/>
        <w:t>1453</w:t>
      </w:r>
    </w:p>
    <w:p w14:paraId="4781AB58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5.2.2.1.86 – 5.2.2.1.104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1454</w:t>
      </w:r>
    </w:p>
    <w:p w14:paraId="549722D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1454</w:t>
      </w:r>
    </w:p>
    <w:p w14:paraId="451F6938" w14:textId="77777777" w:rsidR="00F56D12" w:rsidRDefault="00F56D1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5.2.2.1.</w:t>
      </w:r>
      <w:r w:rsidRPr="002001C0">
        <w:rPr>
          <w:rFonts w:eastAsia="SimSun"/>
          <w:noProof/>
          <w:lang w:eastAsia="zh-CN"/>
        </w:rPr>
        <w:t>106</w:t>
      </w:r>
      <w:r w:rsidRPr="002001C0">
        <w:rPr>
          <w:rFonts w:eastAsia="SimSun"/>
          <w:noProof/>
          <w:lang w:eastAsia="en-US"/>
        </w:rPr>
        <w:t xml:space="preserve"> – 5.2.2.1.</w:t>
      </w:r>
      <w:r w:rsidRPr="002001C0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>FFS</w:t>
      </w:r>
      <w:r>
        <w:rPr>
          <w:noProof/>
        </w:rPr>
        <w:tab/>
        <w:t>1454</w:t>
      </w:r>
    </w:p>
    <w:p w14:paraId="6114532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1455</w:t>
      </w:r>
    </w:p>
    <w:p w14:paraId="63C6AF6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1455</w:t>
      </w:r>
    </w:p>
    <w:p w14:paraId="58449B2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1455</w:t>
      </w:r>
    </w:p>
    <w:p w14:paraId="5B01D82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1455</w:t>
      </w:r>
    </w:p>
    <w:p w14:paraId="70CD281A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1456</w:t>
      </w:r>
    </w:p>
    <w:p w14:paraId="09885D8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1456</w:t>
      </w:r>
    </w:p>
    <w:p w14:paraId="4F7946C8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zh-CN"/>
        </w:rPr>
        <w:t>Void</w:t>
      </w:r>
      <w:r>
        <w:rPr>
          <w:noProof/>
        </w:rPr>
        <w:tab/>
        <w:t>1457</w:t>
      </w:r>
    </w:p>
    <w:p w14:paraId="7A9D43B7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1457</w:t>
      </w:r>
    </w:p>
    <w:p w14:paraId="7E3BB43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1457</w:t>
      </w:r>
    </w:p>
    <w:p w14:paraId="537EBCF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1464</w:t>
      </w:r>
    </w:p>
    <w:p w14:paraId="40240EB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1465</w:t>
      </w:r>
    </w:p>
    <w:p w14:paraId="4256860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1490</w:t>
      </w:r>
    </w:p>
    <w:p w14:paraId="0C5FE5A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1493</w:t>
      </w:r>
    </w:p>
    <w:p w14:paraId="55F9F2D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1496</w:t>
      </w:r>
    </w:p>
    <w:p w14:paraId="70E6CEC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1506</w:t>
      </w:r>
    </w:p>
    <w:p w14:paraId="619818A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1515</w:t>
      </w:r>
    </w:p>
    <w:p w14:paraId="22F7003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1530</w:t>
      </w:r>
    </w:p>
    <w:p w14:paraId="78CFD1E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1539</w:t>
      </w:r>
    </w:p>
    <w:p w14:paraId="57B4BD9F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1540</w:t>
      </w:r>
    </w:p>
    <w:p w14:paraId="4BDB5ED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1540</w:t>
      </w:r>
    </w:p>
    <w:p w14:paraId="39D2556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1541</w:t>
      </w:r>
    </w:p>
    <w:p w14:paraId="5522BDC3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1542</w:t>
      </w:r>
    </w:p>
    <w:p w14:paraId="30D6B2E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1543</w:t>
      </w:r>
    </w:p>
    <w:p w14:paraId="379A830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1543</w:t>
      </w:r>
    </w:p>
    <w:p w14:paraId="3DA0F94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1543</w:t>
      </w:r>
    </w:p>
    <w:p w14:paraId="63882E4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1543</w:t>
      </w:r>
    </w:p>
    <w:p w14:paraId="7A641B9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1545</w:t>
      </w:r>
    </w:p>
    <w:p w14:paraId="6D82E90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1545</w:t>
      </w:r>
    </w:p>
    <w:p w14:paraId="5232EA3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1546</w:t>
      </w:r>
    </w:p>
    <w:p w14:paraId="06511CA0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5.</w:t>
      </w:r>
      <w:r w:rsidRPr="002001C0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 xml:space="preserve">Test environment for </w:t>
      </w:r>
      <w:r w:rsidRPr="002001C0">
        <w:rPr>
          <w:rFonts w:eastAsia="SimSun"/>
          <w:noProof/>
          <w:lang w:eastAsia="zh-CN"/>
        </w:rPr>
        <w:t>ATG</w:t>
      </w:r>
      <w:r w:rsidRPr="002001C0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1546</w:t>
      </w:r>
    </w:p>
    <w:p w14:paraId="70C3E04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5.</w:t>
      </w:r>
      <w:r w:rsidRPr="002001C0">
        <w:rPr>
          <w:rFonts w:eastAsia="SimSun"/>
          <w:noProof/>
          <w:lang w:eastAsia="zh-CN"/>
        </w:rPr>
        <w:t>7</w:t>
      </w:r>
      <w:r w:rsidRPr="002001C0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 xml:space="preserve"> NR </w:t>
      </w:r>
      <w:r w:rsidRPr="002001C0">
        <w:rPr>
          <w:rFonts w:eastAsia="SimSun"/>
          <w:noProof/>
          <w:lang w:eastAsia="zh-CN"/>
        </w:rPr>
        <w:t>ATG</w:t>
      </w:r>
      <w:r w:rsidRPr="002001C0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1546</w:t>
      </w:r>
    </w:p>
    <w:p w14:paraId="257F8F1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en-US"/>
        </w:rPr>
        <w:t>5.</w:t>
      </w:r>
      <w:r w:rsidRPr="002001C0">
        <w:rPr>
          <w:rFonts w:eastAsia="SimSun"/>
          <w:noProof/>
          <w:lang w:eastAsia="zh-CN"/>
        </w:rPr>
        <w:t>7</w:t>
      </w:r>
      <w:r w:rsidRPr="002001C0">
        <w:rPr>
          <w:rFonts w:eastAsia="SimSun"/>
          <w:noProof/>
          <w:lang w:eastAsia="en-US"/>
        </w:rPr>
        <w:t>.</w:t>
      </w:r>
      <w:r w:rsidRPr="002001C0">
        <w:rPr>
          <w:rFonts w:eastAsia="SimSun"/>
          <w:noProof/>
          <w:lang w:eastAsia="zh-CN"/>
        </w:rPr>
        <w:t>1</w:t>
      </w:r>
      <w:r w:rsidRPr="002001C0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zh-CN"/>
        </w:rPr>
        <w:t>atg</w:t>
      </w:r>
      <w:r w:rsidRPr="002001C0">
        <w:rPr>
          <w:rFonts w:eastAsia="SimSun"/>
          <w:i/>
          <w:iCs/>
          <w:noProof/>
          <w:lang w:eastAsia="en-US"/>
        </w:rPr>
        <w:t>-</w:t>
      </w:r>
      <w:r w:rsidRPr="002001C0">
        <w:rPr>
          <w:rFonts w:eastAsia="SimSun"/>
          <w:i/>
          <w:iCs/>
          <w:noProof/>
          <w:lang w:eastAsia="zh-CN"/>
        </w:rPr>
        <w:t>C</w:t>
      </w:r>
      <w:r w:rsidRPr="002001C0">
        <w:rPr>
          <w:rFonts w:eastAsia="SimSun"/>
          <w:i/>
          <w:iCs/>
          <w:noProof/>
          <w:lang w:eastAsia="en-US"/>
        </w:rPr>
        <w:t>onfig-r1</w:t>
      </w:r>
      <w:r w:rsidRPr="002001C0">
        <w:rPr>
          <w:rFonts w:eastAsia="SimSun"/>
          <w:i/>
          <w:iCs/>
          <w:noProof/>
          <w:lang w:eastAsia="zh-CN"/>
        </w:rPr>
        <w:t>8</w:t>
      </w:r>
      <w:r w:rsidRPr="002001C0">
        <w:rPr>
          <w:rFonts w:eastAsia="SimSun"/>
          <w:noProof/>
          <w:lang w:eastAsia="en-US"/>
        </w:rPr>
        <w:t xml:space="preserve"> values in SIB</w:t>
      </w:r>
      <w:r w:rsidRPr="002001C0">
        <w:rPr>
          <w:rFonts w:eastAsia="SimSun"/>
          <w:noProof/>
          <w:lang w:eastAsia="zh-CN"/>
        </w:rPr>
        <w:t>22</w:t>
      </w:r>
      <w:r>
        <w:rPr>
          <w:noProof/>
        </w:rPr>
        <w:tab/>
        <w:t>1546</w:t>
      </w:r>
    </w:p>
    <w:p w14:paraId="29A1E922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1546</w:t>
      </w:r>
    </w:p>
    <w:p w14:paraId="43798D86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1546</w:t>
      </w:r>
    </w:p>
    <w:p w14:paraId="2937352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1546</w:t>
      </w:r>
    </w:p>
    <w:p w14:paraId="45FF137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1547</w:t>
      </w:r>
    </w:p>
    <w:p w14:paraId="659A0D6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1547</w:t>
      </w:r>
    </w:p>
    <w:p w14:paraId="6200EE1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1547</w:t>
      </w:r>
    </w:p>
    <w:p w14:paraId="58BB327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2001C0">
        <w:rPr>
          <w:rFonts w:eastAsia="MS Mincho"/>
          <w:noProof/>
        </w:rPr>
        <w:t>1</w:t>
      </w:r>
      <w:r>
        <w:rPr>
          <w:noProof/>
        </w:rPr>
        <w:t>.</w:t>
      </w:r>
      <w:r w:rsidRPr="002001C0">
        <w:rPr>
          <w:rFonts w:eastAsia="MS Mincho"/>
          <w:noProof/>
        </w:rPr>
        <w:t>3</w:t>
      </w:r>
      <w:r>
        <w:rPr>
          <w:noProof/>
        </w:rPr>
        <w:t>.</w:t>
      </w:r>
      <w:r w:rsidRPr="002001C0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S Mincho"/>
          <w:noProof/>
        </w:rPr>
        <w:t>Sample OTA Measurement Test Setup</w:t>
      </w:r>
      <w:r>
        <w:rPr>
          <w:noProof/>
        </w:rPr>
        <w:tab/>
        <w:t>1548</w:t>
      </w:r>
    </w:p>
    <w:p w14:paraId="208AC81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2001C0">
        <w:rPr>
          <w:rFonts w:eastAsia="MS Mincho"/>
          <w:noProof/>
        </w:rPr>
        <w:t>1</w:t>
      </w:r>
      <w:r>
        <w:rPr>
          <w:noProof/>
        </w:rPr>
        <w:t>.</w:t>
      </w:r>
      <w:r w:rsidRPr="002001C0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1548</w:t>
      </w:r>
    </w:p>
    <w:p w14:paraId="072B905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2001C0">
        <w:rPr>
          <w:rFonts w:eastAsia="MS Mincho"/>
          <w:noProof/>
        </w:rPr>
        <w:t>1</w:t>
      </w:r>
      <w:r>
        <w:rPr>
          <w:noProof/>
        </w:rPr>
        <w:t>.</w:t>
      </w:r>
      <w:r w:rsidRPr="002001C0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MS Mincho"/>
          <w:noProof/>
        </w:rPr>
        <w:t>Handling of Thresholds</w:t>
      </w:r>
      <w:r>
        <w:rPr>
          <w:noProof/>
        </w:rPr>
        <w:tab/>
        <w:t>1549</w:t>
      </w:r>
    </w:p>
    <w:p w14:paraId="2D4D665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1549</w:t>
      </w:r>
    </w:p>
    <w:p w14:paraId="0D5B3647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1549</w:t>
      </w:r>
    </w:p>
    <w:p w14:paraId="7F3DF72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1549</w:t>
      </w:r>
    </w:p>
    <w:p w14:paraId="073F068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1549</w:t>
      </w:r>
    </w:p>
    <w:p w14:paraId="17E9686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1550</w:t>
      </w:r>
    </w:p>
    <w:p w14:paraId="7056A2E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1551</w:t>
      </w:r>
    </w:p>
    <w:p w14:paraId="46B3C12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1552</w:t>
      </w:r>
    </w:p>
    <w:p w14:paraId="79058AD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1552</w:t>
      </w:r>
    </w:p>
    <w:p w14:paraId="64AB8715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1554</w:t>
      </w:r>
    </w:p>
    <w:p w14:paraId="236A26F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1555</w:t>
      </w:r>
    </w:p>
    <w:p w14:paraId="3A64BE1F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1555</w:t>
      </w:r>
    </w:p>
    <w:p w14:paraId="45DE8B8B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1555</w:t>
      </w:r>
    </w:p>
    <w:p w14:paraId="059C3D00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1556</w:t>
      </w:r>
    </w:p>
    <w:p w14:paraId="55DCD2E2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1556</w:t>
      </w:r>
    </w:p>
    <w:p w14:paraId="1393168D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1557</w:t>
      </w:r>
    </w:p>
    <w:p w14:paraId="0CD4C8A9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1558</w:t>
      </w:r>
    </w:p>
    <w:p w14:paraId="5A22C00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1559</w:t>
      </w:r>
    </w:p>
    <w:p w14:paraId="022DB51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1559</w:t>
      </w:r>
    </w:p>
    <w:p w14:paraId="2E8835E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1580</w:t>
      </w:r>
    </w:p>
    <w:p w14:paraId="3A899C6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1580</w:t>
      </w:r>
    </w:p>
    <w:p w14:paraId="4C418A42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1580</w:t>
      </w:r>
    </w:p>
    <w:p w14:paraId="0961EF5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1582</w:t>
      </w:r>
    </w:p>
    <w:p w14:paraId="0D272BD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1584</w:t>
      </w:r>
    </w:p>
    <w:p w14:paraId="32C9345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1584</w:t>
      </w:r>
    </w:p>
    <w:p w14:paraId="6BE9BCA7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1584</w:t>
      </w:r>
    </w:p>
    <w:p w14:paraId="00F744B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1585</w:t>
      </w:r>
    </w:p>
    <w:p w14:paraId="2913BF4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1585</w:t>
      </w:r>
    </w:p>
    <w:p w14:paraId="759DD35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1589</w:t>
      </w:r>
    </w:p>
    <w:p w14:paraId="42C2BAE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1592</w:t>
      </w:r>
    </w:p>
    <w:p w14:paraId="43898BA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1592</w:t>
      </w:r>
    </w:p>
    <w:p w14:paraId="0EC088E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1592</w:t>
      </w:r>
    </w:p>
    <w:p w14:paraId="0B50AE9C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1595</w:t>
      </w:r>
    </w:p>
    <w:p w14:paraId="31473BF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1595</w:t>
      </w:r>
    </w:p>
    <w:p w14:paraId="14D51DE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1595</w:t>
      </w:r>
    </w:p>
    <w:p w14:paraId="4EE9A56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1595</w:t>
      </w:r>
    </w:p>
    <w:p w14:paraId="747A280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1595</w:t>
      </w:r>
    </w:p>
    <w:p w14:paraId="0D5E20F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1596</w:t>
      </w:r>
    </w:p>
    <w:p w14:paraId="6F241D0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1596</w:t>
      </w:r>
    </w:p>
    <w:p w14:paraId="577A088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1596</w:t>
      </w:r>
    </w:p>
    <w:p w14:paraId="7FA525F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1598</w:t>
      </w:r>
    </w:p>
    <w:p w14:paraId="7DAF2EA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1598</w:t>
      </w:r>
    </w:p>
    <w:p w14:paraId="449EA60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1598</w:t>
      </w:r>
    </w:p>
    <w:p w14:paraId="1554F64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1598</w:t>
      </w:r>
    </w:p>
    <w:p w14:paraId="7779969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1598</w:t>
      </w:r>
    </w:p>
    <w:p w14:paraId="0E9284D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1599</w:t>
      </w:r>
    </w:p>
    <w:p w14:paraId="25FF9E5A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1600</w:t>
      </w:r>
    </w:p>
    <w:p w14:paraId="5A6A9F8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1600</w:t>
      </w:r>
    </w:p>
    <w:p w14:paraId="4777377E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1608</w:t>
      </w:r>
    </w:p>
    <w:p w14:paraId="4398A5C1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1608</w:t>
      </w:r>
    </w:p>
    <w:p w14:paraId="521BB3C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1608</w:t>
      </w:r>
    </w:p>
    <w:p w14:paraId="0BCDC5BF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1608</w:t>
      </w:r>
    </w:p>
    <w:p w14:paraId="7027F70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1608</w:t>
      </w:r>
    </w:p>
    <w:p w14:paraId="483D45D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1608</w:t>
      </w:r>
    </w:p>
    <w:p w14:paraId="71AD828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1608</w:t>
      </w:r>
    </w:p>
    <w:p w14:paraId="28764A9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1608</w:t>
      </w:r>
    </w:p>
    <w:p w14:paraId="5D17738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1608</w:t>
      </w:r>
    </w:p>
    <w:p w14:paraId="67B77CCC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1608</w:t>
      </w:r>
    </w:p>
    <w:p w14:paraId="053B82E4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1609</w:t>
      </w:r>
    </w:p>
    <w:p w14:paraId="57192411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1610</w:t>
      </w:r>
    </w:p>
    <w:p w14:paraId="7A8985B3" w14:textId="77777777" w:rsidR="00F56D12" w:rsidRDefault="00F56D1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1610</w:t>
      </w:r>
    </w:p>
    <w:p w14:paraId="08DB28F4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1611</w:t>
      </w:r>
    </w:p>
    <w:p w14:paraId="5ABED51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1611</w:t>
      </w:r>
    </w:p>
    <w:p w14:paraId="66025D0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1611</w:t>
      </w:r>
    </w:p>
    <w:p w14:paraId="03B8995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1611</w:t>
      </w:r>
    </w:p>
    <w:p w14:paraId="5BDE408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1611</w:t>
      </w:r>
    </w:p>
    <w:p w14:paraId="785DF97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1611</w:t>
      </w:r>
    </w:p>
    <w:p w14:paraId="4838518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1613</w:t>
      </w:r>
    </w:p>
    <w:p w14:paraId="339D69D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1613</w:t>
      </w:r>
    </w:p>
    <w:p w14:paraId="38F2FC6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1613</w:t>
      </w:r>
    </w:p>
    <w:p w14:paraId="5CC8FED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1618</w:t>
      </w:r>
    </w:p>
    <w:p w14:paraId="25E448C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1618</w:t>
      </w:r>
    </w:p>
    <w:p w14:paraId="41C8E49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1619</w:t>
      </w:r>
    </w:p>
    <w:p w14:paraId="52F75192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1619</w:t>
      </w:r>
    </w:p>
    <w:p w14:paraId="7501358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1619</w:t>
      </w:r>
    </w:p>
    <w:p w14:paraId="4A6EDCD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1619</w:t>
      </w:r>
    </w:p>
    <w:p w14:paraId="1A1C41A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1624</w:t>
      </w:r>
    </w:p>
    <w:p w14:paraId="490ECFE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1627</w:t>
      </w:r>
    </w:p>
    <w:p w14:paraId="584A818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1628</w:t>
      </w:r>
    </w:p>
    <w:p w14:paraId="3D58AD4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1628</w:t>
      </w:r>
    </w:p>
    <w:p w14:paraId="0DFC595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1629</w:t>
      </w:r>
    </w:p>
    <w:p w14:paraId="24FBD1D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1629</w:t>
      </w:r>
    </w:p>
    <w:p w14:paraId="6BAF102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1630</w:t>
      </w:r>
    </w:p>
    <w:p w14:paraId="360AC41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1630</w:t>
      </w:r>
    </w:p>
    <w:p w14:paraId="5610803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NZP-CSI-RS-ResourceId for Aperiodic TRS</w:t>
      </w:r>
      <w:r>
        <w:rPr>
          <w:noProof/>
        </w:rPr>
        <w:tab/>
        <w:t>1631</w:t>
      </w:r>
    </w:p>
    <w:p w14:paraId="5214899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CSI-RS-ResourceMapping for ZP-CSI-RS</w:t>
      </w:r>
      <w:r>
        <w:rPr>
          <w:noProof/>
        </w:rPr>
        <w:tab/>
        <w:t>1634</w:t>
      </w:r>
    </w:p>
    <w:p w14:paraId="78F023A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1637</w:t>
      </w:r>
    </w:p>
    <w:p w14:paraId="2F9397E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1638</w:t>
      </w:r>
    </w:p>
    <w:p w14:paraId="4C384107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1639</w:t>
      </w:r>
    </w:p>
    <w:p w14:paraId="252392E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1639</w:t>
      </w:r>
    </w:p>
    <w:p w14:paraId="60C71D8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1640</w:t>
      </w:r>
    </w:p>
    <w:p w14:paraId="51C3AE3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1640</w:t>
      </w:r>
    </w:p>
    <w:p w14:paraId="5AFE367C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1640</w:t>
      </w:r>
    </w:p>
    <w:p w14:paraId="657D25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1641</w:t>
      </w:r>
    </w:p>
    <w:p w14:paraId="0D04A85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1641</w:t>
      </w:r>
    </w:p>
    <w:p w14:paraId="06BBDCC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1642</w:t>
      </w:r>
    </w:p>
    <w:p w14:paraId="7012058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1642</w:t>
      </w:r>
    </w:p>
    <w:p w14:paraId="7E6AE53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1643</w:t>
      </w:r>
    </w:p>
    <w:p w14:paraId="65E8021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1643</w:t>
      </w:r>
    </w:p>
    <w:p w14:paraId="10A4EC1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PRB-Id</w:t>
      </w:r>
      <w:r>
        <w:rPr>
          <w:noProof/>
        </w:rPr>
        <w:tab/>
        <w:t>1666</w:t>
      </w:r>
    </w:p>
    <w:p w14:paraId="22032AD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ZP-CSI-RS-Resource-RRM</w:t>
      </w:r>
      <w:r>
        <w:rPr>
          <w:noProof/>
        </w:rPr>
        <w:tab/>
        <w:t>1666</w:t>
      </w:r>
    </w:p>
    <w:p w14:paraId="6E8F622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ZP-CSI-RS-ResourceSet-RRM</w:t>
      </w:r>
      <w:r>
        <w:rPr>
          <w:noProof/>
        </w:rPr>
        <w:tab/>
        <w:t>1666</w:t>
      </w:r>
    </w:p>
    <w:p w14:paraId="0DB66404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noProof/>
        </w:rPr>
        <w:t>ZP-CSI-RS-ResourceSetId-RRM</w:t>
      </w:r>
      <w:r>
        <w:rPr>
          <w:noProof/>
        </w:rPr>
        <w:tab/>
        <w:t>1667</w:t>
      </w:r>
    </w:p>
    <w:p w14:paraId="2927B71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1667</w:t>
      </w:r>
    </w:p>
    <w:p w14:paraId="73A875D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SL-BWP-ConfigCommon</w:t>
      </w:r>
      <w:r>
        <w:rPr>
          <w:noProof/>
        </w:rPr>
        <w:tab/>
        <w:t>1667</w:t>
      </w:r>
    </w:p>
    <w:p w14:paraId="20BE0D61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SL-BWP-PoolConfigCommon</w:t>
      </w:r>
      <w:r>
        <w:rPr>
          <w:noProof/>
        </w:rPr>
        <w:tab/>
        <w:t>1667</w:t>
      </w:r>
    </w:p>
    <w:p w14:paraId="36140C5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SL-ResourcePool</w:t>
      </w:r>
      <w:r>
        <w:rPr>
          <w:noProof/>
        </w:rPr>
        <w:tab/>
        <w:t>1668</w:t>
      </w:r>
    </w:p>
    <w:p w14:paraId="3A2A581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SL-PSSCH-TxConfigList</w:t>
      </w:r>
      <w:r>
        <w:rPr>
          <w:noProof/>
        </w:rPr>
        <w:tab/>
        <w:t>1668</w:t>
      </w:r>
    </w:p>
    <w:p w14:paraId="05827F8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i/>
          <w:iCs/>
          <w:noProof/>
        </w:rPr>
        <w:t>SL-UE-SelectedConfig</w:t>
      </w:r>
      <w:r>
        <w:rPr>
          <w:noProof/>
        </w:rPr>
        <w:tab/>
        <w:t>1669</w:t>
      </w:r>
    </w:p>
    <w:p w14:paraId="7A639D68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1669</w:t>
      </w:r>
    </w:p>
    <w:p w14:paraId="5A9A9B89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1669</w:t>
      </w:r>
    </w:p>
    <w:p w14:paraId="784DC13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1669</w:t>
      </w:r>
    </w:p>
    <w:p w14:paraId="59FB45A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1669</w:t>
      </w:r>
    </w:p>
    <w:p w14:paraId="17AB3717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1669</w:t>
      </w:r>
    </w:p>
    <w:p w14:paraId="1E6D1BA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1669</w:t>
      </w:r>
    </w:p>
    <w:p w14:paraId="5ACB05F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1669</w:t>
      </w:r>
    </w:p>
    <w:p w14:paraId="39B10AA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1669</w:t>
      </w:r>
    </w:p>
    <w:p w14:paraId="57F2A9C5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1669</w:t>
      </w:r>
    </w:p>
    <w:p w14:paraId="1367C322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1675</w:t>
      </w:r>
    </w:p>
    <w:p w14:paraId="0EB5BDA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1678</w:t>
      </w:r>
    </w:p>
    <w:p w14:paraId="6D398263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1678</w:t>
      </w:r>
    </w:p>
    <w:p w14:paraId="524BFE2F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7</w:t>
      </w:r>
      <w:r w:rsidRPr="002001C0">
        <w:rPr>
          <w:rFonts w:eastAsia="SimSun"/>
          <w:noProof/>
          <w:lang w:eastAsia="en-US"/>
        </w:rPr>
        <w:t>.</w:t>
      </w:r>
      <w:r w:rsidRPr="002001C0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 xml:space="preserve">Test environment for </w:t>
      </w:r>
      <w:r w:rsidRPr="002001C0">
        <w:rPr>
          <w:rFonts w:eastAsia="SimSun"/>
          <w:noProof/>
          <w:lang w:eastAsia="zh-CN"/>
        </w:rPr>
        <w:t>ATG</w:t>
      </w:r>
      <w:r w:rsidRPr="002001C0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1679</w:t>
      </w:r>
    </w:p>
    <w:p w14:paraId="4863326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7</w:t>
      </w:r>
      <w:r w:rsidRPr="002001C0">
        <w:rPr>
          <w:rFonts w:eastAsia="SimSun"/>
          <w:noProof/>
          <w:lang w:eastAsia="en-US"/>
        </w:rPr>
        <w:t>.</w:t>
      </w:r>
      <w:r w:rsidRPr="002001C0">
        <w:rPr>
          <w:rFonts w:eastAsia="SimSun"/>
          <w:noProof/>
          <w:lang w:eastAsia="zh-CN"/>
        </w:rPr>
        <w:t>7</w:t>
      </w:r>
      <w:r w:rsidRPr="002001C0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noProof/>
          <w:lang w:eastAsia="en-US"/>
        </w:rPr>
        <w:t xml:space="preserve"> NR </w:t>
      </w:r>
      <w:r w:rsidRPr="002001C0">
        <w:rPr>
          <w:rFonts w:eastAsia="SimSun"/>
          <w:noProof/>
          <w:lang w:eastAsia="zh-CN"/>
        </w:rPr>
        <w:t>ATG</w:t>
      </w:r>
      <w:r w:rsidRPr="002001C0">
        <w:rPr>
          <w:rFonts w:eastAsia="SimSun"/>
          <w:noProof/>
          <w:lang w:eastAsia="en-US"/>
        </w:rPr>
        <w:t xml:space="preserve"> message contents for R</w:t>
      </w:r>
      <w:r w:rsidRPr="002001C0">
        <w:rPr>
          <w:rFonts w:eastAsia="SimSun"/>
          <w:noProof/>
          <w:lang w:eastAsia="zh-CN"/>
        </w:rPr>
        <w:t>RM</w:t>
      </w:r>
      <w:r w:rsidRPr="002001C0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1680</w:t>
      </w:r>
    </w:p>
    <w:p w14:paraId="209197C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SimSun"/>
          <w:noProof/>
          <w:lang w:eastAsia="zh-CN"/>
        </w:rPr>
        <w:t>7</w:t>
      </w:r>
      <w:r w:rsidRPr="002001C0">
        <w:rPr>
          <w:rFonts w:eastAsia="SimSun"/>
          <w:noProof/>
          <w:lang w:eastAsia="en-US"/>
        </w:rPr>
        <w:t>.</w:t>
      </w:r>
      <w:r w:rsidRPr="002001C0">
        <w:rPr>
          <w:rFonts w:eastAsia="SimSun"/>
          <w:noProof/>
          <w:lang w:eastAsia="zh-CN"/>
        </w:rPr>
        <w:t>7</w:t>
      </w:r>
      <w:r w:rsidRPr="002001C0">
        <w:rPr>
          <w:rFonts w:eastAsia="SimSun"/>
          <w:noProof/>
          <w:lang w:eastAsia="en-US"/>
        </w:rPr>
        <w:t>.</w:t>
      </w:r>
      <w:r w:rsidRPr="002001C0">
        <w:rPr>
          <w:rFonts w:eastAsia="SimSun"/>
          <w:noProof/>
          <w:lang w:eastAsia="zh-CN"/>
        </w:rPr>
        <w:t>1</w:t>
      </w:r>
      <w:r w:rsidRPr="002001C0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SimSun"/>
          <w:i/>
          <w:iCs/>
          <w:noProof/>
          <w:lang w:eastAsia="zh-CN"/>
        </w:rPr>
        <w:t>atg</w:t>
      </w:r>
      <w:r w:rsidRPr="002001C0">
        <w:rPr>
          <w:rFonts w:eastAsia="SimSun"/>
          <w:i/>
          <w:iCs/>
          <w:noProof/>
          <w:lang w:eastAsia="en-US"/>
        </w:rPr>
        <w:t>-</w:t>
      </w:r>
      <w:r w:rsidRPr="002001C0">
        <w:rPr>
          <w:rFonts w:eastAsia="SimSun"/>
          <w:i/>
          <w:iCs/>
          <w:noProof/>
          <w:lang w:eastAsia="zh-CN"/>
        </w:rPr>
        <w:t>C</w:t>
      </w:r>
      <w:r w:rsidRPr="002001C0">
        <w:rPr>
          <w:rFonts w:eastAsia="SimSun"/>
          <w:i/>
          <w:iCs/>
          <w:noProof/>
          <w:lang w:eastAsia="en-US"/>
        </w:rPr>
        <w:t>onfig-r1</w:t>
      </w:r>
      <w:r w:rsidRPr="002001C0">
        <w:rPr>
          <w:rFonts w:eastAsia="SimSun"/>
          <w:i/>
          <w:iCs/>
          <w:noProof/>
          <w:lang w:eastAsia="zh-CN"/>
        </w:rPr>
        <w:t>8</w:t>
      </w:r>
      <w:r w:rsidRPr="002001C0">
        <w:rPr>
          <w:rFonts w:eastAsia="SimSun"/>
          <w:noProof/>
          <w:lang w:eastAsia="en-US"/>
        </w:rPr>
        <w:t xml:space="preserve"> values in SIB</w:t>
      </w:r>
      <w:r w:rsidRPr="002001C0">
        <w:rPr>
          <w:rFonts w:eastAsia="SimSun"/>
          <w:noProof/>
          <w:lang w:eastAsia="zh-CN"/>
        </w:rPr>
        <w:t>22</w:t>
      </w:r>
      <w:r>
        <w:rPr>
          <w:noProof/>
        </w:rPr>
        <w:tab/>
        <w:t>1680</w:t>
      </w:r>
    </w:p>
    <w:p w14:paraId="0C775DAC" w14:textId="77777777" w:rsidR="00F56D12" w:rsidRDefault="00F56D1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1681</w:t>
      </w:r>
    </w:p>
    <w:p w14:paraId="5A513672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1681</w:t>
      </w:r>
    </w:p>
    <w:p w14:paraId="78A29EA2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1682</w:t>
      </w:r>
    </w:p>
    <w:p w14:paraId="11ACAA49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1683</w:t>
      </w:r>
    </w:p>
    <w:p w14:paraId="280D68B2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1683</w:t>
      </w:r>
    </w:p>
    <w:p w14:paraId="257634A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1683</w:t>
      </w:r>
    </w:p>
    <w:p w14:paraId="42CEC92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1690</w:t>
      </w:r>
    </w:p>
    <w:p w14:paraId="1207B8E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1694</w:t>
      </w:r>
    </w:p>
    <w:p w14:paraId="4D4C762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1698</w:t>
      </w:r>
    </w:p>
    <w:p w14:paraId="095E0EB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1707</w:t>
      </w:r>
    </w:p>
    <w:p w14:paraId="786733B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1709</w:t>
      </w:r>
    </w:p>
    <w:p w14:paraId="2A378D8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1710</w:t>
      </w:r>
    </w:p>
    <w:p w14:paraId="303E628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1724</w:t>
      </w:r>
    </w:p>
    <w:p w14:paraId="64564B4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1731</w:t>
      </w:r>
    </w:p>
    <w:p w14:paraId="5D93B1A5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1736</w:t>
      </w:r>
    </w:p>
    <w:p w14:paraId="0612FDA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1736</w:t>
      </w:r>
    </w:p>
    <w:p w14:paraId="2198D88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1737</w:t>
      </w:r>
    </w:p>
    <w:p w14:paraId="7FB7F1C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1738</w:t>
      </w:r>
    </w:p>
    <w:p w14:paraId="4EC47D9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1746</w:t>
      </w:r>
    </w:p>
    <w:p w14:paraId="63122F1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1748</w:t>
      </w:r>
    </w:p>
    <w:p w14:paraId="4BA66D0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1753</w:t>
      </w:r>
    </w:p>
    <w:p w14:paraId="4AB0E12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1757</w:t>
      </w:r>
    </w:p>
    <w:p w14:paraId="7EB9B568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1760</w:t>
      </w:r>
    </w:p>
    <w:p w14:paraId="357151B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1760</w:t>
      </w:r>
    </w:p>
    <w:p w14:paraId="57599C58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1764</w:t>
      </w:r>
    </w:p>
    <w:p w14:paraId="23CFD04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1765</w:t>
      </w:r>
    </w:p>
    <w:p w14:paraId="76754A37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1766</w:t>
      </w:r>
    </w:p>
    <w:p w14:paraId="0CAD22C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1766</w:t>
      </w:r>
    </w:p>
    <w:p w14:paraId="691D185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1767</w:t>
      </w:r>
    </w:p>
    <w:p w14:paraId="1C3CBEB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1767</w:t>
      </w:r>
    </w:p>
    <w:p w14:paraId="616C5F65" w14:textId="77777777" w:rsidR="00F56D12" w:rsidRDefault="00F56D1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B (normative): Permitted test methods For OTA Testing</w:t>
      </w:r>
      <w:r>
        <w:rPr>
          <w:noProof/>
        </w:rPr>
        <w:tab/>
        <w:t>1768</w:t>
      </w:r>
    </w:p>
    <w:p w14:paraId="15949064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1768</w:t>
      </w:r>
    </w:p>
    <w:p w14:paraId="7F7418FA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Permitted Test Methods</w:t>
      </w:r>
      <w:r>
        <w:rPr>
          <w:noProof/>
        </w:rPr>
        <w:tab/>
        <w:t>1768</w:t>
      </w:r>
    </w:p>
    <w:p w14:paraId="23EF280E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General</w:t>
      </w:r>
      <w:r>
        <w:rPr>
          <w:noProof/>
        </w:rPr>
        <w:tab/>
        <w:t>1768</w:t>
      </w:r>
    </w:p>
    <w:p w14:paraId="28E07708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Direct far field (DFF)</w:t>
      </w:r>
      <w:r>
        <w:rPr>
          <w:noProof/>
        </w:rPr>
        <w:tab/>
        <w:t>1768</w:t>
      </w:r>
    </w:p>
    <w:p w14:paraId="46432E7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Description</w:t>
      </w:r>
      <w:r>
        <w:rPr>
          <w:noProof/>
        </w:rPr>
        <w:tab/>
        <w:t>1768</w:t>
      </w:r>
    </w:p>
    <w:p w14:paraId="1A5B87A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Quiet zone dimension</w:t>
      </w:r>
      <w:r>
        <w:rPr>
          <w:noProof/>
        </w:rPr>
        <w:tab/>
        <w:t>1770</w:t>
      </w:r>
    </w:p>
    <w:p w14:paraId="446F7FA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Quality of the quiet zone</w:t>
      </w:r>
      <w:r>
        <w:rPr>
          <w:noProof/>
        </w:rPr>
        <w:tab/>
        <w:t>1772</w:t>
      </w:r>
    </w:p>
    <w:p w14:paraId="0482460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Measurement Distance</w:t>
      </w:r>
      <w:r>
        <w:rPr>
          <w:noProof/>
        </w:rPr>
        <w:tab/>
        <w:t>1772</w:t>
      </w:r>
    </w:p>
    <w:p w14:paraId="14C43748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1774</w:t>
      </w:r>
    </w:p>
    <w:p w14:paraId="4689915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Description</w:t>
      </w:r>
      <w:r>
        <w:rPr>
          <w:noProof/>
        </w:rPr>
        <w:tab/>
        <w:t>1774</w:t>
      </w:r>
    </w:p>
    <w:p w14:paraId="269A45D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Quiet zone dimension</w:t>
      </w:r>
      <w:r>
        <w:rPr>
          <w:noProof/>
        </w:rPr>
        <w:tab/>
        <w:t>1774</w:t>
      </w:r>
    </w:p>
    <w:p w14:paraId="07765DF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Quality of the quiet zone</w:t>
      </w:r>
      <w:r>
        <w:rPr>
          <w:noProof/>
        </w:rPr>
        <w:tab/>
        <w:t>1774</w:t>
      </w:r>
    </w:p>
    <w:p w14:paraId="630089A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Measurement Distance</w:t>
      </w:r>
      <w:r>
        <w:rPr>
          <w:noProof/>
        </w:rPr>
        <w:tab/>
        <w:t>1774</w:t>
      </w:r>
    </w:p>
    <w:p w14:paraId="26AE98BA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1775</w:t>
      </w:r>
    </w:p>
    <w:p w14:paraId="1325DA1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Description</w:t>
      </w:r>
      <w:r>
        <w:rPr>
          <w:noProof/>
        </w:rPr>
        <w:tab/>
        <w:t>1775</w:t>
      </w:r>
    </w:p>
    <w:p w14:paraId="2E2D230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Quiet zone dimension</w:t>
      </w:r>
      <w:r>
        <w:rPr>
          <w:noProof/>
        </w:rPr>
        <w:tab/>
        <w:t>1776</w:t>
      </w:r>
    </w:p>
    <w:p w14:paraId="14A5F952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Quality of the quiet zone</w:t>
      </w:r>
      <w:r>
        <w:rPr>
          <w:noProof/>
        </w:rPr>
        <w:tab/>
        <w:t>1776</w:t>
      </w:r>
    </w:p>
    <w:p w14:paraId="3E5A8B97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Measurement Distance</w:t>
      </w:r>
      <w:r>
        <w:rPr>
          <w:noProof/>
        </w:rPr>
        <w:tab/>
        <w:t>1776</w:t>
      </w:r>
    </w:p>
    <w:p w14:paraId="32AA00AA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Near field to far field transform (NFTF)</w:t>
      </w:r>
      <w:r>
        <w:rPr>
          <w:noProof/>
        </w:rPr>
        <w:tab/>
        <w:t>1776</w:t>
      </w:r>
    </w:p>
    <w:p w14:paraId="3EE8474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Description</w:t>
      </w:r>
      <w:r>
        <w:rPr>
          <w:noProof/>
        </w:rPr>
        <w:tab/>
        <w:t>1776</w:t>
      </w:r>
    </w:p>
    <w:p w14:paraId="70047B7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Quiet zone dimension</w:t>
      </w:r>
      <w:r>
        <w:rPr>
          <w:noProof/>
        </w:rPr>
        <w:tab/>
        <w:t>1778</w:t>
      </w:r>
    </w:p>
    <w:p w14:paraId="77014EE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Quality of the quiet zone</w:t>
      </w:r>
      <w:r>
        <w:rPr>
          <w:noProof/>
        </w:rPr>
        <w:tab/>
        <w:t>1778</w:t>
      </w:r>
    </w:p>
    <w:p w14:paraId="083E046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Measurement Distance</w:t>
      </w:r>
      <w:r>
        <w:rPr>
          <w:noProof/>
        </w:rPr>
        <w:tab/>
        <w:t>1778</w:t>
      </w:r>
    </w:p>
    <w:p w14:paraId="4E3C050A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Enhanced IFF</w:t>
      </w:r>
      <w:r>
        <w:rPr>
          <w:noProof/>
        </w:rPr>
        <w:tab/>
        <w:t>1778</w:t>
      </w:r>
    </w:p>
    <w:p w14:paraId="6F9A22C0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Description</w:t>
      </w:r>
      <w:r>
        <w:rPr>
          <w:noProof/>
        </w:rPr>
        <w:tab/>
        <w:t>1778</w:t>
      </w:r>
    </w:p>
    <w:p w14:paraId="073422F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Quiet zone dimension</w:t>
      </w:r>
      <w:r>
        <w:rPr>
          <w:noProof/>
        </w:rPr>
        <w:tab/>
        <w:t>1779</w:t>
      </w:r>
    </w:p>
    <w:p w14:paraId="762DA03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Quality of the quiet zone</w:t>
      </w:r>
      <w:r>
        <w:rPr>
          <w:noProof/>
        </w:rPr>
        <w:tab/>
        <w:t>1779</w:t>
      </w:r>
    </w:p>
    <w:p w14:paraId="4F6832F3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Measurement Distance</w:t>
      </w:r>
      <w:r>
        <w:rPr>
          <w:noProof/>
        </w:rPr>
        <w:tab/>
        <w:t>1779</w:t>
      </w:r>
    </w:p>
    <w:p w14:paraId="6B776D84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IFF+DFF</w:t>
      </w:r>
      <w:r>
        <w:rPr>
          <w:noProof/>
        </w:rPr>
        <w:tab/>
        <w:t>1779</w:t>
      </w:r>
    </w:p>
    <w:p w14:paraId="5FB1479A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Description</w:t>
      </w:r>
      <w:r>
        <w:rPr>
          <w:noProof/>
        </w:rPr>
        <w:tab/>
        <w:t>1779</w:t>
      </w:r>
    </w:p>
    <w:p w14:paraId="2F14D97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Quiet zone dimension</w:t>
      </w:r>
      <w:r>
        <w:rPr>
          <w:noProof/>
        </w:rPr>
        <w:tab/>
        <w:t>1779</w:t>
      </w:r>
    </w:p>
    <w:p w14:paraId="4DE7104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Quality of the quiet zone</w:t>
      </w:r>
      <w:r>
        <w:rPr>
          <w:noProof/>
        </w:rPr>
        <w:tab/>
        <w:t>1780</w:t>
      </w:r>
    </w:p>
    <w:p w14:paraId="34696005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2001C0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2001C0">
        <w:rPr>
          <w:rFonts w:eastAsia="??"/>
          <w:noProof/>
        </w:rPr>
        <w:t>Measurement Distance</w:t>
      </w:r>
      <w:r>
        <w:rPr>
          <w:noProof/>
        </w:rPr>
        <w:tab/>
        <w:t>1780</w:t>
      </w:r>
    </w:p>
    <w:p w14:paraId="499577EF" w14:textId="77777777" w:rsidR="00F56D12" w:rsidRDefault="00F56D1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1781</w:t>
      </w:r>
    </w:p>
    <w:p w14:paraId="0626D6AE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1781</w:t>
      </w:r>
    </w:p>
    <w:p w14:paraId="1B06964C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1781</w:t>
      </w:r>
    </w:p>
    <w:p w14:paraId="66C0A737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1784</w:t>
      </w:r>
    </w:p>
    <w:p w14:paraId="07DBDF5F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1784</w:t>
      </w:r>
    </w:p>
    <w:p w14:paraId="1914F2B1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1785</w:t>
      </w:r>
    </w:p>
    <w:p w14:paraId="53AF2619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1785</w:t>
      </w:r>
    </w:p>
    <w:p w14:paraId="015576F6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1785</w:t>
      </w:r>
    </w:p>
    <w:p w14:paraId="46C161BB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1785</w:t>
      </w:r>
    </w:p>
    <w:p w14:paraId="03CF1CC7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1786</w:t>
      </w:r>
    </w:p>
    <w:p w14:paraId="3B8FB51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1786</w:t>
      </w:r>
    </w:p>
    <w:p w14:paraId="13221E8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1786</w:t>
      </w:r>
    </w:p>
    <w:p w14:paraId="1EFAC4BE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1787</w:t>
      </w:r>
    </w:p>
    <w:p w14:paraId="155A655F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1787</w:t>
      </w:r>
    </w:p>
    <w:p w14:paraId="47EFB7C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1787</w:t>
      </w:r>
    </w:p>
    <w:p w14:paraId="5269B444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1787</w:t>
      </w:r>
    </w:p>
    <w:p w14:paraId="3C357B48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1787</w:t>
      </w:r>
    </w:p>
    <w:p w14:paraId="6AC7462E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1788</w:t>
      </w:r>
    </w:p>
    <w:p w14:paraId="79DC486C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1788</w:t>
      </w:r>
    </w:p>
    <w:p w14:paraId="12D33ED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1788</w:t>
      </w:r>
    </w:p>
    <w:p w14:paraId="4D1F5FDA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1789</w:t>
      </w:r>
    </w:p>
    <w:p w14:paraId="47AD178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1789</w:t>
      </w:r>
    </w:p>
    <w:p w14:paraId="566D182B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1789</w:t>
      </w:r>
    </w:p>
    <w:p w14:paraId="3245204F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1790</w:t>
      </w:r>
    </w:p>
    <w:p w14:paraId="20F545C0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1790</w:t>
      </w:r>
    </w:p>
    <w:p w14:paraId="7C81A26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1790</w:t>
      </w:r>
    </w:p>
    <w:p w14:paraId="14411AF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1791</w:t>
      </w:r>
    </w:p>
    <w:p w14:paraId="20B4812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1791</w:t>
      </w:r>
    </w:p>
    <w:p w14:paraId="47CC5019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1791</w:t>
      </w:r>
    </w:p>
    <w:p w14:paraId="0429A42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1791</w:t>
      </w:r>
    </w:p>
    <w:p w14:paraId="4C8A3FAF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1791</w:t>
      </w:r>
    </w:p>
    <w:p w14:paraId="6EB9F12A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1792</w:t>
      </w:r>
    </w:p>
    <w:p w14:paraId="6E65DB3B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1792</w:t>
      </w:r>
    </w:p>
    <w:p w14:paraId="549853C1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1792</w:t>
      </w:r>
    </w:p>
    <w:p w14:paraId="72D1ED8D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1792</w:t>
      </w:r>
    </w:p>
    <w:p w14:paraId="7A931D46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1792</w:t>
      </w:r>
    </w:p>
    <w:p w14:paraId="78D70BB9" w14:textId="77777777" w:rsidR="00F56D12" w:rsidRDefault="00F56D1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1793</w:t>
      </w:r>
    </w:p>
    <w:p w14:paraId="6CE9BDCD" w14:textId="77777777" w:rsidR="00F56D12" w:rsidRDefault="00F56D1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1794</w:t>
      </w:r>
    </w:p>
    <w:p w14:paraId="5E235C94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1795</w:t>
      </w:r>
    </w:p>
    <w:p w14:paraId="0DA38464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1795</w:t>
      </w:r>
    </w:p>
    <w:p w14:paraId="551AB603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1795</w:t>
      </w:r>
    </w:p>
    <w:p w14:paraId="7CC56814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1797</w:t>
      </w:r>
    </w:p>
    <w:p w14:paraId="3C36C30C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1798</w:t>
      </w:r>
    </w:p>
    <w:p w14:paraId="1BE57FE6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1798</w:t>
      </w:r>
    </w:p>
    <w:p w14:paraId="4E685A8B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1798</w:t>
      </w:r>
    </w:p>
    <w:p w14:paraId="146664FC" w14:textId="77777777" w:rsidR="00F56D12" w:rsidRDefault="00F56D1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1799</w:t>
      </w:r>
    </w:p>
    <w:p w14:paraId="373CCCE6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1799</w:t>
      </w:r>
    </w:p>
    <w:p w14:paraId="328D539F" w14:textId="77777777" w:rsidR="00F56D12" w:rsidRDefault="00F56D1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1801</w:t>
      </w:r>
    </w:p>
    <w:p w14:paraId="72CDB9D9" w14:textId="77777777" w:rsidR="00F56D12" w:rsidRDefault="00F56D1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1803</w:t>
      </w:r>
    </w:p>
    <w:p w14:paraId="6BDA9451" w14:textId="595FB7C9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44BBFFDB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FF5503">
        <w:instrText>i60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FF5503">
        <w:instrText>i60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FF5503">
        <w:instrText>i60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FF5503">
        <w:instrText>i60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FF5503">
        <w:instrText>i60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6330E" w14:textId="77777777" w:rsidR="00756636" w:rsidRDefault="00756636">
      <w:r>
        <w:separator/>
      </w:r>
    </w:p>
  </w:endnote>
  <w:endnote w:type="continuationSeparator" w:id="0">
    <w:p w14:paraId="6159A5FC" w14:textId="77777777" w:rsidR="00756636" w:rsidRDefault="0075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EF09E" w14:textId="77777777" w:rsidR="00756636" w:rsidRDefault="00756636">
      <w:r>
        <w:separator/>
      </w:r>
    </w:p>
  </w:footnote>
  <w:footnote w:type="continuationSeparator" w:id="0">
    <w:p w14:paraId="51E00C6B" w14:textId="77777777" w:rsidR="00756636" w:rsidRDefault="00756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565113A3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6D12">
      <w:rPr>
        <w:rFonts w:ascii="Arial" w:hAnsi="Arial" w:cs="Arial"/>
        <w:b/>
        <w:noProof/>
        <w:sz w:val="18"/>
        <w:szCs w:val="18"/>
      </w:rPr>
      <w:t>3GPP TS 38.508-1 V18.6.0 (2025-03)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4CD88C02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6D1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1290</TotalTime>
  <Pages>33</Pages>
  <Words>11300</Words>
  <Characters>64411</Characters>
  <Application>Microsoft Office Word</Application>
  <DocSecurity>0</DocSecurity>
  <Lines>536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75560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0451</cp:lastModifiedBy>
  <cp:revision>24</cp:revision>
  <dcterms:created xsi:type="dcterms:W3CDTF">2023-04-18T11:34:00Z</dcterms:created>
  <dcterms:modified xsi:type="dcterms:W3CDTF">2025-04-15T18:44:00Z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