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3B7531">
          <w:headerReference w:type="default" r:id="rId7"/>
          <w:footerReference w:type="default" r:id="rId8"/>
          <w:footnotePr>
            <w:numRestart w:val="eachSect"/>
          </w:footnotePr>
          <w:pgSz w:w="11907" w:h="16840" w:code="9"/>
          <w:pgMar w:top="1418" w:right="1134" w:bottom="1134" w:left="1134" w:header="851" w:footer="340" w:gutter="0"/>
          <w:pgNumType w:start="5922"/>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61BDA14A" w:rsidR="003144EE" w:rsidRPr="00D515F4" w:rsidRDefault="003144EE"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headerReference w:type="default" r:id="rId11"/>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4" w:name="_Toc535476832"/>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6202DE" w:rsidRPr="00D515F4" w14:paraId="48D1C88D" w14:textId="77777777" w:rsidTr="00AF1152">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CC05BE" w:rsidRPr="00D515F4" w14:paraId="55F60EC0" w14:textId="77777777" w:rsidTr="00AF1152">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000000" w:rsidRPr="00D515F4" w14:paraId="4A99D1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000000" w:rsidRPr="00D515F4" w14:paraId="1DCA0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520CC7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B0C4A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D30FF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72D5C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66402B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78E870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8A39C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C0E26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D9935F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E0912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7772FE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8F505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10ADF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5E131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5A9F93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2759B9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248D44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6D56C7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60070D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5BBB77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EDCFA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35C83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5A687C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7CEF4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744F2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EC08E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77AEDA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9EB03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F1ABA6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551E15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6A1824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6A13CE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3A07B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A913A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7632A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5B8862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68B270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CE277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7BEBD8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7B76958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72CBE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77C9802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7F3A30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C53EC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3665D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14600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D990A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56CBC7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6DFBC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CBF1C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C1125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77F20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46F16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1D883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29E3DB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5A4022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854E5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0AD5E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C0FF4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D6CE1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71FAFB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A9D38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226F77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4910A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29AEE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687FAB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059E3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665923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D018A8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CE41B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5BF0657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2A2290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32FE1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3052A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6E4684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E1AA7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9ED89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5CBB34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5C8779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7679BC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1620B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3A024B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79D19F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C1F30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4A188D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42761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8C7A6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1595E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6D8FA9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1E029F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3F97B4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227E69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000000" w:rsidRPr="00D515F4" w14:paraId="07FCBC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05601E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0FB0A2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0BE4E7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C53BB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54028C8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A2038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E0432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63FB79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58ED0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81FB3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24490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0B4732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2ECB7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6B38D0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B1D57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5328A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2C907C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5FF2D4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79C0F6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04BA7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5744EE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6E43E73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7B624A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7B1E42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7FDE0E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63D7BD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0C2430C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41ABB7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239D1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251906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267CF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0E4577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6CAFF8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7527A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BC715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0EF5149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17A94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79DA6E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68C40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465E05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521398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6669D1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284E00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7A77C9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4F529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2A74B7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2886BF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5FEBF4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EA9B2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4CF82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27D869B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4013D6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7F29AE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8FFA1A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62B92B7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7AD036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159580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35F615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63F97F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5643DF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5CB090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594E17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422443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2A6C0A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7D92166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7F9DB37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788704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272250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000000" w:rsidRPr="00D515F4" w14:paraId="0FD6697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60D444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D56554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87C9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73A6A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674A4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66CE2D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68DAA9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7AA4A9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43123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6A01D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AD2FE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02879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73B31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698B8B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7E8A0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1F48AF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9B926F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22A20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7B2C8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2D984D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291B8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8374E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1473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7FF4C5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E9527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387EB6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33AEE5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12991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25801E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2D810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6989E1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16524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64CF9D8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6A08E0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3285600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B9B0E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A8914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23A746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362E1E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3C3A8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31880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6BBEE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69DF69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9C679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8472E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2D93E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72F6FB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46FF3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FFAEF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04F8E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DCF99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3E2D123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A6057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FF89EA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6FE0725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A4DB61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602AF0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246734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96574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9ADD0D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E66229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4BDAD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751BCC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66042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362428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2EE3C6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690E20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15314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710F0D3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36190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CE2C0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67BBD2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91A57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3B0097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74A41E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554D44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96339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12A455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7B2093B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51900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0928D2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000000" w:rsidRPr="00D515F4" w14:paraId="42CB1B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B5283B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4FC3D9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152F20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4C220F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68D00B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DF064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01C9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7DF3F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2D6CB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38EB23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3D40D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182A07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73DC44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5150334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9541A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E2E0C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2D3A03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38E7AC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3AA926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40CA55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2FF6BBB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133D9F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51EB7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389673C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8EBF8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DA2C7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1D39B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43F08ED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0E52B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5AA981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23210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2CAB2B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39407C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12173F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A32714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2D1B9FE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90D9F6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06172E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E4828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249482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500998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449408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240B16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12AFA9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5F9063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E5F770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304270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3D7C92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43CAB4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E1152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2FCDBE6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E44886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A98CD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16BCA0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5786CD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2EDAE2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529A6A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3CCF6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5901AB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89F27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92269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55FE2DE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342386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5B5C2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D9260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19A0F5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A3894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3084BF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992C2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423C277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3254AF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659721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B57A0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1C0B6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5C383E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2A17DF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E489D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28579A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761227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4AB434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4855A6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000000" w:rsidRPr="00D515F4" w14:paraId="0F7D460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47C4FE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37A6C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084D654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17D1F1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E8F9B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991F8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B104B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65AF8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8D554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AD9E4F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6FA9495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19EB0A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CFDFB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4F1646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15BE12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6D24338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39377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6951444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42BD4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ACD23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6AC6C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08DD29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4B0285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6A737F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1F0AB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4D51D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21604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645239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613B5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447F3D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86D021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C8C04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19EA76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696BEA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4BC6C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39D621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96FF4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408E877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CBE66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E93D0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163FE9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BF273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03396F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F5040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66001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011266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424F02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1A3FAA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071342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9479D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651DD1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3058B10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699993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0FD5F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940DF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4DBEE7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D2F88B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0B5D87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6C6301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4C41B2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D0276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2B1CE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2BF26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C6D26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003AA1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3CC80A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367863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500C87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F41E5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31FA38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1071F4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86A25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0F3B8B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B32A32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37BE5C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AB5E8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16E4B6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710C45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3AA19D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474241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08FF61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000000" w:rsidRPr="00D515F4" w14:paraId="202A3E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396C9B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7DBCDE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15119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17E8FB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5E9638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F21D0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5C0013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0CCFE3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06AB45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2D4E8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6DEF2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7B1EE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3401FC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57425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69E36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39E64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76D2ED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731E6F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53AE33A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676C45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3B22D4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B5CCF4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12A07C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5E815F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57E719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0D679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1F59119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73C033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93737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7E692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3E3423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080FA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DD9182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3FC373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1020BA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D01C9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6A67F6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11C2D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D1080C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596EEB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3DD4C2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B3A3A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5BA23A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16AD9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0060CF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72428B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815FA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368279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87ADE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1651D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3EE446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1FA966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65DA02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6945C4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3EB47E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7BF6C1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6BA4F4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1B90DAF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4AE94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231D9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37908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64ED2F5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014DB0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7BED05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580D8ED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33DB88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C77FB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53741DA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51327E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139756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8E5C1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780459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7A3832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FFAD7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025152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6EA4CD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0CE4FC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7CE8B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561086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B5956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7346B8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1F3C10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1E61D3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BE698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03A3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2A75B1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1A9C394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000000" w:rsidRPr="00D515F4" w14:paraId="40231F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C46C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565688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8DA5CE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DED97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4D558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A5FA0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B335E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71426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A41A1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2568A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A7009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15A63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2EB11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D8FCE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8538A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D9884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5B3D0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5290C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0E4BA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BE7D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FF593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FF513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A37F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7C42F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4B1719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7CE75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5168E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22DDE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81AD5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E6348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DBDBB9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4709B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AE56E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E35B9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EF6B30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17DAB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C1BF4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9B264C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607AF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30CBA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5EF1C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A0B1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84EE7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461DF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AC2E7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3C6FA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3EA4C6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98DD6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51E56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7462E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936AF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7F71E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189B0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78F75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9C0F3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05A46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4BCA25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DCE45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0D2F8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248E8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F2CBB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5BD9B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CCB80A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AEA1C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3F17A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5F534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4FBB1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55740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7ED3A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2EBB4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AFE4C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CE947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F0BCD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D7103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2D362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CBFDA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14D6C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077E5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5FD81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0B903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A7BD1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BC5AA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B487D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85A29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5D4FA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9192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82F9E6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95299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277BDD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FC9DB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2BD32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509ED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59E2B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A440F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7A57B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A471C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E4A9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6D349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C5BE0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5CC9B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04F29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82983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4614A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A296C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4CC19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A8D24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F4C45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2ABD3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3AE92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F1A66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347F2F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26D93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8183E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01CFE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97C71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B0B47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363A2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C1FB3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3401C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D856FF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05ED8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24B29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A0AD8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D6203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F25EC4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50083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DCBBC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31352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70CCF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25C3E29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4D99C6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BBF56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6DABD4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BC97F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B14D22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4C5C6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B3ACD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182E6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D9D93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507A7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A44A4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32FB16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B532E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37300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5610F3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DDFA1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415AB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0DA6F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66EC2B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4424A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0C2348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346B9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41D64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14E6A3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dynamic</w:t>
            </w:r>
            <w:r w:rsidR="00D515F4">
              <w:rPr>
                <w:sz w:val="16"/>
                <w:szCs w:val="16"/>
              </w:rPr>
              <w:t xml:space="preserve"> </w:t>
            </w:r>
            <w:r w:rsidRPr="00D515F4">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7A1A43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000000" w:rsidRPr="00D515F4" w14:paraId="498CA2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000000" w:rsidRPr="00D515F4" w14:paraId="027130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22C87D9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F3D46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45518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6ED244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A3C9B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6F483E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96D0D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1C72F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E724CA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6FF8B8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E3686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E9047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05B4A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C7420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80DFC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07598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697E6E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F4E40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D14C0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E768A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9E265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53267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05ED474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2F8DE7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08EFB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486EEA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69FE8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43CC9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20921D1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019587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29A3FB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64A7C1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56B58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8063A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78A36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1ABFA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BD7FFA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0B7052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4D7FF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32157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FC3AE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EF4A5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206AEC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A0B9A2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7E9D5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0E85E8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0672095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26183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EE1C9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C7539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273683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C50C4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88A8D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25CF6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09A1D8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F03D5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73693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3B3C21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D1D99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CF85A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FAA93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05E301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38B049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865C2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9DED6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C0E48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22C51B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548F3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505D4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87A8E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D85870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684811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0A3D18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6E560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DF2E7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24E879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68F96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28847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005E2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39B74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D7D81D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F93B0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582D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00E3A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BC055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235FC8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AC074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7D23C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48365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ADF7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69DBA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0EB1F8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953EE9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5E9427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2A2E12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B20B6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64F46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4B1D78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6FA6D65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752821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A8370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2CA6A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0C05CA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10A966F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29A25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000000" w:rsidRPr="00D515F4" w14:paraId="33E110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AF1152">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AF1152">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000000" w:rsidRPr="00D515F4" w14:paraId="35BB65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AF1152">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AF1152">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AF1152">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000000" w:rsidRPr="00D515F4" w14:paraId="4C7DAD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AF1152">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AF1152">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000000" w:rsidRPr="00D515F4" w14:paraId="462344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AF1152">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AF1152">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000000" w:rsidRPr="00D515F4" w14:paraId="3A9BDF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AF1152">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AF1152">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000000" w:rsidRPr="00D515F4" w14:paraId="44E313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AF1152">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AF1152">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000000" w:rsidRPr="00D515F4" w14:paraId="098AEE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AF1152">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AF1152">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000000" w:rsidRPr="00D515F4" w14:paraId="7941DD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AF1152">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AF1152">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000000" w:rsidRPr="00D515F4" w14:paraId="748F98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AF1152">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AF1152">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000000" w:rsidRPr="00D515F4" w14:paraId="04794B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AF1152">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AF1152">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000000" w:rsidRPr="00D515F4" w14:paraId="5D177F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AF1152">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AF1152">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000000" w:rsidRPr="00D515F4" w14:paraId="34D4D5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AF1152">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AF1152">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000000" w:rsidRPr="00D515F4" w14:paraId="46207A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AF1152">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AF1152">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AF1152">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000000" w:rsidRPr="00D515F4" w14:paraId="182D81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AF1152">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AF1152">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000000" w:rsidRPr="00D515F4" w14:paraId="25AF64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AF1152">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AF1152">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000000" w:rsidRPr="00D515F4" w14:paraId="6B5F32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AF1152">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AF1152">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000000" w:rsidRPr="00D515F4" w14:paraId="57AB46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AF1152">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AF1152">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000000" w:rsidRPr="00D515F4" w14:paraId="43373C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AF1152">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AF1152">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000000" w:rsidRPr="00D515F4" w14:paraId="72603E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AF1152">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AF1152">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000000" w:rsidRPr="00D515F4" w14:paraId="4109C7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AF1152">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AF1152">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000000" w:rsidRPr="00D515F4" w14:paraId="2337B1A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AF1152">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AF1152">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AF1152">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000000" w:rsidRPr="00D515F4" w14:paraId="0AA659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AF1152">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AF1152">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000000" w:rsidRPr="00D515F4" w14:paraId="2A4912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AF1152">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AF1152">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000000" w:rsidRPr="00D515F4" w14:paraId="1238A67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AF1152">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AF1152">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000000" w:rsidRPr="00D515F4" w14:paraId="22C7CA6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AF1152">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AF1152">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000000" w:rsidRPr="00D515F4" w14:paraId="24869C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AF1152">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AF1152">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000000" w:rsidRPr="00D515F4" w14:paraId="0DF4291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AF1152">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AF1152">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000000" w:rsidRPr="00D515F4" w14:paraId="16F2B5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AF1152">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AF1152">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000000" w:rsidRPr="00D515F4" w14:paraId="237A0E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AF1152">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AF1152">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000000" w:rsidRPr="00D515F4" w14:paraId="49345F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AF1152">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AF1152">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000000" w:rsidRPr="00D515F4" w14:paraId="6458E23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AF1152">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AF1152">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000000" w:rsidRPr="00D515F4" w14:paraId="4D6867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AF1152">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AF1152">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AF1152">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000000" w:rsidRPr="00D515F4" w14:paraId="1781F4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AF1152">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AF1152">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000000" w:rsidRPr="00D515F4" w14:paraId="788964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AF1152">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AF1152">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AF1152">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000000" w:rsidRPr="00D515F4" w14:paraId="5C340A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AF1152">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AF1152">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000000" w:rsidRPr="00D515F4" w14:paraId="2BFE7D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AF1152">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AF1152">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000000" w:rsidRPr="00D515F4" w14:paraId="4E42EE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AF1152">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AF1152">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000000" w:rsidRPr="00D515F4" w14:paraId="18B98F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AF1152">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AF1152">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000000" w:rsidRPr="00D515F4" w14:paraId="4B3386A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AF1152">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AF1152">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000000" w:rsidRPr="00D515F4" w14:paraId="48F5CFA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AF1152">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AF1152">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000000" w:rsidRPr="00D515F4" w14:paraId="1F2B4E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AF1152">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AF1152">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000000" w:rsidRPr="00D515F4" w14:paraId="51BCC2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AF1152">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AF1152">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000000" w:rsidRPr="00D515F4" w14:paraId="002F1E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AF1152">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AF1152">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000000" w:rsidRPr="00D515F4" w14:paraId="246791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AF1152">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AF1152">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000000" w:rsidRPr="00D515F4" w14:paraId="321F67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AF1152">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AF1152">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000000" w:rsidRPr="00D515F4" w14:paraId="1350C5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AF1152">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AF1152">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000000" w:rsidRPr="00D515F4" w14:paraId="2A7886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AF1152">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AF1152">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000000" w:rsidRPr="00D515F4" w14:paraId="3A47C6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AF1152">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AF1152">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000000" w:rsidRPr="00D515F4" w14:paraId="6E4BEB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AF1152">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AF1152">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000000" w:rsidRPr="00D515F4" w14:paraId="55A560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AF1152">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AF1152">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000000" w:rsidRPr="00D515F4" w14:paraId="78CF51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AF1152">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AF1152">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000000" w:rsidRPr="00D515F4" w14:paraId="1CDE41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AF1152">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000000" w:rsidRPr="00D515F4" w14:paraId="116386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AF1152">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AF1152">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000000" w:rsidRPr="00D515F4" w14:paraId="71EAF8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AF1152">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AF1152">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000000" w:rsidRPr="00D515F4" w14:paraId="6F623A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AF1152">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AF1152">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000000" w:rsidRPr="00D515F4" w14:paraId="5FABAFA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AF1152">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AF1152">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000000" w:rsidRPr="00D515F4" w14:paraId="5B26D0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AF1152">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AF1152">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000000" w:rsidRPr="00D515F4" w14:paraId="1AA4BC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AF1152">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AF1152">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000000" w:rsidRPr="00D515F4" w14:paraId="68BE2F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AF1152">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AF1152">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000000" w:rsidRPr="00D515F4" w14:paraId="6DEFBCE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AF1152">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AF1152">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000000" w:rsidRPr="00D515F4" w14:paraId="6E34A1C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AF1152">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AF1152">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000000" w:rsidRPr="00D515F4" w14:paraId="069D76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AF1152">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AF1152">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000000" w:rsidRPr="00D515F4" w14:paraId="33A3B6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AF1152">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AF1152">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000000" w:rsidRPr="00D515F4" w14:paraId="1D5DD8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AF1152">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AF1152">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000000" w:rsidRPr="00D515F4" w14:paraId="596EDA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AF1152">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AF1152">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000000" w:rsidRPr="00D515F4" w14:paraId="343CC5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AF1152">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AF1152">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000000" w:rsidRPr="00D515F4" w14:paraId="65BD43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AF1152">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AF1152">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000000" w:rsidRPr="00D515F4" w14:paraId="52896D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AF1152">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AF1152">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000000" w:rsidRPr="00D515F4" w14:paraId="5BD314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AF1152">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AF1152">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000000" w:rsidRPr="00D515F4" w14:paraId="785208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AF1152">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000000" w:rsidRPr="00D515F4" w14:paraId="7D3665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AF1152">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AF1152">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AF1152">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000000" w:rsidRPr="00D515F4" w14:paraId="31AE0C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AF1152">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AF1152">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000000" w:rsidRPr="00D515F4" w14:paraId="01EA05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AF1152">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AF1152">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000000" w:rsidRPr="00D515F4" w14:paraId="4B38E1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AF1152">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AF1152">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000000" w:rsidRPr="00D515F4" w14:paraId="3D4BA4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AF1152">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AF1152">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000000" w:rsidRPr="00D515F4" w14:paraId="40182B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AF1152">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AF1152">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AF1152">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000000" w:rsidRPr="00D515F4" w14:paraId="489DDD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AF1152">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AF1152">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000000" w:rsidRPr="00D515F4" w14:paraId="6DD9984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AF1152">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AF1152">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000000" w:rsidRPr="00D515F4" w14:paraId="25C6CA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AF1152">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AF1152">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000000" w:rsidRPr="00D515F4" w14:paraId="4CEE88C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AF1152">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AF1152">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AF1152">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000000" w:rsidRPr="00D515F4" w14:paraId="1031A5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AF1152">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AF1152">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000000" w:rsidRPr="00D515F4" w14:paraId="473C58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AF1152">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AF1152">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000000" w:rsidRPr="00D515F4" w14:paraId="0F8B88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AF1152">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AF1152">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000000" w:rsidRPr="00D515F4" w14:paraId="18EFED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AF1152">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AF1152">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000000" w:rsidRPr="00D515F4" w14:paraId="5D5406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AF1152">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AF1152">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000000" w:rsidRPr="00D515F4" w14:paraId="5078C4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AF1152">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AF1152">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AF1152">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000000" w:rsidRPr="00D515F4" w14:paraId="008081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AF1152">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AF1152">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000000" w:rsidRPr="00D515F4" w14:paraId="7D1068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AF1152">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AF1152">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000000" w:rsidRPr="00D515F4" w14:paraId="64BF96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AF1152">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AF1152">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000000" w:rsidRPr="00D515F4" w14:paraId="147A11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AF1152">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AF1152">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bl>
    <w:p w14:paraId="07937D0F" w14:textId="77777777" w:rsidR="006202DE" w:rsidRPr="00D515F4" w:rsidRDefault="006202DE" w:rsidP="00D515F4"/>
    <w:sectPr w:rsidR="006202DE"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2A280" w14:textId="77777777" w:rsidR="005C147F" w:rsidRDefault="005C147F">
      <w:pPr>
        <w:spacing w:after="0"/>
      </w:pPr>
      <w:r>
        <w:separator/>
      </w:r>
    </w:p>
  </w:endnote>
  <w:endnote w:type="continuationSeparator" w:id="0">
    <w:p w14:paraId="68EC1646" w14:textId="77777777" w:rsidR="005C147F" w:rsidRDefault="005C14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ABE25" w14:textId="77777777" w:rsidR="005C147F" w:rsidRDefault="005C147F">
      <w:pPr>
        <w:spacing w:after="0"/>
      </w:pPr>
      <w:r>
        <w:separator/>
      </w:r>
    </w:p>
  </w:footnote>
  <w:footnote w:type="continuationSeparator" w:id="0">
    <w:p w14:paraId="1B55EED2" w14:textId="77777777" w:rsidR="005C147F" w:rsidRDefault="005C14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4A2220F1"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975C8A">
      <w:rPr>
        <w:rFonts w:ascii="Arial" w:hAnsi="Arial" w:cs="Arial"/>
        <w:b/>
        <w:sz w:val="18"/>
        <w:szCs w:val="18"/>
        <w:lang w:val="sv-FI"/>
      </w:rPr>
      <w:t>9</w:t>
    </w:r>
    <w:r w:rsidRPr="00FE4B7C">
      <w:rPr>
        <w:rFonts w:ascii="Arial" w:hAnsi="Arial" w:cs="Arial"/>
        <w:b/>
        <w:sz w:val="18"/>
        <w:szCs w:val="18"/>
        <w:lang w:val="sv-FI"/>
      </w:rPr>
      <w:t>.0 (202</w:t>
    </w:r>
    <w:r w:rsidR="00975C8A">
      <w:rPr>
        <w:rFonts w:ascii="Arial" w:hAnsi="Arial" w:cs="Arial"/>
        <w:b/>
        <w:sz w:val="18"/>
        <w:szCs w:val="18"/>
        <w:lang w:val="sv-FI"/>
      </w:rPr>
      <w:t>5</w:t>
    </w:r>
    <w:r w:rsidRPr="00FE4B7C">
      <w:rPr>
        <w:rFonts w:ascii="Arial" w:hAnsi="Arial" w:cs="Arial"/>
        <w:b/>
        <w:sz w:val="18"/>
        <w:szCs w:val="18"/>
        <w:lang w:val="sv-FI"/>
      </w:rPr>
      <w:t>-</w:t>
    </w:r>
    <w:r w:rsidR="00975C8A">
      <w:rPr>
        <w:rFonts w:ascii="Arial" w:hAnsi="Arial" w:cs="Arial"/>
        <w:b/>
        <w:sz w:val="18"/>
        <w:szCs w:val="18"/>
        <w:lang w:val="sv-FI"/>
      </w:rPr>
      <w:t>03</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6350F" w14:textId="77777777" w:rsidR="00E72523" w:rsidRPr="00FE4B7C" w:rsidRDefault="00E7252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8</w:t>
    </w:r>
    <w:r w:rsidRPr="00FE4B7C">
      <w:rPr>
        <w:rFonts w:ascii="Arial" w:hAnsi="Arial" w:cs="Arial"/>
        <w:b/>
        <w:sz w:val="18"/>
        <w:szCs w:val="18"/>
        <w:lang w:val="sv-FI"/>
      </w:rPr>
      <w:t>.</w:t>
    </w:r>
    <w:r>
      <w:rPr>
        <w:rFonts w:ascii="Arial" w:hAnsi="Arial" w:cs="Arial"/>
        <w:b/>
        <w:sz w:val="18"/>
        <w:szCs w:val="18"/>
        <w:lang w:val="sv-FI"/>
      </w:rPr>
      <w:t>6</w:t>
    </w:r>
    <w:r w:rsidRPr="00FE4B7C">
      <w:rPr>
        <w:rFonts w:ascii="Arial" w:hAnsi="Arial" w:cs="Arial"/>
        <w:b/>
        <w:sz w:val="18"/>
        <w:szCs w:val="18"/>
        <w:lang w:val="sv-FI"/>
      </w:rPr>
      <w:t>.0 (202</w:t>
    </w:r>
    <w:r>
      <w:rPr>
        <w:rFonts w:ascii="Arial" w:hAnsi="Arial" w:cs="Arial"/>
        <w:b/>
        <w:sz w:val="18"/>
        <w:szCs w:val="18"/>
        <w:lang w:val="sv-FI"/>
      </w:rPr>
      <w:t>4</w:t>
    </w:r>
    <w:r w:rsidRPr="00FE4B7C">
      <w:rPr>
        <w:rFonts w:ascii="Arial" w:hAnsi="Arial" w:cs="Arial"/>
        <w:b/>
        <w:sz w:val="18"/>
        <w:szCs w:val="18"/>
        <w:lang w:val="sv-FI"/>
      </w:rPr>
      <w:t>-</w:t>
    </w:r>
    <w:r>
      <w:rPr>
        <w:rFonts w:ascii="Arial" w:hAnsi="Arial" w:cs="Arial"/>
        <w:b/>
        <w:sz w:val="18"/>
        <w:szCs w:val="18"/>
        <w:lang w:val="sv-FI"/>
      </w:rPr>
      <w:t>06</w:t>
    </w:r>
    <w:r w:rsidRPr="00FE4B7C">
      <w:rPr>
        <w:rFonts w:ascii="Arial" w:hAnsi="Arial" w:cs="Arial"/>
        <w:b/>
        <w:sz w:val="18"/>
        <w:szCs w:val="18"/>
        <w:lang w:val="sv-FI"/>
      </w:rPr>
      <w:t>)</w:t>
    </w:r>
  </w:p>
  <w:p w14:paraId="357E6E98" w14:textId="77777777" w:rsidR="00E72523" w:rsidRDefault="00E72523"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4E6597A8" w14:textId="77777777" w:rsidR="00E72523" w:rsidRDefault="00E72523">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attachedTemplate r:id="rId1"/>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51DE8"/>
    <w:rsid w:val="00052B2E"/>
    <w:rsid w:val="00052F44"/>
    <w:rsid w:val="00056752"/>
    <w:rsid w:val="00066745"/>
    <w:rsid w:val="00071E8E"/>
    <w:rsid w:val="00072E97"/>
    <w:rsid w:val="0007399C"/>
    <w:rsid w:val="00080F1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368E"/>
    <w:rsid w:val="000E04BC"/>
    <w:rsid w:val="000E52F5"/>
    <w:rsid w:val="00100558"/>
    <w:rsid w:val="00100AD5"/>
    <w:rsid w:val="00100DCA"/>
    <w:rsid w:val="00102004"/>
    <w:rsid w:val="00106B20"/>
    <w:rsid w:val="00111E93"/>
    <w:rsid w:val="0011470A"/>
    <w:rsid w:val="00114A4D"/>
    <w:rsid w:val="00114AD2"/>
    <w:rsid w:val="001155C6"/>
    <w:rsid w:val="00121298"/>
    <w:rsid w:val="0012518F"/>
    <w:rsid w:val="00126FE9"/>
    <w:rsid w:val="00132619"/>
    <w:rsid w:val="00137B4B"/>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7655"/>
    <w:rsid w:val="001E0EFB"/>
    <w:rsid w:val="001E2C73"/>
    <w:rsid w:val="001F22E1"/>
    <w:rsid w:val="001F4DD5"/>
    <w:rsid w:val="001F6695"/>
    <w:rsid w:val="001F6C86"/>
    <w:rsid w:val="001F7A25"/>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52B3E"/>
    <w:rsid w:val="00253D7C"/>
    <w:rsid w:val="00256FC2"/>
    <w:rsid w:val="00257333"/>
    <w:rsid w:val="002618B6"/>
    <w:rsid w:val="00261990"/>
    <w:rsid w:val="00263C63"/>
    <w:rsid w:val="00271080"/>
    <w:rsid w:val="00274B26"/>
    <w:rsid w:val="00274E0E"/>
    <w:rsid w:val="002772E1"/>
    <w:rsid w:val="002850CE"/>
    <w:rsid w:val="002A02B9"/>
    <w:rsid w:val="002A411E"/>
    <w:rsid w:val="002A59B6"/>
    <w:rsid w:val="002A7AC3"/>
    <w:rsid w:val="002B7C2E"/>
    <w:rsid w:val="002B7D21"/>
    <w:rsid w:val="002C30C9"/>
    <w:rsid w:val="002C37C7"/>
    <w:rsid w:val="002D2082"/>
    <w:rsid w:val="002D4E54"/>
    <w:rsid w:val="002E374A"/>
    <w:rsid w:val="002F1E25"/>
    <w:rsid w:val="002F2EC7"/>
    <w:rsid w:val="002F4853"/>
    <w:rsid w:val="002F7DCA"/>
    <w:rsid w:val="00300C70"/>
    <w:rsid w:val="003039A4"/>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E4E9A"/>
    <w:rsid w:val="003F1F32"/>
    <w:rsid w:val="003F39F0"/>
    <w:rsid w:val="003F793A"/>
    <w:rsid w:val="00400FF7"/>
    <w:rsid w:val="00402D09"/>
    <w:rsid w:val="00403A02"/>
    <w:rsid w:val="00405457"/>
    <w:rsid w:val="00406037"/>
    <w:rsid w:val="004115DF"/>
    <w:rsid w:val="0041450B"/>
    <w:rsid w:val="0042122D"/>
    <w:rsid w:val="00421571"/>
    <w:rsid w:val="004237CF"/>
    <w:rsid w:val="00423F71"/>
    <w:rsid w:val="004255FC"/>
    <w:rsid w:val="00426A73"/>
    <w:rsid w:val="004321C3"/>
    <w:rsid w:val="00433170"/>
    <w:rsid w:val="004415A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8D5"/>
    <w:rsid w:val="00510022"/>
    <w:rsid w:val="00510B09"/>
    <w:rsid w:val="005140E3"/>
    <w:rsid w:val="005155BB"/>
    <w:rsid w:val="00521D06"/>
    <w:rsid w:val="0053254A"/>
    <w:rsid w:val="00535611"/>
    <w:rsid w:val="005405F0"/>
    <w:rsid w:val="00541E9A"/>
    <w:rsid w:val="00550111"/>
    <w:rsid w:val="005537FD"/>
    <w:rsid w:val="005571F6"/>
    <w:rsid w:val="00562DAC"/>
    <w:rsid w:val="00564682"/>
    <w:rsid w:val="0058202A"/>
    <w:rsid w:val="0058607D"/>
    <w:rsid w:val="0059104B"/>
    <w:rsid w:val="005A3829"/>
    <w:rsid w:val="005B7373"/>
    <w:rsid w:val="005C147F"/>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A50EC"/>
    <w:rsid w:val="007B0B0F"/>
    <w:rsid w:val="007B1C47"/>
    <w:rsid w:val="007C5D70"/>
    <w:rsid w:val="007D03C2"/>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605E"/>
    <w:rsid w:val="009D7315"/>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1152"/>
    <w:rsid w:val="00AF4CEB"/>
    <w:rsid w:val="00AF5C89"/>
    <w:rsid w:val="00AF7C97"/>
    <w:rsid w:val="00B03842"/>
    <w:rsid w:val="00B04E6F"/>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7B26"/>
    <w:rsid w:val="00BF69DF"/>
    <w:rsid w:val="00C042FE"/>
    <w:rsid w:val="00C04E15"/>
    <w:rsid w:val="00C13758"/>
    <w:rsid w:val="00C143D9"/>
    <w:rsid w:val="00C14613"/>
    <w:rsid w:val="00C17565"/>
    <w:rsid w:val="00C22494"/>
    <w:rsid w:val="00C22C49"/>
    <w:rsid w:val="00C25000"/>
    <w:rsid w:val="00C27FF0"/>
    <w:rsid w:val="00C3121B"/>
    <w:rsid w:val="00C424FA"/>
    <w:rsid w:val="00C5007E"/>
    <w:rsid w:val="00C60783"/>
    <w:rsid w:val="00C60E84"/>
    <w:rsid w:val="00C619C8"/>
    <w:rsid w:val="00C64D56"/>
    <w:rsid w:val="00C67F34"/>
    <w:rsid w:val="00C7331A"/>
    <w:rsid w:val="00C74F13"/>
    <w:rsid w:val="00C769A1"/>
    <w:rsid w:val="00C80737"/>
    <w:rsid w:val="00C80F5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1CDE"/>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5340"/>
    <w:rsid w:val="00F26F90"/>
    <w:rsid w:val="00F31D24"/>
    <w:rsid w:val="00F37FBA"/>
    <w:rsid w:val="00F46A35"/>
    <w:rsid w:val="00F51D7E"/>
    <w:rsid w:val="00F579DB"/>
    <w:rsid w:val="00F63313"/>
    <w:rsid w:val="00F76133"/>
    <w:rsid w:val="00F76937"/>
    <w:rsid w:val="00F80BD9"/>
    <w:rsid w:val="00F851B5"/>
    <w:rsid w:val="00F933FB"/>
    <w:rsid w:val="00F94AC0"/>
    <w:rsid w:val="00F9555C"/>
    <w:rsid w:val="00F9579C"/>
    <w:rsid w:val="00FA38E0"/>
    <w:rsid w:val="00FA4590"/>
    <w:rsid w:val="00FA59AB"/>
    <w:rsid w:val="00FA75A0"/>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522</TotalTime>
  <Pages>3</Pages>
  <Words>43632</Words>
  <Characters>248703</Characters>
  <Application>Microsoft Office Word</Application>
  <DocSecurity>0</DocSecurity>
  <Lines>2072</Lines>
  <Paragraphs>583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276</cp:revision>
  <dcterms:created xsi:type="dcterms:W3CDTF">2020-06-25T09:22:00Z</dcterms:created>
  <dcterms:modified xsi:type="dcterms:W3CDTF">2025-04-02T13:45:00Z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