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945DB3" w:rsidRPr="00495D84" w14:paraId="7C9C720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945DB3" w:rsidRPr="00495D84" w:rsidRDefault="00945DB3" w:rsidP="00945DB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945DB3" w:rsidRPr="00495D84" w:rsidRDefault="00945DB3" w:rsidP="00945DB3">
            <w:pPr>
              <w:pStyle w:val="TAC"/>
              <w:rPr>
                <w:rFonts w:cs="Arial"/>
              </w:rPr>
            </w:pPr>
            <w:r w:rsidRPr="00495D84">
              <w:rPr>
                <w:rFonts w:cs="Arial"/>
              </w:rPr>
              <w:t>SR.1.1</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10D0CEBC" w:rsidR="00945DB3" w:rsidRPr="00495D84" w:rsidRDefault="00945DB3" w:rsidP="00945DB3">
            <w:pPr>
              <w:pStyle w:val="TAC"/>
              <w:rPr>
                <w:rFonts w:cs="Arial"/>
              </w:rPr>
            </w:pPr>
            <w:r w:rsidRPr="00495D84">
              <w:rPr>
                <w:rFonts w:cs="Arial"/>
              </w:rPr>
              <w:t>SR.1.2</w:t>
            </w:r>
            <w:r w:rsidR="00B27C84">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0C" w14:textId="77777777" w:rsidR="00945DB3" w:rsidRPr="00495D84" w:rsidRDefault="00945DB3" w:rsidP="00945DB3">
            <w:pPr>
              <w:pStyle w:val="TAC"/>
              <w:rPr>
                <w:rFonts w:cs="Arial"/>
              </w:rPr>
            </w:pPr>
          </w:p>
        </w:tc>
      </w:tr>
      <w:tr w:rsidR="00945DB3" w:rsidRPr="00495D84" w14:paraId="7C9C721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945DB3" w:rsidRPr="00495D84" w:rsidRDefault="00945DB3" w:rsidP="00945DB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945DB3" w:rsidRPr="00495D84" w:rsidRDefault="00945DB3" w:rsidP="00945DB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52C63F18" w:rsidR="00945DB3" w:rsidRPr="00495D84" w:rsidRDefault="00945DB3" w:rsidP="00945DB3">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r w:rsidRPr="00495D84">
              <w:t>by</w:t>
            </w:r>
            <w:r w:rsidR="00B27C84">
              <w:t xml:space="preserve"> </w:t>
            </w:r>
            <w:r w:rsidRPr="00495D84">
              <w:t>the</w:t>
            </w:r>
            <w:r w:rsidR="00B27C84">
              <w:t xml:space="preserve"> </w:t>
            </w:r>
            <w:r w:rsidRPr="00495D84">
              <w:t>parameter</w:t>
            </w:r>
            <w:r w:rsidR="00B27C84">
              <w:t xml:space="preserve">  </w:t>
            </w:r>
            <w:r w:rsidRPr="00495D84">
              <w:t>N</w:t>
            </w:r>
            <w:r w:rsidRPr="00495D84">
              <w:rPr>
                <w:vertAlign w:val="subscript"/>
              </w:rPr>
              <w:t>RB,c</w:t>
            </w: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16" w14:textId="77777777" w:rsidR="00945DB3" w:rsidRPr="00495D84" w:rsidRDefault="00945DB3" w:rsidP="00945DB3">
            <w:pPr>
              <w:pStyle w:val="TAC"/>
              <w:rPr>
                <w:rFonts w:cs="Arial"/>
              </w:rPr>
            </w:pPr>
          </w:p>
        </w:tc>
      </w:tr>
      <w:tr w:rsidR="00945DB3" w:rsidRPr="00495D84" w14:paraId="7C9C722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945DB3" w:rsidRPr="00495D84" w:rsidRDefault="00945DB3" w:rsidP="00945DB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945DB3" w:rsidRPr="00495D84" w:rsidRDefault="00945DB3" w:rsidP="00945DB3">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0840E59"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0" w14:textId="77777777" w:rsidR="00945DB3" w:rsidRPr="00495D84" w:rsidRDefault="00945DB3" w:rsidP="00945DB3">
            <w:pPr>
              <w:pStyle w:val="TAC"/>
              <w:rPr>
                <w:rFonts w:cs="Arial"/>
              </w:rPr>
            </w:pPr>
          </w:p>
        </w:tc>
      </w:tr>
      <w:tr w:rsidR="00945DB3" w:rsidRPr="00495D84" w14:paraId="7C9C722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945DB3" w:rsidRPr="00495D84" w:rsidRDefault="00945DB3" w:rsidP="00945DB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945DB3" w:rsidRPr="00495D84" w:rsidRDefault="00945DB3" w:rsidP="00945DB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0D68ECDA" w:rsidR="00945DB3" w:rsidRPr="00495D84" w:rsidRDefault="00945DB3" w:rsidP="00945DB3">
            <w:pPr>
              <w:pStyle w:val="TAC"/>
              <w:rPr>
                <w:rFonts w:cs="Arial"/>
              </w:rPr>
            </w:pPr>
            <w:r w:rsidRPr="00495D84">
              <w:rPr>
                <w:rFonts w:cs="Arial"/>
              </w:rPr>
              <w:t>Defined</w:t>
            </w:r>
            <w:r w:rsidR="00B27C84">
              <w:rPr>
                <w:rFonts w:cs="Arial"/>
              </w:rPr>
              <w:t xml:space="preserve"> </w:t>
            </w:r>
            <w:r w:rsidRPr="00495D84">
              <w:rPr>
                <w:rFonts w:cs="Arial"/>
              </w:rPr>
              <w:t>by</w:t>
            </w:r>
            <w:r w:rsidR="00B27C84">
              <w:rPr>
                <w:rFonts w:cs="Arial"/>
              </w:rPr>
              <w:t xml:space="preserve"> </w:t>
            </w:r>
            <w:r w:rsidRPr="00495D84">
              <w:rPr>
                <w:rFonts w:cs="Arial"/>
              </w:rPr>
              <w:t>test</w:t>
            </w:r>
            <w:r w:rsidR="00B27C84">
              <w:rPr>
                <w:rFonts w:cs="Arial"/>
              </w:rPr>
              <w:t xml:space="preserve"> </w:t>
            </w:r>
            <w:r w:rsidRPr="00495D84">
              <w:rPr>
                <w:rFonts w:cs="Arial"/>
              </w:rPr>
              <w:t>case</w:t>
            </w:r>
            <w:r w:rsidR="00B27C84">
              <w:rPr>
                <w:rFonts w:cs="Arial"/>
              </w:rPr>
              <w:t xml:space="preserve"> </w:t>
            </w: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2A" w14:textId="77777777" w:rsidR="00945DB3" w:rsidRPr="00495D84" w:rsidRDefault="00945DB3" w:rsidP="00945DB3">
            <w:pPr>
              <w:pStyle w:val="TAC"/>
              <w:rPr>
                <w:rFonts w:cs="Arial"/>
              </w:rPr>
            </w:pPr>
          </w:p>
        </w:tc>
      </w:tr>
      <w:tr w:rsidR="00945DB3" w:rsidRPr="00495D84" w14:paraId="7C9C723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945DB3" w:rsidRPr="00495D84" w:rsidRDefault="00945DB3" w:rsidP="00945DB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104885D0"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4" w14:textId="77777777" w:rsidR="00945DB3" w:rsidRPr="00495D84" w:rsidRDefault="00945DB3" w:rsidP="00945DB3">
            <w:pPr>
              <w:pStyle w:val="TAC"/>
              <w:rPr>
                <w:rFonts w:cs="Arial"/>
              </w:rPr>
            </w:pPr>
          </w:p>
        </w:tc>
      </w:tr>
      <w:tr w:rsidR="00945DB3" w:rsidRPr="00495D84" w14:paraId="7C9C723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945DB3" w:rsidRPr="00495D84" w:rsidRDefault="00945DB3" w:rsidP="00945DB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1981C2D" w:rsidR="00945DB3" w:rsidRPr="00495D84" w:rsidRDefault="00945DB3" w:rsidP="00945DB3">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3E" w14:textId="77777777" w:rsidR="00945DB3" w:rsidRPr="00495D84" w:rsidRDefault="00945DB3" w:rsidP="00945DB3">
            <w:pPr>
              <w:pStyle w:val="TAC"/>
              <w:rPr>
                <w:rFonts w:cs="Arial"/>
              </w:rPr>
            </w:pPr>
          </w:p>
        </w:tc>
      </w:tr>
      <w:tr w:rsidR="00945DB3" w:rsidRPr="00495D84" w14:paraId="7C9C724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945DB3" w:rsidRPr="00495D84" w:rsidRDefault="00B27C84" w:rsidP="00945DB3">
            <w:pPr>
              <w:pStyle w:val="TAL"/>
              <w:rPr>
                <w:rFonts w:cs="Arial"/>
              </w:rPr>
            </w:pPr>
            <w:r>
              <w:rPr>
                <w:rFonts w:cs="Arial"/>
              </w:rPr>
              <w:t xml:space="preserve">  </w:t>
            </w:r>
            <w:r w:rsidR="00945DB3" w:rsidRPr="00495D84">
              <w:rPr>
                <w:rFonts w:cs="Arial"/>
              </w:rPr>
              <w:t>Radio</w:t>
            </w:r>
            <w:r>
              <w:rPr>
                <w:rFonts w:cs="Arial"/>
              </w:rPr>
              <w:t xml:space="preserve"> </w:t>
            </w:r>
            <w:r w:rsidR="00945DB3" w:rsidRPr="00495D84">
              <w:rPr>
                <w:rFonts w:cs="Arial"/>
              </w:rPr>
              <w:t>frame</w:t>
            </w:r>
            <w:r>
              <w:rPr>
                <w:rFonts w:cs="Arial"/>
              </w:rPr>
              <w:t xml:space="preserve"> </w:t>
            </w:r>
            <w:r w:rsidR="00945DB3" w:rsidRPr="00495D84">
              <w:rPr>
                <w:rFonts w:cs="Arial"/>
              </w:rPr>
              <w:t>not</w:t>
            </w:r>
            <w:r>
              <w:rPr>
                <w:rFonts w:cs="Arial"/>
              </w:rPr>
              <w:t xml:space="preserve"> </w:t>
            </w:r>
            <w:r w:rsidR="00945DB3" w:rsidRPr="00495D84">
              <w:rPr>
                <w:rFonts w:cs="Arial"/>
              </w:rPr>
              <w:t>containing</w:t>
            </w:r>
            <w:r>
              <w:rPr>
                <w:rFonts w:cs="Arial"/>
              </w:rPr>
              <w:t xml:space="preserve"> </w:t>
            </w:r>
            <w:r w:rsidR="00945DB3"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945DB3" w:rsidRPr="00495D84" w:rsidRDefault="00945DB3" w:rsidP="00945DB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945DB3" w:rsidRPr="00495D84" w:rsidRDefault="00945DB3" w:rsidP="00945DB3">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0C2B3672" w:rsidR="00945DB3" w:rsidRPr="00495D84" w:rsidRDefault="00945DB3" w:rsidP="00945DB3">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48" w14:textId="77777777" w:rsidR="00945DB3" w:rsidRPr="00495D84" w:rsidRDefault="00945DB3" w:rsidP="00945DB3">
            <w:pPr>
              <w:pStyle w:val="TAC"/>
              <w:rPr>
                <w:rFonts w:cs="Arial"/>
              </w:rPr>
            </w:pPr>
          </w:p>
        </w:tc>
      </w:tr>
      <w:tr w:rsidR="00945DB3" w:rsidRPr="00495D84" w14:paraId="7C9C725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945DB3" w:rsidRPr="00495D84" w:rsidRDefault="00945DB3" w:rsidP="00945DB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945DB3" w:rsidRPr="00495D84" w:rsidRDefault="00945DB3" w:rsidP="00945DB3">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0D4658A" w:rsidR="00945DB3" w:rsidRPr="00495D84" w:rsidRDefault="00945DB3" w:rsidP="00945DB3">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2" w14:textId="77777777" w:rsidR="00945DB3" w:rsidRPr="00495D84" w:rsidRDefault="00945DB3" w:rsidP="00945DB3">
            <w:pPr>
              <w:pStyle w:val="TAC"/>
              <w:rPr>
                <w:rFonts w:cs="Arial"/>
              </w:rPr>
            </w:pPr>
          </w:p>
        </w:tc>
      </w:tr>
      <w:tr w:rsidR="00945DB3" w:rsidRPr="00495D84" w14:paraId="7C9C725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945DB3" w:rsidRPr="00495D84" w:rsidRDefault="00945DB3" w:rsidP="00945DB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945DB3" w:rsidRPr="00495D84" w:rsidRDefault="00945DB3" w:rsidP="00945DB3">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1F484CD5" w:rsidR="00945DB3" w:rsidRPr="00495D84" w:rsidRDefault="00945DB3" w:rsidP="00945DB3">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5C" w14:textId="77777777" w:rsidR="00945DB3" w:rsidRPr="00495D84" w:rsidRDefault="00945DB3" w:rsidP="00945DB3">
            <w:pPr>
              <w:pStyle w:val="TAC"/>
              <w:rPr>
                <w:rFonts w:cs="Arial"/>
              </w:rPr>
            </w:pPr>
          </w:p>
        </w:tc>
      </w:tr>
      <w:tr w:rsidR="00945DB3" w:rsidRPr="00495D84" w14:paraId="7C9C7267"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945DB3" w:rsidRPr="00495D84" w:rsidRDefault="00945DB3" w:rsidP="00945DB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945DB3" w:rsidRPr="00495D84" w:rsidRDefault="00945DB3" w:rsidP="00945DB3">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33B837DC" w:rsidR="00945DB3" w:rsidRPr="00495D84" w:rsidRDefault="00945DB3" w:rsidP="00945DB3">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66" w14:textId="77777777" w:rsidR="00945DB3" w:rsidRPr="00495D84" w:rsidRDefault="00945DB3" w:rsidP="00945DB3">
            <w:pPr>
              <w:pStyle w:val="TAC"/>
              <w:rPr>
                <w:rFonts w:cs="Arial"/>
              </w:rPr>
            </w:pPr>
          </w:p>
        </w:tc>
      </w:tr>
      <w:tr w:rsidR="00945DB3" w:rsidRPr="00495D84" w14:paraId="7C9C7271"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945DB3" w:rsidRPr="00495D84" w:rsidRDefault="00945DB3" w:rsidP="00945DB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945DB3" w:rsidRPr="00495D84" w:rsidRDefault="00945DB3" w:rsidP="00945DB3">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3D43BA67" w:rsidR="00945DB3" w:rsidRPr="00495D84" w:rsidRDefault="00945DB3" w:rsidP="00945DB3">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0" w14:textId="77777777" w:rsidR="00945DB3" w:rsidRPr="00495D84" w:rsidRDefault="00945DB3" w:rsidP="00945DB3">
            <w:pPr>
              <w:pStyle w:val="TAC"/>
              <w:rPr>
                <w:rFonts w:cs="Arial"/>
              </w:rPr>
            </w:pPr>
          </w:p>
        </w:tc>
      </w:tr>
      <w:tr w:rsidR="00945DB3" w:rsidRPr="00495D84" w14:paraId="7C9C727B"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945DB3" w:rsidRPr="00495D84" w:rsidRDefault="00945DB3" w:rsidP="00945DB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945DB3" w:rsidRPr="00495D84" w:rsidRDefault="00945DB3" w:rsidP="00945DB3">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4654C4E7" w:rsidR="00945DB3" w:rsidRPr="00495D84" w:rsidRDefault="00945DB3" w:rsidP="00945DB3">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7A" w14:textId="77777777" w:rsidR="00945DB3" w:rsidRPr="00495D84" w:rsidRDefault="00945DB3" w:rsidP="00945DB3">
            <w:pPr>
              <w:pStyle w:val="TAC"/>
              <w:rPr>
                <w:rFonts w:cs="Arial"/>
              </w:rPr>
            </w:pPr>
          </w:p>
        </w:tc>
      </w:tr>
      <w:tr w:rsidR="00945DB3" w:rsidRPr="00495D84" w14:paraId="7C9C7285"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945DB3" w:rsidRPr="00495D84" w:rsidRDefault="00945DB3" w:rsidP="00945DB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4" w14:textId="77777777" w:rsidR="00945DB3" w:rsidRPr="00495D84" w:rsidRDefault="00945DB3" w:rsidP="00945DB3">
            <w:pPr>
              <w:pStyle w:val="TAC"/>
              <w:rPr>
                <w:rFonts w:cs="Arial"/>
              </w:rPr>
            </w:pPr>
          </w:p>
        </w:tc>
      </w:tr>
      <w:tr w:rsidR="00945DB3" w:rsidRPr="00495D84" w14:paraId="7C9C728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945DB3" w:rsidRPr="00495D84" w:rsidRDefault="00945DB3" w:rsidP="00945DB3">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0955F1C5" w:rsidR="00945DB3" w:rsidRPr="00495D84" w:rsidRDefault="00945DB3" w:rsidP="00945DB3">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8E" w14:textId="77777777" w:rsidR="00945DB3" w:rsidRPr="00495D84" w:rsidRDefault="00945DB3" w:rsidP="00945DB3">
            <w:pPr>
              <w:pStyle w:val="TAC"/>
              <w:rPr>
                <w:rFonts w:cs="Arial"/>
              </w:rPr>
            </w:pPr>
          </w:p>
        </w:tc>
      </w:tr>
      <w:tr w:rsidR="00945DB3" w:rsidRPr="00495D84" w14:paraId="2214745E"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945DB3" w:rsidRPr="00495D84" w:rsidRDefault="00945DB3" w:rsidP="00945DB3">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4128D1BB" w:rsidR="00945DB3" w:rsidRPr="00495D84" w:rsidRDefault="00945DB3" w:rsidP="00945DB3">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F9BABA3" w14:textId="77777777" w:rsidR="00945DB3" w:rsidRPr="00495D84" w:rsidRDefault="00945DB3" w:rsidP="00945DB3">
            <w:pPr>
              <w:pStyle w:val="TAC"/>
              <w:rPr>
                <w:rFonts w:cs="Arial"/>
              </w:rPr>
            </w:pPr>
          </w:p>
        </w:tc>
      </w:tr>
      <w:tr w:rsidR="00945DB3" w:rsidRPr="00495D84" w14:paraId="7C9C7299"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945DB3" w:rsidRPr="00495D84" w:rsidRDefault="00945DB3" w:rsidP="00945DB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945DB3" w:rsidRPr="00495D84" w:rsidRDefault="00945DB3" w:rsidP="00945DB3">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5602D17E" w:rsidR="00945DB3" w:rsidRPr="00495D84" w:rsidRDefault="00945DB3" w:rsidP="00945DB3">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98" w14:textId="77777777" w:rsidR="00945DB3" w:rsidRPr="00495D84" w:rsidRDefault="00945DB3" w:rsidP="00945DB3">
            <w:pPr>
              <w:pStyle w:val="TAC"/>
              <w:rPr>
                <w:rFonts w:cs="Arial"/>
              </w:rPr>
            </w:pPr>
          </w:p>
        </w:tc>
      </w:tr>
      <w:tr w:rsidR="00945DB3" w:rsidRPr="00495D84" w14:paraId="7C9C72A3"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945DB3" w:rsidRPr="00495D84" w:rsidRDefault="00945DB3" w:rsidP="00945DB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945DB3" w:rsidRPr="00495D84" w:rsidRDefault="00945DB3" w:rsidP="00945DB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945DB3" w:rsidRPr="00495D84" w:rsidRDefault="00945DB3" w:rsidP="00945DB3">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2" w14:textId="77777777" w:rsidR="00945DB3" w:rsidRPr="00495D84" w:rsidRDefault="00945DB3" w:rsidP="00945DB3">
            <w:pPr>
              <w:pStyle w:val="TAC"/>
              <w:rPr>
                <w:rFonts w:cs="Arial"/>
              </w:rPr>
            </w:pPr>
          </w:p>
        </w:tc>
      </w:tr>
      <w:tr w:rsidR="00945DB3" w:rsidRPr="00495D84" w14:paraId="7C9C72AD"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w:t>
            </w:r>
            <w:r>
              <w:rPr>
                <w:rFonts w:cs="Arial"/>
              </w:rPr>
              <w:t xml:space="preserve"> </w:t>
            </w:r>
            <w:r w:rsidR="00945DB3" w:rsidRPr="00495D84">
              <w:rPr>
                <w:rFonts w:cs="Arial"/>
                <w:szCs w:val="16"/>
              </w:rPr>
              <w:t>RMSI</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2,</w:t>
            </w:r>
            <w:r>
              <w:rPr>
                <w:rFonts w:cs="Arial"/>
                <w:vertAlign w:val="superscript"/>
              </w:rPr>
              <w:t xml:space="preserve"> </w:t>
            </w:r>
            <w:r w:rsidR="00945DB3" w:rsidRPr="00495D84">
              <w:rPr>
                <w:rFonts w:cs="Arial"/>
                <w:vertAlign w:val="superscript"/>
              </w:rPr>
              <w:t>Note</w:t>
            </w:r>
            <w:r>
              <w:rPr>
                <w:rFonts w:cs="Arial"/>
                <w:vertAlign w:val="superscript"/>
              </w:rPr>
              <w:t xml:space="preserve"> </w:t>
            </w:r>
            <w:r w:rsidR="00945DB3"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945DB3" w:rsidRPr="00495D84" w:rsidRDefault="00945DB3" w:rsidP="00945DB3">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52BB174" w:rsidR="00945DB3" w:rsidRPr="00495D84" w:rsidRDefault="00945DB3" w:rsidP="00945DB3">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C9C72AC" w14:textId="77777777" w:rsidR="00945DB3" w:rsidRPr="00495D84" w:rsidRDefault="00945DB3" w:rsidP="00945DB3">
            <w:pPr>
              <w:pStyle w:val="TAC"/>
              <w:rPr>
                <w:rFonts w:cs="Arial"/>
              </w:rPr>
            </w:pPr>
          </w:p>
        </w:tc>
      </w:tr>
      <w:tr w:rsidR="00945DB3" w:rsidRPr="00495D84" w14:paraId="4960A14F" w14:textId="77777777" w:rsidTr="00B27C84">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945DB3" w:rsidRPr="00495D84" w:rsidRDefault="00B27C84" w:rsidP="00945DB3">
            <w:pPr>
              <w:pStyle w:val="TAL"/>
              <w:rPr>
                <w:rFonts w:cs="Arial"/>
              </w:rPr>
            </w:pPr>
            <w:r>
              <w:rPr>
                <w:rFonts w:cs="Arial"/>
              </w:rPr>
              <w:t xml:space="preserve">  </w:t>
            </w:r>
            <w:r w:rsidR="00945DB3" w:rsidRPr="00495D84">
              <w:rPr>
                <w:rFonts w:cs="Arial"/>
              </w:rPr>
              <w:t>For</w:t>
            </w:r>
            <w:r>
              <w:rPr>
                <w:rFonts w:cs="Arial"/>
              </w:rPr>
              <w:t xml:space="preserve"> </w:t>
            </w:r>
            <w:r w:rsidR="00945DB3" w:rsidRPr="00495D84">
              <w:rPr>
                <w:rFonts w:cs="Arial"/>
              </w:rPr>
              <w:t>slots</w:t>
            </w:r>
            <w:r>
              <w:rPr>
                <w:rFonts w:cs="Arial"/>
              </w:rPr>
              <w:t xml:space="preserve"> </w:t>
            </w:r>
            <w:r w:rsidR="00945DB3" w:rsidRPr="00495D84">
              <w:rPr>
                <w:rFonts w:cs="Arial"/>
              </w:rPr>
              <w:t>without</w:t>
            </w:r>
            <w:r>
              <w:rPr>
                <w:rFonts w:cs="Arial"/>
              </w:rPr>
              <w:t xml:space="preserve"> </w:t>
            </w:r>
            <w:r w:rsidR="00945DB3" w:rsidRPr="00495D84">
              <w:rPr>
                <w:rFonts w:cs="Arial"/>
                <w:szCs w:val="16"/>
              </w:rPr>
              <w:t>RMSI</w:t>
            </w:r>
            <w:r>
              <w:rPr>
                <w:rFonts w:cs="Arial"/>
                <w:szCs w:val="16"/>
                <w:vertAlign w:val="superscript"/>
              </w:rPr>
              <w:t xml:space="preserve"> </w:t>
            </w:r>
            <w:r w:rsidR="00945DB3" w:rsidRPr="00495D84">
              <w:rPr>
                <w:rFonts w:cs="Arial"/>
                <w:szCs w:val="16"/>
                <w:vertAlign w:val="superscript"/>
              </w:rPr>
              <w:t>Note</w:t>
            </w:r>
            <w:r>
              <w:rPr>
                <w:rFonts w:cs="Arial"/>
                <w:szCs w:val="16"/>
                <w:vertAlign w:val="superscript"/>
              </w:rPr>
              <w:t xml:space="preserve"> </w:t>
            </w:r>
            <w:r w:rsidR="00945DB3"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945DB3" w:rsidRPr="00495D84" w:rsidRDefault="00945DB3" w:rsidP="00945DB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945DB3" w:rsidRPr="00495D84" w:rsidDel="005069B7" w:rsidRDefault="00945DB3" w:rsidP="00945DB3">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8439173" w:rsidR="00945DB3" w:rsidRPr="00495D84" w:rsidRDefault="00945DB3" w:rsidP="00945DB3">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945DB3" w:rsidRPr="00495D84" w:rsidRDefault="00945DB3" w:rsidP="00945DB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945DB3" w:rsidRPr="00495D84" w:rsidRDefault="00945DB3" w:rsidP="00945DB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4A5D81C" w14:textId="77777777" w:rsidR="00945DB3" w:rsidRPr="00495D84" w:rsidRDefault="00945DB3" w:rsidP="00945DB3">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1"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A237C" w:rsidRPr="00495D84" w14:paraId="7C9C752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07F60BA3" w:rsidR="009A237C" w:rsidRPr="00495D84" w:rsidRDefault="009A237C" w:rsidP="009A237C">
            <w:pPr>
              <w:pStyle w:val="TAL"/>
              <w:rPr>
                <w:rFonts w:cs="Arial"/>
                <w:vertAlign w:val="superscript"/>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77777777" w:rsidR="009A237C" w:rsidRPr="00495D84" w:rsidRDefault="009A237C" w:rsidP="009A237C">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1E" w14:textId="15E43040" w:rsidR="009A237C" w:rsidRPr="00495D84" w:rsidRDefault="009A237C" w:rsidP="009A237C">
            <w:pPr>
              <w:pStyle w:val="TAC"/>
              <w:rPr>
                <w:rFonts w:cs="Arial"/>
              </w:rPr>
            </w:pPr>
            <w:r w:rsidRPr="00495D84">
              <w:rPr>
                <w:rFonts w:cs="Arial"/>
              </w:rPr>
              <w:t>12</w:t>
            </w:r>
          </w:p>
        </w:tc>
        <w:tc>
          <w:tcPr>
            <w:tcW w:w="456" w:type="pct"/>
            <w:tcBorders>
              <w:top w:val="single" w:sz="4" w:space="0" w:color="auto"/>
              <w:left w:val="single" w:sz="4" w:space="0" w:color="auto"/>
              <w:bottom w:val="single" w:sz="4" w:space="0" w:color="auto"/>
              <w:right w:val="single" w:sz="4" w:space="0" w:color="auto"/>
            </w:tcBorders>
          </w:tcPr>
          <w:p w14:paraId="7C9C751F" w14:textId="6E1BD3E6" w:rsidR="009A237C" w:rsidRPr="00495D84" w:rsidRDefault="009A237C" w:rsidP="009A237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C9C7520" w14:textId="3C9D17CA" w:rsidR="009A237C" w:rsidRPr="00495D84" w:rsidRDefault="009A237C" w:rsidP="009A237C">
            <w:pPr>
              <w:pStyle w:val="TAC"/>
              <w:rPr>
                <w:rFonts w:cs="Arial"/>
              </w:rPr>
            </w:pPr>
            <w:r w:rsidRPr="00495D84">
              <w:rPr>
                <w:rFonts w:cs="Arial"/>
              </w:rPr>
              <w:t>20</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3" w14:textId="77777777" w:rsidR="009A237C" w:rsidRPr="00495D84" w:rsidRDefault="009A237C" w:rsidP="009A237C">
            <w:pPr>
              <w:pStyle w:val="TAC"/>
              <w:rPr>
                <w:rFonts w:cs="Arial"/>
              </w:rPr>
            </w:pPr>
          </w:p>
        </w:tc>
      </w:tr>
      <w:tr w:rsidR="009A237C" w:rsidRPr="00495D84" w14:paraId="7C9C752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A237C" w:rsidRPr="00495D84" w14:paraId="7C9C753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0BDD11D2" w:rsidR="009A237C" w:rsidRPr="00495D84" w:rsidRDefault="009A237C" w:rsidP="009A237C">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057CA9D" w:rsidR="009A237C" w:rsidRPr="00495D84" w:rsidRDefault="009A237C" w:rsidP="009A237C">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67DA66E0"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17C5191"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3C35FDED" w:rsidR="009A237C" w:rsidRPr="00495D84" w:rsidRDefault="009A237C" w:rsidP="009A237C">
            <w:pPr>
              <w:pStyle w:val="TAC"/>
              <w:rPr>
                <w:rFonts w:cs="Arial"/>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37" w14:textId="77777777" w:rsidR="009A237C" w:rsidRPr="00495D84" w:rsidRDefault="009A237C" w:rsidP="009A237C">
            <w:pPr>
              <w:pStyle w:val="TAC"/>
              <w:rPr>
                <w:rFonts w:cs="Arial"/>
              </w:rPr>
            </w:pPr>
          </w:p>
        </w:tc>
      </w:tr>
      <w:tr w:rsidR="009A237C" w:rsidRPr="00495D84" w14:paraId="7C9C754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B8DFB99" w:rsidR="009A237C" w:rsidRPr="00495D84" w:rsidRDefault="009A237C" w:rsidP="009A237C">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1CC88C2E" w:rsidR="009A237C" w:rsidRPr="00495D84" w:rsidRDefault="00C24C42" w:rsidP="009A237C">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C956B45" w:rsidR="009A237C" w:rsidRPr="00495D84" w:rsidRDefault="009A237C" w:rsidP="009A237C">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C" w14:textId="635801A9"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D" w14:textId="5D5AB03B"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E" w14:textId="3C9352E2" w:rsidR="009A237C" w:rsidRPr="00495D84" w:rsidRDefault="009A237C" w:rsidP="009A237C">
            <w:pPr>
              <w:pStyle w:val="TAC"/>
              <w:rPr>
                <w:rFonts w:cs="Arial"/>
              </w:rPr>
            </w:pPr>
            <w:r w:rsidRPr="00495D84">
              <w:rPr>
                <w:rFonts w:cs="Arial"/>
                <w:lang w:eastAsia="zh-CN"/>
              </w:rPr>
              <w:t>0</w:t>
            </w:r>
            <w:r w:rsidR="00B27C84">
              <w:rPr>
                <w:rFonts w:cs="Arial"/>
                <w:lang w:eastAsia="zh-CN"/>
              </w:rPr>
              <w:t xml:space="preserve"> </w:t>
            </w:r>
            <w:r w:rsidRPr="00495D84">
              <w:rPr>
                <w:rFonts w:cs="Arial"/>
                <w:lang w:eastAsia="zh-CN"/>
              </w:rPr>
              <w:t>(Note8)</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1" w14:textId="77777777" w:rsidR="009A237C" w:rsidRPr="00495D84" w:rsidRDefault="009A237C" w:rsidP="009A237C">
            <w:pPr>
              <w:pStyle w:val="TAC"/>
              <w:rPr>
                <w:rFonts w:cs="Arial"/>
              </w:rPr>
            </w:pPr>
          </w:p>
        </w:tc>
      </w:tr>
      <w:tr w:rsidR="009A237C" w:rsidRPr="00495D84" w14:paraId="7C9C754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782B7A" w:rsidRPr="00495D84" w14:paraId="7C9C7560"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8D02605" w:rsidR="00782B7A" w:rsidRPr="00495D84" w:rsidRDefault="00782B7A" w:rsidP="00782B7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r w:rsidRPr="00495D84">
              <w:rPr>
                <w:rFonts w:cs="Arial"/>
                <w:vertAlign w:val="superscript"/>
                <w:lang w:eastAsia="zh-CN"/>
              </w:rPr>
              <w:t>Note</w:t>
            </w:r>
            <w:r>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558" w14:textId="77777777" w:rsidR="00782B7A" w:rsidRPr="00495D84" w:rsidRDefault="00782B7A" w:rsidP="00782B7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77777777"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A" w14:textId="2BDD7E5C" w:rsidR="00782B7A" w:rsidRPr="00495D84" w:rsidRDefault="00782B7A" w:rsidP="00782B7A">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5B" w14:textId="6C090E2E"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C" w14:textId="3271DB38" w:rsidR="00782B7A" w:rsidRPr="00495D84" w:rsidRDefault="00782B7A" w:rsidP="00782B7A">
            <w:pPr>
              <w:pStyle w:val="TAC"/>
              <w:rPr>
                <w:rFonts w:cs="Arial"/>
              </w:rPr>
            </w:pPr>
            <w:r>
              <w:rPr>
                <w:rFonts w:cs="Arial"/>
                <w:lang w:eastAsia="ko-KR"/>
              </w:rPr>
              <w:t>3</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82B7A" w:rsidRPr="00495D84" w:rsidRDefault="00782B7A" w:rsidP="00782B7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82B7A" w:rsidRPr="00495D84" w:rsidRDefault="00782B7A" w:rsidP="00782B7A">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5F" w14:textId="77777777" w:rsidR="00782B7A" w:rsidRPr="00495D84" w:rsidRDefault="00782B7A" w:rsidP="00782B7A">
            <w:pPr>
              <w:pStyle w:val="TAC"/>
              <w:rPr>
                <w:rFonts w:cs="Arial"/>
              </w:rPr>
            </w:pPr>
          </w:p>
        </w:tc>
      </w:tr>
      <w:tr w:rsidR="009A237C" w:rsidRPr="00495D84" w14:paraId="7C9C756A"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A237C" w:rsidRPr="00495D84" w14:paraId="7C9C7592"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9A237C" w:rsidRPr="00495D84" w:rsidRDefault="009A237C" w:rsidP="009A237C">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77777777" w:rsidR="009A237C" w:rsidRPr="00495D84" w:rsidRDefault="009A237C" w:rsidP="009A237C">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C" w14:textId="0FCF0FA5"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D" w14:textId="1597ED4F" w:rsidR="009A237C" w:rsidRPr="00495D84" w:rsidRDefault="009A237C" w:rsidP="009A237C">
            <w:pPr>
              <w:pStyle w:val="TAC"/>
              <w:rPr>
                <w:rFonts w:cs="Arial"/>
              </w:rPr>
            </w:pPr>
            <w:r w:rsidRPr="00495D84">
              <w:rPr>
                <w:rFonts w:cs="Arial"/>
              </w:rPr>
              <w:t>Non-Distributed</w:t>
            </w:r>
          </w:p>
        </w:tc>
        <w:tc>
          <w:tcPr>
            <w:tcW w:w="456" w:type="pct"/>
            <w:tcBorders>
              <w:top w:val="single" w:sz="4" w:space="0" w:color="auto"/>
              <w:left w:val="single" w:sz="4" w:space="0" w:color="auto"/>
              <w:bottom w:val="single" w:sz="4" w:space="0" w:color="auto"/>
              <w:right w:val="single" w:sz="4" w:space="0" w:color="auto"/>
            </w:tcBorders>
          </w:tcPr>
          <w:p w14:paraId="7C9C758E" w14:textId="0077A44E" w:rsidR="009A237C" w:rsidRPr="00495D84" w:rsidRDefault="009A237C" w:rsidP="009A237C">
            <w:pPr>
              <w:pStyle w:val="TAC"/>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1" w14:textId="77777777" w:rsidR="009A237C" w:rsidRPr="00495D84" w:rsidRDefault="009A237C" w:rsidP="009A237C">
            <w:pPr>
              <w:pStyle w:val="TAC"/>
              <w:rPr>
                <w:rFonts w:cs="Arial"/>
              </w:rPr>
            </w:pPr>
          </w:p>
        </w:tc>
      </w:tr>
      <w:tr w:rsidR="009A237C" w:rsidRPr="00495D84" w14:paraId="7C9C759C"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82B7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41C5DDA1"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5A8" w14:textId="3E432F96"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9" w14:textId="076B325C"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5AA" w14:textId="2E9E3365"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5AB" w14:textId="3B22741B"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C" w14:textId="3D7356F2"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5AD" w14:textId="361F1EBC" w:rsidR="001268B4" w:rsidRPr="00495D84" w:rsidRDefault="00E94096" w:rsidP="000B5C74">
            <w:pPr>
              <w:pStyle w:val="TAN"/>
              <w:rPr>
                <w:rFonts w:cs="Arial"/>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r w:rsidR="00B27C84">
              <w:rPr>
                <w:rFonts w:cs="Arial"/>
              </w:rPr>
              <w:t xml:space="preserve"> </w:t>
            </w:r>
          </w:p>
          <w:p w14:paraId="7C9C75AE" w14:textId="10B8131B" w:rsidR="001268B4" w:rsidRPr="00495D84" w:rsidRDefault="00E94096" w:rsidP="000B5C74">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165E7177"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109749D7" w:rsidR="001268B4" w:rsidRPr="00495D84" w:rsidRDefault="00E94096" w:rsidP="000B5C74">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1268B4" w:rsidRPr="00495D84">
              <w:t>RB</w:t>
            </w:r>
            <w:r w:rsidR="00006DFE" w:rsidRPr="00495D84">
              <w:rPr>
                <w:vertAlign w:val="subscript"/>
              </w:rPr>
              <w:t>c</w:t>
            </w:r>
            <w:r w:rsidR="00B27C84">
              <w:rPr>
                <w:vertAlign w:val="subscript"/>
              </w:rPr>
              <w:t xml:space="preserve"> </w:t>
            </w:r>
            <w:r w:rsidR="001268B4" w:rsidRPr="00495D84">
              <w:t>is</w:t>
            </w:r>
            <w:r w:rsidR="00B27C84">
              <w:t xml:space="preserve"> </w:t>
            </w:r>
            <w:r w:rsidR="001268B4" w:rsidRPr="00495D84">
              <w:t>the</w:t>
            </w:r>
            <w:r w:rsidR="00B27C84">
              <w:t xml:space="preserve"> </w:t>
            </w:r>
            <w:r w:rsidR="001268B4" w:rsidRPr="00495D84">
              <w:t>lowest</w:t>
            </w:r>
            <w:r w:rsidR="00B27C84">
              <w:t xml:space="preserve"> </w:t>
            </w:r>
            <w:r w:rsidR="001268B4" w:rsidRPr="00495D84">
              <w:t>PRB</w:t>
            </w:r>
            <w:r w:rsidR="00B27C84">
              <w:t xml:space="preserve"> </w:t>
            </w:r>
            <w:r w:rsidR="001268B4" w:rsidRPr="00495D84">
              <w:t>index</w:t>
            </w:r>
            <w:r w:rsidR="00B27C84">
              <w:t xml:space="preserve"> </w:t>
            </w:r>
            <w:r w:rsidR="001268B4" w:rsidRPr="00495D84">
              <w:t>to</w:t>
            </w:r>
            <w:r w:rsidR="00B27C84">
              <w:t xml:space="preserve"> </w:t>
            </w:r>
            <w:r w:rsidR="001268B4" w:rsidRPr="00495D84">
              <w:t>guarantee</w:t>
            </w:r>
            <w:r w:rsidR="00B27C84">
              <w:t xml:space="preserve"> </w:t>
            </w:r>
            <w:r w:rsidR="001268B4" w:rsidRPr="00495D84">
              <w:t>the</w:t>
            </w:r>
            <w:r w:rsidR="00B27C84">
              <w:t xml:space="preserve"> </w:t>
            </w:r>
            <w:r w:rsidR="001268B4" w:rsidRPr="00495D84">
              <w:t>BWP</w:t>
            </w:r>
            <w:r w:rsidR="00B27C84">
              <w:t xml:space="preserve"> </w:t>
            </w:r>
            <w:r w:rsidR="001268B4" w:rsidRPr="00495D84">
              <w:t>including</w:t>
            </w:r>
            <w:r w:rsidR="00B27C84">
              <w:t xml:space="preserve"> </w:t>
            </w:r>
            <w:r w:rsidR="00006DFE" w:rsidRPr="00495D84">
              <w:t>CORESET</w:t>
            </w:r>
            <w:r w:rsidR="00B27C84">
              <w:t xml:space="preserve"> </w:t>
            </w:r>
            <w:r w:rsidR="00006DFE" w:rsidRPr="00495D84">
              <w:t>#0</w:t>
            </w:r>
            <w:r w:rsidR="00B27C84">
              <w:t xml:space="preserve"> </w:t>
            </w:r>
            <w:r w:rsidR="001268B4" w:rsidRPr="00495D84">
              <w:t>which</w:t>
            </w:r>
            <w:r w:rsidR="00B27C84">
              <w:t xml:space="preserve"> </w:t>
            </w:r>
            <w:r w:rsidR="001268B4" w:rsidRPr="00495D84">
              <w:t>is</w:t>
            </w:r>
            <w:r w:rsidR="00B27C84">
              <w:t xml:space="preserve"> </w:t>
            </w:r>
            <w:r w:rsidR="001268B4" w:rsidRPr="00495D84">
              <w:t>defined</w:t>
            </w:r>
            <w:r w:rsidR="00B27C84">
              <w:t xml:space="preserve"> </w:t>
            </w:r>
            <w:r w:rsidR="001268B4" w:rsidRPr="00495D84">
              <w:t>in</w:t>
            </w:r>
            <w:r w:rsidR="00B27C84">
              <w:t xml:space="preserve"> </w:t>
            </w:r>
            <w:r>
              <w:t>clause</w:t>
            </w:r>
            <w:r w:rsidR="00B27C84">
              <w:t xml:space="preserve"> </w:t>
            </w:r>
            <w:r w:rsidR="001268B4" w:rsidRPr="00495D84">
              <w:t>A.3.</w:t>
            </w:r>
            <w:r w:rsidR="00006DFE" w:rsidRPr="00495D84">
              <w:t>1</w:t>
            </w:r>
            <w:r w:rsidR="001268B4" w:rsidRPr="00495D84">
              <w:t>.</w:t>
            </w:r>
            <w:r w:rsidR="00006DFE" w:rsidRPr="00495D84">
              <w:t>2.</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C4EC2D5"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RMSI</w:t>
            </w:r>
            <w:r w:rsidR="00B27C84">
              <w:rPr>
                <w:lang w:eastAsia="zh-CN"/>
              </w:rPr>
              <w:t xml:space="preserve"> </w:t>
            </w:r>
            <w:r w:rsidRPr="00495D84">
              <w:rPr>
                <w:lang w:eastAsia="zh-CN"/>
              </w:rPr>
              <w:t>CORESET</w:t>
            </w:r>
            <w:r w:rsidR="00B27C84">
              <w:rPr>
                <w:lang w:eastAsia="zh-CN"/>
              </w:rPr>
              <w:t xml:space="preserve"> </w:t>
            </w:r>
            <w:r w:rsidRPr="00495D84">
              <w:rPr>
                <w:lang w:eastAsia="zh-CN"/>
              </w:rPr>
              <w:t>(CORESET</w:t>
            </w:r>
            <w:r w:rsidR="00B27C84">
              <w:rPr>
                <w:lang w:eastAsia="zh-CN"/>
              </w:rPr>
              <w:t xml:space="preserve"> </w:t>
            </w:r>
            <w:r w:rsidRPr="00495D84">
              <w:rPr>
                <w:lang w:eastAsia="zh-CN"/>
              </w:rPr>
              <w:t>#0)</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CDCBF72" w:rsidR="001268B4" w:rsidRPr="00495D84" w:rsidRDefault="00E94096" w:rsidP="00E914BA">
            <w:pPr>
              <w:pStyle w:val="TAN"/>
              <w:rPr>
                <w:lang w:eastAsia="zh-CN"/>
              </w:rPr>
            </w:pPr>
            <w:r>
              <w:rPr>
                <w:lang w:eastAsia="zh-CN"/>
              </w:rPr>
              <w:t xml:space="preserve">NOTE </w:t>
            </w:r>
            <w:r w:rsidRPr="00495D84">
              <w:rPr>
                <w:lang w:eastAsia="zh-CN"/>
              </w:rPr>
              <w:t>1</w:t>
            </w:r>
            <w:r>
              <w:rPr>
                <w:lang w:eastAsia="zh-CN"/>
              </w:rPr>
              <w:t>:</w:t>
            </w:r>
            <w:r w:rsidR="001268B4" w:rsidRPr="00495D84">
              <w:rPr>
                <w:lang w:eastAsia="zh-CN"/>
              </w:rPr>
              <w:tab/>
            </w:r>
            <w:r w:rsidR="00E914BA" w:rsidRPr="00495D84">
              <w:t>RB</w:t>
            </w:r>
            <w:r w:rsidR="00006DFE" w:rsidRPr="00495D84">
              <w:rPr>
                <w:vertAlign w:val="subscript"/>
              </w:rPr>
              <w:t>c</w:t>
            </w:r>
            <w:r w:rsidR="00B27C84">
              <w:rPr>
                <w:vertAlign w:val="subscript"/>
              </w:rPr>
              <w:t xml:space="preserve"> </w:t>
            </w:r>
            <w:r w:rsidR="00E914BA" w:rsidRPr="00495D84">
              <w:t>is</w:t>
            </w:r>
            <w:r w:rsidR="00B27C84">
              <w:t xml:space="preserve"> </w:t>
            </w:r>
            <w:r w:rsidR="00E914BA" w:rsidRPr="00495D84">
              <w:t>same</w:t>
            </w:r>
            <w:r w:rsidR="00B27C84">
              <w:t xml:space="preserve"> </w:t>
            </w:r>
            <w:r w:rsidR="00E914BA" w:rsidRPr="00495D84">
              <w:t>as</w:t>
            </w:r>
            <w:r>
              <w:t xml:space="preserve"> PRB</w:t>
            </w:r>
            <w:r w:rsidR="00006DFE" w:rsidRPr="00495D84">
              <w:rPr>
                <w:vertAlign w:val="subscript"/>
              </w:rPr>
              <w:t>c</w:t>
            </w:r>
            <w:r w:rsidR="00B27C84">
              <w:t xml:space="preserve"> </w:t>
            </w:r>
            <w:r w:rsidR="00E914BA" w:rsidRPr="00495D84">
              <w:t>for</w:t>
            </w:r>
            <w:r w:rsidR="00B27C84">
              <w:t xml:space="preserve"> </w:t>
            </w:r>
            <w:r w:rsidR="00E914BA" w:rsidRPr="00495D84">
              <w:rPr>
                <w:lang w:eastAsia="zh-CN"/>
              </w:rPr>
              <w:t>DLBWP.0.2</w:t>
            </w:r>
            <w:r w:rsidR="00B27C84">
              <w:rPr>
                <w:lang w:eastAsia="zh-CN"/>
              </w:rPr>
              <w:t xml:space="preserve"> </w:t>
            </w:r>
            <w:r w:rsidR="00E914BA" w:rsidRPr="00495D84">
              <w:rPr>
                <w:lang w:eastAsia="zh-CN"/>
              </w:rPr>
              <w:t>as</w:t>
            </w:r>
            <w:r w:rsidR="00B27C84">
              <w:rPr>
                <w:lang w:eastAsia="zh-CN"/>
              </w:rPr>
              <w:t xml:space="preserve"> </w:t>
            </w:r>
            <w:r w:rsidR="00E914BA" w:rsidRPr="00495D84">
              <w:rPr>
                <w:lang w:eastAsia="zh-CN"/>
              </w:rPr>
              <w:t>defined</w:t>
            </w:r>
            <w:r w:rsidR="00B27C84">
              <w:rPr>
                <w:lang w:eastAsia="zh-CN"/>
              </w:rPr>
              <w:t xml:space="preserve"> </w:t>
            </w:r>
            <w:r w:rsidR="00E914BA" w:rsidRPr="00495D84">
              <w:rPr>
                <w:lang w:eastAsia="zh-CN"/>
              </w:rPr>
              <w:t>in</w:t>
            </w:r>
            <w:r w:rsidR="00B27C84">
              <w:rPr>
                <w:lang w:eastAsia="zh-CN"/>
              </w:rPr>
              <w:t xml:space="preserve"> </w:t>
            </w:r>
            <w:r>
              <w:rPr>
                <w:lang w:eastAsia="zh-CN"/>
              </w:rPr>
              <w:t>table</w:t>
            </w:r>
            <w:r w:rsidR="00B27C84">
              <w:rPr>
                <w:lang w:eastAsia="zh-CN"/>
              </w:rPr>
              <w:t xml:space="preserve"> </w:t>
            </w:r>
            <w:r w:rsidR="00E914BA" w:rsidRPr="00495D84">
              <w:rPr>
                <w:lang w:eastAsia="zh-CN"/>
              </w:rPr>
              <w:t>A.3.9.2.1-1</w:t>
            </w:r>
            <w:r w:rsidR="00E914BA" w:rsidRPr="00495D84">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Pr="00495D84" w:rsidRDefault="00C072D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7E7EF58" w14:textId="46D8FFFF" w:rsidR="00533BDC" w:rsidRPr="00495D84" w:rsidRDefault="00533BDC" w:rsidP="003F673A">
      <w:pPr>
        <w:pStyle w:val="Heading2"/>
      </w:pPr>
      <w:r w:rsidRPr="00495D84">
        <w:t>A.3.13A</w:t>
      </w:r>
      <w:r w:rsidRPr="00495D84">
        <w:tab/>
        <w:t>Test Cases involving E-UTRA/FR1 and FR2 carriers</w:t>
      </w:r>
    </w:p>
    <w:p w14:paraId="27D5E055" w14:textId="77777777" w:rsidR="00533BDC" w:rsidRPr="00495D84" w:rsidRDefault="00533BDC" w:rsidP="003F673A">
      <w:pPr>
        <w:pStyle w:val="Heading3"/>
      </w:pPr>
      <w:r w:rsidRPr="00495D84">
        <w:t>A.3.13A.1</w:t>
      </w:r>
      <w:r w:rsidRPr="00495D84">
        <w:tab/>
        <w:t>Introduction</w:t>
      </w:r>
    </w:p>
    <w:p w14:paraId="530BDCCB" w14:textId="77777777" w:rsidR="00533BDC" w:rsidRPr="00495D84" w:rsidRDefault="00533BDC" w:rsidP="00533BDC">
      <w:r w:rsidRPr="00495D84">
        <w:t>The following applies to UE compliant to this version of the specification when undergoing tests with a mix of E-UTRA/NR FR1 and NR FR2 carriers in clauses A.5, A.7 and A.8.</w:t>
      </w:r>
    </w:p>
    <w:p w14:paraId="09222F44" w14:textId="77777777" w:rsidR="00533BDC" w:rsidRPr="00495D84" w:rsidRDefault="00533BDC" w:rsidP="003F673A">
      <w:pPr>
        <w:pStyle w:val="Heading3"/>
      </w:pPr>
      <w:r w:rsidRPr="00495D84">
        <w:t>A.3.13A.2</w:t>
      </w:r>
      <w:r w:rsidRPr="00495D84">
        <w:tab/>
        <w:t>Principle of Testing in EN-DC</w:t>
      </w:r>
    </w:p>
    <w:p w14:paraId="7F7BFD2B" w14:textId="69326593" w:rsidR="00533BDC" w:rsidRPr="00495D84" w:rsidRDefault="00533BDC" w:rsidP="00533BDC">
      <w:r w:rsidRPr="00495D84">
        <w:t xml:space="preserve">For test cases in clause A.5 listed in </w:t>
      </w:r>
      <w:r w:rsidR="00E94096">
        <w:t>table</w:t>
      </w:r>
      <w:r w:rsidRPr="00495D84">
        <w:t xml:space="preserve"> A.3.13A.2-1, the following applies:</w:t>
      </w:r>
    </w:p>
    <w:p w14:paraId="05A6811F" w14:textId="77777777" w:rsidR="00947084" w:rsidRPr="00495D84" w:rsidRDefault="00947084" w:rsidP="00947084">
      <w:pPr>
        <w:pStyle w:val="B10"/>
      </w:pPr>
      <w:r w:rsidRPr="00495D84">
        <w:t>-</w:t>
      </w:r>
      <w:r w:rsidRPr="00495D84">
        <w:tab/>
        <w:t>UE does not have to pass the test case.</w:t>
      </w:r>
    </w:p>
    <w:p w14:paraId="3AF9AD65" w14:textId="77777777" w:rsidR="00533BDC" w:rsidRPr="00495D84" w:rsidRDefault="00533BDC" w:rsidP="00533BDC">
      <w:pPr>
        <w:pStyle w:val="TH"/>
      </w:pPr>
      <w:r w:rsidRPr="00495D84">
        <w:t xml:space="preserve">Table A.3.13A.2-1: </w:t>
      </w:r>
      <w:r w:rsidRPr="00495D84">
        <w:rPr>
          <w:lang w:eastAsia="zh-CN"/>
        </w:rPr>
        <w:t>Test cases UE does not have to pass in current version of specification (EN-DC)</w:t>
      </w:r>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533BDC" w:rsidRPr="00495D84" w14:paraId="42771B83" w14:textId="77777777" w:rsidTr="00E94096">
        <w:trPr>
          <w:jc w:val="center"/>
        </w:trPr>
        <w:tc>
          <w:tcPr>
            <w:tcW w:w="1134" w:type="dxa"/>
          </w:tcPr>
          <w:p w14:paraId="177DCF77" w14:textId="77777777" w:rsidR="00533BDC" w:rsidRPr="00495D84" w:rsidRDefault="00533BDC" w:rsidP="003F673A">
            <w:pPr>
              <w:pStyle w:val="TAH"/>
            </w:pPr>
            <w:r w:rsidRPr="00495D84">
              <w:t>Clause</w:t>
            </w:r>
          </w:p>
        </w:tc>
        <w:tc>
          <w:tcPr>
            <w:tcW w:w="7680" w:type="dxa"/>
          </w:tcPr>
          <w:p w14:paraId="508CBE8E" w14:textId="4A17992B"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AD2A22" w:rsidRPr="00495D84" w14:paraId="2B44DC28" w14:textId="77777777" w:rsidTr="00E94096">
        <w:trPr>
          <w:jc w:val="center"/>
        </w:trPr>
        <w:tc>
          <w:tcPr>
            <w:tcW w:w="1134" w:type="dxa"/>
          </w:tcPr>
          <w:p w14:paraId="3119343E" w14:textId="0B00FBFD" w:rsidR="00AD2A22" w:rsidRPr="00495D84" w:rsidRDefault="00AD2A22" w:rsidP="00AD2A22">
            <w:pPr>
              <w:pStyle w:val="TAL"/>
            </w:pPr>
            <w:r w:rsidRPr="00495D84">
              <w:t>A.5.5.2.7</w:t>
            </w:r>
          </w:p>
        </w:tc>
        <w:tc>
          <w:tcPr>
            <w:tcW w:w="7680" w:type="dxa"/>
          </w:tcPr>
          <w:p w14:paraId="2EF5EAFE" w14:textId="082C45B1"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at</w:t>
            </w:r>
            <w:r w:rsidR="00B27C84">
              <w:t xml:space="preserve"> </w:t>
            </w:r>
            <w:r w:rsidRPr="00495D84">
              <w:t>E-UTRA</w:t>
            </w:r>
            <w:r w:rsidR="00B27C84">
              <w:t xml:space="preserve"> </w:t>
            </w:r>
            <w:r w:rsidRPr="00495D84">
              <w:t>SRS</w:t>
            </w:r>
            <w:r w:rsidR="00B27C84">
              <w:t xml:space="preserve"> </w:t>
            </w:r>
            <w:r w:rsidRPr="00495D84">
              <w:t>carrier</w:t>
            </w:r>
            <w:r w:rsidR="00B27C84">
              <w:t xml:space="preserve"> </w:t>
            </w:r>
            <w:r w:rsidRPr="00495D84">
              <w:t>based</w:t>
            </w:r>
            <w:r w:rsidR="00B27C84">
              <w:t xml:space="preserve"> </w:t>
            </w:r>
            <w:r w:rsidRPr="00495D84">
              <w:t>switching</w:t>
            </w:r>
          </w:p>
        </w:tc>
      </w:tr>
      <w:tr w:rsidR="004B0C93" w:rsidRPr="00495D84" w14:paraId="4D51CDFB" w14:textId="77777777" w:rsidTr="00E94096">
        <w:trPr>
          <w:jc w:val="center"/>
        </w:trPr>
        <w:tc>
          <w:tcPr>
            <w:tcW w:w="1134" w:type="dxa"/>
          </w:tcPr>
          <w:p w14:paraId="2CA9A972" w14:textId="6F56D510" w:rsidR="004B0C93" w:rsidRPr="00495D84" w:rsidRDefault="004B0C93" w:rsidP="004B0C93">
            <w:pPr>
              <w:pStyle w:val="TAL"/>
            </w:pPr>
            <w:r w:rsidRPr="00495D84">
              <w:t>A.5.5.2.9</w:t>
            </w:r>
          </w:p>
        </w:tc>
        <w:tc>
          <w:tcPr>
            <w:tcW w:w="7680" w:type="dxa"/>
          </w:tcPr>
          <w:p w14:paraId="03D63F94" w14:textId="3ECC0B52" w:rsidR="004B0C93" w:rsidRPr="00495D84" w:rsidRDefault="004B0C93" w:rsidP="004B0C93">
            <w:pPr>
              <w:pStyle w:val="TAL"/>
            </w:pPr>
            <w:r w:rsidRPr="00495D84">
              <w:t>E-UTRAN</w:t>
            </w:r>
            <w:r w:rsidR="00B27C84">
              <w:t xml:space="preserve"> </w:t>
            </w:r>
            <w:r w:rsidRPr="00495D84">
              <w:t>–</w:t>
            </w:r>
            <w:r w:rsidR="00B27C84">
              <w:t xml:space="preserve"> </w:t>
            </w:r>
            <w:r w:rsidRPr="00495D84">
              <w:t>NR</w:t>
            </w:r>
            <w:r w:rsidR="00B27C84">
              <w:t xml:space="preserve"> </w:t>
            </w:r>
            <w:r w:rsidRPr="00495D84">
              <w:t>FR2</w:t>
            </w:r>
            <w:r w:rsidR="00B27C84">
              <w:t xml:space="preserve"> </w:t>
            </w:r>
            <w:r w:rsidRPr="00495D84">
              <w:t>interruptions</w:t>
            </w:r>
            <w:r w:rsidR="00B27C84">
              <w:t xml:space="preserve"> </w:t>
            </w:r>
            <w:r w:rsidRPr="00495D84">
              <w:t>during</w:t>
            </w:r>
            <w:r w:rsidR="00B27C84">
              <w:t xml:space="preserve"> </w:t>
            </w:r>
            <w:r w:rsidRPr="00495D84">
              <w:t>measurements</w:t>
            </w:r>
            <w:r w:rsidR="00B27C84">
              <w:t xml:space="preserve"> </w:t>
            </w:r>
            <w:r w:rsidRPr="00495D84">
              <w:t>on</w:t>
            </w:r>
            <w:r w:rsidR="00B27C84">
              <w:t xml:space="preserve"> </w:t>
            </w:r>
            <w:r w:rsidRPr="00495D84">
              <w:t>deactivated</w:t>
            </w:r>
            <w:r w:rsidR="00B27C84">
              <w:t xml:space="preserve"> </w:t>
            </w:r>
            <w:r w:rsidRPr="00495D84">
              <w:t>NR</w:t>
            </w:r>
            <w:r w:rsidR="00B27C84">
              <w:t xml:space="preserve"> </w:t>
            </w:r>
            <w:r w:rsidRPr="00495D84">
              <w:t>PSCell</w:t>
            </w:r>
          </w:p>
        </w:tc>
      </w:tr>
      <w:tr w:rsidR="00AD2A22" w:rsidRPr="00495D84" w14:paraId="47BF58A4" w14:textId="77777777" w:rsidTr="00E94096">
        <w:trPr>
          <w:jc w:val="center"/>
        </w:trPr>
        <w:tc>
          <w:tcPr>
            <w:tcW w:w="1134" w:type="dxa"/>
          </w:tcPr>
          <w:p w14:paraId="6E6746D4" w14:textId="0015FF63" w:rsidR="00AD2A22" w:rsidRPr="00495D84" w:rsidRDefault="00AD2A22" w:rsidP="00AD2A22">
            <w:pPr>
              <w:pStyle w:val="TAL"/>
            </w:pPr>
            <w:r w:rsidRPr="00495D84">
              <w:t>A.5.5.3.2</w:t>
            </w:r>
          </w:p>
        </w:tc>
        <w:tc>
          <w:tcPr>
            <w:tcW w:w="7680" w:type="dxa"/>
          </w:tcPr>
          <w:p w14:paraId="0B1535D8" w14:textId="07BB6839"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FR1</w:t>
            </w:r>
            <w:r w:rsidR="00B27C84">
              <w:t xml:space="preserve"> </w:t>
            </w:r>
            <w:r w:rsidRPr="00495D84">
              <w:t>for</w:t>
            </w:r>
            <w:r w:rsidR="00B27C84">
              <w:t xml:space="preserve"> </w:t>
            </w:r>
            <w:r w:rsidRPr="00495D84">
              <w:t>16</w:t>
            </w:r>
            <w:r w:rsidR="00E94096" w:rsidRPr="00495D84">
              <w:t>0</w:t>
            </w:r>
            <w:r w:rsidR="00E94096">
              <w:t xml:space="preserve"> ms</w:t>
            </w:r>
            <w:r w:rsidR="00B27C84">
              <w:t xml:space="preserve"> </w:t>
            </w:r>
            <w:r w:rsidRPr="00495D84">
              <w:t>SCell</w:t>
            </w:r>
            <w:r w:rsidR="00B27C84">
              <w:t xml:space="preserve"> </w:t>
            </w:r>
            <w:r w:rsidRPr="00495D84">
              <w:t>measurement</w:t>
            </w:r>
            <w:r w:rsidR="00B27C84">
              <w:t xml:space="preserve"> </w:t>
            </w:r>
            <w:r w:rsidRPr="00495D84">
              <w:t>cycle</w:t>
            </w:r>
          </w:p>
        </w:tc>
      </w:tr>
      <w:tr w:rsidR="00AD2A22" w:rsidRPr="00495D84" w14:paraId="2CE65450" w14:textId="77777777" w:rsidTr="00E94096">
        <w:trPr>
          <w:jc w:val="center"/>
        </w:trPr>
        <w:tc>
          <w:tcPr>
            <w:tcW w:w="1134" w:type="dxa"/>
          </w:tcPr>
          <w:p w14:paraId="12B855C3" w14:textId="3E7202EA" w:rsidR="00AD2A22" w:rsidRPr="00495D84" w:rsidRDefault="00AD2A22" w:rsidP="00AD2A22">
            <w:pPr>
              <w:pStyle w:val="TAL"/>
            </w:pPr>
            <w:r w:rsidRPr="00495D84">
              <w:t>A.5.5.3.5</w:t>
            </w:r>
          </w:p>
        </w:tc>
        <w:tc>
          <w:tcPr>
            <w:tcW w:w="7680" w:type="dxa"/>
          </w:tcPr>
          <w:p w14:paraId="65D4B9BC" w14:textId="691E8DDA" w:rsidR="00AD2A22" w:rsidRPr="00495D84" w:rsidRDefault="00AD2A22" w:rsidP="00AD2A22">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25302CC8" w14:textId="77777777" w:rsidTr="00E94096">
        <w:trPr>
          <w:jc w:val="center"/>
        </w:trPr>
        <w:tc>
          <w:tcPr>
            <w:tcW w:w="1134" w:type="dxa"/>
          </w:tcPr>
          <w:p w14:paraId="4064C4FA" w14:textId="4A23A0EF" w:rsidR="00AD2A22" w:rsidRPr="00495D84" w:rsidRDefault="00AD2A22" w:rsidP="00AD2A22">
            <w:pPr>
              <w:pStyle w:val="TAL"/>
            </w:pPr>
            <w:r w:rsidRPr="00495D84">
              <w:t>A.5.5.3.6</w:t>
            </w:r>
          </w:p>
        </w:tc>
        <w:tc>
          <w:tcPr>
            <w:tcW w:w="7680" w:type="dxa"/>
          </w:tcPr>
          <w:p w14:paraId="74E58BC6" w14:textId="1FA74FC2" w:rsidR="00AD2A22" w:rsidRPr="00495D84" w:rsidRDefault="00AD2A22" w:rsidP="00AD2A22">
            <w:pPr>
              <w:pStyle w:val="TAL"/>
            </w:pPr>
            <w:r w:rsidRPr="00495D84">
              <w:t>Multiple</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of</w:t>
            </w:r>
            <w:r w:rsidR="00B27C84">
              <w:t xml:space="preserve"> </w:t>
            </w:r>
            <w:r w:rsidRPr="00495D84">
              <w:t>one</w:t>
            </w:r>
            <w:r w:rsidR="00B27C84">
              <w:t xml:space="preserve"> </w:t>
            </w:r>
            <w:r w:rsidRPr="00495D84">
              <w:t>unknown</w:t>
            </w:r>
            <w:r w:rsidR="00B27C84">
              <w:t xml:space="preserve"> </w:t>
            </w:r>
            <w:r w:rsidRPr="00495D84">
              <w:t>SCell</w:t>
            </w:r>
            <w:r w:rsidR="00B27C84">
              <w:t xml:space="preserve"> </w:t>
            </w:r>
            <w:r w:rsidRPr="00495D84">
              <w:t>and</w:t>
            </w:r>
            <w:r w:rsidR="00B27C84">
              <w:t xml:space="preserve"> </w:t>
            </w:r>
            <w:r w:rsidRPr="00495D84">
              <w:t>one</w:t>
            </w:r>
            <w:r w:rsidR="00B27C84">
              <w:t xml:space="preserve"> </w:t>
            </w:r>
            <w:r w:rsidRPr="00495D84">
              <w:t>known</w:t>
            </w:r>
            <w:r w:rsidR="00B27C84">
              <w:t xml:space="preserve"> </w:t>
            </w:r>
            <w:r w:rsidRPr="00495D84">
              <w:t>SCell</w:t>
            </w:r>
            <w:r w:rsidR="00B27C84">
              <w:t xml:space="preserve"> </w:t>
            </w:r>
            <w:r w:rsidRPr="00495D84">
              <w:t>in</w:t>
            </w:r>
            <w:r w:rsidR="00B27C84">
              <w:t xml:space="preserve"> </w:t>
            </w:r>
            <w:r w:rsidRPr="00495D84">
              <w:t>FR2</w:t>
            </w:r>
          </w:p>
        </w:tc>
      </w:tr>
      <w:tr w:rsidR="00AD2A22" w:rsidRPr="00495D84" w14:paraId="5D2A52A9" w14:textId="77777777" w:rsidTr="00E94096">
        <w:trPr>
          <w:jc w:val="center"/>
        </w:trPr>
        <w:tc>
          <w:tcPr>
            <w:tcW w:w="1134" w:type="dxa"/>
          </w:tcPr>
          <w:p w14:paraId="0DABF19E" w14:textId="18622AD9" w:rsidR="00AD2A22" w:rsidRPr="00495D84" w:rsidRDefault="00AD2A22" w:rsidP="00AD2A22">
            <w:pPr>
              <w:pStyle w:val="TAL"/>
            </w:pPr>
            <w:r w:rsidRPr="00495D84">
              <w:t>A.5.5.6.4.2</w:t>
            </w:r>
          </w:p>
        </w:tc>
        <w:tc>
          <w:tcPr>
            <w:tcW w:w="7680" w:type="dxa"/>
          </w:tcPr>
          <w:p w14:paraId="186105DB" w14:textId="00BD8793" w:rsidR="00AD2A22" w:rsidRPr="00495D84" w:rsidRDefault="00AD2A22" w:rsidP="00AD2A22">
            <w:pPr>
              <w:pStyle w:val="TAL"/>
            </w:pPr>
            <w:r w:rsidRPr="00495D84">
              <w:t>E-UTRAN</w:t>
            </w:r>
            <w:r w:rsidR="00B27C84">
              <w:t xml:space="preserve"> </w:t>
            </w:r>
            <w:r w:rsidRPr="00495D84">
              <w:t>–</w:t>
            </w:r>
            <w:r w:rsidR="00B27C84">
              <w:t xml:space="preserve"> </w:t>
            </w:r>
            <w:r w:rsidRPr="00495D84">
              <w:t>NR</w:t>
            </w:r>
            <w:r w:rsidR="00B27C84">
              <w:t xml:space="preserve"> </w:t>
            </w:r>
            <w:r w:rsidRPr="00495D84">
              <w:t>FR1</w:t>
            </w:r>
            <w:r w:rsidR="00B27C84">
              <w:t xml:space="preserve"> </w:t>
            </w:r>
            <w:r w:rsidRPr="00495D84">
              <w:t>PSCell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5B7CAE" w:rsidRPr="00495D84" w14:paraId="3C619301" w14:textId="77777777" w:rsidTr="00E94096">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Pr="00495D84" w:rsidRDefault="005B7CAE" w:rsidP="005B7CAE">
            <w:pPr>
              <w:pStyle w:val="TAL"/>
            </w:pPr>
            <w:r w:rsidRPr="00495D84">
              <w:rPr>
                <w:iCs/>
              </w:rPr>
              <w:t>A.5.7.1.3</w:t>
            </w:r>
          </w:p>
        </w:tc>
        <w:tc>
          <w:tcPr>
            <w:tcW w:w="7680" w:type="dxa"/>
            <w:tcBorders>
              <w:top w:val="single" w:sz="4" w:space="0" w:color="auto"/>
              <w:left w:val="single" w:sz="4" w:space="0" w:color="auto"/>
              <w:bottom w:val="single" w:sz="4" w:space="0" w:color="auto"/>
              <w:right w:val="single" w:sz="4" w:space="0" w:color="auto"/>
            </w:tcBorders>
          </w:tcPr>
          <w:p w14:paraId="6BA1E1D5" w14:textId="34801A94" w:rsidR="005B7CAE" w:rsidRPr="00495D84" w:rsidRDefault="005B7CAE" w:rsidP="005B7CAE">
            <w:pPr>
              <w:pStyle w:val="TAL"/>
            </w:pPr>
            <w:r w:rsidRPr="00495D84">
              <w:rPr>
                <w:iCs/>
              </w:rPr>
              <w:t>EN-DC</w:t>
            </w:r>
            <w:r w:rsidR="00B27C84">
              <w:rPr>
                <w:iCs/>
              </w:rPr>
              <w:t xml:space="preserve"> </w:t>
            </w:r>
            <w:r w:rsidRPr="00495D84">
              <w:rPr>
                <w:iCs/>
              </w:rPr>
              <w:t>inter-frequency</w:t>
            </w:r>
            <w:r w:rsidR="00B27C84">
              <w:rPr>
                <w:iCs/>
              </w:rPr>
              <w:t xml:space="preserve"> </w:t>
            </w:r>
            <w:r w:rsidRPr="00495D84">
              <w:rPr>
                <w:iCs/>
              </w:rPr>
              <w:t>measurement</w:t>
            </w:r>
            <w:r w:rsidR="00B27C84">
              <w:rPr>
                <w:iCs/>
              </w:rPr>
              <w:t xml:space="preserve"> </w:t>
            </w:r>
            <w:r w:rsidRPr="00495D84">
              <w:rPr>
                <w:iCs/>
              </w:rPr>
              <w:t>accuracy</w:t>
            </w:r>
            <w:r w:rsidR="00B27C84">
              <w:rPr>
                <w:iCs/>
              </w:rPr>
              <w:t xml:space="preserve"> </w:t>
            </w:r>
            <w:r w:rsidRPr="00495D84">
              <w:rPr>
                <w:iCs/>
              </w:rPr>
              <w:t>with</w:t>
            </w:r>
            <w:r w:rsidR="00B27C84">
              <w:rPr>
                <w:iCs/>
              </w:rPr>
              <w:t xml:space="preserve"> </w:t>
            </w:r>
            <w:r w:rsidRPr="00495D84">
              <w:rPr>
                <w:iCs/>
              </w:rPr>
              <w:t>FR1</w:t>
            </w:r>
            <w:r w:rsidR="00B27C84">
              <w:rPr>
                <w:iCs/>
              </w:rPr>
              <w:t xml:space="preserve"> </w:t>
            </w:r>
            <w:r w:rsidRPr="00495D84">
              <w:rPr>
                <w:iCs/>
              </w:rPr>
              <w:t>serving</w:t>
            </w:r>
            <w:r w:rsidR="00B27C84">
              <w:rPr>
                <w:iCs/>
              </w:rPr>
              <w:t xml:space="preserve"> </w:t>
            </w:r>
            <w:r w:rsidRPr="00495D84">
              <w:rPr>
                <w:iCs/>
              </w:rPr>
              <w:t>cell</w:t>
            </w:r>
            <w:r w:rsidR="00B27C84">
              <w:rPr>
                <w:iCs/>
              </w:rPr>
              <w:t xml:space="preserve"> </w:t>
            </w:r>
            <w:r w:rsidRPr="00495D84">
              <w:rPr>
                <w:iCs/>
              </w:rPr>
              <w:t>and</w:t>
            </w:r>
            <w:r w:rsidR="00B27C84">
              <w:rPr>
                <w:iCs/>
              </w:rPr>
              <w:t xml:space="preserve"> </w:t>
            </w:r>
            <w:r w:rsidRPr="00495D84">
              <w:rPr>
                <w:iCs/>
              </w:rPr>
              <w:t>FR2</w:t>
            </w:r>
            <w:r w:rsidR="00B27C84">
              <w:rPr>
                <w:iCs/>
              </w:rPr>
              <w:t xml:space="preserve"> </w:t>
            </w:r>
            <w:r w:rsidRPr="00495D84">
              <w:rPr>
                <w:iCs/>
              </w:rPr>
              <w:t>target</w:t>
            </w:r>
            <w:r w:rsidR="00B27C84">
              <w:rPr>
                <w:iCs/>
              </w:rPr>
              <w:t xml:space="preserve"> </w:t>
            </w:r>
            <w:r w:rsidRPr="00495D84">
              <w:rPr>
                <w:iCs/>
              </w:rPr>
              <w:t>cell</w:t>
            </w:r>
          </w:p>
        </w:tc>
      </w:tr>
    </w:tbl>
    <w:p w14:paraId="1B3D53F0" w14:textId="77777777" w:rsidR="00533BDC" w:rsidRPr="00495D84" w:rsidRDefault="00533BDC" w:rsidP="00533BDC"/>
    <w:p w14:paraId="1AC9CD9F" w14:textId="77777777" w:rsidR="00533BDC" w:rsidRPr="00495D84" w:rsidRDefault="00533BDC" w:rsidP="003F673A">
      <w:pPr>
        <w:pStyle w:val="Heading3"/>
      </w:pPr>
      <w:r w:rsidRPr="00495D84">
        <w:t>A.3.13A.3</w:t>
      </w:r>
      <w:r w:rsidRPr="00495D84">
        <w:tab/>
        <w:t>Principle of Testing in SA</w:t>
      </w:r>
    </w:p>
    <w:p w14:paraId="4AE1FF6A" w14:textId="500FFABE" w:rsidR="00533BDC" w:rsidRPr="00495D84" w:rsidRDefault="00533BDC" w:rsidP="00533BDC">
      <w:r w:rsidRPr="00495D84">
        <w:t xml:space="preserve">For test cases in clause A.7 listed in </w:t>
      </w:r>
      <w:r w:rsidR="00E94096">
        <w:t>table</w:t>
      </w:r>
      <w:r w:rsidRPr="00495D84">
        <w:t xml:space="preserve"> A.3.13A.3-1, the following applies:</w:t>
      </w:r>
    </w:p>
    <w:p w14:paraId="5690D7F4" w14:textId="434F8234" w:rsidR="00F76C9C" w:rsidRPr="00495D84" w:rsidRDefault="00947084" w:rsidP="00E94096">
      <w:pPr>
        <w:pStyle w:val="B10"/>
      </w:pPr>
      <w:r w:rsidRPr="00495D84">
        <w:t>-</w:t>
      </w:r>
      <w:r w:rsidRPr="00495D84">
        <w:tab/>
        <w:t>UE does not have to pass the test case.</w:t>
      </w:r>
    </w:p>
    <w:p w14:paraId="0DB9925F" w14:textId="77777777" w:rsidR="00F76C9C" w:rsidRPr="00495D84" w:rsidRDefault="00F76C9C" w:rsidP="00F76C9C">
      <w:pPr>
        <w:pStyle w:val="TH"/>
        <w:rPr>
          <w:lang w:eastAsia="zh-CN"/>
        </w:rPr>
      </w:pPr>
      <w:r w:rsidRPr="00495D84">
        <w:t xml:space="preserve">Table A.3.13A.3-1: </w:t>
      </w:r>
      <w:r w:rsidRPr="00495D84">
        <w:rPr>
          <w:lang w:eastAsia="zh-CN"/>
        </w:rPr>
        <w:t>Test cases UE does not have to pass in current version of specification (SA)</w:t>
      </w:r>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F76C9C" w:rsidRPr="00495D84" w14:paraId="0ABBD1E2" w14:textId="77777777" w:rsidTr="00E94096">
        <w:trPr>
          <w:jc w:val="center"/>
        </w:trPr>
        <w:tc>
          <w:tcPr>
            <w:tcW w:w="1107" w:type="dxa"/>
          </w:tcPr>
          <w:p w14:paraId="2330FB1D" w14:textId="77777777" w:rsidR="00F76C9C" w:rsidRPr="00495D84" w:rsidRDefault="00F76C9C" w:rsidP="00AD1730">
            <w:pPr>
              <w:pStyle w:val="TAH"/>
            </w:pPr>
            <w:r w:rsidRPr="00495D84">
              <w:t>Clause</w:t>
            </w:r>
          </w:p>
        </w:tc>
        <w:tc>
          <w:tcPr>
            <w:tcW w:w="8595" w:type="dxa"/>
          </w:tcPr>
          <w:p w14:paraId="291E4EA5" w14:textId="4390F1F3" w:rsidR="00F76C9C" w:rsidRPr="00495D84" w:rsidRDefault="00F76C9C" w:rsidP="00AD1730">
            <w:pPr>
              <w:pStyle w:val="TAH"/>
            </w:pPr>
            <w:r w:rsidRPr="00495D84">
              <w:t>Test</w:t>
            </w:r>
            <w:r w:rsidR="00B27C84">
              <w:t xml:space="preserve"> </w:t>
            </w:r>
            <w:r w:rsidRPr="00495D84">
              <w:t>case</w:t>
            </w:r>
            <w:r w:rsidR="00B27C84">
              <w:t xml:space="preserve"> </w:t>
            </w:r>
            <w:r w:rsidRPr="00495D84">
              <w:t>slogan</w:t>
            </w:r>
          </w:p>
        </w:tc>
      </w:tr>
      <w:tr w:rsidR="00F76C9C" w:rsidRPr="00495D84" w14:paraId="4E3D1BD3" w14:textId="77777777" w:rsidTr="00E94096">
        <w:trPr>
          <w:jc w:val="center"/>
        </w:trPr>
        <w:tc>
          <w:tcPr>
            <w:tcW w:w="1107" w:type="dxa"/>
          </w:tcPr>
          <w:p w14:paraId="626F7895" w14:textId="77777777" w:rsidR="00F76C9C" w:rsidRPr="00495D84" w:rsidRDefault="00F76C9C" w:rsidP="00AD1730">
            <w:pPr>
              <w:pStyle w:val="TAL"/>
            </w:pPr>
            <w:r w:rsidRPr="00495D84">
              <w:t>A.7.5.3.2</w:t>
            </w:r>
          </w:p>
        </w:tc>
        <w:tc>
          <w:tcPr>
            <w:tcW w:w="8595" w:type="dxa"/>
          </w:tcPr>
          <w:p w14:paraId="6971CFC8" w14:textId="3B3C2F59" w:rsidR="00F76C9C" w:rsidRPr="00495D84" w:rsidRDefault="00F76C9C" w:rsidP="00AD1730">
            <w:pPr>
              <w:pStyle w:val="TAL"/>
            </w:pP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for</w:t>
            </w:r>
            <w:r w:rsidR="00B27C84">
              <w:t xml:space="preserve"> </w:t>
            </w:r>
            <w:r w:rsidRPr="00495D84">
              <w:t>FR1+FR2</w:t>
            </w:r>
            <w:r w:rsidR="00B27C84">
              <w:t xml:space="preserve"> </w:t>
            </w:r>
            <w:r w:rsidRPr="00495D84">
              <w:t>inter-band</w:t>
            </w:r>
            <w:r w:rsidR="00B27C84">
              <w:t xml:space="preserve"> </w:t>
            </w:r>
            <w:r w:rsidRPr="00495D84">
              <w:t>with</w:t>
            </w:r>
            <w:r w:rsidR="00B27C84">
              <w:t xml:space="preserve"> </w:t>
            </w:r>
            <w:r w:rsidRPr="00495D84">
              <w:t>target</w:t>
            </w:r>
            <w:r w:rsidR="00B27C84">
              <w:t xml:space="preserve"> </w:t>
            </w:r>
            <w:r w:rsidRPr="00495D84">
              <w:t>SCell</w:t>
            </w:r>
            <w:r w:rsidR="00B27C84">
              <w:t xml:space="preserve"> </w:t>
            </w:r>
            <w:r w:rsidRPr="00495D84">
              <w:t>in</w:t>
            </w:r>
            <w:r w:rsidR="00B27C84">
              <w:t xml:space="preserve"> </w:t>
            </w:r>
            <w:r w:rsidRPr="00495D84">
              <w:t>FR2</w:t>
            </w:r>
          </w:p>
        </w:tc>
      </w:tr>
      <w:tr w:rsidR="005B7CAE" w:rsidRPr="00495D84" w14:paraId="4E587B28" w14:textId="77777777" w:rsidTr="00E94096">
        <w:trPr>
          <w:jc w:val="center"/>
        </w:trPr>
        <w:tc>
          <w:tcPr>
            <w:tcW w:w="1107" w:type="dxa"/>
          </w:tcPr>
          <w:p w14:paraId="687FB20F" w14:textId="1FDCE932" w:rsidR="005B7CAE" w:rsidRPr="00495D84" w:rsidRDefault="005B7CAE" w:rsidP="005B7CAE">
            <w:pPr>
              <w:pStyle w:val="TAL"/>
            </w:pPr>
            <w:r w:rsidRPr="00495D84">
              <w:t>A.7.5.3.7</w:t>
            </w:r>
          </w:p>
        </w:tc>
        <w:tc>
          <w:tcPr>
            <w:tcW w:w="8595" w:type="dxa"/>
          </w:tcPr>
          <w:p w14:paraId="05DEC5D7" w14:textId="4E21E177" w:rsidR="005B7CAE" w:rsidRPr="00495D84" w:rsidRDefault="005B7CAE" w:rsidP="005B7CAE">
            <w:pPr>
              <w:pStyle w:val="TAL"/>
            </w:pPr>
            <w:r w:rsidRPr="00495D84">
              <w:t>PUCCH</w:t>
            </w:r>
            <w:r w:rsidR="00B27C84">
              <w:t xml:space="preserve"> </w:t>
            </w:r>
            <w:r w:rsidRPr="00495D84">
              <w:t>SCell</w:t>
            </w:r>
            <w:r w:rsidR="00B27C84">
              <w:t xml:space="preserve"> </w:t>
            </w:r>
            <w:r w:rsidRPr="00495D84">
              <w:t>activation</w:t>
            </w:r>
            <w:r w:rsidR="00B27C84">
              <w:t xml:space="preserve"> </w:t>
            </w:r>
            <w:r w:rsidRPr="00495D84">
              <w:t>and</w:t>
            </w:r>
            <w:r w:rsidR="00B27C84">
              <w:t xml:space="preserve"> </w:t>
            </w:r>
            <w:r w:rsidRPr="00495D84">
              <w:t>deactivation</w:t>
            </w:r>
            <w:r w:rsidR="00B27C84">
              <w:t xml:space="preserve"> </w:t>
            </w:r>
            <w:r w:rsidRPr="00495D84">
              <w:t>delay</w:t>
            </w:r>
            <w:r w:rsidR="00B27C84">
              <w:t xml:space="preserve"> </w:t>
            </w:r>
            <w:r w:rsidRPr="00495D84">
              <w:t>requirements</w:t>
            </w:r>
            <w:r w:rsidR="00B27C84">
              <w:t xml:space="preserve"> </w:t>
            </w:r>
            <w:r w:rsidRPr="00495D84">
              <w:t>of</w:t>
            </w:r>
            <w:r w:rsidR="00B27C84">
              <w:t xml:space="preserve"> </w:t>
            </w:r>
            <w:r w:rsidRPr="00495D84">
              <w:t>FR2</w:t>
            </w:r>
            <w:r w:rsidR="00B27C84">
              <w:t xml:space="preserve"> </w:t>
            </w:r>
            <w:r w:rsidRPr="00495D84">
              <w:t>unknown</w:t>
            </w:r>
            <w:r w:rsidR="00B27C84">
              <w:t xml:space="preserve"> </w:t>
            </w:r>
            <w:r w:rsidRPr="00495D84">
              <w:t>cell</w:t>
            </w:r>
            <w:r w:rsidR="00B27C84">
              <w:t xml:space="preserve"> </w:t>
            </w:r>
            <w:r w:rsidRPr="00495D84">
              <w:t>with</w:t>
            </w:r>
            <w:r w:rsidR="00B27C84">
              <w:t xml:space="preserve"> </w:t>
            </w:r>
            <w:r w:rsidRPr="00495D84">
              <w:t>FR1</w:t>
            </w:r>
            <w:r w:rsidR="00B27C84">
              <w:t xml:space="preserve"> </w:t>
            </w:r>
            <w:r w:rsidRPr="00495D84">
              <w:t>PCell</w:t>
            </w:r>
          </w:p>
        </w:tc>
      </w:tr>
      <w:tr w:rsidR="00F76C9C" w:rsidRPr="00495D84" w14:paraId="1BF69858" w14:textId="77777777" w:rsidTr="00E94096">
        <w:trPr>
          <w:jc w:val="center"/>
        </w:trPr>
        <w:tc>
          <w:tcPr>
            <w:tcW w:w="1107" w:type="dxa"/>
          </w:tcPr>
          <w:p w14:paraId="19614446" w14:textId="77777777" w:rsidR="00F76C9C" w:rsidRPr="00495D84" w:rsidRDefault="00F76C9C" w:rsidP="00AD1730">
            <w:pPr>
              <w:pStyle w:val="TAL"/>
            </w:pPr>
            <w:r w:rsidRPr="00495D84">
              <w:t>A.7.5.6.1.2</w:t>
            </w:r>
          </w:p>
        </w:tc>
        <w:tc>
          <w:tcPr>
            <w:tcW w:w="8595" w:type="dxa"/>
          </w:tcPr>
          <w:p w14:paraId="4384E402" w14:textId="70C9C2EB" w:rsidR="00F76C9C" w:rsidRPr="00495D84" w:rsidRDefault="00F76C9C" w:rsidP="00AD1730">
            <w:pPr>
              <w:pStyle w:val="TAL"/>
            </w:pPr>
            <w:r w:rsidRPr="00495D84">
              <w:t>NR</w:t>
            </w:r>
            <w:r w:rsidR="00B27C84">
              <w:t xml:space="preserve"> </w:t>
            </w:r>
            <w:r w:rsidRPr="00495D84">
              <w:t>FR1-</w:t>
            </w:r>
            <w:r w:rsidR="00B27C84">
              <w:t xml:space="preserve"> </w:t>
            </w:r>
            <w:r w:rsidRPr="00495D84">
              <w:t>NR</w:t>
            </w:r>
            <w:r w:rsidR="00B27C84">
              <w:t xml:space="preserve"> </w:t>
            </w:r>
            <w:r w:rsidRPr="00495D84">
              <w:t>FR2</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p w14:paraId="5C2BEB81" w14:textId="77777777" w:rsidR="00F76C9C" w:rsidRPr="00495D84" w:rsidRDefault="00F76C9C" w:rsidP="00AD1730">
            <w:pPr>
              <w:pStyle w:val="TAL"/>
            </w:pPr>
          </w:p>
        </w:tc>
      </w:tr>
      <w:tr w:rsidR="00F76C9C" w:rsidRPr="00495D84" w14:paraId="10631CE9" w14:textId="77777777" w:rsidTr="00E94096">
        <w:trPr>
          <w:jc w:val="center"/>
        </w:trPr>
        <w:tc>
          <w:tcPr>
            <w:tcW w:w="1107" w:type="dxa"/>
          </w:tcPr>
          <w:p w14:paraId="5E3F31B2" w14:textId="77777777" w:rsidR="00F76C9C" w:rsidRPr="00495D84" w:rsidRDefault="00F76C9C" w:rsidP="00AD1730">
            <w:pPr>
              <w:pStyle w:val="TAL"/>
            </w:pPr>
            <w:r w:rsidRPr="00495D84">
              <w:t>A.7.5.6.4.2</w:t>
            </w:r>
          </w:p>
        </w:tc>
        <w:tc>
          <w:tcPr>
            <w:tcW w:w="8595" w:type="dxa"/>
          </w:tcPr>
          <w:p w14:paraId="39626FAD" w14:textId="1A6FB49E" w:rsidR="00F76C9C" w:rsidRPr="00495D84" w:rsidRDefault="00F76C9C" w:rsidP="00AD1730">
            <w:pPr>
              <w:pStyle w:val="TAL"/>
            </w:pPr>
            <w:r w:rsidRPr="00495D84">
              <w:t>NR</w:t>
            </w:r>
            <w:r w:rsidR="00B27C84">
              <w:t xml:space="preserve"> </w:t>
            </w:r>
            <w:r w:rsidRPr="00495D84">
              <w:t>FR1</w:t>
            </w:r>
            <w:r w:rsidR="00B27C84">
              <w:t xml:space="preserve"> </w:t>
            </w:r>
            <w:r w:rsidRPr="00495D84">
              <w:t>PCell</w:t>
            </w:r>
            <w:r w:rsidR="00B27C84">
              <w:t xml:space="preserve"> </w:t>
            </w:r>
            <w:r w:rsidRPr="00495D84">
              <w:t>SCell</w:t>
            </w:r>
            <w:r w:rsidR="00B27C84">
              <w:t xml:space="preserve"> </w:t>
            </w:r>
            <w:r w:rsidRPr="00495D84">
              <w:t>dormancy</w:t>
            </w:r>
            <w:r w:rsidR="00B27C84">
              <w:t xml:space="preserve"> </w:t>
            </w:r>
            <w:r w:rsidRPr="00495D84">
              <w:t>switch</w:t>
            </w:r>
            <w:r w:rsidR="00B27C84">
              <w:t xml:space="preserve"> </w:t>
            </w:r>
            <w:r w:rsidRPr="00495D84">
              <w:t>of</w:t>
            </w:r>
            <w:r w:rsidR="00B27C84">
              <w:t xml:space="preserve"> </w:t>
            </w:r>
            <w:r w:rsidRPr="00495D84">
              <w:t>two</w:t>
            </w:r>
            <w:r w:rsidR="00B27C84">
              <w:t xml:space="preserve"> </w:t>
            </w:r>
            <w:r w:rsidRPr="00495D84">
              <w:t>FR2</w:t>
            </w:r>
            <w:r w:rsidR="00B27C84">
              <w:t xml:space="preserve"> </w:t>
            </w:r>
            <w:r w:rsidRPr="00495D84">
              <w:t>SCells</w:t>
            </w:r>
            <w:r w:rsidR="00B27C84">
              <w:t xml:space="preserve"> </w:t>
            </w:r>
            <w:r w:rsidRPr="00495D84">
              <w:t>outside</w:t>
            </w:r>
            <w:r w:rsidR="00B27C84">
              <w:t xml:space="preserve"> </w:t>
            </w:r>
            <w:r w:rsidRPr="00495D84">
              <w:t>active</w:t>
            </w:r>
            <w:r w:rsidR="00B27C84">
              <w:t xml:space="preserve"> </w:t>
            </w:r>
            <w:r w:rsidRPr="00495D84">
              <w:t>time</w:t>
            </w:r>
          </w:p>
        </w:tc>
      </w:tr>
      <w:tr w:rsidR="00F76C9C" w:rsidRPr="00495D84" w14:paraId="0E0FB4C3" w14:textId="77777777" w:rsidTr="00E94096">
        <w:trPr>
          <w:jc w:val="center"/>
        </w:trPr>
        <w:tc>
          <w:tcPr>
            <w:tcW w:w="1107" w:type="dxa"/>
          </w:tcPr>
          <w:p w14:paraId="4558E10C" w14:textId="77777777" w:rsidR="00F76C9C" w:rsidRPr="00495D84" w:rsidRDefault="00F76C9C" w:rsidP="00AD1730">
            <w:pPr>
              <w:pStyle w:val="TAL"/>
            </w:pPr>
            <w:r w:rsidRPr="00495D84">
              <w:t>A.7.6.2.5</w:t>
            </w:r>
          </w:p>
        </w:tc>
        <w:tc>
          <w:tcPr>
            <w:tcW w:w="8595" w:type="dxa"/>
          </w:tcPr>
          <w:p w14:paraId="7DBE715B" w14:textId="173C2A21"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7D923AF6" w14:textId="77777777" w:rsidTr="00E94096">
        <w:trPr>
          <w:jc w:val="center"/>
        </w:trPr>
        <w:tc>
          <w:tcPr>
            <w:tcW w:w="1107" w:type="dxa"/>
          </w:tcPr>
          <w:p w14:paraId="0B964455" w14:textId="77777777" w:rsidR="00F76C9C" w:rsidRPr="00495D84" w:rsidRDefault="00F76C9C" w:rsidP="00AD1730">
            <w:pPr>
              <w:pStyle w:val="TAL"/>
            </w:pPr>
            <w:r w:rsidRPr="00495D84">
              <w:t>A.7.6.2.6</w:t>
            </w:r>
          </w:p>
        </w:tc>
        <w:tc>
          <w:tcPr>
            <w:tcW w:w="8595" w:type="dxa"/>
          </w:tcPr>
          <w:p w14:paraId="1EC819CB" w14:textId="415238D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62A3FB09" w14:textId="77777777" w:rsidTr="00E94096">
        <w:trPr>
          <w:jc w:val="center"/>
        </w:trPr>
        <w:tc>
          <w:tcPr>
            <w:tcW w:w="1107" w:type="dxa"/>
          </w:tcPr>
          <w:p w14:paraId="6DECF4BD" w14:textId="77777777" w:rsidR="00F76C9C" w:rsidRPr="00495D84" w:rsidRDefault="00F76C9C" w:rsidP="00AD1730">
            <w:pPr>
              <w:pStyle w:val="TAL"/>
            </w:pPr>
            <w:r w:rsidRPr="00495D84">
              <w:t>A.7.6.2.7</w:t>
            </w:r>
          </w:p>
        </w:tc>
        <w:tc>
          <w:tcPr>
            <w:tcW w:w="8595" w:type="dxa"/>
          </w:tcPr>
          <w:p w14:paraId="3675DCCA" w14:textId="51F1971C"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F76C9C" w:rsidRPr="00495D84" w14:paraId="0FBD4FEB" w14:textId="77777777" w:rsidTr="00E94096">
        <w:trPr>
          <w:jc w:val="center"/>
        </w:trPr>
        <w:tc>
          <w:tcPr>
            <w:tcW w:w="1107" w:type="dxa"/>
          </w:tcPr>
          <w:p w14:paraId="47E27750" w14:textId="77777777" w:rsidR="00F76C9C" w:rsidRPr="00495D84" w:rsidRDefault="00F76C9C" w:rsidP="00AD1730">
            <w:pPr>
              <w:pStyle w:val="TAL"/>
            </w:pPr>
            <w:r w:rsidRPr="00495D84">
              <w:t>A.7.6.2.8</w:t>
            </w:r>
          </w:p>
        </w:tc>
        <w:tc>
          <w:tcPr>
            <w:tcW w:w="8595" w:type="dxa"/>
          </w:tcPr>
          <w:p w14:paraId="5608193E" w14:textId="45676363" w:rsidR="00F76C9C" w:rsidRPr="00495D84" w:rsidRDefault="00F76C9C" w:rsidP="00AD1730">
            <w:pPr>
              <w:pStyle w:val="TAL"/>
            </w:pPr>
            <w:r w:rsidRPr="00495D84">
              <w:t>SA</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r w:rsidR="00B27C84">
              <w:t xml:space="preserve"> </w:t>
            </w:r>
            <w:r w:rsidRPr="00495D84">
              <w:t>(PCell</w:t>
            </w:r>
            <w:r w:rsidR="00B27C84">
              <w:t xml:space="preserve"> </w:t>
            </w:r>
            <w:r w:rsidRPr="00495D84">
              <w:t>in</w:t>
            </w:r>
            <w:r w:rsidR="00B27C84">
              <w:t xml:space="preserve"> </w:t>
            </w:r>
            <w:r w:rsidRPr="00495D84">
              <w:t>FR1)</w:t>
            </w:r>
          </w:p>
        </w:tc>
      </w:tr>
      <w:tr w:rsidR="005B7CAE" w:rsidRPr="00495D84" w14:paraId="1D6BBC98" w14:textId="77777777" w:rsidTr="00E94096">
        <w:trPr>
          <w:jc w:val="center"/>
        </w:trPr>
        <w:tc>
          <w:tcPr>
            <w:tcW w:w="1107" w:type="dxa"/>
            <w:tcBorders>
              <w:top w:val="single" w:sz="4" w:space="0" w:color="auto"/>
              <w:left w:val="single" w:sz="4" w:space="0" w:color="auto"/>
              <w:bottom w:val="single" w:sz="4" w:space="0" w:color="auto"/>
              <w:right w:val="single" w:sz="4" w:space="0" w:color="auto"/>
            </w:tcBorders>
          </w:tcPr>
          <w:p w14:paraId="702416A3" w14:textId="62C10BD6" w:rsidR="005B7CAE" w:rsidRPr="00495D84" w:rsidRDefault="005B7CAE" w:rsidP="005B7CAE">
            <w:pPr>
              <w:pStyle w:val="TAL"/>
            </w:pPr>
            <w:r w:rsidRPr="00495D84">
              <w:rPr>
                <w:iCs/>
              </w:rPr>
              <w:t>A.7.7.1.3</w:t>
            </w:r>
          </w:p>
        </w:tc>
        <w:tc>
          <w:tcPr>
            <w:tcW w:w="8595" w:type="dxa"/>
            <w:tcBorders>
              <w:top w:val="single" w:sz="4" w:space="0" w:color="auto"/>
              <w:left w:val="single" w:sz="4" w:space="0" w:color="auto"/>
              <w:bottom w:val="single" w:sz="4" w:space="0" w:color="auto"/>
              <w:right w:val="single" w:sz="4" w:space="0" w:color="auto"/>
            </w:tcBorders>
          </w:tcPr>
          <w:p w14:paraId="3385571D" w14:textId="372D0755" w:rsidR="005B7CAE" w:rsidRPr="00495D84" w:rsidRDefault="005B7CAE" w:rsidP="005B7CAE">
            <w:pPr>
              <w:pStyle w:val="TAL"/>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FR2</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bl>
    <w:p w14:paraId="41EFA1A7" w14:textId="77777777" w:rsidR="00533BDC" w:rsidRPr="00495D84" w:rsidRDefault="00533BDC" w:rsidP="00533BDC"/>
    <w:p w14:paraId="2119611B" w14:textId="77777777" w:rsidR="00533BDC" w:rsidRPr="00495D84" w:rsidRDefault="00533BDC" w:rsidP="003F673A">
      <w:pPr>
        <w:pStyle w:val="Heading3"/>
      </w:pPr>
      <w:r w:rsidRPr="00495D84">
        <w:t>A.3.13A.4</w:t>
      </w:r>
      <w:r w:rsidRPr="00495D84">
        <w:tab/>
        <w:t>Principle of Testing in E-UTRA</w:t>
      </w:r>
    </w:p>
    <w:p w14:paraId="65AF0FB0" w14:textId="48DECAF1" w:rsidR="00533BDC" w:rsidRPr="00495D84" w:rsidRDefault="00533BDC" w:rsidP="00533BDC">
      <w:r w:rsidRPr="00495D84">
        <w:t xml:space="preserve">For test cases in clause A.8 listed in </w:t>
      </w:r>
      <w:r w:rsidR="00E94096">
        <w:t>table</w:t>
      </w:r>
      <w:r w:rsidRPr="00495D84">
        <w:t xml:space="preserve"> A.3.13A.4-1, the following applies:</w:t>
      </w:r>
    </w:p>
    <w:p w14:paraId="27BB0E15" w14:textId="77777777" w:rsidR="00947084" w:rsidRPr="00495D84" w:rsidRDefault="00947084" w:rsidP="00947084">
      <w:pPr>
        <w:pStyle w:val="B10"/>
      </w:pPr>
      <w:r w:rsidRPr="00495D84">
        <w:t>-</w:t>
      </w:r>
      <w:r w:rsidRPr="00495D84">
        <w:tab/>
        <w:t>UE does not have to pass the test case.</w:t>
      </w:r>
    </w:p>
    <w:p w14:paraId="152EA8E0" w14:textId="77777777" w:rsidR="00533BDC" w:rsidRPr="00495D84" w:rsidRDefault="00533BDC" w:rsidP="00533BDC">
      <w:pPr>
        <w:pStyle w:val="TH"/>
      </w:pPr>
      <w:r w:rsidRPr="00495D84">
        <w:t xml:space="preserve">Table A.3.13A.4-1: </w:t>
      </w:r>
      <w:r w:rsidRPr="00495D84">
        <w:rPr>
          <w:lang w:eastAsia="zh-CN"/>
        </w:rPr>
        <w:t>Test cases UE does not have to pass in current version of specification (E-UTRA)</w:t>
      </w:r>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533BDC" w:rsidRPr="00495D84" w14:paraId="43B4D15B" w14:textId="77777777" w:rsidTr="00E94096">
        <w:trPr>
          <w:jc w:val="center"/>
        </w:trPr>
        <w:tc>
          <w:tcPr>
            <w:tcW w:w="957" w:type="dxa"/>
          </w:tcPr>
          <w:p w14:paraId="3A11558B" w14:textId="77777777" w:rsidR="00533BDC" w:rsidRPr="00495D84" w:rsidRDefault="00533BDC" w:rsidP="003F673A">
            <w:pPr>
              <w:pStyle w:val="TAH"/>
            </w:pPr>
            <w:r w:rsidRPr="00495D84">
              <w:t>Clause</w:t>
            </w:r>
          </w:p>
        </w:tc>
        <w:tc>
          <w:tcPr>
            <w:tcW w:w="8745" w:type="dxa"/>
          </w:tcPr>
          <w:p w14:paraId="460B89DE" w14:textId="3563EB7F" w:rsidR="00533BDC" w:rsidRPr="00495D84" w:rsidRDefault="00533BDC" w:rsidP="003F673A">
            <w:pPr>
              <w:pStyle w:val="TAH"/>
            </w:pPr>
            <w:r w:rsidRPr="00495D84">
              <w:t>Test</w:t>
            </w:r>
            <w:r w:rsidR="00B27C84">
              <w:t xml:space="preserve"> </w:t>
            </w:r>
            <w:r w:rsidRPr="00495D84">
              <w:t>case</w:t>
            </w:r>
            <w:r w:rsidR="00B27C84">
              <w:t xml:space="preserve"> </w:t>
            </w:r>
            <w:r w:rsidRPr="00495D84">
              <w:t>slogan</w:t>
            </w:r>
          </w:p>
        </w:tc>
      </w:tr>
      <w:tr w:rsidR="000313BB" w:rsidRPr="00495D84" w14:paraId="1756B8D1" w14:textId="77777777" w:rsidTr="00E94096">
        <w:trPr>
          <w:jc w:val="center"/>
        </w:trPr>
        <w:tc>
          <w:tcPr>
            <w:tcW w:w="957" w:type="dxa"/>
          </w:tcPr>
          <w:p w14:paraId="4D75EF02" w14:textId="3E32692B" w:rsidR="000313BB" w:rsidRPr="00495D84" w:rsidRDefault="000313BB" w:rsidP="000313BB">
            <w:pPr>
              <w:pStyle w:val="TAL"/>
            </w:pPr>
            <w:r w:rsidRPr="00495D84">
              <w:t>A.8.2.2.2</w:t>
            </w:r>
          </w:p>
        </w:tc>
        <w:tc>
          <w:tcPr>
            <w:tcW w:w="8745" w:type="dxa"/>
          </w:tcPr>
          <w:p w14:paraId="405EFE83" w14:textId="3343E9A5" w:rsidR="000313BB" w:rsidRPr="00495D84" w:rsidRDefault="000313BB" w:rsidP="000313BB">
            <w:pPr>
              <w:pStyle w:val="TAL"/>
            </w:pPr>
            <w:r w:rsidRPr="00495D84">
              <w:t>E-UTRA</w:t>
            </w:r>
            <w:r w:rsidR="00B27C84">
              <w:t xml:space="preserve"> </w:t>
            </w:r>
            <w:r w:rsidRPr="00495D84">
              <w:t>–</w:t>
            </w:r>
            <w:r w:rsidR="00B27C84">
              <w:t xml:space="preserve"> </w:t>
            </w:r>
            <w:r w:rsidRPr="00495D84">
              <w:t>NR</w:t>
            </w:r>
            <w:r w:rsidR="00B27C84">
              <w:t xml:space="preserve"> </w:t>
            </w:r>
            <w:r w:rsidRPr="00495D84">
              <w:t>Early</w:t>
            </w:r>
            <w:r w:rsidR="00B27C84">
              <w:t xml:space="preserve"> </w:t>
            </w:r>
            <w:r w:rsidRPr="00495D84">
              <w:t>Measurement</w:t>
            </w:r>
            <w:r w:rsidR="00B27C84">
              <w:t xml:space="preserve"> </w:t>
            </w:r>
            <w:r w:rsidRPr="00495D84">
              <w:t>Reporting</w:t>
            </w:r>
            <w:r w:rsidR="00B27C84">
              <w:t xml:space="preserve"> </w:t>
            </w:r>
            <w:r w:rsidRPr="00495D84">
              <w:t>for</w:t>
            </w:r>
            <w:r w:rsidR="00B27C84">
              <w:t xml:space="preserve"> </w:t>
            </w:r>
            <w:r w:rsidRPr="00495D84">
              <w:t>NR</w:t>
            </w:r>
            <w:r w:rsidR="00B27C84">
              <w:t xml:space="preserve"> </w:t>
            </w:r>
            <w:r w:rsidRPr="00495D84">
              <w:t>in</w:t>
            </w:r>
            <w:r w:rsidR="00B27C84">
              <w:t xml:space="preserve"> </w:t>
            </w:r>
            <w:r w:rsidRPr="00495D84">
              <w:t>FR2</w:t>
            </w:r>
          </w:p>
        </w:tc>
      </w:tr>
      <w:tr w:rsidR="00533BDC" w:rsidRPr="00495D84" w14:paraId="385283F9" w14:textId="77777777" w:rsidTr="00E94096">
        <w:trPr>
          <w:jc w:val="center"/>
        </w:trPr>
        <w:tc>
          <w:tcPr>
            <w:tcW w:w="957" w:type="dxa"/>
          </w:tcPr>
          <w:p w14:paraId="0AD06362" w14:textId="77777777" w:rsidR="00533BDC" w:rsidRPr="00495D84" w:rsidRDefault="00533BDC" w:rsidP="003F673A">
            <w:pPr>
              <w:pStyle w:val="TAL"/>
            </w:pPr>
            <w:r w:rsidRPr="00495D84">
              <w:t>A.8.4.2.5</w:t>
            </w:r>
          </w:p>
        </w:tc>
        <w:tc>
          <w:tcPr>
            <w:tcW w:w="8745" w:type="dxa"/>
          </w:tcPr>
          <w:p w14:paraId="7781597A" w14:textId="52795C77"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1032FDDC" w14:textId="77777777" w:rsidTr="00E94096">
        <w:trPr>
          <w:jc w:val="center"/>
        </w:trPr>
        <w:tc>
          <w:tcPr>
            <w:tcW w:w="957" w:type="dxa"/>
          </w:tcPr>
          <w:p w14:paraId="509DBB9A" w14:textId="77777777" w:rsidR="00533BDC" w:rsidRPr="00495D84" w:rsidRDefault="00533BDC" w:rsidP="003F673A">
            <w:pPr>
              <w:pStyle w:val="TAL"/>
            </w:pPr>
            <w:r w:rsidRPr="00495D84">
              <w:t>A.8.4.2.6</w:t>
            </w:r>
          </w:p>
        </w:tc>
        <w:tc>
          <w:tcPr>
            <w:tcW w:w="8745" w:type="dxa"/>
          </w:tcPr>
          <w:p w14:paraId="4E32DC1C" w14:textId="2C079E41"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r w:rsidR="00533BDC" w:rsidRPr="00495D84" w14:paraId="08A7DB7A" w14:textId="77777777" w:rsidTr="00E94096">
        <w:trPr>
          <w:jc w:val="center"/>
        </w:trPr>
        <w:tc>
          <w:tcPr>
            <w:tcW w:w="957" w:type="dxa"/>
          </w:tcPr>
          <w:p w14:paraId="0F4192AD" w14:textId="77777777" w:rsidR="00533BDC" w:rsidRPr="00495D84" w:rsidRDefault="00533BDC" w:rsidP="003F673A">
            <w:pPr>
              <w:pStyle w:val="TAL"/>
            </w:pPr>
            <w:r w:rsidRPr="00495D84">
              <w:t>A.8.4.2.7</w:t>
            </w:r>
          </w:p>
        </w:tc>
        <w:tc>
          <w:tcPr>
            <w:tcW w:w="8745" w:type="dxa"/>
          </w:tcPr>
          <w:p w14:paraId="61A4C1B3" w14:textId="129992D0"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not</w:t>
            </w:r>
            <w:r w:rsidR="00B27C84">
              <w:t xml:space="preserve"> </w:t>
            </w:r>
            <w:r w:rsidRPr="00495D84">
              <w:t>used</w:t>
            </w:r>
          </w:p>
        </w:tc>
      </w:tr>
      <w:tr w:rsidR="00533BDC" w:rsidRPr="00495D84" w14:paraId="68313C96" w14:textId="77777777" w:rsidTr="00E94096">
        <w:trPr>
          <w:jc w:val="center"/>
        </w:trPr>
        <w:tc>
          <w:tcPr>
            <w:tcW w:w="957" w:type="dxa"/>
          </w:tcPr>
          <w:p w14:paraId="2A9B9CEE" w14:textId="77777777" w:rsidR="00533BDC" w:rsidRPr="00495D84" w:rsidRDefault="00533BDC" w:rsidP="003F673A">
            <w:pPr>
              <w:pStyle w:val="TAL"/>
            </w:pPr>
            <w:r w:rsidRPr="00495D84">
              <w:t>A.8.4.2.8</w:t>
            </w:r>
          </w:p>
        </w:tc>
        <w:tc>
          <w:tcPr>
            <w:tcW w:w="8745" w:type="dxa"/>
          </w:tcPr>
          <w:p w14:paraId="2EE0267C" w14:textId="6DFFD71F" w:rsidR="00533BDC" w:rsidRPr="00495D84" w:rsidRDefault="00533BDC" w:rsidP="003F673A">
            <w:pPr>
              <w:pStyle w:val="TAL"/>
            </w:pPr>
            <w:r w:rsidRPr="00495D84">
              <w:t>NR</w:t>
            </w:r>
            <w:r w:rsidR="00B27C84">
              <w:t xml:space="preserve"> </w:t>
            </w:r>
            <w:r w:rsidRPr="00495D84">
              <w:t>Inter-RAT</w:t>
            </w:r>
            <w:r w:rsidR="00B27C84">
              <w:t xml:space="preserve"> </w:t>
            </w:r>
            <w:r w:rsidRPr="00495D84">
              <w:t>event</w:t>
            </w:r>
            <w:r w:rsidR="00B27C84">
              <w:t xml:space="preserve"> </w:t>
            </w:r>
            <w:r w:rsidRPr="00495D84">
              <w:t>triggered</w:t>
            </w:r>
            <w:r w:rsidR="00B27C84">
              <w:t xml:space="preserve"> </w:t>
            </w:r>
            <w:r w:rsidRPr="00495D84">
              <w:t>reporting</w:t>
            </w:r>
            <w:r w:rsidR="00B27C84">
              <w:t xml:space="preserve"> </w:t>
            </w:r>
            <w:r w:rsidRPr="00495D84">
              <w:t>tests</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SSB</w:t>
            </w:r>
            <w:r w:rsidR="00B27C84">
              <w:t xml:space="preserve"> </w:t>
            </w:r>
            <w:r w:rsidRPr="00495D84">
              <w:t>time</w:t>
            </w:r>
            <w:r w:rsidR="00B27C84">
              <w:t xml:space="preserve"> </w:t>
            </w:r>
            <w:r w:rsidRPr="00495D84">
              <w:t>index</w:t>
            </w:r>
            <w:r w:rsidR="00B27C84">
              <w:t xml:space="preserve"> </w:t>
            </w:r>
            <w:r w:rsidRPr="00495D84">
              <w:t>detection</w:t>
            </w:r>
            <w:r w:rsidR="00B27C84">
              <w:t xml:space="preserve"> </w:t>
            </w:r>
            <w:r w:rsidRPr="00495D84">
              <w:t>when</w:t>
            </w:r>
            <w:r w:rsidR="00B27C84">
              <w:t xml:space="preserve"> </w:t>
            </w:r>
            <w:r w:rsidRPr="00495D84">
              <w:t>DRX</w:t>
            </w:r>
            <w:r w:rsidR="00B27C84">
              <w:t xml:space="preserve"> </w:t>
            </w:r>
            <w:r w:rsidRPr="00495D84">
              <w:t>is</w:t>
            </w:r>
            <w:r w:rsidR="00B27C84">
              <w:t xml:space="preserve"> </w:t>
            </w:r>
            <w:r w:rsidRPr="00495D84">
              <w:t>used</w:t>
            </w:r>
          </w:p>
        </w:tc>
      </w:tr>
    </w:tbl>
    <w:p w14:paraId="43EE22A7" w14:textId="7DA541F8" w:rsidR="00533BDC" w:rsidRPr="00495D84" w:rsidRDefault="00533BDC" w:rsidP="00533BDC"/>
    <w:p w14:paraId="75484349" w14:textId="77777777" w:rsidR="00055CA3" w:rsidRPr="00495D84" w:rsidRDefault="00055CA3" w:rsidP="00055CA3">
      <w:pPr>
        <w:pStyle w:val="Heading3"/>
      </w:pPr>
      <w:r w:rsidRPr="00495D84">
        <w:t>A.3.13A.5</w:t>
      </w:r>
      <w:r w:rsidRPr="00495D84">
        <w:tab/>
        <w:t>Principle of Testing in NR-DC</w:t>
      </w:r>
    </w:p>
    <w:p w14:paraId="704A3450" w14:textId="2767B0F8" w:rsidR="00055CA3" w:rsidRPr="00495D84" w:rsidRDefault="00055CA3" w:rsidP="00055CA3">
      <w:r w:rsidRPr="00495D84">
        <w:t xml:space="preserve">For test cases in clause A.6 listed in </w:t>
      </w:r>
      <w:r w:rsidR="00E94096">
        <w:t>table</w:t>
      </w:r>
      <w:r w:rsidRPr="00495D84">
        <w:t xml:space="preserve"> A.3.13A.5-1, the following applies:</w:t>
      </w:r>
    </w:p>
    <w:p w14:paraId="69C5E2E9" w14:textId="77777777" w:rsidR="00055CA3" w:rsidRPr="00495D84" w:rsidRDefault="00055CA3" w:rsidP="00055CA3">
      <w:pPr>
        <w:pStyle w:val="B10"/>
      </w:pPr>
      <w:r w:rsidRPr="00495D84">
        <w:t>-</w:t>
      </w:r>
      <w:r w:rsidRPr="00495D84">
        <w:tab/>
        <w:t>UE does not have to pass the test case.</w:t>
      </w:r>
    </w:p>
    <w:p w14:paraId="679EFC9A" w14:textId="77777777" w:rsidR="00055CA3" w:rsidRPr="00495D84" w:rsidRDefault="00055CA3" w:rsidP="00055CA3">
      <w:pPr>
        <w:pStyle w:val="TH"/>
      </w:pPr>
      <w:r w:rsidRPr="00495D84">
        <w:t xml:space="preserve">Table A.3.13A.5-1: </w:t>
      </w:r>
      <w:r w:rsidRPr="00495D84">
        <w:rPr>
          <w:lang w:eastAsia="zh-CN"/>
        </w:rPr>
        <w:t>Test cases UE does not have to pass in current version of specification (EN-DC)</w:t>
      </w:r>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1214D" w:rsidRPr="00495D84" w14:paraId="688D6F9B" w14:textId="77777777" w:rsidTr="00E94096">
        <w:trPr>
          <w:jc w:val="center"/>
        </w:trPr>
        <w:tc>
          <w:tcPr>
            <w:tcW w:w="1057" w:type="dxa"/>
          </w:tcPr>
          <w:p w14:paraId="0BBA2D3C" w14:textId="77777777" w:rsidR="0061214D" w:rsidRPr="00495D84" w:rsidRDefault="0061214D" w:rsidP="000964E9">
            <w:pPr>
              <w:pStyle w:val="TAH"/>
            </w:pPr>
            <w:r w:rsidRPr="00495D84">
              <w:t>Clause</w:t>
            </w:r>
          </w:p>
        </w:tc>
        <w:tc>
          <w:tcPr>
            <w:tcW w:w="8645" w:type="dxa"/>
          </w:tcPr>
          <w:p w14:paraId="00661DAF" w14:textId="11616CEA" w:rsidR="0061214D" w:rsidRPr="00495D84" w:rsidRDefault="0061214D" w:rsidP="000964E9">
            <w:pPr>
              <w:pStyle w:val="TAH"/>
            </w:pPr>
            <w:r w:rsidRPr="00495D84">
              <w:t>Test</w:t>
            </w:r>
            <w:r w:rsidR="00B27C84">
              <w:t xml:space="preserve"> </w:t>
            </w:r>
            <w:r w:rsidRPr="00495D84">
              <w:t>case</w:t>
            </w:r>
            <w:r w:rsidR="00B27C84">
              <w:t xml:space="preserve"> </w:t>
            </w:r>
            <w:r w:rsidRPr="00495D84">
              <w:t>slogan</w:t>
            </w:r>
          </w:p>
        </w:tc>
      </w:tr>
      <w:tr w:rsidR="0061214D" w:rsidRPr="00495D84" w14:paraId="3466A796" w14:textId="77777777" w:rsidTr="00E94096">
        <w:trPr>
          <w:jc w:val="center"/>
        </w:trPr>
        <w:tc>
          <w:tcPr>
            <w:tcW w:w="1057" w:type="dxa"/>
          </w:tcPr>
          <w:p w14:paraId="14FF6D85" w14:textId="0B845563" w:rsidR="0061214D" w:rsidRPr="00495D84" w:rsidRDefault="0061214D" w:rsidP="000964E9">
            <w:pPr>
              <w:pStyle w:val="TAL"/>
            </w:pPr>
            <w:r w:rsidRPr="00495D84">
              <w:rPr>
                <w:rFonts w:eastAsia="MS Mincho" w:cs="Arial"/>
                <w:bCs/>
                <w:lang w:eastAsia="zh-CN"/>
              </w:rPr>
              <w:t>A.7.3.3.</w:t>
            </w:r>
            <w:r w:rsidR="00683475" w:rsidRPr="00495D84">
              <w:rPr>
                <w:rFonts w:eastAsia="MS Mincho" w:cs="Arial"/>
                <w:bCs/>
                <w:lang w:eastAsia="zh-CN"/>
              </w:rPr>
              <w:t>5</w:t>
            </w:r>
          </w:p>
        </w:tc>
        <w:tc>
          <w:tcPr>
            <w:tcW w:w="8645" w:type="dxa"/>
          </w:tcPr>
          <w:p w14:paraId="261951DF" w14:textId="753656B3" w:rsidR="0061214D" w:rsidRPr="00495D84" w:rsidRDefault="0061214D" w:rsidP="000964E9">
            <w:pPr>
              <w:pStyle w:val="TAL"/>
            </w:pPr>
            <w:r w:rsidRPr="00495D84">
              <w:rPr>
                <w:rFonts w:eastAsia="MS Mincho" w:cs="Arial"/>
                <w:bCs/>
                <w:lang w:eastAsia="zh-CN"/>
              </w:rPr>
              <w:t>NR</w:t>
            </w:r>
            <w:r w:rsidR="00B27C84">
              <w:rPr>
                <w:rFonts w:eastAsia="MS Mincho" w:cs="Arial"/>
                <w:bCs/>
                <w:lang w:eastAsia="zh-CN"/>
              </w:rPr>
              <w:t xml:space="preserve"> </w:t>
            </w:r>
            <w:r w:rsidRPr="00495D84">
              <w:rPr>
                <w:rFonts w:eastAsia="MS Mincho" w:cs="Arial"/>
                <w:bCs/>
                <w:lang w:eastAsia="zh-CN"/>
              </w:rPr>
              <w:t>conditional</w:t>
            </w:r>
            <w:r w:rsidR="00B27C84">
              <w:rPr>
                <w:rFonts w:eastAsia="MS Mincho" w:cs="Arial"/>
                <w:bCs/>
                <w:lang w:eastAsia="zh-CN"/>
              </w:rPr>
              <w:t xml:space="preserve"> </w:t>
            </w:r>
            <w:r w:rsidRPr="00495D84">
              <w:rPr>
                <w:rFonts w:eastAsia="MS Mincho" w:cs="Arial"/>
                <w:bCs/>
                <w:lang w:eastAsia="zh-CN"/>
              </w:rPr>
              <w:t>handover</w:t>
            </w:r>
            <w:r w:rsidR="00B27C84">
              <w:rPr>
                <w:rFonts w:eastAsia="MS Mincho" w:cs="Arial"/>
                <w:bCs/>
                <w:lang w:eastAsia="zh-CN"/>
              </w:rPr>
              <w:t xml:space="preserve"> </w:t>
            </w:r>
            <w:r w:rsidRPr="00495D84">
              <w:rPr>
                <w:rFonts w:eastAsia="MS Mincho" w:cs="Arial"/>
                <w:bCs/>
                <w:lang w:eastAsia="zh-CN"/>
              </w:rPr>
              <w:t>including</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MCG</w:t>
            </w:r>
            <w:r w:rsidR="00B27C84">
              <w:rPr>
                <w:rFonts w:eastAsia="MS Mincho" w:cs="Arial"/>
                <w:bCs/>
                <w:lang w:eastAsia="zh-CN"/>
              </w:rPr>
              <w:t xml:space="preserve"> </w:t>
            </w:r>
            <w:r w:rsidRPr="00495D84">
              <w:rPr>
                <w:rFonts w:eastAsia="MS Mincho" w:cs="Arial"/>
                <w:bCs/>
                <w:lang w:eastAsia="zh-CN"/>
              </w:rPr>
              <w:t>and</w:t>
            </w:r>
            <w:r w:rsidR="00B27C84">
              <w:rPr>
                <w:rFonts w:eastAsia="MS Mincho" w:cs="Arial"/>
                <w:bCs/>
                <w:lang w:eastAsia="zh-CN"/>
              </w:rPr>
              <w:t xml:space="preserve"> </w:t>
            </w:r>
            <w:r w:rsidRPr="00495D84">
              <w:rPr>
                <w:rFonts w:eastAsia="MS Mincho" w:cs="Arial"/>
                <w:bCs/>
                <w:lang w:eastAsia="zh-CN"/>
              </w:rPr>
              <w:t>target</w:t>
            </w:r>
            <w:r w:rsidR="00B27C84">
              <w:rPr>
                <w:rFonts w:eastAsia="MS Mincho" w:cs="Arial"/>
                <w:bCs/>
                <w:lang w:eastAsia="zh-CN"/>
              </w:rPr>
              <w:t xml:space="preserve"> </w:t>
            </w:r>
            <w:r w:rsidRPr="00495D84">
              <w:rPr>
                <w:rFonts w:eastAsia="MS Mincho" w:cs="Arial"/>
                <w:bCs/>
                <w:lang w:eastAsia="zh-CN"/>
              </w:rPr>
              <w:t>SCG</w:t>
            </w:r>
            <w:r w:rsidR="00B27C84">
              <w:rPr>
                <w:rFonts w:eastAsia="MS Mincho" w:cs="Arial"/>
                <w:bCs/>
                <w:lang w:eastAsia="zh-CN"/>
              </w:rPr>
              <w:t xml:space="preserve"> </w:t>
            </w:r>
            <w:r w:rsidRPr="00495D84">
              <w:rPr>
                <w:rFonts w:eastAsia="MS Mincho" w:cs="Arial"/>
                <w:bCs/>
                <w:lang w:eastAsia="zh-CN"/>
              </w:rPr>
              <w:t>from</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r w:rsidR="00B27C84">
              <w:rPr>
                <w:rFonts w:eastAsia="MS Mincho" w:cs="Arial"/>
                <w:bCs/>
                <w:lang w:eastAsia="zh-CN"/>
              </w:rPr>
              <w:t xml:space="preserve"> </w:t>
            </w:r>
            <w:r w:rsidRPr="00495D84">
              <w:rPr>
                <w:rFonts w:eastAsia="MS Mincho" w:cs="Arial"/>
                <w:bCs/>
                <w:lang w:eastAsia="zh-CN"/>
              </w:rPr>
              <w:t>to</w:t>
            </w:r>
            <w:r w:rsidR="00B27C84">
              <w:rPr>
                <w:rFonts w:eastAsia="MS Mincho" w:cs="Arial"/>
                <w:bCs/>
                <w:lang w:eastAsia="zh-CN"/>
              </w:rPr>
              <w:t xml:space="preserve"> </w:t>
            </w:r>
            <w:r w:rsidRPr="00495D84">
              <w:rPr>
                <w:rFonts w:eastAsia="MS Mincho" w:cs="Arial"/>
                <w:bCs/>
                <w:lang w:eastAsia="zh-CN"/>
              </w:rPr>
              <w:t>FR1-FR2</w:t>
            </w:r>
            <w:r w:rsidR="00B27C84">
              <w:rPr>
                <w:rFonts w:eastAsia="MS Mincho" w:cs="Arial"/>
                <w:bCs/>
                <w:lang w:eastAsia="zh-CN"/>
              </w:rPr>
              <w:t xml:space="preserve"> </w:t>
            </w:r>
            <w:r w:rsidRPr="00495D84">
              <w:rPr>
                <w:rFonts w:eastAsia="MS Mincho" w:cs="Arial"/>
                <w:bCs/>
                <w:lang w:eastAsia="zh-CN"/>
              </w:rPr>
              <w:t>NR-DC</w:t>
            </w:r>
          </w:p>
        </w:tc>
      </w:tr>
      <w:tr w:rsidR="0061214D" w:rsidRPr="00495D84" w14:paraId="21F81915" w14:textId="77777777" w:rsidTr="00E94096">
        <w:trPr>
          <w:jc w:val="center"/>
        </w:trPr>
        <w:tc>
          <w:tcPr>
            <w:tcW w:w="1057" w:type="dxa"/>
          </w:tcPr>
          <w:p w14:paraId="6137FB95" w14:textId="314A97AD" w:rsidR="0061214D" w:rsidRPr="00495D84" w:rsidRDefault="0061214D" w:rsidP="000964E9">
            <w:pPr>
              <w:pStyle w:val="TAL"/>
            </w:pPr>
            <w:r w:rsidRPr="00495D84">
              <w:rPr>
                <w:bCs/>
              </w:rPr>
              <w:t>A.7.3.3.</w:t>
            </w:r>
            <w:r w:rsidR="00683475" w:rsidRPr="00495D84">
              <w:rPr>
                <w:bCs/>
              </w:rPr>
              <w:t>6</w:t>
            </w:r>
          </w:p>
        </w:tc>
        <w:tc>
          <w:tcPr>
            <w:tcW w:w="8645" w:type="dxa"/>
          </w:tcPr>
          <w:p w14:paraId="3BBB7805" w14:textId="148EB2EE" w:rsidR="0061214D" w:rsidRPr="00495D84" w:rsidRDefault="0061214D" w:rsidP="000964E9">
            <w:pPr>
              <w:pStyle w:val="TAL"/>
              <w:rPr>
                <w:bCs/>
              </w:rPr>
            </w:pPr>
            <w:r w:rsidRPr="00495D84">
              <w:rPr>
                <w:bCs/>
              </w:rPr>
              <w:t>NR</w:t>
            </w:r>
            <w:r w:rsidR="00B27C84">
              <w:rPr>
                <w:bCs/>
              </w:rPr>
              <w:t xml:space="preserve"> </w:t>
            </w:r>
            <w:r w:rsidRPr="00495D84">
              <w:rPr>
                <w:rFonts w:hint="eastAsia"/>
                <w:bCs/>
              </w:rPr>
              <w:t>c</w:t>
            </w:r>
            <w:r w:rsidRPr="00495D84">
              <w:rPr>
                <w:bCs/>
              </w:rPr>
              <w:t>onditional</w:t>
            </w:r>
            <w:r w:rsidR="00B27C84">
              <w:rPr>
                <w:bCs/>
              </w:rPr>
              <w:t xml:space="preserve"> </w:t>
            </w:r>
            <w:r w:rsidRPr="00495D84">
              <w:rPr>
                <w:bCs/>
              </w:rPr>
              <w:t>Handover</w:t>
            </w:r>
            <w:r w:rsidR="00B27C84">
              <w:rPr>
                <w:bCs/>
              </w:rPr>
              <w:t xml:space="preserve"> </w:t>
            </w:r>
            <w:r w:rsidRPr="00495D84">
              <w:rPr>
                <w:bCs/>
              </w:rPr>
              <w:t>including</w:t>
            </w:r>
            <w:r w:rsidR="00B27C84">
              <w:rPr>
                <w:bCs/>
              </w:rPr>
              <w:t xml:space="preserve"> </w:t>
            </w:r>
            <w:r w:rsidRPr="00495D84">
              <w:rPr>
                <w:bCs/>
              </w:rPr>
              <w:t>target</w:t>
            </w:r>
            <w:r w:rsidR="00B27C84">
              <w:rPr>
                <w:bCs/>
              </w:rPr>
              <w:t xml:space="preserve"> </w:t>
            </w:r>
            <w:r w:rsidRPr="00495D84">
              <w:rPr>
                <w:bCs/>
              </w:rPr>
              <w:t>MCG</w:t>
            </w:r>
            <w:r w:rsidR="00B27C84">
              <w:rPr>
                <w:bCs/>
              </w:rPr>
              <w:t xml:space="preserve"> </w:t>
            </w:r>
            <w:r w:rsidRPr="00495D84">
              <w:rPr>
                <w:bCs/>
              </w:rPr>
              <w:t>and</w:t>
            </w:r>
            <w:r w:rsidR="00B27C84">
              <w:rPr>
                <w:bCs/>
              </w:rPr>
              <w:t xml:space="preserve"> </w:t>
            </w:r>
            <w:r w:rsidRPr="00495D84">
              <w:rPr>
                <w:bCs/>
              </w:rPr>
              <w:t>candidate</w:t>
            </w:r>
            <w:r w:rsidR="00B27C84">
              <w:rPr>
                <w:bCs/>
              </w:rPr>
              <w:t xml:space="preserve"> </w:t>
            </w:r>
            <w:r w:rsidRPr="00495D84">
              <w:rPr>
                <w:bCs/>
              </w:rPr>
              <w:t>SCG</w:t>
            </w:r>
            <w:r w:rsidR="00B27C84">
              <w:rPr>
                <w:bCs/>
              </w:rPr>
              <w:t xml:space="preserve"> </w:t>
            </w:r>
            <w:r w:rsidRPr="00495D84">
              <w:rPr>
                <w:bCs/>
              </w:rPr>
              <w:t>from</w:t>
            </w:r>
            <w:r w:rsidR="00B27C84">
              <w:rPr>
                <w:bCs/>
              </w:rPr>
              <w:t xml:space="preserve"> </w:t>
            </w:r>
            <w:r w:rsidRPr="00495D84">
              <w:rPr>
                <w:bCs/>
              </w:rPr>
              <w:t>FR1-FR2</w:t>
            </w:r>
            <w:r w:rsidR="00B27C84">
              <w:rPr>
                <w:bCs/>
              </w:rPr>
              <w:t xml:space="preserve"> </w:t>
            </w:r>
            <w:r w:rsidRPr="00495D84">
              <w:rPr>
                <w:bCs/>
              </w:rPr>
              <w:t>NR-DC</w:t>
            </w:r>
            <w:r w:rsidR="00B27C84">
              <w:rPr>
                <w:bCs/>
              </w:rPr>
              <w:t xml:space="preserve"> </w:t>
            </w:r>
            <w:r w:rsidRPr="00495D84">
              <w:rPr>
                <w:bCs/>
              </w:rPr>
              <w:t>to</w:t>
            </w:r>
            <w:r w:rsidR="00B27C84">
              <w:rPr>
                <w:bCs/>
              </w:rPr>
              <w:t xml:space="preserve"> </w:t>
            </w:r>
            <w:r w:rsidRPr="00495D84">
              <w:rPr>
                <w:bCs/>
              </w:rPr>
              <w:t>FR1-FR2</w:t>
            </w:r>
            <w:r w:rsidR="00B27C84">
              <w:rPr>
                <w:bCs/>
              </w:rPr>
              <w:t xml:space="preserve"> </w:t>
            </w:r>
            <w:r w:rsidRPr="00495D84">
              <w:rPr>
                <w:bCs/>
              </w:rPr>
              <w:t>NR-DC</w:t>
            </w:r>
          </w:p>
        </w:tc>
      </w:tr>
      <w:tr w:rsidR="0061214D" w:rsidRPr="00495D84" w14:paraId="7A82B15F" w14:textId="77777777" w:rsidTr="00E94096">
        <w:trPr>
          <w:jc w:val="center"/>
        </w:trPr>
        <w:tc>
          <w:tcPr>
            <w:tcW w:w="1057" w:type="dxa"/>
          </w:tcPr>
          <w:p w14:paraId="45E6F61F" w14:textId="202E434A" w:rsidR="0061214D" w:rsidRPr="00495D84" w:rsidRDefault="0061214D" w:rsidP="000964E9">
            <w:pPr>
              <w:pStyle w:val="TAL"/>
            </w:pPr>
            <w:r w:rsidRPr="00495D84">
              <w:t>A.7.5.18.1</w:t>
            </w:r>
          </w:p>
        </w:tc>
        <w:tc>
          <w:tcPr>
            <w:tcW w:w="8645" w:type="dxa"/>
          </w:tcPr>
          <w:p w14:paraId="487CE5A4" w14:textId="58FA46E1" w:rsidR="0061214D" w:rsidRPr="00495D84" w:rsidRDefault="0061214D" w:rsidP="000964E9">
            <w:pPr>
              <w:pStyle w:val="TAL"/>
            </w:pPr>
            <w:r w:rsidRPr="00495D84">
              <w:t>Intra-frequency</w:t>
            </w:r>
            <w:r w:rsidR="00B27C84">
              <w:t xml:space="preserve"> </w:t>
            </w:r>
            <w:r w:rsidRPr="00495D84">
              <w:t>subsequent</w:t>
            </w:r>
            <w:r w:rsidR="00B27C84">
              <w:t xml:space="preserve"> </w:t>
            </w:r>
            <w:r w:rsidRPr="00495D84">
              <w:t>CPC</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1F1D0EDE"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02DB7FD4" w14:textId="639E76EE" w:rsidR="0061214D" w:rsidRPr="00495D84" w:rsidRDefault="0061214D" w:rsidP="000964E9">
            <w:pPr>
              <w:pStyle w:val="TAL"/>
            </w:pPr>
            <w:r w:rsidRPr="00495D84">
              <w:rPr>
                <w:rFonts w:cs="v4.2.0"/>
              </w:rPr>
              <w:t>A.7.5.18</w:t>
            </w:r>
            <w:r w:rsidRPr="00495D84">
              <w:rPr>
                <w:rFonts w:cs="v4.2.0"/>
                <w:lang w:eastAsia="zh-CN"/>
              </w:rPr>
              <w:t>.2</w:t>
            </w:r>
          </w:p>
        </w:tc>
        <w:tc>
          <w:tcPr>
            <w:tcW w:w="8645" w:type="dxa"/>
            <w:tcBorders>
              <w:top w:val="single" w:sz="4" w:space="0" w:color="auto"/>
              <w:left w:val="single" w:sz="4" w:space="0" w:color="auto"/>
              <w:bottom w:val="single" w:sz="4" w:space="0" w:color="auto"/>
              <w:right w:val="single" w:sz="4" w:space="0" w:color="auto"/>
            </w:tcBorders>
          </w:tcPr>
          <w:p w14:paraId="39C3944D" w14:textId="469C5B7D" w:rsidR="0061214D" w:rsidRPr="00495D84" w:rsidRDefault="0061214D" w:rsidP="000964E9">
            <w:pPr>
              <w:pStyle w:val="TAL"/>
            </w:pPr>
            <w:r w:rsidRPr="00495D84">
              <w:t>Inter-frequency</w:t>
            </w:r>
            <w:r w:rsidR="00B27C84">
              <w:t xml:space="preserve"> </w:t>
            </w:r>
            <w:r w:rsidRPr="00495D84">
              <w:t>subsequent</w:t>
            </w:r>
            <w:r w:rsidR="00B27C84">
              <w:t xml:space="preserve"> </w:t>
            </w:r>
            <w:r w:rsidRPr="00495D84">
              <w:t>CPA</w:t>
            </w:r>
            <w:r w:rsidR="00B27C84">
              <w:t xml:space="preserve"> </w:t>
            </w:r>
            <w:r w:rsidRPr="00495D84">
              <w:t>from</w:t>
            </w:r>
            <w:r w:rsidR="00B27C84">
              <w:t xml:space="preserve"> </w:t>
            </w:r>
            <w:r w:rsidRPr="00495D84">
              <w:t>FR1-FR2</w:t>
            </w:r>
            <w:r w:rsidR="00B27C84">
              <w:t xml:space="preserve"> </w:t>
            </w:r>
            <w:r w:rsidRPr="00495D84">
              <w:t>NR-DC</w:t>
            </w:r>
            <w:r w:rsidR="00B27C84">
              <w:t xml:space="preserve"> </w:t>
            </w:r>
            <w:r w:rsidRPr="00495D84">
              <w:t>to</w:t>
            </w:r>
            <w:r w:rsidR="00B27C84">
              <w:t xml:space="preserve"> </w:t>
            </w:r>
            <w:r w:rsidRPr="00495D84">
              <w:t>FR1-FR2</w:t>
            </w:r>
            <w:r w:rsidR="00B27C84">
              <w:t xml:space="preserve"> </w:t>
            </w:r>
            <w:r w:rsidRPr="00495D84">
              <w:t>NR-DC</w:t>
            </w:r>
          </w:p>
        </w:tc>
      </w:tr>
      <w:tr w:rsidR="0061214D" w:rsidRPr="00495D84" w14:paraId="3D762B93"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38D00A4E" w14:textId="3C050AAB" w:rsidR="0061214D" w:rsidRPr="00495D84" w:rsidRDefault="0061214D" w:rsidP="000964E9">
            <w:pPr>
              <w:pStyle w:val="TAL"/>
              <w:rPr>
                <w:rFonts w:cs="v4.2.0"/>
              </w:rPr>
            </w:pPr>
            <w:r w:rsidRPr="00495D84">
              <w:t>A.7.6.23.1</w:t>
            </w:r>
          </w:p>
        </w:tc>
        <w:tc>
          <w:tcPr>
            <w:tcW w:w="8645" w:type="dxa"/>
            <w:tcBorders>
              <w:top w:val="single" w:sz="4" w:space="0" w:color="auto"/>
              <w:left w:val="single" w:sz="4" w:space="0" w:color="auto"/>
              <w:bottom w:val="single" w:sz="4" w:space="0" w:color="auto"/>
              <w:right w:val="single" w:sz="4" w:space="0" w:color="auto"/>
            </w:tcBorders>
          </w:tcPr>
          <w:p w14:paraId="202819E5" w14:textId="2D689D48"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eEMR</w:t>
            </w:r>
            <w:r w:rsidR="00B27C84">
              <w:t xml:space="preserve"> </w:t>
            </w:r>
            <w:r w:rsidRPr="00495D84">
              <w:t>measurement</w:t>
            </w:r>
            <w:r w:rsidR="00B27C84">
              <w:t xml:space="preserve"> </w:t>
            </w:r>
            <w:r w:rsidRPr="00495D84">
              <w:t>for</w:t>
            </w:r>
            <w:r w:rsidR="00B27C84">
              <w:t xml:space="preserve"> </w:t>
            </w:r>
            <w:r w:rsidRPr="00495D84">
              <w:t>FR2</w:t>
            </w:r>
          </w:p>
        </w:tc>
      </w:tr>
      <w:tr w:rsidR="0061214D" w:rsidRPr="00495D84" w14:paraId="0DB93468"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797287E2" w14:textId="77777777" w:rsidR="0061214D" w:rsidRPr="00495D84" w:rsidRDefault="0061214D" w:rsidP="000964E9">
            <w:pPr>
              <w:pStyle w:val="TAL"/>
            </w:pPr>
            <w:r w:rsidRPr="00495D84">
              <w:t>A.7.6.23.2</w:t>
            </w:r>
          </w:p>
        </w:tc>
        <w:tc>
          <w:tcPr>
            <w:tcW w:w="8645" w:type="dxa"/>
            <w:tcBorders>
              <w:top w:val="single" w:sz="4" w:space="0" w:color="auto"/>
              <w:left w:val="single" w:sz="4" w:space="0" w:color="auto"/>
              <w:bottom w:val="single" w:sz="4" w:space="0" w:color="auto"/>
              <w:right w:val="single" w:sz="4" w:space="0" w:color="auto"/>
            </w:tcBorders>
          </w:tcPr>
          <w:p w14:paraId="39D3CF01" w14:textId="7C20C732"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without</w:t>
            </w:r>
            <w:r w:rsidR="00B27C84">
              <w:t xml:space="preserve"> </w:t>
            </w:r>
            <w:r w:rsidRPr="00495D84">
              <w:t>valid</w:t>
            </w:r>
            <w:r w:rsidR="00B27C84">
              <w:t xml:space="preserve"> </w:t>
            </w:r>
            <w:r w:rsidRPr="00495D84">
              <w:t>reporting</w:t>
            </w:r>
          </w:p>
        </w:tc>
      </w:tr>
      <w:tr w:rsidR="0061214D" w:rsidRPr="00495D84" w14:paraId="236CDEDD" w14:textId="77777777" w:rsidTr="00E94096">
        <w:trPr>
          <w:jc w:val="center"/>
        </w:trPr>
        <w:tc>
          <w:tcPr>
            <w:tcW w:w="1057" w:type="dxa"/>
            <w:tcBorders>
              <w:top w:val="single" w:sz="4" w:space="0" w:color="auto"/>
              <w:left w:val="single" w:sz="4" w:space="0" w:color="auto"/>
              <w:bottom w:val="single" w:sz="4" w:space="0" w:color="auto"/>
              <w:right w:val="single" w:sz="4" w:space="0" w:color="auto"/>
            </w:tcBorders>
          </w:tcPr>
          <w:p w14:paraId="151C217F" w14:textId="77777777" w:rsidR="0061214D" w:rsidRPr="00495D84" w:rsidRDefault="0061214D" w:rsidP="000964E9">
            <w:pPr>
              <w:pStyle w:val="TAL"/>
            </w:pPr>
            <w:r w:rsidRPr="00495D84">
              <w:t>A.7.6.23.3</w:t>
            </w:r>
          </w:p>
        </w:tc>
        <w:tc>
          <w:tcPr>
            <w:tcW w:w="8645" w:type="dxa"/>
            <w:tcBorders>
              <w:top w:val="single" w:sz="4" w:space="0" w:color="auto"/>
              <w:left w:val="single" w:sz="4" w:space="0" w:color="auto"/>
              <w:bottom w:val="single" w:sz="4" w:space="0" w:color="auto"/>
              <w:right w:val="single" w:sz="4" w:space="0" w:color="auto"/>
            </w:tcBorders>
          </w:tcPr>
          <w:p w14:paraId="733DC2F3" w14:textId="17900C9F" w:rsidR="0061214D" w:rsidRPr="00495D84" w:rsidRDefault="0061214D" w:rsidP="000964E9">
            <w:pPr>
              <w:pStyle w:val="TAL"/>
            </w:pPr>
            <w:r w:rsidRPr="00495D84">
              <w:t>Test</w:t>
            </w:r>
            <w:r w:rsidR="00B27C84">
              <w:t xml:space="preserve"> </w:t>
            </w:r>
            <w:r w:rsidRPr="00495D84">
              <w:t>case</w:t>
            </w:r>
            <w:r w:rsidR="00B27C84">
              <w:t xml:space="preserve"> </w:t>
            </w:r>
            <w:r w:rsidRPr="00495D84">
              <w:t>for</w:t>
            </w:r>
            <w:r w:rsidR="00B27C84">
              <w:t xml:space="preserve"> </w:t>
            </w:r>
            <w:r w:rsidRPr="00495D84">
              <w:t>Idle</w:t>
            </w:r>
            <w:r w:rsidR="00B27C84">
              <w:t xml:space="preserve"> </w:t>
            </w:r>
            <w:r w:rsidRPr="00495D84">
              <w:t>mode</w:t>
            </w:r>
            <w:r w:rsidR="00B27C84">
              <w:t xml:space="preserve"> </w:t>
            </w:r>
            <w:r w:rsidRPr="00495D84">
              <w:t>fast</w:t>
            </w:r>
            <w:r w:rsidR="00B27C84">
              <w:t xml:space="preserve"> </w:t>
            </w:r>
            <w:r w:rsidRPr="00495D84">
              <w:t>CA/DC</w:t>
            </w:r>
            <w:r w:rsidR="00B27C84">
              <w:t xml:space="preserve"> </w:t>
            </w:r>
            <w:r w:rsidRPr="00495D84">
              <w:t>cell</w:t>
            </w:r>
            <w:r w:rsidR="00B27C84">
              <w:t xml:space="preserve"> </w:t>
            </w:r>
            <w:r w:rsidRPr="00495D84">
              <w:t>reselection</w:t>
            </w:r>
            <w:r w:rsidR="00B27C84">
              <w:t xml:space="preserve"> </w:t>
            </w:r>
            <w:r w:rsidRPr="00495D84">
              <w:t>measurement</w:t>
            </w:r>
            <w:r w:rsidR="00B27C84">
              <w:t xml:space="preserve"> </w:t>
            </w:r>
            <w:r w:rsidRPr="00495D84">
              <w:t>for</w:t>
            </w:r>
            <w:r w:rsidR="00B27C84">
              <w:t xml:space="preserve"> </w:t>
            </w:r>
            <w:r w:rsidRPr="00495D84">
              <w:t>FR2</w:t>
            </w:r>
            <w:r w:rsidR="00B27C84">
              <w:t xml:space="preserve"> </w:t>
            </w:r>
            <w:r w:rsidRPr="00495D84">
              <w:t>with</w:t>
            </w:r>
            <w:r w:rsidR="00B27C84">
              <w:t xml:space="preserve"> </w:t>
            </w:r>
            <w:r w:rsidRPr="00495D84">
              <w:t>valid</w:t>
            </w:r>
            <w:r w:rsidR="00B27C84">
              <w:t xml:space="preserve"> </w:t>
            </w:r>
            <w:r w:rsidRPr="00495D84">
              <w:t>reporting</w:t>
            </w:r>
          </w:p>
        </w:tc>
      </w:tr>
    </w:tbl>
    <w:p w14:paraId="22AE7E0F" w14:textId="77777777" w:rsidR="0061214D" w:rsidRPr="00495D84" w:rsidRDefault="0061214D" w:rsidP="0061214D">
      <w:pPr>
        <w:rPr>
          <w:color w:val="000000"/>
          <w:szCs w:val="24"/>
          <w:lang w:eastAsia="zh-CN"/>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CC33B0" w:rsidRPr="00495D84" w14:paraId="4D30000E"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1045"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1045"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144"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186"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1059"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CC33B0" w:rsidRPr="00495D84" w14:paraId="16A585D6"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hideMark/>
          </w:tcPr>
          <w:p w14:paraId="3C510A21" w14:textId="46D698B7"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0BFE6EA8" w14:textId="05A5B91A"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3AE7CE44" w14:textId="2C94A7B0"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69E0D91F" w14:textId="23587E2D" w:rsidR="00CC33B0" w:rsidRPr="00495D84" w:rsidRDefault="00CC33B0" w:rsidP="00905CAF">
            <w:pPr>
              <w:pStyle w:val="TAC"/>
            </w:pPr>
            <w:r w:rsidRPr="00495D84">
              <w:t>SSB1</w:t>
            </w:r>
            <w:r w:rsidR="00B27C84">
              <w:t xml:space="preserve"> </w:t>
            </w:r>
          </w:p>
        </w:tc>
        <w:tc>
          <w:tcPr>
            <w:tcW w:w="1059" w:type="pct"/>
            <w:tcBorders>
              <w:top w:val="single" w:sz="4" w:space="0" w:color="auto"/>
              <w:left w:val="single" w:sz="4" w:space="0" w:color="auto"/>
              <w:bottom w:val="single" w:sz="4" w:space="0" w:color="auto"/>
              <w:right w:val="single" w:sz="4" w:space="0" w:color="auto"/>
            </w:tcBorders>
          </w:tcPr>
          <w:p w14:paraId="71F672F8" w14:textId="6C5821C0" w:rsidR="00CC33B0" w:rsidRPr="00495D84" w:rsidRDefault="00CC33B0" w:rsidP="00905CAF">
            <w:pPr>
              <w:pStyle w:val="TAC"/>
            </w:pPr>
            <w:r w:rsidRPr="00495D84">
              <w:t>SSB2</w:t>
            </w:r>
            <w:r w:rsidR="00B27C84">
              <w:t xml:space="preserve"> </w:t>
            </w:r>
          </w:p>
        </w:tc>
      </w:tr>
      <w:tr w:rsidR="00CC33B0" w:rsidRPr="00495D84" w14:paraId="4C1FEBAB"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1045"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E94096">
        <w:trPr>
          <w:jc w:val="center"/>
        </w:trPr>
        <w:tc>
          <w:tcPr>
            <w:tcW w:w="565"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1045"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Pr="00495D84" w:rsidRDefault="00B63D37" w:rsidP="00B63D37">
      <w:pPr>
        <w:rPr>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4CDC848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B40AA9"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012FD431" w:rsidR="00B40AA9" w:rsidRPr="00495D84" w:rsidRDefault="00B40AA9" w:rsidP="00B40AA9">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495D84" w:rsidRDefault="00B40AA9"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046376A0"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B40AA9"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495D84" w:rsidRDefault="00B40AA9"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6E53DE6F" w:rsidR="00B40AA9" w:rsidRPr="00495D84" w:rsidRDefault="00B40AA9" w:rsidP="00B40AA9">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C33A2B"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495D84" w:rsidRDefault="00C33A2B" w:rsidP="00E94096">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1FD1C7B6" w:rsidR="00C33A2B" w:rsidRPr="00495D84" w:rsidRDefault="00C33A2B" w:rsidP="00190815">
            <w:pPr>
              <w:pStyle w:val="TAC"/>
              <w:rPr>
                <w:lang w:eastAsia="zh-CN"/>
              </w:rPr>
            </w:pPr>
            <w:r w:rsidRPr="00495D84">
              <w:rPr>
                <w:lang w:eastAsia="zh-CN"/>
              </w:rPr>
              <w:t>Configure</w:t>
            </w:r>
            <w:r w:rsidR="00B27C84">
              <w:rPr>
                <w:lang w:eastAsia="zh-CN"/>
              </w:rPr>
              <w:t xml:space="preserve"> </w:t>
            </w:r>
            <w:r w:rsidRPr="00495D84">
              <w:rPr>
                <w:lang w:eastAsia="zh-CN"/>
              </w:rPr>
              <w:t>1</w:t>
            </w:r>
            <w:r w:rsidR="00B27C84">
              <w:rPr>
                <w:lang w:eastAsia="zh-CN"/>
              </w:rPr>
              <w:t xml:space="preserve"> </w:t>
            </w:r>
            <w:r w:rsidRPr="00495D84">
              <w:rPr>
                <w:lang w:eastAsia="zh-CN"/>
              </w:rPr>
              <w:t>port</w:t>
            </w:r>
            <w:r w:rsidR="00B27C84">
              <w:rPr>
                <w:lang w:eastAsia="zh-CN"/>
              </w:rPr>
              <w:t xml:space="preserve"> </w:t>
            </w:r>
            <w:r w:rsidRPr="00495D84">
              <w:rPr>
                <w:lang w:eastAsia="zh-CN"/>
              </w:rPr>
              <w:t>per</w:t>
            </w:r>
            <w:r w:rsidR="00B27C84">
              <w:rPr>
                <w:lang w:eastAsia="zh-CN"/>
              </w:rPr>
              <w:t xml:space="preserve"> </w:t>
            </w:r>
            <w:r w:rsidRPr="00495D84">
              <w:rPr>
                <w:lang w:eastAsia="zh-CN"/>
              </w:rPr>
              <w:t>CDM</w:t>
            </w:r>
            <w:r w:rsidR="00B27C84">
              <w:rPr>
                <w:lang w:eastAsia="zh-CN"/>
              </w:rPr>
              <w:t xml:space="preserve"> </w:t>
            </w:r>
            <w:r w:rsidRPr="00495D84">
              <w:rPr>
                <w:lang w:eastAsia="zh-CN"/>
              </w:rPr>
              <w:t>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C33A2B"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495D84" w:rsidRDefault="00C33A2B" w:rsidP="00E94096">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6ABA155" w:rsidR="00C33A2B" w:rsidRPr="00495D84" w:rsidRDefault="00C33A2B" w:rsidP="00190815">
            <w:pPr>
              <w:pStyle w:val="TAC"/>
              <w:rPr>
                <w:rFonts w:cs="Arial"/>
                <w:lang w:eastAsia="zh-CN"/>
              </w:rPr>
            </w:pPr>
            <w:r w:rsidRPr="00495D84">
              <w:rPr>
                <w:rFonts w:cs="Arial"/>
                <w:lang w:eastAsia="zh-CN"/>
              </w:rPr>
              <w:t>Configure</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port</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CDM</w:t>
            </w:r>
            <w:r w:rsidR="00B27C84">
              <w:rPr>
                <w:rFonts w:cs="Arial"/>
                <w:lang w:eastAsia="zh-CN"/>
              </w:rPr>
              <w:t xml:space="preserve"> </w:t>
            </w:r>
            <w:r w:rsidRPr="00495D84">
              <w:rPr>
                <w:rFonts w:cs="Arial"/>
                <w:lang w:eastAsia="zh-CN"/>
              </w:rPr>
              <w:t>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F3EEF">
      <w:headerReference w:type="default" r:id="rId8"/>
      <w:footerReference w:type="default" r:id="rId9"/>
      <w:pgSz w:w="11907" w:h="16840" w:code="9"/>
      <w:pgMar w:top="1418" w:right="1134" w:bottom="1134" w:left="1134" w:header="720" w:footer="720" w:gutter="0"/>
      <w:pgNumType w:start="1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0312" w14:textId="77777777" w:rsidR="00CB5D7F" w:rsidRDefault="00CB5D7F" w:rsidP="00867DC3">
      <w:pPr>
        <w:spacing w:after="0"/>
      </w:pPr>
      <w:r>
        <w:separator/>
      </w:r>
    </w:p>
  </w:endnote>
  <w:endnote w:type="continuationSeparator" w:id="0">
    <w:p w14:paraId="03814F96" w14:textId="77777777" w:rsidR="00CB5D7F" w:rsidRDefault="00CB5D7F"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665E1" w14:textId="77777777" w:rsidR="00CB5D7F" w:rsidRDefault="00CB5D7F" w:rsidP="00867DC3">
      <w:pPr>
        <w:spacing w:after="0"/>
      </w:pPr>
      <w:r>
        <w:separator/>
      </w:r>
    </w:p>
  </w:footnote>
  <w:footnote w:type="continuationSeparator" w:id="0">
    <w:p w14:paraId="64768E88" w14:textId="77777777" w:rsidR="00CB5D7F" w:rsidRDefault="00CB5D7F"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2D47BDC7"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BE6467">
      <w:rPr>
        <w:rFonts w:ascii="Arial" w:hAnsi="Arial" w:cs="Arial"/>
        <w:b/>
        <w:sz w:val="18"/>
        <w:szCs w:val="18"/>
      </w:rPr>
      <w:t>8</w:t>
    </w:r>
    <w:r>
      <w:rPr>
        <w:rFonts w:ascii="Arial" w:hAnsi="Arial" w:cs="Arial"/>
        <w:b/>
        <w:sz w:val="18"/>
        <w:szCs w:val="18"/>
      </w:rPr>
      <w:t>.0 (202</w:t>
    </w:r>
    <w:r w:rsidR="00221A46">
      <w:rPr>
        <w:rFonts w:ascii="Arial" w:hAnsi="Arial" w:cs="Arial"/>
        <w:b/>
        <w:sz w:val="18"/>
        <w:szCs w:val="18"/>
      </w:rPr>
      <w:t>4</w:t>
    </w:r>
    <w:r>
      <w:rPr>
        <w:rFonts w:ascii="Arial" w:hAnsi="Arial" w:cs="Arial"/>
        <w:b/>
        <w:sz w:val="18"/>
        <w:szCs w:val="18"/>
      </w:rPr>
      <w:t>-</w:t>
    </w:r>
    <w:r w:rsidR="00BE6467">
      <w:rPr>
        <w:rFonts w:ascii="Arial" w:hAnsi="Arial" w:cs="Arial"/>
        <w:b/>
        <w:sz w:val="18"/>
        <w:szCs w:val="18"/>
      </w:rPr>
      <w:t>12</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C80"/>
    <w:rsid w:val="00152337"/>
    <w:rsid w:val="001524F3"/>
    <w:rsid w:val="00152CAC"/>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AFB"/>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383F"/>
    <w:rsid w:val="00A541C7"/>
    <w:rsid w:val="00A57417"/>
    <w:rsid w:val="00A62962"/>
    <w:rsid w:val="00A64159"/>
    <w:rsid w:val="00A64708"/>
    <w:rsid w:val="00A64A31"/>
    <w:rsid w:val="00A6569D"/>
    <w:rsid w:val="00A66DBC"/>
    <w:rsid w:val="00A6799D"/>
    <w:rsid w:val="00A70CCE"/>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15</Pages>
  <Words>45663</Words>
  <Characters>260280</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529</cp:revision>
  <dcterms:created xsi:type="dcterms:W3CDTF">2021-06-24T13:08:00Z</dcterms:created>
  <dcterms:modified xsi:type="dcterms:W3CDTF">2025-01-24T11:52:00Z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