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817D9C">
          <w:headerReference w:type="default" r:id="rId9"/>
          <w:footerReference w:type="default" r:id="rId10"/>
          <w:footnotePr>
            <w:numRestart w:val="eachSect"/>
          </w:footnotePr>
          <w:pgSz w:w="11907" w:h="16840" w:code="9"/>
          <w:pgMar w:top="1416" w:right="1133" w:bottom="1133" w:left="1133" w:header="850" w:footer="340" w:gutter="0"/>
          <w:pgNumType w:start="1109"/>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37.35pt" o:ole="">
            <v:imagedata r:id="rId11" o:title=""/>
          </v:shape>
          <o:OLEObject Type="Embed" ProgID="Equation.3" ShapeID="_x0000_i1025" DrawAspect="Content" ObjectID="_1812374173"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CR to TS 38.101-3 Rel-17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r w:rsidR="00816750" w14:paraId="515B6370"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96D0E" w14:textId="14F1FE47"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796D80" w14:textId="31C25D60"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AC946" w14:textId="633DB6E3"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87359" w14:textId="3124515D" w:rsidR="00816750" w:rsidRPr="00453783" w:rsidRDefault="00816750" w:rsidP="00816750">
            <w:pPr>
              <w:pStyle w:val="TAC"/>
              <w:rPr>
                <w:sz w:val="16"/>
                <w:szCs w:val="16"/>
              </w:rPr>
            </w:pPr>
            <w:r>
              <w:rPr>
                <w:rFonts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2DECFB" w14:textId="1C1240E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9363F" w14:textId="2E76032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D2D94A" w14:textId="1E3BEACA" w:rsidR="00816750" w:rsidRPr="00453783" w:rsidRDefault="00816750" w:rsidP="00816750">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6D3E3" w14:textId="6FB2F2AD" w:rsidR="00816750" w:rsidRPr="00330F1A" w:rsidRDefault="00816750" w:rsidP="00816750">
            <w:pPr>
              <w:pStyle w:val="TAL"/>
              <w:rPr>
                <w:sz w:val="16"/>
                <w:szCs w:val="16"/>
                <w:lang w:eastAsia="zh-CN"/>
              </w:rPr>
            </w:pPr>
            <w:r>
              <w:rPr>
                <w:sz w:val="16"/>
                <w:szCs w:val="16"/>
                <w:lang w:eastAsia="zh-CN"/>
              </w:rPr>
              <w:t>17.10.0</w:t>
            </w:r>
          </w:p>
        </w:tc>
      </w:tr>
      <w:tr w:rsidR="00816750" w14:paraId="259E734B"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DBC28" w14:textId="46D2C003"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C808DF" w14:textId="1E1D055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0931A5" w14:textId="519E1781"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C27097" w14:textId="59522A7C" w:rsidR="00816750" w:rsidRPr="00453783" w:rsidRDefault="00816750" w:rsidP="00816750">
            <w:pPr>
              <w:pStyle w:val="TAC"/>
              <w:rPr>
                <w:sz w:val="16"/>
                <w:szCs w:val="16"/>
              </w:rPr>
            </w:pPr>
            <w:r>
              <w:rPr>
                <w:rFonts w:cs="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62F0B" w14:textId="03518AC2"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2778D5" w14:textId="0062D91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537A4A" w14:textId="7BAB0F16" w:rsidR="00816750" w:rsidRPr="00453783" w:rsidRDefault="00816750" w:rsidP="00816750">
            <w:pPr>
              <w:pStyle w:val="TAL"/>
              <w:rPr>
                <w:sz w:val="16"/>
                <w:szCs w:val="16"/>
              </w:rPr>
            </w:pPr>
            <w:r>
              <w:rPr>
                <w:rFonts w:cs="Arial"/>
                <w:sz w:val="16"/>
                <w:szCs w:val="16"/>
              </w:rPr>
              <w:t>CR for Rel-17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4CEA" w14:textId="59DBDB92" w:rsidR="00816750" w:rsidRDefault="00816750" w:rsidP="00816750">
            <w:pPr>
              <w:pStyle w:val="TAL"/>
              <w:rPr>
                <w:sz w:val="16"/>
                <w:szCs w:val="16"/>
                <w:lang w:eastAsia="zh-CN"/>
              </w:rPr>
            </w:pPr>
            <w:r>
              <w:rPr>
                <w:sz w:val="16"/>
                <w:szCs w:val="16"/>
                <w:lang w:eastAsia="zh-CN"/>
              </w:rPr>
              <w:t>17.10.0</w:t>
            </w:r>
          </w:p>
        </w:tc>
      </w:tr>
      <w:tr w:rsidR="00816750" w14:paraId="6182E0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B245" w14:textId="5A63853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71DEA7" w14:textId="36F9A2C9"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7817D" w14:textId="38F87F10"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F638F" w14:textId="4034BEBF" w:rsidR="00816750" w:rsidRPr="00453783" w:rsidRDefault="00816750" w:rsidP="00816750">
            <w:pPr>
              <w:pStyle w:val="TAC"/>
              <w:rPr>
                <w:sz w:val="16"/>
                <w:szCs w:val="16"/>
              </w:rPr>
            </w:pPr>
            <w:r>
              <w:rPr>
                <w:rFonts w:cs="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B6C45" w14:textId="6A44F2F7"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C56EB3" w14:textId="6B2F017F"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4CED9" w14:textId="6C6EB8AC" w:rsidR="00816750" w:rsidRPr="00453783" w:rsidRDefault="00816750" w:rsidP="00816750">
            <w:pPr>
              <w:pStyle w:val="TAL"/>
              <w:rPr>
                <w:sz w:val="16"/>
                <w:szCs w:val="16"/>
              </w:rPr>
            </w:pPr>
            <w:r>
              <w:rPr>
                <w:rFonts w:cs="Arial"/>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448F" w14:textId="628355B7" w:rsidR="00816750" w:rsidRDefault="00816750" w:rsidP="00816750">
            <w:pPr>
              <w:pStyle w:val="TAL"/>
              <w:rPr>
                <w:sz w:val="16"/>
                <w:szCs w:val="16"/>
                <w:lang w:eastAsia="zh-CN"/>
              </w:rPr>
            </w:pPr>
            <w:r>
              <w:rPr>
                <w:sz w:val="16"/>
                <w:szCs w:val="16"/>
                <w:lang w:eastAsia="zh-CN"/>
              </w:rPr>
              <w:t>17.10.0</w:t>
            </w:r>
          </w:p>
        </w:tc>
      </w:tr>
      <w:tr w:rsidR="00816750" w14:paraId="4ACD0C72"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389B5" w14:textId="21E6C7C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76A09E" w14:textId="2D8AA6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FCD29F" w14:textId="302F626E"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8F61B" w14:textId="42868E36" w:rsidR="00816750" w:rsidRPr="00453783" w:rsidRDefault="00816750" w:rsidP="00816750">
            <w:pPr>
              <w:pStyle w:val="TAC"/>
              <w:rPr>
                <w:sz w:val="16"/>
                <w:szCs w:val="16"/>
              </w:rPr>
            </w:pPr>
            <w:r>
              <w:rPr>
                <w:rFonts w:cs="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762335" w14:textId="7229DA4D"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3160FA" w14:textId="0559638C"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21D8E" w14:textId="6EAF9E16" w:rsidR="00816750" w:rsidRPr="00203B6C" w:rsidRDefault="00816750" w:rsidP="00816750">
            <w:pPr>
              <w:pStyle w:val="TAL"/>
              <w:rPr>
                <w:sz w:val="16"/>
                <w:szCs w:val="16"/>
                <w:lang w:val="fr-FR"/>
              </w:rPr>
            </w:pPr>
            <w:r w:rsidRPr="00203B6C">
              <w:rPr>
                <w:rFonts w:cs="Arial"/>
                <w:sz w:val="16"/>
                <w:szCs w:val="16"/>
                <w:lang w:val="fr-FR"/>
              </w:rPr>
              <w:t>EN-DC interband 2UL co-ex simplication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4960B" w14:textId="637C39FA" w:rsidR="00816750" w:rsidRDefault="00816750" w:rsidP="00816750">
            <w:pPr>
              <w:pStyle w:val="TAL"/>
              <w:rPr>
                <w:sz w:val="16"/>
                <w:szCs w:val="16"/>
                <w:lang w:eastAsia="zh-CN"/>
              </w:rPr>
            </w:pPr>
            <w:r>
              <w:rPr>
                <w:sz w:val="16"/>
                <w:szCs w:val="16"/>
                <w:lang w:eastAsia="zh-CN"/>
              </w:rPr>
              <w:t>17.10.0</w:t>
            </w:r>
          </w:p>
        </w:tc>
      </w:tr>
      <w:tr w:rsidR="00816750" w14:paraId="0D2F716F"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DE50B" w14:textId="3B2B4FC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A8CF08" w14:textId="07A0DBE4"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1B3F73" w14:textId="24DFD2BB" w:rsidR="00816750" w:rsidRPr="00453783" w:rsidRDefault="00816750" w:rsidP="00816750">
            <w:pPr>
              <w:pStyle w:val="TAC"/>
              <w:rPr>
                <w:sz w:val="16"/>
                <w:szCs w:val="16"/>
              </w:rPr>
            </w:pPr>
            <w:r w:rsidRPr="00C856C1">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DD494" w14:textId="3F0A8BE1" w:rsidR="00816750" w:rsidRPr="00453783" w:rsidRDefault="00816750" w:rsidP="00816750">
            <w:pPr>
              <w:pStyle w:val="TAC"/>
              <w:rPr>
                <w:sz w:val="16"/>
                <w:szCs w:val="16"/>
              </w:rPr>
            </w:pPr>
            <w:r>
              <w:rPr>
                <w:rFonts w:cs="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0F546" w14:textId="4AA8B462"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BE7186" w14:textId="514C9DD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5D527" w14:textId="625098B8" w:rsidR="00816750" w:rsidRPr="00453783" w:rsidRDefault="00816750" w:rsidP="00816750">
            <w:pPr>
              <w:pStyle w:val="TAL"/>
              <w:rPr>
                <w:sz w:val="16"/>
                <w:szCs w:val="16"/>
              </w:rPr>
            </w:pPr>
            <w:r>
              <w:rPr>
                <w:rFonts w:cs="Arial"/>
                <w:sz w:val="16"/>
                <w:szCs w:val="16"/>
              </w:rPr>
              <w:t>On requirements for inter-band non-collocated EN-DC with overlapping DL bands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3135" w14:textId="2FC90643" w:rsidR="00816750" w:rsidRDefault="00816750" w:rsidP="00816750">
            <w:pPr>
              <w:pStyle w:val="TAL"/>
              <w:rPr>
                <w:sz w:val="16"/>
                <w:szCs w:val="16"/>
                <w:lang w:eastAsia="zh-CN"/>
              </w:rPr>
            </w:pPr>
            <w:r>
              <w:rPr>
                <w:sz w:val="16"/>
                <w:szCs w:val="16"/>
                <w:lang w:eastAsia="zh-CN"/>
              </w:rPr>
              <w:t>17.10.0</w:t>
            </w:r>
          </w:p>
        </w:tc>
      </w:tr>
      <w:tr w:rsidR="00816750" w14:paraId="01E41A4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584BB" w14:textId="412075B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1D857" w14:textId="15500C87"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57CB7" w14:textId="39A40F53" w:rsidR="00816750" w:rsidRPr="00453783" w:rsidRDefault="00816750" w:rsidP="00816750">
            <w:pPr>
              <w:pStyle w:val="TAC"/>
              <w:rPr>
                <w:sz w:val="16"/>
                <w:szCs w:val="16"/>
              </w:rPr>
            </w:pPr>
            <w:r w:rsidRPr="00C856C1">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E3CBF" w14:textId="12A4FD8C" w:rsidR="00816750" w:rsidRPr="00453783" w:rsidRDefault="00816750" w:rsidP="00816750">
            <w:pPr>
              <w:pStyle w:val="TAC"/>
              <w:rPr>
                <w:sz w:val="16"/>
                <w:szCs w:val="16"/>
              </w:rPr>
            </w:pPr>
            <w:r>
              <w:rPr>
                <w:rFonts w:cs="Arial"/>
                <w:sz w:val="16"/>
                <w:szCs w:val="16"/>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ED0AB5" w14:textId="451CE98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C098C1" w14:textId="035032DA"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B0C3D0" w14:textId="48FFA5E2" w:rsidR="00816750" w:rsidRPr="00453783" w:rsidRDefault="00816750" w:rsidP="00816750">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4AFAC" w14:textId="4E01F508" w:rsidR="00816750" w:rsidRDefault="00816750" w:rsidP="00816750">
            <w:pPr>
              <w:pStyle w:val="TAL"/>
              <w:rPr>
                <w:sz w:val="16"/>
                <w:szCs w:val="16"/>
                <w:lang w:eastAsia="zh-CN"/>
              </w:rPr>
            </w:pPr>
            <w:r>
              <w:rPr>
                <w:sz w:val="16"/>
                <w:szCs w:val="16"/>
                <w:lang w:eastAsia="zh-CN"/>
              </w:rPr>
              <w:t>17.10.0</w:t>
            </w:r>
          </w:p>
        </w:tc>
      </w:tr>
      <w:tr w:rsidR="00816750" w14:paraId="2ADBECA8"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8A616" w14:textId="3AFD48D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81FE" w14:textId="21E164D6"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AFE29D" w14:textId="65ECB040"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9565BF" w14:textId="5E9FB049" w:rsidR="00816750" w:rsidRPr="00453783" w:rsidRDefault="00816750" w:rsidP="00816750">
            <w:pPr>
              <w:pStyle w:val="TAC"/>
              <w:rPr>
                <w:sz w:val="16"/>
                <w:szCs w:val="16"/>
              </w:rPr>
            </w:pPr>
            <w:r>
              <w:rPr>
                <w:rFonts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6D1983" w14:textId="0138607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8C194" w14:textId="36BB7E55"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A748DE" w14:textId="128B9D2E" w:rsidR="00816750" w:rsidRPr="00453783" w:rsidRDefault="00816750" w:rsidP="00816750">
            <w:pPr>
              <w:pStyle w:val="TAL"/>
              <w:rPr>
                <w:sz w:val="16"/>
                <w:szCs w:val="16"/>
              </w:rPr>
            </w:pPr>
            <w:r>
              <w:rPr>
                <w:rFonts w:cs="Arial"/>
                <w:sz w:val="16"/>
                <w:szCs w:val="16"/>
              </w:rPr>
              <w:t>CR for corrections on missing BCS for Rel-17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6164" w14:textId="3C2212B1" w:rsidR="00816750" w:rsidRDefault="00816750" w:rsidP="00816750">
            <w:pPr>
              <w:pStyle w:val="TAL"/>
              <w:rPr>
                <w:sz w:val="16"/>
                <w:szCs w:val="16"/>
                <w:lang w:eastAsia="zh-CN"/>
              </w:rPr>
            </w:pPr>
            <w:r>
              <w:rPr>
                <w:sz w:val="16"/>
                <w:szCs w:val="16"/>
                <w:lang w:eastAsia="zh-CN"/>
              </w:rPr>
              <w:t>17.10.0</w:t>
            </w:r>
          </w:p>
        </w:tc>
      </w:tr>
      <w:tr w:rsidR="00816750" w14:paraId="1C056975"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E5E41" w14:textId="5EE626B4"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E2B13D" w14:textId="3E67B3B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B651E4" w14:textId="443283EE"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084C6" w14:textId="2F3AC4DA" w:rsidR="00816750" w:rsidRPr="00453783" w:rsidRDefault="00816750" w:rsidP="00816750">
            <w:pPr>
              <w:pStyle w:val="TAC"/>
              <w:rPr>
                <w:sz w:val="16"/>
                <w:szCs w:val="16"/>
              </w:rPr>
            </w:pPr>
            <w:r>
              <w:rPr>
                <w:rFonts w:cs="Arial"/>
                <w:sz w:val="16"/>
                <w:szCs w:val="16"/>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27DD0" w14:textId="6AD8E548"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18541" w14:textId="51EA520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21EFA5" w14:textId="1119AB88" w:rsidR="00816750" w:rsidRPr="00453783" w:rsidRDefault="00816750" w:rsidP="00816750">
            <w:pPr>
              <w:pStyle w:val="TAL"/>
              <w:rPr>
                <w:sz w:val="16"/>
                <w:szCs w:val="16"/>
              </w:rPr>
            </w:pPr>
            <w:r>
              <w:rPr>
                <w:rFonts w:cs="Arial"/>
                <w:sz w:val="16"/>
                <w:szCs w:val="16"/>
              </w:rPr>
              <w:t>CR for corrections on Rel-17 NE-DC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6F66" w14:textId="0233E187" w:rsidR="00816750" w:rsidRDefault="00816750" w:rsidP="00816750">
            <w:pPr>
              <w:pStyle w:val="TAL"/>
              <w:rPr>
                <w:sz w:val="16"/>
                <w:szCs w:val="16"/>
                <w:lang w:eastAsia="zh-CN"/>
              </w:rPr>
            </w:pPr>
            <w:r>
              <w:rPr>
                <w:sz w:val="16"/>
                <w:szCs w:val="16"/>
                <w:lang w:eastAsia="zh-CN"/>
              </w:rPr>
              <w:t>17.10.0</w:t>
            </w:r>
          </w:p>
        </w:tc>
      </w:tr>
      <w:tr w:rsidR="00816750" w14:paraId="111D1C2A"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A0DD8" w14:textId="2B67262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E1CF71" w14:textId="2F2FDE3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DFEFD3" w14:textId="60FC24E4"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06052" w14:textId="7C9E9AFC" w:rsidR="00816750" w:rsidRPr="00453783" w:rsidRDefault="00816750" w:rsidP="00816750">
            <w:pPr>
              <w:pStyle w:val="TAC"/>
              <w:rPr>
                <w:sz w:val="16"/>
                <w:szCs w:val="16"/>
              </w:rPr>
            </w:pPr>
            <w:r>
              <w:rPr>
                <w:rFonts w:cs="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C0E92" w14:textId="1DE0DC4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7B648" w14:textId="2558DA04"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28A753" w14:textId="20D62E44" w:rsidR="00816750" w:rsidRPr="00453783" w:rsidRDefault="00816750" w:rsidP="00816750">
            <w:pPr>
              <w:pStyle w:val="TAL"/>
              <w:rPr>
                <w:sz w:val="16"/>
                <w:szCs w:val="16"/>
              </w:rPr>
            </w:pPr>
            <w:r>
              <w:rPr>
                <w:rFonts w:cs="Arial"/>
                <w:sz w:val="16"/>
                <w:szCs w:val="16"/>
              </w:rPr>
              <w:t>CR for corrections on Rel-17 inter-band NR-DC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7DEDA" w14:textId="1B5FA7A0" w:rsidR="00816750" w:rsidRDefault="00816750" w:rsidP="00816750">
            <w:pPr>
              <w:pStyle w:val="TAL"/>
              <w:rPr>
                <w:sz w:val="16"/>
                <w:szCs w:val="16"/>
                <w:lang w:eastAsia="zh-CN"/>
              </w:rPr>
            </w:pPr>
            <w:r>
              <w:rPr>
                <w:sz w:val="16"/>
                <w:szCs w:val="16"/>
                <w:lang w:eastAsia="zh-CN"/>
              </w:rPr>
              <w:t>17.10.0</w:t>
            </w:r>
          </w:p>
        </w:tc>
      </w:tr>
      <w:tr w:rsidR="00816750" w14:paraId="48681431"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98AF" w14:textId="5A6BDBD6"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E8652F" w14:textId="76DD790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7EC6C4" w14:textId="44201A1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C2F6E" w14:textId="6BACB3CC" w:rsidR="00816750" w:rsidRPr="00453783" w:rsidRDefault="00816750" w:rsidP="00816750">
            <w:pPr>
              <w:pStyle w:val="TAC"/>
              <w:rPr>
                <w:sz w:val="16"/>
                <w:szCs w:val="16"/>
              </w:rPr>
            </w:pPr>
            <w:r>
              <w:rPr>
                <w:rFonts w:cs="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4942F" w14:textId="566EEB4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5A76B" w14:textId="5CB083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346D43" w14:textId="4EE9DB67" w:rsidR="00816750" w:rsidRPr="00453783" w:rsidRDefault="00002530" w:rsidP="00816750">
            <w:pPr>
              <w:pStyle w:val="TAL"/>
              <w:rPr>
                <w:sz w:val="16"/>
                <w:szCs w:val="16"/>
              </w:rPr>
            </w:pPr>
            <w:r>
              <w:rPr>
                <w:rFonts w:cs="Arial"/>
                <w:sz w:val="16"/>
                <w:szCs w:val="16"/>
              </w:rPr>
              <w:t xml:space="preserve">UNDONE CHANGES (because of missing changes in Rel-16 CR#0930, it will be implemented in the next version) </w:t>
            </w:r>
            <w:r w:rsidR="00816750">
              <w:rPr>
                <w:rFonts w:cs="Arial"/>
                <w:sz w:val="16"/>
                <w:szCs w:val="16"/>
              </w:rPr>
              <w: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0A8CB" w14:textId="3FAE65B7" w:rsidR="00816750" w:rsidRDefault="00816750" w:rsidP="00816750">
            <w:pPr>
              <w:pStyle w:val="TAL"/>
              <w:rPr>
                <w:sz w:val="16"/>
                <w:szCs w:val="16"/>
                <w:lang w:eastAsia="zh-CN"/>
              </w:rPr>
            </w:pPr>
            <w:r>
              <w:rPr>
                <w:sz w:val="16"/>
                <w:szCs w:val="16"/>
                <w:lang w:eastAsia="zh-CN"/>
              </w:rPr>
              <w:t>17.10.0</w:t>
            </w:r>
          </w:p>
        </w:tc>
      </w:tr>
      <w:tr w:rsidR="00816750" w14:paraId="38D9552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F8EC9" w14:textId="29781A8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05A1AB" w14:textId="7F9E1D3B"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7DF23" w14:textId="1E95C75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7F62A" w14:textId="5B7A9BDC" w:rsidR="00816750" w:rsidRPr="00453783" w:rsidRDefault="00816750" w:rsidP="00816750">
            <w:pPr>
              <w:pStyle w:val="TAC"/>
              <w:rPr>
                <w:sz w:val="16"/>
                <w:szCs w:val="16"/>
              </w:rPr>
            </w:pPr>
            <w:r>
              <w:rPr>
                <w:rFonts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B88CA" w14:textId="7845D790"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B9DED" w14:textId="7AA8FAA1"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66032" w14:textId="134E1D86" w:rsidR="00816750" w:rsidRPr="00453783" w:rsidRDefault="00816750" w:rsidP="00816750">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2281" w14:textId="2080FDFE" w:rsidR="00816750" w:rsidRDefault="00816750" w:rsidP="00816750">
            <w:pPr>
              <w:pStyle w:val="TAL"/>
              <w:rPr>
                <w:sz w:val="16"/>
                <w:szCs w:val="16"/>
                <w:lang w:eastAsia="zh-CN"/>
              </w:rPr>
            </w:pPr>
            <w:r>
              <w:rPr>
                <w:sz w:val="16"/>
                <w:szCs w:val="16"/>
                <w:lang w:eastAsia="zh-CN"/>
              </w:rPr>
              <w:t>17.10.0</w:t>
            </w:r>
          </w:p>
        </w:tc>
      </w:tr>
      <w:tr w:rsidR="00816750" w14:paraId="5CA06D5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2C928" w14:textId="6FD4541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BC1F2" w14:textId="3FAC147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EC4684" w14:textId="730D060E"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A1B7B" w14:textId="09BA1F6A" w:rsidR="00816750" w:rsidRPr="00453783" w:rsidRDefault="00816750" w:rsidP="00816750">
            <w:pPr>
              <w:pStyle w:val="TAC"/>
              <w:rPr>
                <w:sz w:val="16"/>
                <w:szCs w:val="16"/>
              </w:rPr>
            </w:pPr>
            <w:r>
              <w:rPr>
                <w:rFonts w:cs="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DD1C3E" w14:textId="2A6BB36A"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15935" w14:textId="3FA3E96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180232" w14:textId="36CF4FCF" w:rsidR="00816750" w:rsidRPr="00453783" w:rsidRDefault="00816750" w:rsidP="00816750">
            <w:pPr>
              <w:pStyle w:val="TAL"/>
              <w:rPr>
                <w:sz w:val="16"/>
                <w:szCs w:val="16"/>
              </w:rPr>
            </w:pPr>
            <w:r>
              <w:rPr>
                <w:rFonts w:cs="Arial"/>
                <w:sz w:val="16"/>
                <w:szCs w:val="16"/>
              </w:rPr>
              <w:t>CR to 38.101-3 Rel-17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91DFF" w14:textId="0F9CAAF4" w:rsidR="00816750" w:rsidRDefault="00816750" w:rsidP="00816750">
            <w:pPr>
              <w:pStyle w:val="TAL"/>
              <w:rPr>
                <w:sz w:val="16"/>
                <w:szCs w:val="16"/>
                <w:lang w:eastAsia="zh-CN"/>
              </w:rPr>
            </w:pPr>
            <w:r>
              <w:rPr>
                <w:sz w:val="16"/>
                <w:szCs w:val="16"/>
                <w:lang w:eastAsia="zh-CN"/>
              </w:rPr>
              <w:t>17.10.0</w:t>
            </w:r>
          </w:p>
        </w:tc>
      </w:tr>
      <w:tr w:rsidR="00816750" w14:paraId="5EFA07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FD97E" w14:textId="479AB030"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E77BB5" w14:textId="146604C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81ACCA" w14:textId="55AE42CB"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E99A7" w14:textId="4453ECD7" w:rsidR="00816750" w:rsidRPr="00453783" w:rsidRDefault="00816750" w:rsidP="00816750">
            <w:pPr>
              <w:pStyle w:val="TAC"/>
              <w:rPr>
                <w:sz w:val="16"/>
                <w:szCs w:val="16"/>
              </w:rPr>
            </w:pPr>
            <w:r>
              <w:rPr>
                <w:rFonts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94E18" w14:textId="00CEA5F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5D1ED" w14:textId="0E3DD21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333775" w14:textId="4A357F88" w:rsidR="00816750" w:rsidRPr="00453783" w:rsidRDefault="00816750" w:rsidP="00816750">
            <w:pPr>
              <w:pStyle w:val="TAL"/>
              <w:rPr>
                <w:sz w:val="16"/>
                <w:szCs w:val="16"/>
              </w:rPr>
            </w:pPr>
            <w:r>
              <w:rPr>
                <w:rFonts w:cs="Arial"/>
                <w:sz w:val="16"/>
                <w:szCs w:val="16"/>
              </w:rPr>
              <w:t>CR to R17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34C7C" w14:textId="08571688" w:rsidR="00816750" w:rsidRDefault="00816750" w:rsidP="00816750">
            <w:pPr>
              <w:pStyle w:val="TAL"/>
              <w:rPr>
                <w:sz w:val="16"/>
                <w:szCs w:val="16"/>
                <w:lang w:eastAsia="zh-CN"/>
              </w:rPr>
            </w:pPr>
            <w:r>
              <w:rPr>
                <w:sz w:val="16"/>
                <w:szCs w:val="16"/>
                <w:lang w:eastAsia="zh-CN"/>
              </w:rPr>
              <w:t>17.10.0</w:t>
            </w:r>
          </w:p>
        </w:tc>
      </w:tr>
      <w:tr w:rsidR="00816750" w14:paraId="3CA538E6"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2A6F0" w14:textId="28D2B40B"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1B1969" w14:textId="3651CA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AA8AEB" w14:textId="19453B64"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A00E93" w14:textId="62B1CAF2" w:rsidR="00816750" w:rsidRPr="00453783" w:rsidRDefault="00816750" w:rsidP="00816750">
            <w:pPr>
              <w:pStyle w:val="TAC"/>
              <w:rPr>
                <w:sz w:val="16"/>
                <w:szCs w:val="16"/>
              </w:rPr>
            </w:pPr>
            <w:r>
              <w:rPr>
                <w:rFonts w:cs="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BCF88" w14:textId="12C231B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5BBD" w14:textId="74B15C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D3880" w14:textId="016A5B41" w:rsidR="00816750" w:rsidRPr="00453783" w:rsidRDefault="00816750" w:rsidP="00816750">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7458" w14:textId="10080240" w:rsidR="00816750" w:rsidRDefault="00816750" w:rsidP="00816750">
            <w:pPr>
              <w:pStyle w:val="TAL"/>
              <w:rPr>
                <w:sz w:val="16"/>
                <w:szCs w:val="16"/>
                <w:lang w:eastAsia="zh-CN"/>
              </w:rPr>
            </w:pPr>
            <w:r>
              <w:rPr>
                <w:sz w:val="16"/>
                <w:szCs w:val="16"/>
                <w:lang w:eastAsia="zh-CN"/>
              </w:rPr>
              <w:t>17.10.0</w:t>
            </w:r>
          </w:p>
        </w:tc>
      </w:tr>
      <w:tr w:rsidR="00BE0995" w14:paraId="72D96F5F"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97218" w14:textId="4B369676"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1AEDDE" w14:textId="4266B787"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242DBE" w14:textId="6851EED3" w:rsidR="00BE0995" w:rsidRPr="00C55DAD" w:rsidRDefault="0046609E" w:rsidP="00BE0995">
            <w:pPr>
              <w:pStyle w:val="TAC"/>
            </w:pPr>
            <w:hyperlink r:id="rId13" w:tgtFrame="_blank" w:tooltip="Download Tdoc" w:history="1">
              <w:r w:rsidR="00500B6C"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D8E5" w14:textId="5EF38C78" w:rsidR="00BE0995" w:rsidRDefault="00BE0995" w:rsidP="00BE0995">
            <w:pPr>
              <w:pStyle w:val="TAC"/>
              <w:rPr>
                <w:rFonts w:cs="Arial"/>
                <w:sz w:val="16"/>
                <w:szCs w:val="16"/>
              </w:rPr>
            </w:pPr>
            <w:r>
              <w:rPr>
                <w:rFonts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A13C" w14:textId="4060B1F5"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3EB0" w14:textId="5897E01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B88C8" w14:textId="5FC27F45" w:rsidR="00BE0995" w:rsidRDefault="00BE0995" w:rsidP="00BE0995">
            <w:pPr>
              <w:pStyle w:val="TAL"/>
              <w:rPr>
                <w:rFonts w:cs="Arial"/>
                <w:sz w:val="16"/>
                <w:szCs w:val="16"/>
              </w:rPr>
            </w:pPr>
            <w:r w:rsidRPr="00DC0E6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5E4" w14:textId="1E53AFD2" w:rsidR="00BE0995" w:rsidRDefault="00BE0995" w:rsidP="00BE0995">
            <w:pPr>
              <w:pStyle w:val="TAL"/>
              <w:rPr>
                <w:sz w:val="16"/>
                <w:szCs w:val="16"/>
                <w:lang w:eastAsia="zh-CN"/>
              </w:rPr>
            </w:pPr>
            <w:r>
              <w:rPr>
                <w:sz w:val="16"/>
                <w:szCs w:val="16"/>
                <w:lang w:eastAsia="zh-CN"/>
              </w:rPr>
              <w:t>17.11.0</w:t>
            </w:r>
          </w:p>
        </w:tc>
      </w:tr>
      <w:tr w:rsidR="00BE0995" w14:paraId="644489E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EE24C" w14:textId="54C9B4E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C43E4" w14:textId="592DF60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E56A34" w14:textId="54E53418" w:rsidR="00BE0995" w:rsidRPr="00C55DAD" w:rsidRDefault="0046609E" w:rsidP="00BE0995">
            <w:pPr>
              <w:pStyle w:val="TAC"/>
            </w:pPr>
            <w:hyperlink r:id="rId14" w:tgtFrame="_blank" w:tooltip="Download Tdoc" w:history="1">
              <w:r w:rsidR="0064179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827B4" w14:textId="557CB543" w:rsidR="00BE0995" w:rsidRDefault="00BE0995" w:rsidP="00BE0995">
            <w:pPr>
              <w:pStyle w:val="TAC"/>
              <w:rPr>
                <w:rFonts w:cs="Arial"/>
                <w:sz w:val="16"/>
                <w:szCs w:val="16"/>
              </w:rPr>
            </w:pPr>
            <w:r>
              <w:rPr>
                <w:rFonts w:cs="Arial"/>
                <w:sz w:val="16"/>
                <w:szCs w:val="16"/>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803EC" w14:textId="2C429C3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6547" w14:textId="126EB6E8"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27E4" w14:textId="43995661" w:rsidR="00BE0995" w:rsidRDefault="00BE0995" w:rsidP="00BE0995">
            <w:pPr>
              <w:pStyle w:val="TAL"/>
              <w:rPr>
                <w:rFonts w:cs="Arial"/>
                <w:sz w:val="16"/>
                <w:szCs w:val="16"/>
              </w:rPr>
            </w:pPr>
            <w:r w:rsidRPr="00DC0E62">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C1A29" w14:textId="534565C1" w:rsidR="00BE0995" w:rsidRDefault="00BE0995" w:rsidP="00BE0995">
            <w:pPr>
              <w:pStyle w:val="TAL"/>
              <w:rPr>
                <w:sz w:val="16"/>
                <w:szCs w:val="16"/>
                <w:lang w:eastAsia="zh-CN"/>
              </w:rPr>
            </w:pPr>
            <w:r>
              <w:rPr>
                <w:sz w:val="16"/>
                <w:szCs w:val="16"/>
                <w:lang w:eastAsia="zh-CN"/>
              </w:rPr>
              <w:t>17.11.0</w:t>
            </w:r>
          </w:p>
        </w:tc>
      </w:tr>
      <w:tr w:rsidR="00BE0995" w14:paraId="631144C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2A44D" w14:textId="285D81D2"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6248B" w14:textId="264A0D90"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84CB07" w14:textId="05D21513" w:rsidR="00BE0995" w:rsidRPr="00C55DAD" w:rsidRDefault="0046609E" w:rsidP="00BE0995">
            <w:pPr>
              <w:pStyle w:val="TAC"/>
            </w:pPr>
            <w:hyperlink r:id="rId15" w:tgtFrame="_blank" w:tooltip="Download Tdoc" w:history="1">
              <w:r w:rsidR="00641792"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9FE9" w14:textId="3C6B911D" w:rsidR="00BE0995" w:rsidRDefault="00BE0995" w:rsidP="00BE0995">
            <w:pPr>
              <w:pStyle w:val="TAC"/>
              <w:rPr>
                <w:rFonts w:cs="Arial"/>
                <w:sz w:val="16"/>
                <w:szCs w:val="16"/>
              </w:rPr>
            </w:pPr>
            <w:r>
              <w:rPr>
                <w:rFonts w:cs="Arial"/>
                <w:sz w:val="16"/>
                <w:szCs w:val="16"/>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C9BB7" w14:textId="05AACD2C"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E8EE0" w14:textId="048DB6FA"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C0795" w14:textId="6C9398AF" w:rsidR="00BE0995" w:rsidRDefault="00BE0995" w:rsidP="00BE0995">
            <w:pPr>
              <w:pStyle w:val="TAL"/>
              <w:rPr>
                <w:rFonts w:cs="Arial"/>
                <w:sz w:val="16"/>
                <w:szCs w:val="16"/>
              </w:rPr>
            </w:pPr>
            <w:r w:rsidRPr="00DC0E62">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BC1A9" w14:textId="01F7109A" w:rsidR="00BE0995" w:rsidRDefault="00BE0995" w:rsidP="00BE0995">
            <w:pPr>
              <w:pStyle w:val="TAL"/>
              <w:rPr>
                <w:sz w:val="16"/>
                <w:szCs w:val="16"/>
                <w:lang w:eastAsia="zh-CN"/>
              </w:rPr>
            </w:pPr>
            <w:r>
              <w:rPr>
                <w:sz w:val="16"/>
                <w:szCs w:val="16"/>
                <w:lang w:eastAsia="zh-CN"/>
              </w:rPr>
              <w:t>17.11.0</w:t>
            </w:r>
          </w:p>
        </w:tc>
      </w:tr>
      <w:tr w:rsidR="00BE0995" w14:paraId="359873E1"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E3860" w14:textId="7E449BC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559157" w14:textId="2918946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5A7F9" w14:textId="0F56E421" w:rsidR="00BE0995" w:rsidRPr="00C55DAD" w:rsidRDefault="0046609E" w:rsidP="00BE0995">
            <w:pPr>
              <w:pStyle w:val="TAC"/>
            </w:pPr>
            <w:hyperlink r:id="rId16" w:tgtFrame="_blank" w:tooltip="Download Tdoc" w:history="1">
              <w:r w:rsidR="00D63717" w:rsidRPr="00C55DAD">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9CE7A" w14:textId="4BB14BD1" w:rsidR="00BE0995" w:rsidRDefault="00BE0995" w:rsidP="00BE0995">
            <w:pPr>
              <w:pStyle w:val="TAC"/>
              <w:rPr>
                <w:rFonts w:cs="Arial"/>
                <w:sz w:val="16"/>
                <w:szCs w:val="16"/>
              </w:rPr>
            </w:pPr>
            <w:r>
              <w:rPr>
                <w:rFonts w:cs="Arial"/>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3020D" w14:textId="6BB67733"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7D7E" w14:textId="5207DD68"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543A2" w14:textId="75555C6B" w:rsidR="00BE0995" w:rsidRDefault="00BE0995" w:rsidP="00BE0995">
            <w:pPr>
              <w:pStyle w:val="TAL"/>
              <w:rPr>
                <w:rFonts w:cs="Arial"/>
                <w:sz w:val="16"/>
                <w:szCs w:val="16"/>
              </w:rPr>
            </w:pPr>
            <w:r w:rsidRPr="00DC0E62">
              <w:rPr>
                <w:rFonts w:cs="Arial"/>
                <w:sz w:val="16"/>
                <w:szCs w:val="16"/>
              </w:rPr>
              <w:t>CR for Rel-17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0772B" w14:textId="2F024169" w:rsidR="00BE0995" w:rsidRDefault="00BE0995" w:rsidP="00BE0995">
            <w:pPr>
              <w:pStyle w:val="TAL"/>
              <w:rPr>
                <w:sz w:val="16"/>
                <w:szCs w:val="16"/>
                <w:lang w:eastAsia="zh-CN"/>
              </w:rPr>
            </w:pPr>
            <w:r>
              <w:rPr>
                <w:sz w:val="16"/>
                <w:szCs w:val="16"/>
                <w:lang w:eastAsia="zh-CN"/>
              </w:rPr>
              <w:t>17.11.0</w:t>
            </w:r>
          </w:p>
        </w:tc>
      </w:tr>
      <w:tr w:rsidR="00BE0995" w14:paraId="7EB9F60A"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CBAA5" w14:textId="049414A4"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10E68" w14:textId="3FE8939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1263AD" w14:textId="1B97F382" w:rsidR="00BE0995" w:rsidRPr="00C55DAD" w:rsidRDefault="0046609E" w:rsidP="00BE0995">
            <w:pPr>
              <w:pStyle w:val="TAC"/>
            </w:pPr>
            <w:hyperlink r:id="rId17" w:tgtFrame="_blank" w:tooltip="Download Tdoc" w:history="1">
              <w:r w:rsidR="00D63717" w:rsidRPr="00C55DAD">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6D105" w14:textId="12C5BE9E" w:rsidR="00BE0995" w:rsidRDefault="00BE0995" w:rsidP="00BE0995">
            <w:pPr>
              <w:pStyle w:val="TAC"/>
              <w:rPr>
                <w:rFonts w:cs="Arial"/>
                <w:sz w:val="16"/>
                <w:szCs w:val="16"/>
              </w:rPr>
            </w:pPr>
            <w:r>
              <w:rPr>
                <w:rFonts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7952" w14:textId="472E731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03B8" w14:textId="5C01FBF7"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FAE3E" w14:textId="66C775F8" w:rsidR="00BE0995" w:rsidRDefault="00BE0995" w:rsidP="00BE0995">
            <w:pPr>
              <w:pStyle w:val="TAL"/>
              <w:rPr>
                <w:rFonts w:cs="Arial"/>
                <w:sz w:val="16"/>
                <w:szCs w:val="16"/>
              </w:rPr>
            </w:pPr>
            <w:r w:rsidRPr="00DC0E62">
              <w:rPr>
                <w:rFonts w:cs="Arial"/>
                <w:sz w:val="16"/>
                <w:szCs w:val="16"/>
              </w:rPr>
              <w:t>CR to 38.101-3 Correction to intra-band EN-DC configuration(R17)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C58DE" w14:textId="58731B03" w:rsidR="00BE0995" w:rsidRDefault="00BE0995" w:rsidP="00BE0995">
            <w:pPr>
              <w:pStyle w:val="TAL"/>
              <w:rPr>
                <w:sz w:val="16"/>
                <w:szCs w:val="16"/>
                <w:lang w:eastAsia="zh-CN"/>
              </w:rPr>
            </w:pPr>
            <w:r>
              <w:rPr>
                <w:sz w:val="16"/>
                <w:szCs w:val="16"/>
                <w:lang w:eastAsia="zh-CN"/>
              </w:rPr>
              <w:t>17.11.0</w:t>
            </w:r>
          </w:p>
        </w:tc>
      </w:tr>
      <w:tr w:rsidR="00BE0995" w14:paraId="21D14407"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2D709" w14:textId="52E0386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02D84" w14:textId="7EE099FC"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3EF21B" w14:textId="7717B7BA" w:rsidR="00BE0995" w:rsidRPr="00C55DAD" w:rsidRDefault="0046609E" w:rsidP="00BE0995">
            <w:pPr>
              <w:pStyle w:val="TAC"/>
            </w:pPr>
            <w:hyperlink r:id="rId18" w:tgtFrame="_blank" w:tooltip="Download Tdoc" w:history="1">
              <w:r w:rsidR="001D34E6" w:rsidRPr="00C55DAD">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9E6C" w14:textId="532C1EED" w:rsidR="00BE0995" w:rsidRDefault="00BE0995" w:rsidP="00BE0995">
            <w:pPr>
              <w:pStyle w:val="TAC"/>
              <w:rPr>
                <w:rFonts w:cs="Arial"/>
                <w:sz w:val="16"/>
                <w:szCs w:val="16"/>
              </w:rPr>
            </w:pPr>
            <w:r>
              <w:rPr>
                <w:rFonts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59F1" w14:textId="5EAB4F0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3620A" w14:textId="6D038CB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524A1" w14:textId="0D05AA1A" w:rsidR="00BE0995" w:rsidRDefault="00BE0995" w:rsidP="00BE0995">
            <w:pPr>
              <w:pStyle w:val="TAL"/>
              <w:rPr>
                <w:rFonts w:cs="Arial"/>
                <w:sz w:val="16"/>
                <w:szCs w:val="16"/>
              </w:rPr>
            </w:pPr>
            <w:r w:rsidRPr="00DC0E62">
              <w:rPr>
                <w:rFonts w:cs="Arial"/>
                <w:sz w:val="16"/>
                <w:szCs w:val="16"/>
              </w:rPr>
              <w:t>Rel17 Cat F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AE5DE" w14:textId="09805F32" w:rsidR="00BE0995" w:rsidRDefault="00BE0995" w:rsidP="00BE0995">
            <w:pPr>
              <w:pStyle w:val="TAL"/>
              <w:rPr>
                <w:sz w:val="16"/>
                <w:szCs w:val="16"/>
                <w:lang w:eastAsia="zh-CN"/>
              </w:rPr>
            </w:pPr>
            <w:r>
              <w:rPr>
                <w:sz w:val="16"/>
                <w:szCs w:val="16"/>
                <w:lang w:eastAsia="zh-CN"/>
              </w:rPr>
              <w:t>17.11.0</w:t>
            </w:r>
          </w:p>
        </w:tc>
      </w:tr>
      <w:tr w:rsidR="00BE0995" w14:paraId="6D6A7A0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80254" w14:textId="1CD0C461"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E4481" w14:textId="100A6E18"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C6E999" w14:textId="408D9A10" w:rsidR="00BE0995" w:rsidRPr="00C55DAD" w:rsidRDefault="0046609E" w:rsidP="00BE0995">
            <w:pPr>
              <w:pStyle w:val="TAC"/>
            </w:pPr>
            <w:hyperlink r:id="rId19" w:tgtFrame="_blank" w:tooltip="Download Tdoc" w:history="1">
              <w:r w:rsidR="00380ED9"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C592A" w14:textId="3C3A4C21" w:rsidR="00BE0995" w:rsidRDefault="00BE0995" w:rsidP="00BE0995">
            <w:pPr>
              <w:pStyle w:val="TAC"/>
              <w:rPr>
                <w:rFonts w:cs="Arial"/>
                <w:sz w:val="16"/>
                <w:szCs w:val="16"/>
              </w:rPr>
            </w:pPr>
            <w:r>
              <w:rPr>
                <w:rFonts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57E25" w14:textId="23876D6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51BC5" w14:textId="1D7BB81F"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73599" w14:textId="2D5B565A" w:rsidR="00BE0995" w:rsidRDefault="00BE0995" w:rsidP="00BE0995">
            <w:pPr>
              <w:pStyle w:val="TAL"/>
              <w:rPr>
                <w:rFonts w:cs="Arial"/>
                <w:sz w:val="16"/>
                <w:szCs w:val="16"/>
              </w:rPr>
            </w:pPr>
            <w:r w:rsidRPr="00DC0E62">
              <w:rPr>
                <w:rFonts w:cs="Arial"/>
                <w:sz w:val="16"/>
                <w:szCs w:val="16"/>
              </w:rPr>
              <w:t>CR to TS 38.101-3 Rel-17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1109" w14:textId="7B2E52AD" w:rsidR="00BE0995" w:rsidRDefault="00BE0995" w:rsidP="00BE0995">
            <w:pPr>
              <w:pStyle w:val="TAL"/>
              <w:rPr>
                <w:sz w:val="16"/>
                <w:szCs w:val="16"/>
                <w:lang w:eastAsia="zh-CN"/>
              </w:rPr>
            </w:pPr>
            <w:r>
              <w:rPr>
                <w:sz w:val="16"/>
                <w:szCs w:val="16"/>
                <w:lang w:eastAsia="zh-CN"/>
              </w:rPr>
              <w:t>17.11.0</w:t>
            </w:r>
          </w:p>
        </w:tc>
      </w:tr>
      <w:tr w:rsidR="00BE0995" w14:paraId="5F107C2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C511" w14:textId="3B26AD6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6A0C13" w14:textId="55D6703A"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5DE1CA" w14:textId="20686AA5" w:rsidR="00BE0995" w:rsidRPr="00C55DAD" w:rsidRDefault="0046609E" w:rsidP="00BE0995">
            <w:pPr>
              <w:pStyle w:val="TAC"/>
            </w:pPr>
            <w:hyperlink r:id="rId20" w:tgtFrame="_blank" w:tooltip="Download Tdoc" w:history="1">
              <w:r w:rsidR="001D34E6" w:rsidRPr="00C55DAD">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AE4B" w14:textId="2E53323D" w:rsidR="00BE0995" w:rsidRDefault="00BE0995" w:rsidP="00BE0995">
            <w:pPr>
              <w:pStyle w:val="TAC"/>
              <w:rPr>
                <w:rFonts w:cs="Arial"/>
                <w:sz w:val="16"/>
                <w:szCs w:val="16"/>
              </w:rPr>
            </w:pPr>
            <w:r>
              <w:rPr>
                <w:rFonts w:cs="Arial"/>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A37A9" w14:textId="48BB11BF"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FBA7" w14:textId="4BA4A015"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D4046B" w14:textId="240C894C" w:rsidR="00BE0995" w:rsidRDefault="00BE0995" w:rsidP="00BE0995">
            <w:pPr>
              <w:pStyle w:val="TAL"/>
              <w:rPr>
                <w:rFonts w:cs="Arial"/>
                <w:sz w:val="16"/>
                <w:szCs w:val="16"/>
              </w:rPr>
            </w:pPr>
            <w:r w:rsidRPr="00DC0E62">
              <w:rPr>
                <w:rFonts w:cs="Arial"/>
                <w:sz w:val="16"/>
                <w:szCs w:val="16"/>
              </w:rPr>
              <w:t>Rel17 Cat F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530A" w14:textId="1E9C42EE" w:rsidR="00BE0995" w:rsidRDefault="00BE0995" w:rsidP="00BE0995">
            <w:pPr>
              <w:pStyle w:val="TAL"/>
              <w:rPr>
                <w:sz w:val="16"/>
                <w:szCs w:val="16"/>
                <w:lang w:eastAsia="zh-CN"/>
              </w:rPr>
            </w:pPr>
            <w:r>
              <w:rPr>
                <w:sz w:val="16"/>
                <w:szCs w:val="16"/>
                <w:lang w:eastAsia="zh-CN"/>
              </w:rPr>
              <w:t>17.11.0</w:t>
            </w:r>
          </w:p>
        </w:tc>
      </w:tr>
      <w:tr w:rsidR="00BE0995" w14:paraId="5E021D9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6A78" w14:textId="6BC0607A"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8E6F7D" w14:textId="4E42151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57C57B" w14:textId="50F68A21" w:rsidR="00BE0995" w:rsidRPr="00C55DAD" w:rsidRDefault="0046609E" w:rsidP="00BE0995">
            <w:pPr>
              <w:pStyle w:val="TAC"/>
            </w:pPr>
            <w:hyperlink r:id="rId21" w:tgtFrame="_blank" w:tooltip="Download Tdoc" w:history="1">
              <w:r w:rsidR="0064179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FECEE" w14:textId="059E1B5A" w:rsidR="00BE0995" w:rsidRDefault="00BE0995" w:rsidP="00BE0995">
            <w:pPr>
              <w:pStyle w:val="TAC"/>
              <w:rPr>
                <w:rFonts w:cs="Arial"/>
                <w:sz w:val="16"/>
                <w:szCs w:val="16"/>
              </w:rPr>
            </w:pPr>
            <w:r>
              <w:rPr>
                <w:rFonts w:cs="Arial"/>
                <w:sz w:val="16"/>
                <w:szCs w:val="16"/>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13A03" w14:textId="1D8BF762"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2682" w14:textId="1D9E1A1C"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12385" w14:textId="0FFBF0D8" w:rsidR="00BE0995" w:rsidRDefault="00BE0995" w:rsidP="00BE0995">
            <w:pPr>
              <w:pStyle w:val="TAL"/>
              <w:rPr>
                <w:rFonts w:cs="Arial"/>
                <w:sz w:val="16"/>
                <w:szCs w:val="16"/>
              </w:rPr>
            </w:pPr>
            <w:r w:rsidRPr="00DC0E62">
              <w:rPr>
                <w:rFonts w:cs="Arial"/>
                <w:sz w:val="16"/>
                <w:szCs w:val="16"/>
              </w:rPr>
              <w:t>[NR_newRAT]Rel17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C5412" w14:textId="5830EFD9" w:rsidR="00BE0995" w:rsidRDefault="00BE0995" w:rsidP="00BE0995">
            <w:pPr>
              <w:pStyle w:val="TAL"/>
              <w:rPr>
                <w:sz w:val="16"/>
                <w:szCs w:val="16"/>
                <w:lang w:eastAsia="zh-CN"/>
              </w:rPr>
            </w:pPr>
            <w:r>
              <w:rPr>
                <w:sz w:val="16"/>
                <w:szCs w:val="16"/>
                <w:lang w:eastAsia="zh-CN"/>
              </w:rPr>
              <w:t>17.11.0</w:t>
            </w:r>
          </w:p>
        </w:tc>
      </w:tr>
      <w:tr w:rsidR="003B5402" w14:paraId="6F42678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8B08" w14:textId="52F69635" w:rsidR="003B5402" w:rsidRPr="00BE0995" w:rsidRDefault="003B5402" w:rsidP="003B5402">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648767" w14:textId="58ED4F3C" w:rsidR="003B5402" w:rsidRPr="00BE0995" w:rsidRDefault="003B5402" w:rsidP="003B5402">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AB378F" w14:textId="2305A4CA" w:rsidR="003B5402" w:rsidRDefault="0046609E" w:rsidP="003B5402">
            <w:pPr>
              <w:pStyle w:val="TAC"/>
            </w:pPr>
            <w:hyperlink r:id="rId22" w:tgtFrame="_blank" w:tooltip="Download Tdoc" w:history="1">
              <w:r w:rsidR="003B540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F4B2F" w14:textId="6B25E94E" w:rsidR="003B5402" w:rsidRDefault="003B5402" w:rsidP="003B5402">
            <w:pPr>
              <w:pStyle w:val="TAC"/>
              <w:rPr>
                <w:rFonts w:cs="Arial"/>
                <w:sz w:val="16"/>
                <w:szCs w:val="16"/>
              </w:rPr>
            </w:pPr>
            <w:r>
              <w:rPr>
                <w:rFonts w:cs="Arial"/>
                <w:sz w:val="16"/>
                <w:szCs w:val="16"/>
              </w:rPr>
              <w:t>09</w:t>
            </w:r>
            <w:r w:rsidR="00505D35">
              <w:rPr>
                <w:rFonts w:cs="Arial"/>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40293" w14:textId="612419B2" w:rsidR="003B5402" w:rsidRDefault="003B5402" w:rsidP="003B540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733B" w14:textId="2248F5BF" w:rsidR="003B5402" w:rsidRDefault="006F3202" w:rsidP="003B540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87042" w14:textId="6F06A63E" w:rsidR="003B5402" w:rsidRPr="00DC0E62" w:rsidRDefault="006F3202" w:rsidP="003B5402">
            <w:pPr>
              <w:pStyle w:val="TAL"/>
              <w:rPr>
                <w:rFonts w:cs="Arial"/>
                <w:sz w:val="16"/>
                <w:szCs w:val="16"/>
              </w:rPr>
            </w:pPr>
            <w:r w:rsidRPr="006F320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54F1" w14:textId="2C803842" w:rsidR="003B5402" w:rsidRDefault="003B5402" w:rsidP="003B5402">
            <w:pPr>
              <w:pStyle w:val="TAL"/>
              <w:rPr>
                <w:sz w:val="16"/>
                <w:szCs w:val="16"/>
                <w:lang w:eastAsia="zh-CN"/>
              </w:rPr>
            </w:pPr>
            <w:r>
              <w:rPr>
                <w:sz w:val="16"/>
                <w:szCs w:val="16"/>
                <w:lang w:eastAsia="zh-CN"/>
              </w:rPr>
              <w:t>17.11.0</w:t>
            </w:r>
          </w:p>
        </w:tc>
      </w:tr>
      <w:tr w:rsidR="006B2EF6" w14:paraId="667E8EFD"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8FEF6" w14:textId="60FC5EB0"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CA0D8B" w14:textId="4BA90A94"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764FBC" w14:textId="0F308A8A"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DA8A7" w14:textId="4161B6B8"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E1D8" w14:textId="661B5390"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069" w14:textId="4CC96B04"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944AD" w14:textId="179BBC85" w:rsidR="006B2EF6" w:rsidRPr="006F3202" w:rsidRDefault="006B2EF6" w:rsidP="006B2EF6">
            <w:pPr>
              <w:pStyle w:val="TAL"/>
              <w:rPr>
                <w:rFonts w:cs="Arial"/>
                <w:sz w:val="16"/>
                <w:szCs w:val="16"/>
              </w:rPr>
            </w:pPr>
            <w:r>
              <w:rPr>
                <w:rFonts w:cs="Arial"/>
                <w:sz w:val="16"/>
                <w:szCs w:val="16"/>
              </w:rPr>
              <w:t>Editorial change: Corrected specification filenames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C7417" w14:textId="193D6F4A" w:rsidR="006B2EF6" w:rsidRDefault="006B2EF6" w:rsidP="006B2EF6">
            <w:pPr>
              <w:pStyle w:val="TAL"/>
              <w:rPr>
                <w:sz w:val="16"/>
                <w:szCs w:val="16"/>
                <w:lang w:eastAsia="zh-CN"/>
              </w:rPr>
            </w:pPr>
            <w:r>
              <w:rPr>
                <w:sz w:val="16"/>
                <w:szCs w:val="16"/>
                <w:lang w:eastAsia="zh-CN"/>
              </w:rPr>
              <w:t>17.11.1</w:t>
            </w:r>
          </w:p>
        </w:tc>
      </w:tr>
      <w:tr w:rsidR="006B2EF6" w14:paraId="25649B2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6AB84" w14:textId="1F018AFB"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4EE402" w14:textId="2D1412FD"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8E00A3" w14:textId="543F875B"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B33E0"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D6DE"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CC8DC" w14:textId="77777777"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926678" w14:textId="2837BC63" w:rsidR="006B2EF6" w:rsidRDefault="006B2EF6" w:rsidP="006B2EF6">
            <w:pPr>
              <w:pStyle w:val="TAL"/>
              <w:rPr>
                <w:rFonts w:cs="Arial"/>
                <w:sz w:val="16"/>
                <w:szCs w:val="16"/>
              </w:rPr>
            </w:pPr>
            <w:r>
              <w:rPr>
                <w:rFonts w:cs="Arial"/>
                <w:sz w:val="16"/>
                <w:szCs w:val="16"/>
              </w:rPr>
              <w:t>Editorial change: corrected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1D0D1" w14:textId="7B70BB7B" w:rsidR="006B2EF6" w:rsidRDefault="006B2EF6" w:rsidP="006B2EF6">
            <w:pPr>
              <w:pStyle w:val="TAL"/>
              <w:rPr>
                <w:sz w:val="16"/>
                <w:szCs w:val="16"/>
                <w:lang w:eastAsia="zh-CN"/>
              </w:rPr>
            </w:pPr>
            <w:r>
              <w:rPr>
                <w:sz w:val="16"/>
                <w:szCs w:val="16"/>
                <w:lang w:eastAsia="zh-CN"/>
              </w:rPr>
              <w:t>17.11.2</w:t>
            </w:r>
          </w:p>
        </w:tc>
      </w:tr>
      <w:tr w:rsidR="00D20BB1" w14:paraId="335FDDAA"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A9D3C" w14:textId="0B12AAB8"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C343" w14:textId="4025DC08"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C5D195" w14:textId="4D7B8D5D" w:rsidR="00D20BB1" w:rsidRPr="006B2EF6" w:rsidRDefault="00D20BB1" w:rsidP="00D20BB1">
            <w:pPr>
              <w:pStyle w:val="TAC"/>
              <w:rPr>
                <w:rFonts w:cs="Arial"/>
                <w:sz w:val="16"/>
                <w:szCs w:val="16"/>
              </w:rPr>
            </w:pPr>
            <w:r>
              <w:rPr>
                <w:rFonts w:cs="Arial"/>
                <w:sz w:val="16"/>
                <w:szCs w:val="16"/>
              </w:rPr>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1EB6" w14:textId="5A90F5C0" w:rsidR="00D20BB1" w:rsidRDefault="00D20BB1" w:rsidP="00D20BB1">
            <w:pPr>
              <w:pStyle w:val="TAC"/>
              <w:rPr>
                <w:rFonts w:cs="Arial"/>
                <w:sz w:val="16"/>
                <w:szCs w:val="16"/>
              </w:rPr>
            </w:pPr>
            <w:r>
              <w:rPr>
                <w:rFonts w:cs="Arial"/>
                <w:sz w:val="16"/>
                <w:szCs w:val="16"/>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74D" w14:textId="0630B79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8020" w14:textId="16000AD4"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D2C95" w14:textId="32A14674" w:rsidR="00D20BB1" w:rsidRDefault="00D20BB1" w:rsidP="00D20BB1">
            <w:pPr>
              <w:pStyle w:val="TAL"/>
              <w:rPr>
                <w:rFonts w:cs="Arial"/>
                <w:sz w:val="16"/>
                <w:szCs w:val="16"/>
              </w:rPr>
            </w:pPr>
            <w:r w:rsidRPr="006B2EF6">
              <w:rPr>
                <w:rFonts w:cs="Arial"/>
                <w:sz w:val="16"/>
                <w:szCs w:val="16"/>
              </w:rPr>
              <w:t>CR on TS38.101-3 for simplification of NR V2X UE coexistence in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42BC4" w14:textId="55C23CA2" w:rsidR="00D20BB1" w:rsidRPr="006B2EF6" w:rsidRDefault="00D20BB1" w:rsidP="00D20BB1">
            <w:pPr>
              <w:pStyle w:val="TAL"/>
              <w:rPr>
                <w:rFonts w:cs="Arial"/>
                <w:sz w:val="16"/>
                <w:szCs w:val="16"/>
              </w:rPr>
            </w:pPr>
            <w:r w:rsidRPr="006B2EF6">
              <w:rPr>
                <w:rFonts w:cs="Arial"/>
                <w:sz w:val="16"/>
                <w:szCs w:val="16"/>
              </w:rPr>
              <w:t>17.12.0</w:t>
            </w:r>
          </w:p>
        </w:tc>
      </w:tr>
      <w:tr w:rsidR="00D20BB1" w14:paraId="714F41B3"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785F7" w14:textId="3C4E966E"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6B5250" w14:textId="2DEDC5DD"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418B06" w14:textId="2E99BCBF"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F355B" w14:textId="1AAC1ADE" w:rsidR="00D20BB1" w:rsidRDefault="00D20BB1" w:rsidP="00D20BB1">
            <w:pPr>
              <w:pStyle w:val="TAC"/>
              <w:rPr>
                <w:rFonts w:cs="Arial"/>
                <w:sz w:val="16"/>
                <w:szCs w:val="16"/>
              </w:rPr>
            </w:pPr>
            <w:r>
              <w:rPr>
                <w:rFonts w:cs="Arial"/>
                <w:sz w:val="16"/>
                <w:szCs w:val="16"/>
              </w:rPr>
              <w:t>1047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A52C" w14:textId="578F84C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35CE8" w14:textId="37E67142"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FF48A" w14:textId="7018B12C" w:rsidR="00D20BB1" w:rsidRDefault="00D20BB1" w:rsidP="00D20BB1">
            <w:pPr>
              <w:pStyle w:val="TAL"/>
              <w:rPr>
                <w:rFonts w:cs="Arial"/>
                <w:sz w:val="16"/>
                <w:szCs w:val="16"/>
              </w:rPr>
            </w:pPr>
            <w:r w:rsidRPr="006B2EF6">
              <w:rPr>
                <w:rFonts w:cs="Arial"/>
                <w:sz w:val="16"/>
                <w:szCs w:val="16"/>
              </w:rPr>
              <w:t>CR for 38.101-3 UE to UE coex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53E2E" w14:textId="3DD4850C" w:rsidR="00D20BB1" w:rsidRPr="006B2EF6" w:rsidRDefault="00D20BB1" w:rsidP="00D20BB1">
            <w:pPr>
              <w:pStyle w:val="TAL"/>
              <w:rPr>
                <w:rFonts w:cs="Arial"/>
                <w:sz w:val="16"/>
                <w:szCs w:val="16"/>
              </w:rPr>
            </w:pPr>
            <w:r w:rsidRPr="006B2EF6">
              <w:rPr>
                <w:rFonts w:cs="Arial"/>
                <w:sz w:val="16"/>
                <w:szCs w:val="16"/>
              </w:rPr>
              <w:t>17.12.0</w:t>
            </w:r>
          </w:p>
        </w:tc>
      </w:tr>
      <w:tr w:rsidR="00D20BB1" w14:paraId="00B52B76"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86BD0" w14:textId="15CC893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CC0BC" w14:textId="62B8422A"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2AD2A7" w14:textId="788F36E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08CB" w14:textId="1E93C114" w:rsidR="00D20BB1" w:rsidRDefault="00D20BB1" w:rsidP="00D20BB1">
            <w:pPr>
              <w:pStyle w:val="TAC"/>
              <w:rPr>
                <w:rFonts w:cs="Arial"/>
                <w:sz w:val="16"/>
                <w:szCs w:val="16"/>
              </w:rPr>
            </w:pPr>
            <w:r>
              <w:rPr>
                <w:rFonts w:cs="Arial"/>
                <w:sz w:val="16"/>
                <w:szCs w:val="16"/>
              </w:rPr>
              <w:t>1059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E0919" w14:textId="2562D66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FC425" w14:textId="5BC8522F"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4A4E5" w14:textId="7E51C770" w:rsidR="00D20BB1" w:rsidRDefault="00D20BB1" w:rsidP="00D20BB1">
            <w:pPr>
              <w:pStyle w:val="TAL"/>
              <w:rPr>
                <w:rFonts w:cs="Arial"/>
                <w:sz w:val="16"/>
                <w:szCs w:val="16"/>
              </w:rPr>
            </w:pPr>
            <w:r w:rsidRPr="006B2EF6">
              <w:rPr>
                <w:rFonts w:cs="Arial"/>
                <w:sz w:val="16"/>
                <w:szCs w:val="16"/>
              </w:rPr>
              <w:t>[DC_R17_2BLTE_1BNR_3DL2UL] CR for 38.101-3:Removal of wrong UL configuration for DC_3A-32A_n78(2A),Rel-17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BCC8" w14:textId="1D00E55E" w:rsidR="00D20BB1" w:rsidRPr="006B2EF6" w:rsidRDefault="00D20BB1" w:rsidP="00D20BB1">
            <w:pPr>
              <w:pStyle w:val="TAL"/>
              <w:rPr>
                <w:rFonts w:cs="Arial"/>
                <w:sz w:val="16"/>
                <w:szCs w:val="16"/>
              </w:rPr>
            </w:pPr>
            <w:r w:rsidRPr="006B2EF6">
              <w:rPr>
                <w:rFonts w:cs="Arial"/>
                <w:sz w:val="16"/>
                <w:szCs w:val="16"/>
              </w:rPr>
              <w:t>17.12.0</w:t>
            </w:r>
          </w:p>
        </w:tc>
      </w:tr>
      <w:tr w:rsidR="00D20BB1" w14:paraId="514EA691"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096F" w14:textId="51CF40E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E3D0AC" w14:textId="16F9396E"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C94AA0" w14:textId="4C912EA8"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0A46F" w14:textId="2F05BF53" w:rsidR="00D20BB1" w:rsidRDefault="00D20BB1" w:rsidP="00D20BB1">
            <w:pPr>
              <w:pStyle w:val="TAC"/>
              <w:rPr>
                <w:rFonts w:cs="Arial"/>
                <w:sz w:val="16"/>
                <w:szCs w:val="16"/>
              </w:rPr>
            </w:pPr>
            <w:r>
              <w:rPr>
                <w:rFonts w:cs="Arial"/>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0F4AA" w14:textId="0A899C5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6FC65" w14:textId="5C403AA7"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D71FB" w14:textId="225D079B" w:rsidR="00D20BB1" w:rsidRDefault="00D20BB1" w:rsidP="00D20BB1">
            <w:pPr>
              <w:pStyle w:val="TAL"/>
              <w:rPr>
                <w:rFonts w:cs="Arial"/>
                <w:sz w:val="16"/>
                <w:szCs w:val="16"/>
              </w:rPr>
            </w:pPr>
            <w:r w:rsidRPr="006B2EF6">
              <w:rPr>
                <w:rFonts w:cs="Arial"/>
                <w:sz w:val="16"/>
                <w:szCs w:val="16"/>
              </w:rPr>
              <w:t>[DC_R17_3BLTE_1BNR_4DL2UL] CR for 38.101-3: Correction on the delta_T/R for DC_1-7-32_n78,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A6201" w14:textId="466C0FFB" w:rsidR="00D20BB1" w:rsidRPr="006B2EF6" w:rsidRDefault="00D20BB1" w:rsidP="00D20BB1">
            <w:pPr>
              <w:pStyle w:val="TAL"/>
              <w:rPr>
                <w:rFonts w:cs="Arial"/>
                <w:sz w:val="16"/>
                <w:szCs w:val="16"/>
              </w:rPr>
            </w:pPr>
            <w:r w:rsidRPr="006B2EF6">
              <w:rPr>
                <w:rFonts w:cs="Arial"/>
                <w:sz w:val="16"/>
                <w:szCs w:val="16"/>
              </w:rPr>
              <w:t>17.12.0</w:t>
            </w:r>
          </w:p>
        </w:tc>
      </w:tr>
      <w:tr w:rsidR="00D20BB1" w14:paraId="4A33A67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93FDF" w14:textId="721CF930"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41917" w14:textId="5C90AA89"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736159" w14:textId="3A96770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A4C94" w14:textId="27171294" w:rsidR="00D20BB1" w:rsidRDefault="00D20BB1" w:rsidP="00D20BB1">
            <w:pPr>
              <w:pStyle w:val="TAC"/>
              <w:rPr>
                <w:rFonts w:cs="Arial"/>
                <w:sz w:val="16"/>
                <w:szCs w:val="16"/>
              </w:rPr>
            </w:pPr>
            <w:r>
              <w:rPr>
                <w:rFonts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89AEB" w14:textId="3B307F8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D1FC" w14:textId="4E99F826"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37542" w14:textId="65F978C8"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62E1C" w14:textId="3AADD8F1" w:rsidR="00D20BB1" w:rsidRPr="006B2EF6" w:rsidRDefault="00D20BB1" w:rsidP="00D20BB1">
            <w:pPr>
              <w:pStyle w:val="TAL"/>
              <w:rPr>
                <w:rFonts w:cs="Arial"/>
                <w:sz w:val="16"/>
                <w:szCs w:val="16"/>
              </w:rPr>
            </w:pPr>
            <w:r w:rsidRPr="006B2EF6">
              <w:rPr>
                <w:rFonts w:cs="Arial"/>
                <w:sz w:val="16"/>
                <w:szCs w:val="16"/>
              </w:rPr>
              <w:t>17.12.0</w:t>
            </w:r>
          </w:p>
        </w:tc>
      </w:tr>
      <w:tr w:rsidR="00D20BB1" w14:paraId="71A82CA5"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6C9BF1" w14:textId="34EB2C9A"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A72798" w14:textId="3D1AD9D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A6D128" w14:textId="6F0B3D51" w:rsidR="00D20BB1" w:rsidRPr="006B2EF6" w:rsidRDefault="00D20BB1" w:rsidP="00D20BB1">
            <w:pPr>
              <w:pStyle w:val="TAC"/>
              <w:rPr>
                <w:rFonts w:cs="Arial"/>
                <w:sz w:val="16"/>
                <w:szCs w:val="16"/>
              </w:rPr>
            </w:pPr>
            <w:r>
              <w:rPr>
                <w:rFonts w:cs="Arial"/>
                <w:sz w:val="16"/>
                <w:szCs w:val="16"/>
              </w:rPr>
              <w:t>RP-233345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2A455" w14:textId="03D19EED" w:rsidR="00D20BB1" w:rsidRDefault="00D20BB1" w:rsidP="00D20BB1">
            <w:pPr>
              <w:pStyle w:val="TAC"/>
              <w:rPr>
                <w:rFonts w:cs="Arial"/>
                <w:sz w:val="16"/>
                <w:szCs w:val="16"/>
              </w:rPr>
            </w:pPr>
            <w:r>
              <w:rPr>
                <w:rFonts w:cs="Arial"/>
                <w:sz w:val="16"/>
                <w:szCs w:val="16"/>
              </w:rPr>
              <w:t>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F838" w14:textId="1BCAAAC3"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D3DB0" w14:textId="4905CB50"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43C0B" w14:textId="2E9B88B1"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020D4" w14:textId="3A685757" w:rsidR="00D20BB1" w:rsidRPr="006B2EF6" w:rsidRDefault="00D20BB1" w:rsidP="00D20BB1">
            <w:pPr>
              <w:pStyle w:val="TAL"/>
              <w:rPr>
                <w:rFonts w:cs="Arial"/>
                <w:sz w:val="16"/>
                <w:szCs w:val="16"/>
              </w:rPr>
            </w:pPr>
            <w:r w:rsidRPr="006B2EF6">
              <w:rPr>
                <w:rFonts w:cs="Arial"/>
                <w:sz w:val="16"/>
                <w:szCs w:val="16"/>
              </w:rPr>
              <w:t>17.12.0</w:t>
            </w:r>
          </w:p>
        </w:tc>
      </w:tr>
      <w:tr w:rsidR="00D20BB1" w14:paraId="28C4FF4C" w14:textId="77777777" w:rsidTr="004777FA">
        <w:trPr>
          <w:trHeight w:val="42"/>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05115EB3" w14:textId="4A23513D"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4" w:space="0" w:color="auto"/>
              <w:right w:val="single" w:sz="6" w:space="0" w:color="auto"/>
            </w:tcBorders>
            <w:shd w:val="solid" w:color="FFFFFF" w:fill="auto"/>
          </w:tcPr>
          <w:p w14:paraId="066AAE28" w14:textId="47F065FB"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5A7DFB1" w14:textId="2BB0E11E" w:rsidR="00D20BB1" w:rsidRPr="006B2EF6" w:rsidRDefault="00D20BB1" w:rsidP="00D20BB1">
            <w:pPr>
              <w:pStyle w:val="TAC"/>
              <w:rPr>
                <w:rFonts w:cs="Arial"/>
                <w:sz w:val="16"/>
                <w:szCs w:val="16"/>
              </w:rPr>
            </w:pPr>
            <w:r>
              <w:rPr>
                <w:rFonts w:cs="Arial"/>
                <w:color w:val="000000"/>
                <w:sz w:val="16"/>
                <w:szCs w:val="16"/>
              </w:rPr>
              <w:t>RP-233332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43D54C1" w14:textId="7E55990C" w:rsidR="00D20BB1" w:rsidRDefault="00D20BB1" w:rsidP="00D20BB1">
            <w:pPr>
              <w:pStyle w:val="TAC"/>
              <w:rPr>
                <w:rFonts w:cs="Arial"/>
                <w:sz w:val="16"/>
                <w:szCs w:val="16"/>
              </w:rPr>
            </w:pPr>
            <w:r>
              <w:rPr>
                <w:rFonts w:cs="Arial"/>
                <w:sz w:val="16"/>
                <w:szCs w:val="16"/>
              </w:rPr>
              <w:t>1057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FE94694" w14:textId="34DD4B29" w:rsidR="00D20BB1" w:rsidRDefault="00D20BB1" w:rsidP="00D20BB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3458D22" w14:textId="289929A8"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tcPr>
          <w:p w14:paraId="5E44245F" w14:textId="1FD7C7B1" w:rsidR="00D20BB1" w:rsidRDefault="00D20BB1" w:rsidP="00D20BB1">
            <w:pPr>
              <w:pStyle w:val="TAL"/>
              <w:rPr>
                <w:rFonts w:cs="Arial"/>
                <w:sz w:val="16"/>
                <w:szCs w:val="16"/>
              </w:rPr>
            </w:pPr>
            <w:r w:rsidRPr="006B2EF6">
              <w:rPr>
                <w:rFonts w:cs="Arial"/>
                <w:sz w:val="16"/>
                <w:szCs w:val="16"/>
              </w:rPr>
              <w:t>Rel17 Cat F CR for 38.101-3 Correct the clause indication and the typo for non-collocated deployment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7734343D" w14:textId="4FEB6A83" w:rsidR="00D20BB1" w:rsidRPr="006B2EF6" w:rsidRDefault="00D20BB1" w:rsidP="00D20BB1">
            <w:pPr>
              <w:pStyle w:val="TAL"/>
              <w:rPr>
                <w:rFonts w:cs="Arial"/>
                <w:sz w:val="16"/>
                <w:szCs w:val="16"/>
              </w:rPr>
            </w:pPr>
            <w:r w:rsidRPr="006B2EF6">
              <w:rPr>
                <w:rFonts w:cs="Arial"/>
                <w:sz w:val="16"/>
                <w:szCs w:val="16"/>
              </w:rPr>
              <w:t>17.12.0</w:t>
            </w:r>
          </w:p>
        </w:tc>
      </w:tr>
      <w:tr w:rsidR="00D20BB1" w14:paraId="77B692AC" w14:textId="77777777" w:rsidTr="004777FA">
        <w:trPr>
          <w:trHeight w:val="4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F3A64" w14:textId="6C851956"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E8FF07B" w14:textId="4929D93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099CEF" w14:textId="45AC2F08" w:rsidR="00D20BB1" w:rsidRPr="006B2EF6" w:rsidRDefault="00D20BB1" w:rsidP="00D20BB1">
            <w:pPr>
              <w:pStyle w:val="TAC"/>
              <w:rPr>
                <w:rFonts w:cs="Arial"/>
                <w:sz w:val="16"/>
                <w:szCs w:val="16"/>
              </w:rPr>
            </w:pPr>
            <w:r>
              <w:rPr>
                <w:rFonts w:cs="Arial"/>
                <w:sz w:val="16"/>
                <w:szCs w:val="16"/>
              </w:rPr>
              <w:t>RP-233367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D67F93" w14:textId="16DFC9A2" w:rsidR="00D20BB1" w:rsidRDefault="00D20BB1" w:rsidP="00D20BB1">
            <w:pPr>
              <w:pStyle w:val="TAC"/>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02E5" w14:textId="2246F6CA" w:rsidR="00D20BB1" w:rsidRDefault="00D20BB1" w:rsidP="00D20BB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0D286" w14:textId="177659EF" w:rsidR="00D20BB1" w:rsidRDefault="00D20BB1" w:rsidP="00D20BB1">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93586" w14:textId="34149F87" w:rsidR="00D20BB1" w:rsidRDefault="00D20BB1" w:rsidP="00D20BB1">
            <w:pPr>
              <w:pStyle w:val="TAL"/>
              <w:rPr>
                <w:rFonts w:cs="Arial"/>
                <w:sz w:val="16"/>
                <w:szCs w:val="16"/>
              </w:rPr>
            </w:pPr>
            <w:r w:rsidRPr="006B2EF6">
              <w:rPr>
                <w:rFonts w:cs="Arial"/>
                <w:sz w:val="16"/>
                <w:szCs w:val="16"/>
              </w:rPr>
              <w:t>Rel17 Cat F CR for 38.101-3 Correct the Uplink configuration for DC_2A_n7(2A)-n66A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71D29" w14:textId="15620F7D" w:rsidR="00D20BB1" w:rsidRPr="006B2EF6" w:rsidRDefault="00D20BB1" w:rsidP="00D20BB1">
            <w:pPr>
              <w:pStyle w:val="TAL"/>
              <w:rPr>
                <w:rFonts w:cs="Arial"/>
                <w:sz w:val="16"/>
                <w:szCs w:val="16"/>
              </w:rPr>
            </w:pPr>
            <w:r w:rsidRPr="006B2EF6">
              <w:rPr>
                <w:rFonts w:cs="Arial"/>
                <w:sz w:val="16"/>
                <w:szCs w:val="16"/>
              </w:rPr>
              <w:t>17.12.0</w:t>
            </w:r>
          </w:p>
        </w:tc>
      </w:tr>
      <w:tr w:rsidR="0079003A" w:rsidRPr="006B2EF6" w14:paraId="34110ED3" w14:textId="77777777" w:rsidTr="001F2C05">
        <w:trPr>
          <w:trHeight w:val="42"/>
        </w:trPr>
        <w:tc>
          <w:tcPr>
            <w:tcW w:w="800" w:type="dxa"/>
            <w:tcBorders>
              <w:top w:val="single" w:sz="4" w:space="0" w:color="auto"/>
              <w:left w:val="single" w:sz="6" w:space="0" w:color="auto"/>
              <w:bottom w:val="single" w:sz="6" w:space="0" w:color="auto"/>
              <w:right w:val="single" w:sz="6" w:space="0" w:color="auto"/>
            </w:tcBorders>
            <w:shd w:val="solid" w:color="FFFFFF" w:fill="auto"/>
          </w:tcPr>
          <w:p w14:paraId="0322E755" w14:textId="5627C4B8"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4" w:space="0" w:color="auto"/>
              <w:left w:val="single" w:sz="6" w:space="0" w:color="auto"/>
              <w:bottom w:val="single" w:sz="6" w:space="0" w:color="auto"/>
              <w:right w:val="single" w:sz="6" w:space="0" w:color="auto"/>
            </w:tcBorders>
            <w:shd w:val="solid" w:color="FFFFFF" w:fill="auto"/>
          </w:tcPr>
          <w:p w14:paraId="6D115C8D" w14:textId="40D98E6A"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1881AA" w14:textId="417C1695" w:rsidR="0079003A" w:rsidRDefault="0079003A" w:rsidP="0079003A">
            <w:pPr>
              <w:pStyle w:val="TAC"/>
              <w:rPr>
                <w:rFonts w:cs="Arial"/>
                <w:sz w:val="16"/>
                <w:szCs w:val="16"/>
              </w:rPr>
            </w:pPr>
            <w:r w:rsidRPr="002916AF">
              <w:t>RP-240552</w:t>
            </w:r>
          </w:p>
        </w:tc>
        <w:tc>
          <w:tcPr>
            <w:tcW w:w="567" w:type="dxa"/>
            <w:tcBorders>
              <w:top w:val="single" w:sz="4" w:space="0" w:color="auto"/>
              <w:left w:val="single" w:sz="6" w:space="0" w:color="auto"/>
              <w:bottom w:val="single" w:sz="6" w:space="0" w:color="auto"/>
              <w:right w:val="single" w:sz="6" w:space="0" w:color="auto"/>
            </w:tcBorders>
            <w:shd w:val="solid" w:color="FFFFFF" w:fill="auto"/>
            <w:vAlign w:val="bottom"/>
          </w:tcPr>
          <w:p w14:paraId="1D332BA7" w14:textId="74761FC1" w:rsidR="0079003A" w:rsidRDefault="0079003A" w:rsidP="0079003A">
            <w:pPr>
              <w:pStyle w:val="TAC"/>
              <w:rPr>
                <w:rFonts w:cs="Arial"/>
                <w:sz w:val="16"/>
                <w:szCs w:val="16"/>
              </w:rPr>
            </w:pPr>
            <w:r>
              <w:rPr>
                <w:rFonts w:cs="Arial"/>
                <w:sz w:val="16"/>
                <w:szCs w:val="16"/>
              </w:rPr>
              <w:t>1126</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4F1E77CA" w14:textId="72AD35AF" w:rsidR="0079003A" w:rsidRDefault="0079003A" w:rsidP="0079003A">
            <w:pPr>
              <w:pStyle w:val="TAC"/>
              <w:rPr>
                <w:rFonts w:cs="Arial"/>
                <w:sz w:val="16"/>
                <w:szCs w:val="16"/>
              </w:rPr>
            </w:pPr>
            <w:r>
              <w:rPr>
                <w:rFonts w:cs="Arial"/>
                <w:sz w:val="16"/>
                <w:szCs w:val="16"/>
              </w:rPr>
              <w:t> </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5EE65D38" w14:textId="79F15D1A" w:rsidR="0079003A" w:rsidRDefault="0079003A" w:rsidP="0079003A">
            <w:pPr>
              <w:pStyle w:val="TAC"/>
              <w:rPr>
                <w:rFonts w:cs="Arial"/>
                <w:sz w:val="16"/>
                <w:szCs w:val="16"/>
              </w:rPr>
            </w:pPr>
            <w:r>
              <w:rPr>
                <w:rFonts w:cs="Arial"/>
                <w:sz w:val="16"/>
                <w:szCs w:val="16"/>
              </w:rPr>
              <w:t>A</w:t>
            </w:r>
          </w:p>
        </w:tc>
        <w:tc>
          <w:tcPr>
            <w:tcW w:w="4820" w:type="dxa"/>
            <w:tcBorders>
              <w:top w:val="single" w:sz="4" w:space="0" w:color="auto"/>
              <w:left w:val="single" w:sz="6" w:space="0" w:color="auto"/>
              <w:bottom w:val="single" w:sz="6" w:space="0" w:color="auto"/>
              <w:right w:val="single" w:sz="6" w:space="0" w:color="auto"/>
            </w:tcBorders>
            <w:shd w:val="solid" w:color="FFFFFF" w:fill="auto"/>
            <w:vAlign w:val="bottom"/>
          </w:tcPr>
          <w:p w14:paraId="46930935" w14:textId="275D40D9" w:rsidR="0079003A" w:rsidRPr="006B2EF6" w:rsidRDefault="0079003A" w:rsidP="0079003A">
            <w:pPr>
              <w:pStyle w:val="TAL"/>
              <w:rPr>
                <w:rFonts w:cs="Arial"/>
                <w:sz w:val="16"/>
                <w:szCs w:val="16"/>
              </w:rPr>
            </w:pPr>
            <w:r>
              <w:rPr>
                <w:rFonts w:cs="Arial"/>
                <w:sz w:val="16"/>
                <w:szCs w:val="16"/>
              </w:rPr>
              <w:t>Clarification on RF requirement for intra-band non-collocated EN-DC</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11D50442" w14:textId="67D5741A"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843009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28CFF" w14:textId="5B7428B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97CC07" w14:textId="124C1F8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7B2DFE" w14:textId="507B3C60"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A03015" w14:textId="3B8DA941" w:rsidR="0079003A" w:rsidRDefault="0079003A" w:rsidP="0079003A">
            <w:pPr>
              <w:pStyle w:val="TAC"/>
              <w:rPr>
                <w:rFonts w:cs="Arial"/>
                <w:sz w:val="16"/>
                <w:szCs w:val="16"/>
              </w:rPr>
            </w:pPr>
            <w:r>
              <w:rPr>
                <w:rFonts w:cs="Arial"/>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1620F" w14:textId="44A2F15D"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FB976B" w14:textId="3A1252F4"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C9FA9" w14:textId="3F8D94C8" w:rsidR="0079003A" w:rsidRPr="006B2EF6" w:rsidRDefault="0079003A" w:rsidP="0079003A">
            <w:pPr>
              <w:pStyle w:val="TAL"/>
              <w:rPr>
                <w:rFonts w:cs="Arial"/>
                <w:sz w:val="16"/>
                <w:szCs w:val="16"/>
              </w:rPr>
            </w:pPr>
            <w:r>
              <w:rPr>
                <w:rFonts w:cs="Arial"/>
                <w:sz w:val="16"/>
                <w:szCs w:val="16"/>
              </w:rPr>
              <w:t>CR for TS 38.101-3 Rel-17 CAT-A: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614A6" w14:textId="69E945E3"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79057B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B7ED8" w14:textId="0D612B7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BE0F52" w14:textId="63CE713D"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5E7129" w14:textId="22C81E72"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2830D3" w14:textId="6C053022" w:rsidR="0079003A" w:rsidRDefault="0079003A" w:rsidP="0079003A">
            <w:pPr>
              <w:pStyle w:val="TAC"/>
              <w:rPr>
                <w:rFonts w:cs="Arial"/>
                <w:sz w:val="16"/>
                <w:szCs w:val="16"/>
              </w:rPr>
            </w:pPr>
            <w:r>
              <w:rPr>
                <w:rFonts w:cs="Arial"/>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E5DCF3" w14:textId="1E146BDC"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5A4F5E" w14:textId="107A92CB"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A36AA4" w14:textId="35918F3A" w:rsidR="0079003A" w:rsidRPr="006B2EF6" w:rsidRDefault="0079003A" w:rsidP="0079003A">
            <w:pPr>
              <w:pStyle w:val="TAL"/>
              <w:rPr>
                <w:rFonts w:cs="Arial"/>
                <w:sz w:val="16"/>
                <w:szCs w:val="16"/>
              </w:rPr>
            </w:pPr>
            <w:r>
              <w:rPr>
                <w:rFonts w:cs="Arial"/>
                <w:sz w:val="16"/>
                <w:szCs w:val="16"/>
              </w:rPr>
              <w:t>(DC_R16_1BLTE_1BNR_2DL2UL) CR to 38.101-3 Rel-17 Cat-A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EF6D6" w14:textId="352B0BB4"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DFC007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F25D" w14:textId="01DB23A8"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988133" w14:textId="4EF3861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A149D6" w14:textId="7244C0A5"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A5514" w14:textId="495E2E3E" w:rsidR="0079003A" w:rsidRDefault="0079003A" w:rsidP="0079003A">
            <w:pPr>
              <w:pStyle w:val="TAC"/>
              <w:rPr>
                <w:rFonts w:cs="Arial"/>
                <w:sz w:val="16"/>
                <w:szCs w:val="16"/>
              </w:rPr>
            </w:pPr>
            <w:r>
              <w:rPr>
                <w:rFonts w:cs="Arial"/>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EE543" w14:textId="3D20D8B7"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6E2510" w14:textId="3026B64E"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90BBF7" w14:textId="2C30845B" w:rsidR="0079003A" w:rsidRPr="006B2EF6" w:rsidRDefault="0079003A" w:rsidP="0079003A">
            <w:pPr>
              <w:pStyle w:val="TAL"/>
              <w:rPr>
                <w:rFonts w:cs="Arial"/>
                <w:sz w:val="16"/>
                <w:szCs w:val="16"/>
              </w:rPr>
            </w:pPr>
            <w:r>
              <w:rPr>
                <w:rFonts w:cs="Arial"/>
                <w:sz w:val="16"/>
                <w:szCs w:val="16"/>
              </w:rPr>
              <w:t>(DC_R17_1BLTE_1BNR_2DL2UL-Core) CR for TS 38.101-3 to clarify the applicable SCS when UE testing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D4D0" w14:textId="4F6CC3F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BE87C29"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6D3D6" w14:textId="6F6D45E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797BA7" w14:textId="4E1F9C5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89975F" w14:textId="529F73D9"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811252" w14:textId="582C8F4C" w:rsidR="0079003A" w:rsidRDefault="0079003A" w:rsidP="0079003A">
            <w:pPr>
              <w:pStyle w:val="TAC"/>
              <w:rPr>
                <w:rFonts w:cs="Arial"/>
                <w:sz w:val="16"/>
                <w:szCs w:val="16"/>
              </w:rPr>
            </w:pPr>
            <w:r>
              <w:rPr>
                <w:rFonts w:cs="Arial"/>
                <w:sz w:val="16"/>
                <w:szCs w:val="16"/>
              </w:rPr>
              <w:t>1163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A8A276" w14:textId="408242F5"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6D7E6E" w14:textId="604F7D81"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981B94" w14:textId="5C525A31" w:rsidR="0079003A" w:rsidRPr="006B2EF6" w:rsidRDefault="0079003A" w:rsidP="0079003A">
            <w:pPr>
              <w:pStyle w:val="TAL"/>
              <w:rPr>
                <w:rFonts w:cs="Arial"/>
                <w:sz w:val="16"/>
                <w:szCs w:val="16"/>
              </w:rPr>
            </w:pPr>
            <w:r>
              <w:rPr>
                <w:rFonts w:cs="Arial"/>
                <w:sz w:val="16"/>
                <w:szCs w:val="16"/>
              </w:rPr>
              <w:t>(DC_R16_1BLTE_1BNR_2DL2UL) CR for corrections and re-structures of the MOP table for EN-DC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6B988" w14:textId="1AA7CBA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CFD39C4"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FFDFF" w14:textId="2DBC8A6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EFF5F4" w14:textId="35161CA9"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BB7511" w14:textId="4A2C3A0D"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870ECE" w14:textId="648EA929" w:rsidR="0079003A" w:rsidRDefault="0079003A" w:rsidP="0079003A">
            <w:pPr>
              <w:pStyle w:val="TAC"/>
              <w:rPr>
                <w:rFonts w:cs="Arial"/>
                <w:sz w:val="16"/>
                <w:szCs w:val="16"/>
              </w:rPr>
            </w:pPr>
            <w:r>
              <w:rPr>
                <w:rFonts w:cs="Arial"/>
                <w:sz w:val="16"/>
                <w:szCs w:val="16"/>
              </w:rPr>
              <w:t>1169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FB19B" w14:textId="4FFC67EE"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D46B3" w14:textId="212BEDB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E0E22" w14:textId="5E5B0069" w:rsidR="0079003A" w:rsidRPr="006B2EF6" w:rsidRDefault="0079003A" w:rsidP="0079003A">
            <w:pPr>
              <w:pStyle w:val="TAL"/>
              <w:rPr>
                <w:rFonts w:cs="Arial"/>
                <w:sz w:val="16"/>
                <w:szCs w:val="16"/>
              </w:rPr>
            </w:pPr>
            <w:r>
              <w:rPr>
                <w:rFonts w:cs="Arial"/>
                <w:sz w:val="16"/>
                <w:szCs w:val="16"/>
              </w:rPr>
              <w:t>(DC_R17_xBLTE_2BNR_yDL2UL)Rel17 Cat F CR for 38.101-3 Add the missing MSD exception notes for DC_1_n41-n77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0DE4E" w14:textId="323D94F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78FA6DF"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DEF78" w14:textId="2C563C5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F88B37" w14:textId="03549664"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016E6E" w14:textId="1DBBE5FB"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F66DAB" w14:textId="2D4BD15D" w:rsidR="0079003A" w:rsidRDefault="0079003A" w:rsidP="0079003A">
            <w:pPr>
              <w:pStyle w:val="TAC"/>
              <w:rPr>
                <w:rFonts w:cs="Arial"/>
                <w:sz w:val="16"/>
                <w:szCs w:val="16"/>
              </w:rPr>
            </w:pPr>
            <w:r>
              <w:rPr>
                <w:rFonts w:cs="Arial"/>
                <w:sz w:val="16"/>
                <w:szCs w:val="16"/>
              </w:rPr>
              <w:t>1105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A0EC3" w14:textId="50AB99A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754048" w14:textId="62317BD8"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2FE425" w14:textId="642BAA96" w:rsidR="0079003A" w:rsidRPr="006B2EF6" w:rsidRDefault="0079003A" w:rsidP="0079003A">
            <w:pPr>
              <w:pStyle w:val="TAL"/>
              <w:rPr>
                <w:rFonts w:cs="Arial"/>
                <w:sz w:val="16"/>
                <w:szCs w:val="16"/>
              </w:rPr>
            </w:pPr>
            <w:r>
              <w:rPr>
                <w:rFonts w:cs="Arial"/>
                <w:sz w:val="16"/>
                <w:szCs w:val="16"/>
              </w:rPr>
              <w:t>CR for TS 38.101-3 Rel-17 CAT-F: Introducing missing Rel-17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03F0D" w14:textId="7F88E83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5DBA46F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0187FC" w14:textId="5F1A3F3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B99E" w14:textId="0CF6EB83"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3FD1E4" w14:textId="4C729F2E" w:rsidR="0079003A" w:rsidRDefault="0079003A" w:rsidP="0079003A">
            <w:pPr>
              <w:pStyle w:val="TAC"/>
              <w:rPr>
                <w:rFonts w:cs="Arial"/>
                <w:sz w:val="16"/>
                <w:szCs w:val="16"/>
              </w:rPr>
            </w:pPr>
            <w:r w:rsidRPr="002916AF">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63FC74" w14:textId="1F68FCD1" w:rsidR="0079003A" w:rsidRDefault="0079003A" w:rsidP="0079003A">
            <w:pPr>
              <w:pStyle w:val="TAC"/>
              <w:rPr>
                <w:rFonts w:cs="Arial"/>
                <w:sz w:val="16"/>
                <w:szCs w:val="16"/>
              </w:rPr>
            </w:pPr>
            <w:r>
              <w:rPr>
                <w:rFonts w:cs="Arial"/>
                <w:sz w:val="16"/>
                <w:szCs w:val="16"/>
              </w:rPr>
              <w:t>1114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D8EC2C" w14:textId="19B78E42"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E91B8A" w14:textId="31D93386"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D268E1" w14:textId="7A3C32A7" w:rsidR="0079003A" w:rsidRPr="006B2EF6" w:rsidRDefault="0079003A" w:rsidP="0079003A">
            <w:pPr>
              <w:pStyle w:val="TAL"/>
              <w:rPr>
                <w:rFonts w:cs="Arial"/>
                <w:sz w:val="16"/>
                <w:szCs w:val="16"/>
              </w:rPr>
            </w:pPr>
            <w:r>
              <w:rPr>
                <w:rFonts w:cs="Arial"/>
                <w:sz w:val="16"/>
                <w:szCs w:val="16"/>
              </w:rPr>
              <w:t>CR to 38.101-3 on correction of DC_48A-48A-66A_n77A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E615E" w14:textId="4241D5C2"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6466036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119D6" w14:textId="77B5A74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D901C8" w14:textId="0EDE37F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623BC" w14:textId="64518F1C"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35A11D" w14:textId="749A6256" w:rsidR="0079003A" w:rsidRDefault="0079003A" w:rsidP="0079003A">
            <w:pPr>
              <w:pStyle w:val="TAC"/>
              <w:rPr>
                <w:rFonts w:cs="Arial"/>
                <w:sz w:val="16"/>
                <w:szCs w:val="16"/>
              </w:rPr>
            </w:pPr>
            <w:r>
              <w:rPr>
                <w:rFonts w:cs="Arial"/>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A9C1" w14:textId="61BB6218"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E7313F" w14:textId="6CAF1F70" w:rsidR="0079003A" w:rsidRDefault="0079003A" w:rsidP="0079003A">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591973" w14:textId="72701BAA" w:rsidR="0079003A" w:rsidRPr="006B2EF6" w:rsidRDefault="0079003A" w:rsidP="0079003A">
            <w:pPr>
              <w:pStyle w:val="TAL"/>
              <w:rPr>
                <w:rFonts w:cs="Arial"/>
                <w:sz w:val="16"/>
                <w:szCs w:val="16"/>
              </w:rPr>
            </w:pPr>
            <w:r>
              <w:rPr>
                <w:rFonts w:cs="Arial"/>
                <w:sz w:val="16"/>
                <w:szCs w:val="16"/>
              </w:rPr>
              <w:t>[NR_BCS4-Core] CR for 38.101-3: Maximum Aggregated BW for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22945" w14:textId="72B2417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1C0C3D0"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D36E6" w14:textId="7E15BFFD"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FDD0A" w14:textId="23735522"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DF870C" w14:textId="27EC187D"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4CBCF7" w14:textId="1555FB09" w:rsidR="0079003A" w:rsidRDefault="0079003A" w:rsidP="0079003A">
            <w:pPr>
              <w:pStyle w:val="TAC"/>
              <w:rPr>
                <w:rFonts w:cs="Arial"/>
                <w:sz w:val="16"/>
                <w:szCs w:val="16"/>
              </w:rPr>
            </w:pPr>
            <w:r>
              <w:rPr>
                <w:rFonts w:cs="Arial"/>
                <w:sz w:val="16"/>
                <w:szCs w:val="16"/>
              </w:rPr>
              <w:t>1178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FA25E6" w14:textId="1E8C38C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8CBE0C" w14:textId="0469E53C"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3B5DE" w14:textId="51E23148" w:rsidR="0079003A" w:rsidRPr="006B2EF6" w:rsidRDefault="0079003A" w:rsidP="0079003A">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4C184" w14:textId="3B86C288"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B0389CD"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4DAC1" w14:textId="1A95B586"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E8EFEF" w14:textId="7C6183A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98B27" w14:textId="27743BCB" w:rsidR="0079003A" w:rsidRDefault="0079003A" w:rsidP="0079003A">
            <w:pPr>
              <w:pStyle w:val="TAC"/>
              <w:rPr>
                <w:rFonts w:cs="Arial"/>
                <w:sz w:val="16"/>
                <w:szCs w:val="16"/>
              </w:rPr>
            </w:pPr>
            <w:r w:rsidRPr="002916AF">
              <w:t>RP-240558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6C1D27" w14:textId="6D8BED36" w:rsidR="0079003A" w:rsidRDefault="0079003A" w:rsidP="0079003A">
            <w:pPr>
              <w:pStyle w:val="TAC"/>
              <w:rPr>
                <w:rFonts w:cs="Arial"/>
                <w:sz w:val="16"/>
                <w:szCs w:val="16"/>
              </w:rPr>
            </w:pPr>
            <w:r>
              <w:rPr>
                <w:rFonts w:cs="Arial"/>
                <w:sz w:val="16"/>
                <w:szCs w:val="16"/>
              </w:rPr>
              <w:t>1147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A72DAC" w14:textId="2C18163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8FE46B" w14:textId="331947DF"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3ABAE7" w14:textId="6D897FFA" w:rsidR="0079003A" w:rsidRPr="006B2EF6" w:rsidRDefault="0079003A" w:rsidP="0079003A">
            <w:pPr>
              <w:pStyle w:val="TAL"/>
              <w:rPr>
                <w:rFonts w:cs="Arial"/>
                <w:sz w:val="16"/>
                <w:szCs w:val="16"/>
              </w:rPr>
            </w:pPr>
            <w:r>
              <w:rPr>
                <w:rFonts w:cs="Arial"/>
                <w:sz w:val="16"/>
                <w:szCs w:val="16"/>
              </w:rPr>
              <w:t>(NR_CADC_R17_2BDL_xBUL-Core) CR for TS38.101-3: Remove unsupported NR-DC configuration from FR1-FR2 NR-DC combination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12E8D" w14:textId="3BE1B3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86F60C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A4840" w14:textId="4405BEA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42A3BB" w14:textId="2B6F935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06AA" w14:textId="3126A00E" w:rsidR="0079003A" w:rsidRDefault="0079003A" w:rsidP="0079003A">
            <w:pPr>
              <w:pStyle w:val="TAC"/>
              <w:rPr>
                <w:rFonts w:cs="Arial"/>
                <w:sz w:val="16"/>
                <w:szCs w:val="16"/>
              </w:rPr>
            </w:pPr>
            <w:r w:rsidRPr="002916AF">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C7767" w14:textId="6BE71492" w:rsidR="0079003A" w:rsidRDefault="0079003A" w:rsidP="0079003A">
            <w:pPr>
              <w:pStyle w:val="TAC"/>
              <w:rPr>
                <w:rFonts w:cs="Arial"/>
                <w:sz w:val="16"/>
                <w:szCs w:val="16"/>
              </w:rPr>
            </w:pPr>
            <w:r>
              <w:rPr>
                <w:rFonts w:cs="Arial"/>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DADD8" w14:textId="1B0D07B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E30206" w14:textId="5DEE0039"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D16FC2" w14:textId="4EFF9E71" w:rsidR="0079003A" w:rsidRPr="006B2EF6" w:rsidRDefault="0079003A" w:rsidP="0079003A">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91535" w14:textId="5CB98625"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2829D64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1D1D" w14:textId="72742A7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CC8F0" w14:textId="6D8D604E"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856C25" w14:textId="31D7139A" w:rsidR="0079003A" w:rsidRDefault="0079003A" w:rsidP="0079003A">
            <w:pPr>
              <w:pStyle w:val="TAC"/>
              <w:rPr>
                <w:rFonts w:cs="Arial"/>
                <w:sz w:val="16"/>
                <w:szCs w:val="16"/>
              </w:rPr>
            </w:pPr>
            <w:r w:rsidRPr="002916AF">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926976" w14:textId="0E8B7782" w:rsidR="0079003A" w:rsidRDefault="0079003A" w:rsidP="0079003A">
            <w:pPr>
              <w:pStyle w:val="TAC"/>
              <w:rPr>
                <w:rFonts w:cs="Arial"/>
                <w:sz w:val="16"/>
                <w:szCs w:val="16"/>
              </w:rPr>
            </w:pPr>
            <w:r>
              <w:rPr>
                <w:rFonts w:cs="Arial"/>
                <w:sz w:val="16"/>
                <w:szCs w:val="16"/>
              </w:rPr>
              <w:t>1100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E4992E" w14:textId="17745FD1"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D5395C" w14:textId="668C812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067719" w14:textId="3F6E425F" w:rsidR="0079003A" w:rsidRPr="006B2EF6" w:rsidRDefault="0079003A" w:rsidP="0079003A">
            <w:pPr>
              <w:pStyle w:val="TAL"/>
              <w:rPr>
                <w:rFonts w:cs="Arial"/>
                <w:sz w:val="16"/>
                <w:szCs w:val="16"/>
              </w:rPr>
            </w:pPr>
            <w:r>
              <w:rPr>
                <w:rFonts w:cs="Arial"/>
                <w:sz w:val="16"/>
                <w:szCs w:val="16"/>
              </w:rPr>
              <w:t>CR for TS 38.101-3 Rel-17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3AEE8" w14:textId="545C188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6351F5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0E0D3" w14:textId="63B48B24"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C191" w14:textId="204AD931"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579305" w14:textId="2317BE9C"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FFB44" w14:textId="3742D5A3" w:rsidR="0079003A" w:rsidRDefault="0079003A" w:rsidP="0079003A">
            <w:pPr>
              <w:pStyle w:val="TAC"/>
              <w:rPr>
                <w:rFonts w:cs="Arial"/>
                <w:sz w:val="16"/>
                <w:szCs w:val="16"/>
              </w:rPr>
            </w:pPr>
            <w:r>
              <w:rPr>
                <w:rFonts w:cs="Arial"/>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470803" w14:textId="1A0A915A"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B50A7" w14:textId="2276F9F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1F047" w14:textId="03F510E1" w:rsidR="0079003A" w:rsidRPr="006B2EF6" w:rsidRDefault="0079003A" w:rsidP="0079003A">
            <w:pPr>
              <w:pStyle w:val="TAL"/>
              <w:rPr>
                <w:rFonts w:cs="Arial"/>
                <w:sz w:val="16"/>
                <w:szCs w:val="16"/>
              </w:rPr>
            </w:pPr>
            <w:r>
              <w:rPr>
                <w:rFonts w:cs="Arial"/>
                <w:sz w:val="16"/>
                <w:szCs w:val="16"/>
              </w:rPr>
              <w:t>(NR_newRAT-Core) CR to R17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BDD49" w14:textId="6C25B9C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3F4E6A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FD987" w14:textId="727B02F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9047C" w14:textId="742DB996"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DC6DC" w14:textId="60F81AF8"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A2E082" w14:textId="495F80FF" w:rsidR="0079003A" w:rsidRDefault="0079003A" w:rsidP="0079003A">
            <w:pPr>
              <w:pStyle w:val="TAC"/>
              <w:rPr>
                <w:rFonts w:cs="Arial"/>
                <w:sz w:val="16"/>
                <w:szCs w:val="16"/>
              </w:rPr>
            </w:pPr>
            <w:r>
              <w:rPr>
                <w:rFonts w:cs="Arial"/>
                <w:sz w:val="16"/>
                <w:szCs w:val="16"/>
              </w:rPr>
              <w:t>1136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8B9500" w14:textId="6FE4866F"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FD634" w14:textId="2D063B53"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293B04" w14:textId="6B953D76" w:rsidR="0079003A" w:rsidRPr="006B2EF6" w:rsidRDefault="0079003A" w:rsidP="0079003A">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9F626" w14:textId="7E54CC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317EFF5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C73B1" w14:textId="1935931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8F36BA" w14:textId="375802D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3346DA" w14:textId="292F940E" w:rsidR="0079003A" w:rsidRDefault="0079003A" w:rsidP="0079003A">
            <w:pPr>
              <w:pStyle w:val="TAC"/>
              <w:rPr>
                <w:rFonts w:cs="Arial"/>
                <w:sz w:val="16"/>
                <w:szCs w:val="16"/>
              </w:rPr>
            </w:pPr>
            <w:r w:rsidRPr="002916AF">
              <w:t>RP-240576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31E565" w14:textId="631EA150" w:rsidR="0079003A" w:rsidRDefault="0079003A" w:rsidP="0079003A">
            <w:pPr>
              <w:pStyle w:val="TAC"/>
              <w:rPr>
                <w:rFonts w:cs="Arial"/>
                <w:sz w:val="16"/>
                <w:szCs w:val="16"/>
              </w:rPr>
            </w:pPr>
            <w:r>
              <w:rPr>
                <w:rFonts w:cs="Arial"/>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A497A" w14:textId="291F62D0"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21BBD7" w14:textId="341E9CD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2FFDE0" w14:textId="5763BAC5" w:rsidR="0079003A" w:rsidRPr="006B2EF6" w:rsidRDefault="0079003A" w:rsidP="0079003A">
            <w:pPr>
              <w:pStyle w:val="TAL"/>
              <w:rPr>
                <w:rFonts w:cs="Arial"/>
                <w:sz w:val="16"/>
                <w:szCs w:val="16"/>
              </w:rPr>
            </w:pPr>
            <w:r>
              <w:rPr>
                <w:rFonts w:cs="Arial"/>
                <w:sz w:val="16"/>
                <w:szCs w:val="16"/>
              </w:rPr>
              <w:t>CR 38101-3-hc0_s06-XX Bug correction for higherPowerLimitMRDC-r17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B3AE3" w14:textId="163FCA47"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4B113F" w14:paraId="75FD491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0D20D" w14:textId="067F130E"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971D88" w14:textId="515E585E"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54B7F6" w14:textId="2F549F77"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0BC5" w14:textId="1A737AB7" w:rsidR="004B113F" w:rsidRDefault="004B113F" w:rsidP="004B113F">
            <w:pPr>
              <w:pStyle w:val="TAC"/>
              <w:rPr>
                <w:rFonts w:cs="Arial"/>
                <w:sz w:val="16"/>
                <w:szCs w:val="16"/>
              </w:rPr>
            </w:pPr>
            <w:r>
              <w:rPr>
                <w:rFonts w:cs="Arial"/>
                <w:sz w:val="16"/>
                <w:szCs w:val="16"/>
              </w:rPr>
              <w:t>1189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4F45" w14:textId="5B376B5C"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FE793" w14:textId="781EA10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D3E69E" w14:textId="4B295AAF" w:rsidR="004B113F" w:rsidRDefault="004B113F" w:rsidP="004B113F">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30AAD" w14:textId="27BA92D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05C6B9F"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06B7E" w14:textId="31B0903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B87332" w14:textId="5D98925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84EBB" w14:textId="5C7674C4" w:rsidR="004B113F" w:rsidRPr="002916AF" w:rsidRDefault="004B113F" w:rsidP="004B113F">
            <w:pPr>
              <w:pStyle w:val="TAC"/>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148A8" w14:textId="4A1580DC" w:rsidR="004B113F" w:rsidRDefault="004B113F" w:rsidP="004B113F">
            <w:pPr>
              <w:pStyle w:val="TAC"/>
              <w:rPr>
                <w:rFonts w:cs="Arial"/>
                <w:sz w:val="16"/>
                <w:szCs w:val="16"/>
              </w:rPr>
            </w:pPr>
            <w:r>
              <w:rPr>
                <w:rFonts w:cs="Arial"/>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D1E02" w14:textId="35FD4B9E"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52FC8" w14:textId="514AC21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6EBA3" w14:textId="0C88C139" w:rsidR="004B113F" w:rsidRDefault="004B113F" w:rsidP="004B113F">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AC033" w14:textId="6216372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F3FB8F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726A65" w14:textId="41334569"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8547F" w14:textId="66FAA84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61A1" w14:textId="476A698E"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4C74" w14:textId="3C05CAF2" w:rsidR="004B113F" w:rsidRDefault="004B113F" w:rsidP="004B113F">
            <w:pPr>
              <w:pStyle w:val="TAC"/>
              <w:rPr>
                <w:rFonts w:cs="Arial"/>
                <w:sz w:val="16"/>
                <w:szCs w:val="16"/>
              </w:rPr>
            </w:pPr>
            <w:r>
              <w:rPr>
                <w:rFonts w:cs="Arial"/>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5FECB" w14:textId="45477BC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C86F0" w14:textId="626487A3"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419330" w14:textId="75694C6B" w:rsidR="004B113F" w:rsidRDefault="004B113F" w:rsidP="004B113F">
            <w:pPr>
              <w:pStyle w:val="TAL"/>
              <w:rPr>
                <w:rFonts w:cs="Arial"/>
                <w:sz w:val="16"/>
                <w:szCs w:val="16"/>
              </w:rPr>
            </w:pPr>
            <w:r>
              <w:rPr>
                <w:rFonts w:cs="Arial"/>
                <w:sz w:val="16"/>
                <w:szCs w:val="16"/>
              </w:rPr>
              <w:t>(NR_CADC_R17_3BDL_2BUL-Core) Rel-17 Cat F CR for TS 38.101-3 to correct three-band NR-CA combinations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83E6E" w14:textId="094E012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F3D33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95BDB" w14:textId="3915C10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A58BCC" w14:textId="129ABCE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F0BD2C" w14:textId="58604B12"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03F6" w14:textId="45B46C34" w:rsidR="004B113F" w:rsidRDefault="004B113F" w:rsidP="004B113F">
            <w:pPr>
              <w:pStyle w:val="TAC"/>
              <w:rPr>
                <w:rFonts w:cs="Arial"/>
                <w:sz w:val="16"/>
                <w:szCs w:val="16"/>
              </w:rPr>
            </w:pPr>
            <w:r>
              <w:rPr>
                <w:rFonts w:cs="Arial"/>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CDC8" w14:textId="35A7E7A0"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6DAA" w14:textId="056DABB6"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A4DDE9" w14:textId="63A5A539" w:rsidR="004B113F" w:rsidRDefault="004B113F" w:rsidP="004B113F">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2149B" w14:textId="108DE013"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F53852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67857" w14:textId="554CB1F8"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35C7F" w14:textId="7A5453B4"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E06B7F" w14:textId="012CCD41"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CE9D" w14:textId="5B611CA3" w:rsidR="004B113F" w:rsidRDefault="004B113F" w:rsidP="004B113F">
            <w:pPr>
              <w:pStyle w:val="TAC"/>
              <w:rPr>
                <w:rFonts w:cs="Arial"/>
                <w:sz w:val="16"/>
                <w:szCs w:val="16"/>
              </w:rPr>
            </w:pPr>
            <w:r>
              <w:rPr>
                <w:rFonts w:cs="Arial"/>
                <w:sz w:val="16"/>
                <w:szCs w:val="16"/>
              </w:rPr>
              <w:t>1209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30F5" w14:textId="379489E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EB43" w14:textId="587B6A50"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EB5563" w14:textId="64C05B63" w:rsidR="004B113F" w:rsidRDefault="004B113F" w:rsidP="004B113F">
            <w:pPr>
              <w:pStyle w:val="TAL"/>
              <w:rPr>
                <w:rFonts w:cs="Arial"/>
                <w:sz w:val="16"/>
                <w:szCs w:val="16"/>
              </w:rPr>
            </w:pPr>
            <w:r>
              <w:rPr>
                <w:rFonts w:cs="Arial"/>
                <w:sz w:val="16"/>
                <w:szCs w:val="16"/>
              </w:rPr>
              <w:t>(NR_CADC_R17_2BDL_xBUL) CR for 38.101-3 Add the missing fallbacks for FR1+FR2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78E1C" w14:textId="2DD9FC44"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0D4FBB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39C4C" w14:textId="101C0DB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FEFAA" w14:textId="1F46D98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DA47B6" w14:textId="2ECAF6AE"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E142B" w14:textId="11AA6185" w:rsidR="004B113F" w:rsidRDefault="004B113F" w:rsidP="004B113F">
            <w:pPr>
              <w:pStyle w:val="TAC"/>
              <w:rPr>
                <w:rFonts w:cs="Arial"/>
                <w:sz w:val="16"/>
                <w:szCs w:val="16"/>
              </w:rPr>
            </w:pPr>
            <w:r>
              <w:rPr>
                <w:rFonts w:cs="Arial"/>
                <w:sz w:val="16"/>
                <w:szCs w:val="16"/>
              </w:rPr>
              <w:t>1217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8839F" w14:textId="506BF8B7"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E47F9" w14:textId="593176AC"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DBF3CC" w14:textId="427EE372" w:rsidR="004B113F" w:rsidRDefault="004B113F" w:rsidP="004B113F">
            <w:pPr>
              <w:pStyle w:val="TAL"/>
              <w:rPr>
                <w:rFonts w:cs="Arial"/>
                <w:sz w:val="16"/>
                <w:szCs w:val="16"/>
              </w:rPr>
            </w:pPr>
            <w:r>
              <w:rPr>
                <w:rFonts w:cs="Arial"/>
                <w:sz w:val="16"/>
                <w:szCs w:val="16"/>
              </w:rPr>
              <w:t>(DC_R17_xBLTE_2BNR_yDL2UL) CR for TS 38.101-3: Corrections on NE-DC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4B8DE" w14:textId="1EAF7B7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4848B2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59CC14" w14:textId="7C14FFA3"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6F1A9" w14:textId="4CA0155D"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1A46E" w14:textId="3B66304D"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DE71A" w14:textId="59A2776E" w:rsidR="004B113F" w:rsidRDefault="004B113F" w:rsidP="004B113F">
            <w:pPr>
              <w:pStyle w:val="TAC"/>
              <w:rPr>
                <w:rFonts w:cs="Arial"/>
                <w:sz w:val="16"/>
                <w:szCs w:val="16"/>
              </w:rPr>
            </w:pPr>
            <w:r>
              <w:rPr>
                <w:rFonts w:cs="Arial"/>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7B3CE" w14:textId="48CC93B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93C4" w14:textId="6B4BF519"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6AD4E" w14:textId="18E85745" w:rsidR="004B113F" w:rsidRDefault="004B113F" w:rsidP="004B113F">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360C7" w14:textId="4D2172DB"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7EA5EF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F64CC" w14:textId="3460621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ADD18" w14:textId="709F9C8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B0CCA4" w14:textId="5A57DD10"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79136" w14:textId="5C06B891" w:rsidR="004B113F" w:rsidRDefault="004B113F" w:rsidP="004B113F">
            <w:pPr>
              <w:pStyle w:val="TAC"/>
              <w:rPr>
                <w:rFonts w:cs="Arial"/>
                <w:sz w:val="16"/>
                <w:szCs w:val="16"/>
              </w:rPr>
            </w:pPr>
            <w:r>
              <w:rPr>
                <w:rFonts w:cs="Arial"/>
                <w:sz w:val="16"/>
                <w:szCs w:val="16"/>
              </w:rPr>
              <w:t>1227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A9219" w14:textId="08E36F8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7585" w14:textId="1839D07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017C7" w14:textId="2468B727" w:rsidR="004B113F" w:rsidRDefault="004B113F" w:rsidP="004B113F">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0A6E" w14:textId="17400C7C"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C876BF2"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2D0E0" w14:textId="36453CF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53DD8C" w14:textId="194099B0"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66F1DD" w14:textId="77C8A44C" w:rsidR="004B113F" w:rsidRPr="002916AF" w:rsidRDefault="004B113F" w:rsidP="004B113F">
            <w:pPr>
              <w:pStyle w:val="TAC"/>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9995A" w14:textId="7CFEC023" w:rsidR="004B113F" w:rsidRDefault="004B113F" w:rsidP="004B113F">
            <w:pPr>
              <w:pStyle w:val="TAC"/>
              <w:rPr>
                <w:rFonts w:cs="Arial"/>
                <w:sz w:val="16"/>
                <w:szCs w:val="16"/>
              </w:rPr>
            </w:pPr>
            <w:r>
              <w:rPr>
                <w:rFonts w:cs="Arial"/>
                <w:sz w:val="16"/>
                <w:szCs w:val="16"/>
              </w:rPr>
              <w:t>1238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0B75" w14:textId="541E024A"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416D" w14:textId="1E4AA93A"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3B5BC" w14:textId="604718C6" w:rsidR="004B113F" w:rsidRDefault="004B113F" w:rsidP="004B113F">
            <w:pPr>
              <w:pStyle w:val="TAL"/>
              <w:rPr>
                <w:rFonts w:cs="Arial"/>
                <w:sz w:val="16"/>
                <w:szCs w:val="16"/>
              </w:rPr>
            </w:pPr>
            <w:r>
              <w:rPr>
                <w:rFonts w:cs="Arial"/>
                <w:sz w:val="16"/>
                <w:szCs w:val="16"/>
              </w:rPr>
              <w:t>(NonCol_intraB_ENDC_NR_CA-Core) CR 38.101-3 v17.13.0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FBD8B" w14:textId="0F2BAB1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EE7FCC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4BE8E3" w14:textId="5E54B320"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23358" w14:textId="7268C9A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E87995" w14:textId="6753F09E"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D0EF5" w14:textId="314ACF77" w:rsidR="004B113F" w:rsidRDefault="004B113F" w:rsidP="004B113F">
            <w:pPr>
              <w:pStyle w:val="TAC"/>
              <w:rPr>
                <w:rFonts w:cs="Arial"/>
                <w:sz w:val="16"/>
                <w:szCs w:val="16"/>
              </w:rPr>
            </w:pPr>
            <w:r>
              <w:rPr>
                <w:rFonts w:cs="Arial"/>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D84C" w14:textId="1E05E751"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DA8DC" w14:textId="6387D528"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E42E" w14:textId="228E5A52" w:rsidR="004B113F" w:rsidRDefault="004B113F" w:rsidP="004B113F">
            <w:pPr>
              <w:pStyle w:val="TAL"/>
              <w:rPr>
                <w:rFonts w:cs="Arial"/>
                <w:sz w:val="16"/>
                <w:szCs w:val="16"/>
              </w:rPr>
            </w:pPr>
            <w:r>
              <w:rPr>
                <w:rFonts w:cs="Arial"/>
                <w:sz w:val="16"/>
                <w:szCs w:val="16"/>
              </w:rPr>
              <w:t>Clarification of general spurious emission test range in ENDC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56D89" w14:textId="19506EF9"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1052E4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B739F" w14:textId="390E307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CF50A4" w14:textId="706622A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7B2" w14:textId="1A42C4BA"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C4046" w14:textId="6D094B5A" w:rsidR="004B113F" w:rsidRDefault="004B113F" w:rsidP="004B113F">
            <w:pPr>
              <w:pStyle w:val="TAC"/>
              <w:rPr>
                <w:rFonts w:cs="Arial"/>
                <w:sz w:val="16"/>
                <w:szCs w:val="16"/>
              </w:rPr>
            </w:pPr>
            <w:r>
              <w:rPr>
                <w:rFonts w:cs="Arial"/>
                <w:sz w:val="16"/>
                <w:szCs w:val="16"/>
              </w:rPr>
              <w:t>1246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8847" w14:textId="189CA426"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AC1A0" w14:textId="4C52015F"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317AA" w14:textId="4A2BAEF7" w:rsidR="004B113F" w:rsidRDefault="004B113F" w:rsidP="004B113F">
            <w:pPr>
              <w:pStyle w:val="TAL"/>
              <w:rPr>
                <w:rFonts w:cs="Arial"/>
                <w:sz w:val="16"/>
                <w:szCs w:val="16"/>
              </w:rPr>
            </w:pPr>
            <w:r>
              <w:rPr>
                <w:rFonts w:cs="Arial"/>
                <w:sz w:val="16"/>
                <w:szCs w:val="16"/>
              </w:rPr>
              <w:t>(DC_R17_2BLTE_1BNR_3DL2UL-Core) CR for 38.101-3 to correct uplink EN-DC configuration for DC_5A-66A_n261J</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FB2A5" w14:textId="3DBE0E7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2777DE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0A28A" w14:textId="194CC10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E831DE" w14:textId="309516E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DF228" w14:textId="0E81D98F"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C092" w14:textId="010B82DD" w:rsidR="004B113F" w:rsidRDefault="004B113F" w:rsidP="004B113F">
            <w:pPr>
              <w:pStyle w:val="TAC"/>
              <w:rPr>
                <w:rFonts w:cs="Arial"/>
                <w:sz w:val="16"/>
                <w:szCs w:val="16"/>
              </w:rPr>
            </w:pPr>
            <w:r>
              <w:rPr>
                <w:rFonts w:cs="Arial"/>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B8B4B" w14:textId="31A81A9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B5F3D" w14:textId="19112FE9"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17A54" w14:textId="08E415E5" w:rsidR="004B113F" w:rsidRDefault="004B113F" w:rsidP="004B113F">
            <w:pPr>
              <w:pStyle w:val="TAL"/>
              <w:rPr>
                <w:rFonts w:cs="Arial"/>
                <w:sz w:val="16"/>
                <w:szCs w:val="16"/>
              </w:rPr>
            </w:pPr>
            <w:r>
              <w:rPr>
                <w:rFonts w:cs="Arial"/>
                <w:sz w:val="16"/>
                <w:szCs w:val="16"/>
              </w:rPr>
              <w:t>TS 38.101-3: CR for correction of MSD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EF12F" w14:textId="3F3DB41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9B9128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3B747" w14:textId="629CB06D"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FB0572" w14:textId="30291FE3"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0CBA69" w14:textId="2683E917"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8195F" w14:textId="4367B1D5" w:rsidR="004B113F" w:rsidRDefault="004B113F" w:rsidP="004B113F">
            <w:pPr>
              <w:pStyle w:val="TAC"/>
              <w:rPr>
                <w:rFonts w:cs="Arial"/>
                <w:sz w:val="16"/>
                <w:szCs w:val="16"/>
              </w:rPr>
            </w:pPr>
            <w:r>
              <w:rPr>
                <w:rFonts w:cs="Arial"/>
                <w:sz w:val="16"/>
                <w:szCs w:val="16"/>
              </w:rPr>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23971" w14:textId="7C1E12B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2550E" w14:textId="28C06F2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B5CBFC" w14:textId="3128B5B4" w:rsidR="004B113F" w:rsidRDefault="004B113F" w:rsidP="004B113F">
            <w:pPr>
              <w:pStyle w:val="TAL"/>
              <w:rPr>
                <w:rFonts w:cs="Arial"/>
                <w:sz w:val="16"/>
                <w:szCs w:val="16"/>
              </w:rPr>
            </w:pPr>
            <w:r>
              <w:rPr>
                <w:rFonts w:cs="Arial"/>
                <w:sz w:val="16"/>
                <w:szCs w:val="16"/>
              </w:rPr>
              <w:t>(DC_R17_3BLTE_1BNR_4DL2UL-Core) CR for TS 38.101-3 to add the missing UL configuration CA_3C_n78A for DC_1A-3C-28A_n78A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4A7A" w14:textId="3D31929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857D3D" w14:paraId="0BE7F9D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F5D" w14:textId="2A745D21" w:rsidR="00857D3D" w:rsidRPr="00BE0995"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2704C2" w14:textId="3133AF95" w:rsidR="00857D3D" w:rsidRPr="00BE0995"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EE5561" w14:textId="26E3BE0C"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E27FA" w14:textId="09FEA0D0" w:rsidR="00857D3D" w:rsidRDefault="00857D3D" w:rsidP="00857D3D">
            <w:pPr>
              <w:pStyle w:val="TAC"/>
              <w:rPr>
                <w:rFonts w:cs="Arial"/>
                <w:sz w:val="16"/>
                <w:szCs w:val="16"/>
              </w:rPr>
            </w:pPr>
            <w:r w:rsidRPr="00D61538">
              <w:rPr>
                <w:sz w:val="16"/>
                <w:szCs w:val="16"/>
              </w:rPr>
              <w:t>1263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0956F" w14:textId="086C05DC"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1A7A7" w14:textId="33298889"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993D2" w14:textId="5B67D1C6" w:rsidR="00857D3D" w:rsidRDefault="00857D3D" w:rsidP="00857D3D">
            <w:pPr>
              <w:pStyle w:val="TAL"/>
              <w:rPr>
                <w:rFonts w:cs="Arial"/>
                <w:sz w:val="16"/>
                <w:szCs w:val="16"/>
              </w:rPr>
            </w:pPr>
            <w:r w:rsidRPr="00D61538">
              <w:rPr>
                <w:sz w:val="16"/>
                <w:szCs w:val="16"/>
              </w:rPr>
              <w:t>(DC_R17_2BLTE_1BNR_3DL2UL-Core, DC_R17_xBLTE_2BNR_yDL2UL) CR to introduce missing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8DD8B" w14:textId="25891A71" w:rsidR="00857D3D" w:rsidRDefault="00857D3D" w:rsidP="00857D3D">
            <w:pPr>
              <w:pStyle w:val="TAL"/>
              <w:rPr>
                <w:rFonts w:cs="Arial"/>
                <w:sz w:val="16"/>
                <w:szCs w:val="16"/>
              </w:rPr>
            </w:pPr>
            <w:r w:rsidRPr="00A009F0">
              <w:rPr>
                <w:rFonts w:cs="Arial"/>
                <w:sz w:val="16"/>
                <w:szCs w:val="16"/>
              </w:rPr>
              <w:t>17.15.0</w:t>
            </w:r>
          </w:p>
        </w:tc>
      </w:tr>
      <w:tr w:rsidR="00857D3D" w14:paraId="6D9AE4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8B350" w14:textId="17C831C0"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3E5FF" w14:textId="76295E46"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7B2A9F" w14:textId="2C12A73B" w:rsidR="00857D3D" w:rsidRDefault="00857D3D" w:rsidP="00857D3D">
            <w:pPr>
              <w:pStyle w:val="TAC"/>
              <w:rPr>
                <w:rFonts w:cs="Arial"/>
                <w:sz w:val="16"/>
                <w:szCs w:val="16"/>
              </w:rPr>
            </w:pPr>
            <w:r w:rsidRPr="00D61538">
              <w:rPr>
                <w:sz w:val="16"/>
                <w:szCs w:val="16"/>
              </w:rPr>
              <w:t>RP-242150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EFE71" w14:textId="62A64964" w:rsidR="00857D3D" w:rsidRDefault="00857D3D" w:rsidP="00857D3D">
            <w:pPr>
              <w:pStyle w:val="TAC"/>
              <w:rPr>
                <w:rFonts w:cs="Arial"/>
                <w:sz w:val="16"/>
                <w:szCs w:val="16"/>
              </w:rPr>
            </w:pPr>
            <w:r w:rsidRPr="00D61538">
              <w:rPr>
                <w:sz w:val="16"/>
                <w:szCs w:val="16"/>
              </w:rPr>
              <w:t>1265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3F604" w14:textId="205A5BB2"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1BD6F" w14:textId="457C7163"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D3E31" w14:textId="5216C5DF" w:rsidR="00857D3D" w:rsidRDefault="00857D3D" w:rsidP="00857D3D">
            <w:pPr>
              <w:pStyle w:val="TAL"/>
              <w:rPr>
                <w:rFonts w:cs="Arial"/>
                <w:sz w:val="16"/>
                <w:szCs w:val="16"/>
              </w:rPr>
            </w:pPr>
            <w:r w:rsidRPr="00D61538">
              <w:rPr>
                <w:sz w:val="16"/>
                <w:szCs w:val="16"/>
              </w:rPr>
              <w:t>(ENDC_UE_PC2_R17_NR_TDD-Core) CR for 38.101-3 to add general text descriptions on higher power class(es) applicability for higher order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A2BC" w14:textId="4EB1CCDC" w:rsidR="00857D3D" w:rsidRDefault="00857D3D" w:rsidP="00857D3D">
            <w:pPr>
              <w:pStyle w:val="TAL"/>
              <w:rPr>
                <w:rFonts w:cs="Arial"/>
                <w:sz w:val="16"/>
                <w:szCs w:val="16"/>
              </w:rPr>
            </w:pPr>
            <w:r w:rsidRPr="00A009F0">
              <w:rPr>
                <w:rFonts w:cs="Arial"/>
                <w:sz w:val="16"/>
                <w:szCs w:val="16"/>
              </w:rPr>
              <w:t>17.15.0</w:t>
            </w:r>
          </w:p>
        </w:tc>
      </w:tr>
      <w:tr w:rsidR="00857D3D" w14:paraId="50FA077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7B183" w14:textId="160CED64"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E1CC8E" w14:textId="08FBC429"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710E86" w14:textId="3DA12087"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6E13A" w14:textId="6969A765" w:rsidR="00857D3D" w:rsidRDefault="00857D3D" w:rsidP="00857D3D">
            <w:pPr>
              <w:pStyle w:val="TAC"/>
              <w:rPr>
                <w:rFonts w:cs="Arial"/>
                <w:sz w:val="16"/>
                <w:szCs w:val="16"/>
              </w:rPr>
            </w:pPr>
            <w:r w:rsidRPr="00D61538">
              <w:rPr>
                <w:sz w:val="16"/>
                <w:szCs w:val="16"/>
              </w:rPr>
              <w:t>1280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B50E6" w14:textId="1547AB0E"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77E0" w14:textId="7979F7FF"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528A90" w14:textId="572BEF84" w:rsidR="00857D3D" w:rsidRDefault="00857D3D" w:rsidP="00857D3D">
            <w:pPr>
              <w:pStyle w:val="TAL"/>
              <w:rPr>
                <w:rFonts w:cs="Arial"/>
                <w:sz w:val="16"/>
                <w:szCs w:val="16"/>
              </w:rPr>
            </w:pPr>
            <w:r w:rsidRPr="00D61538">
              <w:rPr>
                <w:sz w:val="16"/>
                <w:szCs w:val="16"/>
              </w:rPr>
              <w:t>(DC_R17_1BLTE_1BNR_2DL2UL-Core) CR to TS 38.101-3 Rel17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AAD60" w14:textId="4B907AC9" w:rsidR="00857D3D" w:rsidRDefault="00857D3D" w:rsidP="00857D3D">
            <w:pPr>
              <w:pStyle w:val="TAL"/>
              <w:rPr>
                <w:rFonts w:cs="Arial"/>
                <w:sz w:val="16"/>
                <w:szCs w:val="16"/>
              </w:rPr>
            </w:pPr>
            <w:r w:rsidRPr="00A009F0">
              <w:rPr>
                <w:rFonts w:cs="Arial"/>
                <w:sz w:val="16"/>
                <w:szCs w:val="16"/>
              </w:rPr>
              <w:t>17.15.0</w:t>
            </w:r>
          </w:p>
        </w:tc>
      </w:tr>
      <w:tr w:rsidR="00F939AD" w14:paraId="65E3BFC5"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9C0" w14:textId="25AC1A2D"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ED8B5E" w14:textId="43AD0F58"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086F4A" w14:textId="50E22635" w:rsidR="00F939AD" w:rsidRPr="00D61538" w:rsidRDefault="00F939AD" w:rsidP="00F939AD">
            <w:pPr>
              <w:pStyle w:val="TAC"/>
              <w:rPr>
                <w:sz w:val="16"/>
                <w:szCs w:val="16"/>
              </w:rPr>
            </w:pPr>
            <w:r w:rsidRPr="00C93267">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23110" w14:textId="79048377" w:rsidR="00F939AD" w:rsidRPr="00D61538" w:rsidRDefault="00F939AD" w:rsidP="00F939AD">
            <w:pPr>
              <w:pStyle w:val="TAC"/>
              <w:rPr>
                <w:sz w:val="16"/>
                <w:szCs w:val="16"/>
              </w:rPr>
            </w:pPr>
            <w:r w:rsidRPr="00B143F5">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12215"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54F6D" w14:textId="3D3461B8" w:rsidR="00F939AD" w:rsidRPr="00D61538" w:rsidRDefault="00F939AD" w:rsidP="00F939AD">
            <w:pPr>
              <w:pStyle w:val="TAC"/>
              <w:rPr>
                <w:sz w:val="16"/>
                <w:szCs w:val="16"/>
              </w:rPr>
            </w:pPr>
            <w:r w:rsidRPr="00B143F5">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84F399" w14:textId="6E7A1D0C" w:rsidR="00F939AD" w:rsidRPr="00D61538" w:rsidRDefault="00F939AD" w:rsidP="00F939AD">
            <w:pPr>
              <w:pStyle w:val="TAL"/>
              <w:rPr>
                <w:sz w:val="16"/>
                <w:szCs w:val="16"/>
              </w:rPr>
            </w:pPr>
            <w:r w:rsidRPr="007A6F38">
              <w:t>(LTE_NR_B41_Bn41_PC29dBm-Core) CR for TS 38.101-3: Add ACLR requirement for PC1.5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1F6BF" w14:textId="41929D40" w:rsidR="00F939AD" w:rsidRPr="00A009F0" w:rsidRDefault="00F939AD" w:rsidP="00F939AD">
            <w:pPr>
              <w:pStyle w:val="TAL"/>
              <w:rPr>
                <w:rFonts w:cs="Arial"/>
                <w:sz w:val="16"/>
                <w:szCs w:val="16"/>
              </w:rPr>
            </w:pPr>
            <w:r>
              <w:rPr>
                <w:rFonts w:cs="Arial"/>
                <w:sz w:val="16"/>
                <w:szCs w:val="16"/>
              </w:rPr>
              <w:t>17.16.0</w:t>
            </w:r>
          </w:p>
        </w:tc>
      </w:tr>
      <w:tr w:rsidR="00F939AD" w14:paraId="4B57C27D"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26728C" w14:textId="2EA3F8A4"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05697C" w14:textId="1E3208DF"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AC8101" w14:textId="0EE0A922" w:rsidR="00F939AD" w:rsidRPr="00D61538" w:rsidRDefault="00F939AD" w:rsidP="00F939AD">
            <w:pPr>
              <w:pStyle w:val="TAC"/>
              <w:rPr>
                <w:sz w:val="16"/>
                <w:szCs w:val="16"/>
              </w:rPr>
            </w:pPr>
            <w:r w:rsidRPr="00C93267">
              <w:t>RP-243035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DDDBB" w14:textId="1D95A27E" w:rsidR="00F939AD" w:rsidRPr="00D61538" w:rsidRDefault="00F939AD" w:rsidP="00F939AD">
            <w:pPr>
              <w:pStyle w:val="TAC"/>
              <w:rPr>
                <w:sz w:val="16"/>
                <w:szCs w:val="16"/>
              </w:rPr>
            </w:pPr>
            <w:r w:rsidRPr="00B143F5">
              <w:t>1331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04A8"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F83F1" w14:textId="10877CAA" w:rsidR="00F939AD" w:rsidRPr="00D61538" w:rsidRDefault="00F939AD" w:rsidP="00F939AD">
            <w:pPr>
              <w:pStyle w:val="TAC"/>
              <w:rPr>
                <w:sz w:val="16"/>
                <w:szCs w:val="16"/>
              </w:rPr>
            </w:pPr>
            <w:r w:rsidRPr="00B143F5">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455F09" w14:textId="5DB9350B" w:rsidR="00F939AD" w:rsidRPr="00D61538" w:rsidRDefault="00F939AD" w:rsidP="00F939AD">
            <w:pPr>
              <w:pStyle w:val="TAL"/>
              <w:rPr>
                <w:sz w:val="16"/>
                <w:szCs w:val="16"/>
              </w:rPr>
            </w:pPr>
            <w:r w:rsidRPr="007A6F38">
              <w:t>(NR_CADC_R17_3BDL_2BUL-Core) Updates on NR CA band for inter-band CA between FR1 and FR2 with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B5BD" w14:textId="313893C2" w:rsidR="00F939AD" w:rsidRPr="00A009F0" w:rsidRDefault="00F939AD" w:rsidP="00F939AD">
            <w:pPr>
              <w:pStyle w:val="TAL"/>
              <w:rPr>
                <w:rFonts w:cs="Arial"/>
                <w:sz w:val="16"/>
                <w:szCs w:val="16"/>
              </w:rPr>
            </w:pPr>
            <w:r>
              <w:rPr>
                <w:rFonts w:cs="Arial"/>
                <w:sz w:val="16"/>
                <w:szCs w:val="16"/>
              </w:rPr>
              <w:t>17.16.0</w:t>
            </w:r>
          </w:p>
        </w:tc>
      </w:tr>
      <w:tr w:rsidR="003356AF" w14:paraId="3C8F185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F38BB" w14:textId="06686BB6"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D05571" w14:textId="36C2790D"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6AC577" w14:textId="0FB65A6E" w:rsidR="003356AF" w:rsidRPr="003356AF" w:rsidRDefault="003356AF" w:rsidP="003356AF">
            <w:pPr>
              <w:pStyle w:val="TAC"/>
              <w:rPr>
                <w:sz w:val="16"/>
                <w:szCs w:val="16"/>
              </w:rPr>
            </w:pPr>
            <w:r w:rsidRPr="003356AF">
              <w:rPr>
                <w:sz w:val="16"/>
                <w:szCs w:val="16"/>
              </w:rPr>
              <w:t>RP-250584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631E9" w14:textId="45ACBD42" w:rsidR="003356AF" w:rsidRPr="003356AF" w:rsidRDefault="003356AF" w:rsidP="003356AF">
            <w:pPr>
              <w:pStyle w:val="TAC"/>
              <w:rPr>
                <w:sz w:val="16"/>
                <w:szCs w:val="16"/>
              </w:rPr>
            </w:pPr>
            <w:r w:rsidRPr="003356AF">
              <w:rPr>
                <w:sz w:val="16"/>
                <w:szCs w:val="16"/>
              </w:rPr>
              <w:t>1341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57CA8"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BF7AC" w14:textId="0EE565D8" w:rsidR="003356AF" w:rsidRPr="003356AF" w:rsidRDefault="003356AF" w:rsidP="003356AF">
            <w:pPr>
              <w:pStyle w:val="TAC"/>
              <w:rPr>
                <w:sz w:val="16"/>
                <w:szCs w:val="16"/>
              </w:rPr>
            </w:pPr>
            <w:r w:rsidRPr="003356A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7955A2" w14:textId="2810CA89" w:rsidR="003356AF" w:rsidRPr="003356AF" w:rsidRDefault="003356AF" w:rsidP="003356AF">
            <w:pPr>
              <w:pStyle w:val="TAL"/>
              <w:rPr>
                <w:sz w:val="16"/>
                <w:szCs w:val="16"/>
              </w:rPr>
            </w:pPr>
            <w:r w:rsidRPr="003356AF">
              <w:rPr>
                <w:sz w:val="16"/>
                <w:szCs w:val="16"/>
              </w:rPr>
              <w:t>CR 38.101-3 Clarification of collocation requirements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6DAA7" w14:textId="3D1E9A85" w:rsidR="003356AF" w:rsidRDefault="003356AF" w:rsidP="003356AF">
            <w:pPr>
              <w:pStyle w:val="TAL"/>
              <w:rPr>
                <w:rFonts w:cs="Arial"/>
                <w:sz w:val="16"/>
                <w:szCs w:val="16"/>
              </w:rPr>
            </w:pPr>
            <w:r>
              <w:rPr>
                <w:rFonts w:cs="Arial"/>
                <w:sz w:val="16"/>
                <w:szCs w:val="16"/>
              </w:rPr>
              <w:t>17.17.0</w:t>
            </w:r>
          </w:p>
        </w:tc>
      </w:tr>
      <w:tr w:rsidR="003356AF" w14:paraId="0B81398C"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2611F" w14:textId="66D70F03"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E4C6D1" w14:textId="6367E10C"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AC109F" w14:textId="61B7E495" w:rsidR="003356AF" w:rsidRPr="003356AF" w:rsidRDefault="003356AF" w:rsidP="003356AF">
            <w:pPr>
              <w:pStyle w:val="TAC"/>
              <w:rPr>
                <w:sz w:val="16"/>
                <w:szCs w:val="16"/>
              </w:rPr>
            </w:pPr>
            <w:r w:rsidRPr="003356AF">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95A7" w14:textId="1180D348" w:rsidR="003356AF" w:rsidRPr="003356AF" w:rsidRDefault="003356AF" w:rsidP="003356AF">
            <w:pPr>
              <w:pStyle w:val="TAC"/>
              <w:rPr>
                <w:sz w:val="16"/>
                <w:szCs w:val="16"/>
              </w:rPr>
            </w:pPr>
            <w:r w:rsidRPr="003356AF">
              <w:rPr>
                <w:sz w:val="16"/>
                <w:szCs w:val="16"/>
              </w:rPr>
              <w:t>1352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051A"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8A3B1" w14:textId="16363365" w:rsidR="003356AF" w:rsidRPr="003356AF" w:rsidRDefault="003356AF" w:rsidP="003356AF">
            <w:pPr>
              <w:pStyle w:val="TAC"/>
              <w:rPr>
                <w:sz w:val="16"/>
                <w:szCs w:val="16"/>
              </w:rPr>
            </w:pPr>
            <w:r w:rsidRPr="003356AF">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0C90B2" w14:textId="2736BD3E" w:rsidR="003356AF" w:rsidRPr="003356AF" w:rsidRDefault="003356AF" w:rsidP="003356AF">
            <w:pPr>
              <w:pStyle w:val="TAL"/>
              <w:rPr>
                <w:sz w:val="16"/>
                <w:szCs w:val="16"/>
              </w:rPr>
            </w:pPr>
            <w:r w:rsidRPr="003356AF">
              <w:rPr>
                <w:sz w:val="16"/>
                <w:szCs w:val="16"/>
              </w:rPr>
              <w:t>(DC_R16_1BLTE_1BNR_2DL2UL-Core) Corrections on reference sensitivity for intra-band contiguous and inter-band EN-DC configurations_R17_CAT_A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7DCE0" w14:textId="16DC9056" w:rsidR="003356AF" w:rsidRDefault="003356AF" w:rsidP="003356AF">
            <w:pPr>
              <w:pStyle w:val="TAL"/>
              <w:rPr>
                <w:rFonts w:cs="Arial"/>
                <w:sz w:val="16"/>
                <w:szCs w:val="16"/>
              </w:rPr>
            </w:pPr>
            <w:r>
              <w:rPr>
                <w:rFonts w:cs="Arial"/>
                <w:sz w:val="16"/>
                <w:szCs w:val="16"/>
              </w:rPr>
              <w:t>17.17.0</w:t>
            </w:r>
          </w:p>
        </w:tc>
      </w:tr>
      <w:tr w:rsidR="003356AF" w14:paraId="47DAF69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B6A" w14:textId="233165F9"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DA9306" w14:textId="3921C86A"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472E36" w14:textId="66C911ED" w:rsidR="003356AF" w:rsidRPr="003356AF" w:rsidRDefault="003356AF" w:rsidP="003356AF">
            <w:pPr>
              <w:pStyle w:val="TAC"/>
              <w:rPr>
                <w:sz w:val="16"/>
                <w:szCs w:val="16"/>
              </w:rPr>
            </w:pPr>
            <w:r w:rsidRPr="003356AF">
              <w:rPr>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4B013" w14:textId="385E730C" w:rsidR="003356AF" w:rsidRPr="003356AF" w:rsidRDefault="003356AF" w:rsidP="003356AF">
            <w:pPr>
              <w:pStyle w:val="TAC"/>
              <w:rPr>
                <w:sz w:val="16"/>
                <w:szCs w:val="16"/>
              </w:rPr>
            </w:pPr>
            <w:r w:rsidRPr="003356AF">
              <w:rPr>
                <w:sz w:val="16"/>
                <w:szCs w:val="16"/>
              </w:rPr>
              <w:t>1363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3964E"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9FA2A" w14:textId="1A706688" w:rsidR="003356AF" w:rsidRPr="003356AF" w:rsidRDefault="003356AF" w:rsidP="003356AF">
            <w:pPr>
              <w:pStyle w:val="TAC"/>
              <w:rPr>
                <w:sz w:val="16"/>
                <w:szCs w:val="16"/>
              </w:rPr>
            </w:pPr>
            <w:r w:rsidRPr="003356AF">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8EF034" w14:textId="7A06B455" w:rsidR="003356AF" w:rsidRPr="003356AF" w:rsidRDefault="003356AF" w:rsidP="003356AF">
            <w:pPr>
              <w:pStyle w:val="TAL"/>
              <w:rPr>
                <w:sz w:val="16"/>
                <w:szCs w:val="16"/>
              </w:rPr>
            </w:pPr>
            <w:r w:rsidRPr="003356AF">
              <w:rPr>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1D7A7" w14:textId="4B743443" w:rsidR="003356AF" w:rsidRDefault="003356AF" w:rsidP="003356AF">
            <w:pPr>
              <w:pStyle w:val="TAL"/>
              <w:rPr>
                <w:rFonts w:cs="Arial"/>
                <w:sz w:val="16"/>
                <w:szCs w:val="16"/>
              </w:rPr>
            </w:pPr>
            <w:r>
              <w:rPr>
                <w:rFonts w:cs="Arial"/>
                <w:sz w:val="16"/>
                <w:szCs w:val="16"/>
              </w:rPr>
              <w:t>17.17.0</w:t>
            </w:r>
          </w:p>
        </w:tc>
      </w:tr>
      <w:tr w:rsidR="003356AF" w14:paraId="4BA819D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B8C583" w14:textId="601264DF"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7E15A6" w14:textId="3CB49B19"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1139B9" w14:textId="4AC19D38" w:rsidR="003356AF" w:rsidRPr="003356AF" w:rsidRDefault="003356AF" w:rsidP="003356AF">
            <w:pPr>
              <w:pStyle w:val="TAC"/>
              <w:rPr>
                <w:sz w:val="16"/>
                <w:szCs w:val="16"/>
              </w:rPr>
            </w:pPr>
            <w:r w:rsidRPr="003356AF">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065CB" w14:textId="651A3AB5" w:rsidR="003356AF" w:rsidRPr="003356AF" w:rsidRDefault="003356AF" w:rsidP="003356AF">
            <w:pPr>
              <w:pStyle w:val="TAC"/>
              <w:rPr>
                <w:sz w:val="16"/>
                <w:szCs w:val="16"/>
              </w:rPr>
            </w:pPr>
            <w:r w:rsidRPr="003356AF">
              <w:rPr>
                <w:sz w:val="16"/>
                <w:szCs w:val="16"/>
              </w:rPr>
              <w:t>1371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DF2B1"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430E3" w14:textId="3A4B20A6" w:rsidR="003356AF" w:rsidRPr="003356AF" w:rsidRDefault="003356AF" w:rsidP="003356AF">
            <w:pPr>
              <w:pStyle w:val="TAC"/>
              <w:rPr>
                <w:sz w:val="16"/>
                <w:szCs w:val="16"/>
              </w:rPr>
            </w:pPr>
            <w:r w:rsidRPr="003356A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46455" w14:textId="6E4125A6" w:rsidR="003356AF" w:rsidRPr="003356AF" w:rsidRDefault="003356AF" w:rsidP="003356AF">
            <w:pPr>
              <w:pStyle w:val="TAL"/>
              <w:rPr>
                <w:sz w:val="16"/>
                <w:szCs w:val="16"/>
              </w:rPr>
            </w:pPr>
            <w:r w:rsidRPr="003356AF">
              <w:rPr>
                <w:sz w:val="16"/>
                <w:szCs w:val="16"/>
              </w:rPr>
              <w:t>(DC_R17_1BLTE_1BNR_2DL2UL-Core) Cat F CR for TS 38.101-3-hg0 Intra-band contiguous MSD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F210" w14:textId="3E5E5B7F" w:rsidR="003356AF" w:rsidRDefault="003356AF" w:rsidP="003356AF">
            <w:pPr>
              <w:pStyle w:val="TAL"/>
              <w:rPr>
                <w:rFonts w:cs="Arial"/>
                <w:sz w:val="16"/>
                <w:szCs w:val="16"/>
              </w:rPr>
            </w:pPr>
            <w:r>
              <w:rPr>
                <w:rFonts w:cs="Arial"/>
                <w:sz w:val="16"/>
                <w:szCs w:val="16"/>
              </w:rPr>
              <w:t>17.17.0</w:t>
            </w:r>
          </w:p>
        </w:tc>
      </w:tr>
      <w:tr w:rsidR="002F5BE6" w14:paraId="23196D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F858FF" w14:textId="660FD21B"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7B2C85" w14:textId="3934C15B"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67A3C9" w14:textId="228942F5" w:rsidR="002F5BE6" w:rsidRPr="002F5BE6" w:rsidRDefault="002F5BE6" w:rsidP="002F5BE6">
            <w:pPr>
              <w:pStyle w:val="TAC"/>
              <w:rPr>
                <w:sz w:val="16"/>
                <w:szCs w:val="16"/>
              </w:rPr>
            </w:pPr>
            <w:r w:rsidRPr="002F5BE6">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3C12" w14:textId="14D722F2" w:rsidR="002F5BE6" w:rsidRPr="003356AF" w:rsidRDefault="002F5BE6" w:rsidP="002F5BE6">
            <w:pPr>
              <w:pStyle w:val="TAC"/>
              <w:rPr>
                <w:sz w:val="16"/>
                <w:szCs w:val="16"/>
              </w:rPr>
            </w:pPr>
            <w:r w:rsidRPr="00A35919">
              <w:t>1381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46783"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F8C9" w14:textId="1C645B5C" w:rsidR="002F5BE6" w:rsidRPr="003356AF" w:rsidRDefault="002F5BE6" w:rsidP="002F5BE6">
            <w:pPr>
              <w:pStyle w:val="TAC"/>
              <w:rPr>
                <w:sz w:val="16"/>
                <w:szCs w:val="16"/>
              </w:rPr>
            </w:pPr>
            <w:r w:rsidRPr="00A35919">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8C1BF3" w14:textId="45141013" w:rsidR="002F5BE6" w:rsidRPr="002F5BE6" w:rsidRDefault="002F5BE6" w:rsidP="002F5BE6">
            <w:pPr>
              <w:pStyle w:val="TAL"/>
              <w:rPr>
                <w:sz w:val="16"/>
                <w:szCs w:val="16"/>
              </w:rPr>
            </w:pPr>
            <w:r w:rsidRPr="002F5BE6">
              <w:rPr>
                <w:sz w:val="16"/>
                <w:szCs w:val="16"/>
              </w:rPr>
              <w:t>(DC_R16_2BLTE_1BNR_3DL2UL) CR to correct the Band 41 BW used for the DC_5A_41A_n79A MSD in clause 7.3B.2.3.5.2 according to CA_5A-41A -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90674" w14:textId="3A1BEED3" w:rsidR="002F5BE6" w:rsidRDefault="002F5BE6" w:rsidP="002F5BE6">
            <w:pPr>
              <w:pStyle w:val="TAL"/>
              <w:rPr>
                <w:rFonts w:cs="Arial"/>
                <w:sz w:val="16"/>
                <w:szCs w:val="16"/>
              </w:rPr>
            </w:pPr>
            <w:r>
              <w:rPr>
                <w:rFonts w:cs="Arial"/>
                <w:sz w:val="16"/>
                <w:szCs w:val="16"/>
              </w:rPr>
              <w:t>17.18.0</w:t>
            </w:r>
          </w:p>
        </w:tc>
      </w:tr>
      <w:tr w:rsidR="002F5BE6" w14:paraId="63550FC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31358" w14:textId="1B5CBD9D"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A063E" w14:textId="4FE2FF4F"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21F5" w14:textId="06DA6A2E" w:rsidR="002F5BE6" w:rsidRPr="002F5BE6" w:rsidRDefault="002F5BE6" w:rsidP="002F5BE6">
            <w:pPr>
              <w:pStyle w:val="TAC"/>
              <w:rPr>
                <w:sz w:val="16"/>
                <w:szCs w:val="16"/>
              </w:rPr>
            </w:pPr>
            <w:r w:rsidRPr="002F5BE6">
              <w:rPr>
                <w:sz w:val="16"/>
                <w:szCs w:val="16"/>
              </w:rPr>
              <w:t>RP-250917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99F00" w14:textId="511189CD" w:rsidR="002F5BE6" w:rsidRPr="003356AF" w:rsidRDefault="002F5BE6" w:rsidP="002F5BE6">
            <w:pPr>
              <w:pStyle w:val="TAC"/>
              <w:rPr>
                <w:sz w:val="16"/>
                <w:szCs w:val="16"/>
              </w:rPr>
            </w:pPr>
            <w:r w:rsidRPr="00A35919">
              <w:t>1384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AB87"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21C81" w14:textId="28E04BD9" w:rsidR="002F5BE6" w:rsidRPr="003356AF" w:rsidRDefault="002F5BE6" w:rsidP="002F5BE6">
            <w:pPr>
              <w:pStyle w:val="TAC"/>
              <w:rPr>
                <w:sz w:val="16"/>
                <w:szCs w:val="16"/>
              </w:rPr>
            </w:pPr>
            <w:r w:rsidRPr="00A35919">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DC5F1F" w14:textId="2DB992B4" w:rsidR="002F5BE6" w:rsidRPr="002F5BE6" w:rsidRDefault="002F5BE6" w:rsidP="002F5BE6">
            <w:pPr>
              <w:pStyle w:val="TAL"/>
              <w:rPr>
                <w:sz w:val="16"/>
                <w:szCs w:val="16"/>
              </w:rPr>
            </w:pPr>
            <w:r w:rsidRPr="002F5BE6">
              <w:rPr>
                <w:sz w:val="16"/>
                <w:szCs w:val="16"/>
              </w:rPr>
              <w:t>(DC_R17_1BLTE_1BNR_2DL2UL-Core) CR to clarify the applicable SCS when UE testing in clause 7.3A.1 -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A156F" w14:textId="396126EB" w:rsidR="002F5BE6" w:rsidRDefault="002F5BE6" w:rsidP="002F5BE6">
            <w:pPr>
              <w:pStyle w:val="TAL"/>
              <w:rPr>
                <w:rFonts w:cs="Arial"/>
                <w:sz w:val="16"/>
                <w:szCs w:val="16"/>
              </w:rPr>
            </w:pPr>
            <w:r>
              <w:rPr>
                <w:rFonts w:cs="Arial"/>
                <w:sz w:val="16"/>
                <w:szCs w:val="16"/>
              </w:rPr>
              <w:t>17.18.0</w:t>
            </w:r>
          </w:p>
        </w:tc>
      </w:tr>
      <w:tr w:rsidR="002F5BE6" w14:paraId="6EAA2593"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C2DA0" w14:textId="52695A48"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EF5F9E" w14:textId="2EB95B2B"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33FA0D" w14:textId="04280A88" w:rsidR="002F5BE6" w:rsidRPr="003356AF" w:rsidRDefault="002F5BE6" w:rsidP="002F5BE6">
            <w:pPr>
              <w:pStyle w:val="TAC"/>
              <w:rPr>
                <w:sz w:val="16"/>
                <w:szCs w:val="16"/>
              </w:rPr>
            </w:pPr>
            <w:r w:rsidRPr="005A7C92">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CB3C5" w14:textId="3FCA9D86" w:rsidR="002F5BE6" w:rsidRPr="003356AF" w:rsidRDefault="002F5BE6" w:rsidP="002F5BE6">
            <w:pPr>
              <w:pStyle w:val="TAC"/>
              <w:rPr>
                <w:sz w:val="16"/>
                <w:szCs w:val="16"/>
              </w:rPr>
            </w:pPr>
            <w:r w:rsidRPr="00A35919">
              <w:t>1395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4789"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2ABC" w14:textId="5B09E16A" w:rsidR="002F5BE6" w:rsidRPr="003356AF" w:rsidRDefault="002F5BE6" w:rsidP="002F5BE6">
            <w:pPr>
              <w:pStyle w:val="TAC"/>
              <w:rPr>
                <w:sz w:val="16"/>
                <w:szCs w:val="16"/>
              </w:rPr>
            </w:pPr>
            <w:r w:rsidRPr="00A35919">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65193" w14:textId="433DC926" w:rsidR="002F5BE6" w:rsidRPr="002F5BE6" w:rsidRDefault="002F5BE6" w:rsidP="002F5BE6">
            <w:pPr>
              <w:pStyle w:val="TAL"/>
              <w:rPr>
                <w:sz w:val="16"/>
                <w:szCs w:val="16"/>
              </w:rPr>
            </w:pPr>
            <w:r w:rsidRPr="002F5BE6">
              <w:rPr>
                <w:sz w:val="16"/>
                <w:szCs w:val="16"/>
              </w:rPr>
              <w:t>(DC_R16_1BLTE_1BNR_2DL2UL-Core) Corrections on single UL allowed for two bands EN-DC configurations_R17_CAT_A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46818" w14:textId="19840814" w:rsidR="002F5BE6" w:rsidRDefault="002F5BE6" w:rsidP="002F5BE6">
            <w:pPr>
              <w:pStyle w:val="TAL"/>
              <w:rPr>
                <w:rFonts w:cs="Arial"/>
                <w:sz w:val="16"/>
                <w:szCs w:val="16"/>
              </w:rPr>
            </w:pPr>
            <w:r>
              <w:rPr>
                <w:rFonts w:cs="Arial"/>
                <w:sz w:val="16"/>
                <w:szCs w:val="16"/>
              </w:rPr>
              <w:t>17.18.0</w:t>
            </w:r>
          </w:p>
        </w:tc>
      </w:tr>
      <w:tr w:rsidR="002F5BE6" w14:paraId="6E1E893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075D6" w14:textId="17EB4063"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6548EA" w14:textId="3711DF8C"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AB1F5C" w14:textId="0F28B024" w:rsidR="002F5BE6" w:rsidRPr="003356AF" w:rsidRDefault="002F5BE6" w:rsidP="002F5BE6">
            <w:pPr>
              <w:pStyle w:val="TAC"/>
              <w:rPr>
                <w:sz w:val="16"/>
                <w:szCs w:val="16"/>
              </w:rPr>
            </w:pPr>
            <w:r w:rsidRPr="005A7C92">
              <w:t>RP-250917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EEAE9" w14:textId="25198124" w:rsidR="002F5BE6" w:rsidRPr="003356AF" w:rsidRDefault="002F5BE6" w:rsidP="002F5BE6">
            <w:pPr>
              <w:pStyle w:val="TAC"/>
              <w:rPr>
                <w:sz w:val="16"/>
                <w:szCs w:val="16"/>
              </w:rPr>
            </w:pPr>
            <w:r w:rsidRPr="00A35919">
              <w:t>1398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6A1FE"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173B4" w14:textId="5E7C0F8D" w:rsidR="002F5BE6" w:rsidRPr="003356AF" w:rsidRDefault="002F5BE6" w:rsidP="002F5BE6">
            <w:pPr>
              <w:pStyle w:val="TAC"/>
              <w:rPr>
                <w:sz w:val="16"/>
                <w:szCs w:val="16"/>
              </w:rPr>
            </w:pPr>
            <w:r w:rsidRPr="00A35919">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207F7C" w14:textId="345A94C4" w:rsidR="002F5BE6" w:rsidRPr="002F5BE6" w:rsidRDefault="002F5BE6" w:rsidP="002F5BE6">
            <w:pPr>
              <w:pStyle w:val="TAL"/>
              <w:rPr>
                <w:sz w:val="16"/>
                <w:szCs w:val="16"/>
              </w:rPr>
            </w:pPr>
            <w:r w:rsidRPr="002F5BE6">
              <w:rPr>
                <w:sz w:val="16"/>
                <w:szCs w:val="16"/>
              </w:rPr>
              <w:t>(DC_R17_1BLTE_1BNR_2DL2UL-Core) Corrections on multiple entries for EN-DC configuration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6947" w14:textId="77329B3F" w:rsidR="002F5BE6" w:rsidRDefault="002F5BE6" w:rsidP="002F5BE6">
            <w:pPr>
              <w:pStyle w:val="TAL"/>
              <w:rPr>
                <w:rFonts w:cs="Arial"/>
                <w:sz w:val="16"/>
                <w:szCs w:val="16"/>
              </w:rPr>
            </w:pPr>
            <w:r>
              <w:rPr>
                <w:rFonts w:cs="Arial"/>
                <w:sz w:val="16"/>
                <w:szCs w:val="16"/>
              </w:rPr>
              <w:t>17.18.0</w:t>
            </w:r>
          </w:p>
        </w:tc>
      </w:tr>
    </w:tbl>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37FB0" w14:textId="77777777" w:rsidR="001E3FE9" w:rsidRDefault="001E3FE9">
      <w:r>
        <w:separator/>
      </w:r>
    </w:p>
    <w:p w14:paraId="51866ADD" w14:textId="77777777" w:rsidR="001E3FE9" w:rsidRDefault="001E3FE9"/>
  </w:endnote>
  <w:endnote w:type="continuationSeparator" w:id="0">
    <w:p w14:paraId="2203F370" w14:textId="77777777" w:rsidR="001E3FE9" w:rsidRDefault="001E3FE9">
      <w:r>
        <w:continuationSeparator/>
      </w:r>
    </w:p>
    <w:p w14:paraId="0C9ED380" w14:textId="77777777" w:rsidR="001E3FE9" w:rsidRDefault="001E3F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B59CA" w14:textId="77777777" w:rsidR="001E3FE9" w:rsidRDefault="001E3FE9">
      <w:r>
        <w:separator/>
      </w:r>
    </w:p>
    <w:p w14:paraId="3FD055E0" w14:textId="77777777" w:rsidR="001E3FE9" w:rsidRDefault="001E3FE9"/>
  </w:footnote>
  <w:footnote w:type="continuationSeparator" w:id="0">
    <w:p w14:paraId="346F6860" w14:textId="77777777" w:rsidR="001E3FE9" w:rsidRDefault="001E3FE9">
      <w:r>
        <w:continuationSeparator/>
      </w:r>
    </w:p>
    <w:p w14:paraId="3103F2CF" w14:textId="77777777" w:rsidR="001E3FE9" w:rsidRDefault="001E3F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1AFB58DC"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860D48">
      <w:rPr>
        <w:rFonts w:ascii="Arial" w:eastAsia="Times New Roman" w:hAnsi="Arial"/>
        <w:b/>
        <w:noProof/>
        <w:sz w:val="18"/>
        <w:lang w:eastAsia="en-GB"/>
      </w:rPr>
      <w:t>1</w:t>
    </w:r>
    <w:r w:rsidR="00367267">
      <w:rPr>
        <w:rFonts w:ascii="Arial" w:eastAsia="Times New Roman" w:hAnsi="Arial"/>
        <w:b/>
        <w:noProof/>
        <w:sz w:val="18"/>
        <w:lang w:eastAsia="en-GB"/>
      </w:rPr>
      <w:t>8</w:t>
    </w:r>
    <w:r w:rsidR="00817D9C">
      <w:rPr>
        <w:rFonts w:ascii="Arial" w:eastAsia="Times New Roman" w:hAnsi="Arial"/>
        <w:b/>
        <w:noProof/>
        <w:sz w:val="18"/>
        <w:lang w:eastAsia="en-GB"/>
      </w:rPr>
      <w:t>.0</w:t>
    </w:r>
    <w:r w:rsidRPr="00FB0EB2">
      <w:rPr>
        <w:rFonts w:ascii="Arial" w:eastAsia="Times New Roman" w:hAnsi="Arial"/>
        <w:b/>
        <w:noProof/>
        <w:sz w:val="18"/>
        <w:lang w:eastAsia="en-GB"/>
      </w:rPr>
      <w:t xml:space="preserve"> (</w:t>
    </w:r>
    <w:r w:rsidR="00797BBB" w:rsidRPr="00FB0EB2">
      <w:rPr>
        <w:rFonts w:ascii="Arial" w:eastAsia="Times New Roman" w:hAnsi="Arial"/>
        <w:b/>
        <w:noProof/>
        <w:sz w:val="18"/>
        <w:lang w:eastAsia="en-GB"/>
      </w:rPr>
      <w:t>202</w:t>
    </w:r>
    <w:r w:rsidR="003356AF">
      <w:rPr>
        <w:rFonts w:ascii="Arial" w:eastAsia="Times New Roman" w:hAnsi="Arial"/>
        <w:b/>
        <w:noProof/>
        <w:sz w:val="18"/>
        <w:lang w:eastAsia="en-GB"/>
      </w:rPr>
      <w:t>5</w:t>
    </w:r>
    <w:r w:rsidRPr="00FB0EB2">
      <w:rPr>
        <w:rFonts w:ascii="Arial" w:eastAsia="Times New Roman" w:hAnsi="Arial"/>
        <w:b/>
        <w:noProof/>
        <w:sz w:val="18"/>
        <w:lang w:eastAsia="en-GB"/>
      </w:rPr>
      <w:t>-</w:t>
    </w:r>
    <w:r w:rsidR="003356AF">
      <w:rPr>
        <w:rFonts w:ascii="Arial" w:eastAsia="Times New Roman" w:hAnsi="Arial"/>
        <w:b/>
        <w:noProof/>
        <w:sz w:val="18"/>
        <w:lang w:eastAsia="en-GB"/>
      </w:rPr>
      <w:t>0</w:t>
    </w:r>
    <w:r w:rsidR="00367267">
      <w:rPr>
        <w:rFonts w:ascii="Arial" w:eastAsia="Times New Roman" w:hAnsi="Arial"/>
        <w:b/>
        <w:noProof/>
        <w:sz w:val="18"/>
        <w:lang w:eastAsia="en-GB"/>
      </w:rPr>
      <w:t>6</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30"/>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6EA"/>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313"/>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39E9"/>
    <w:rsid w:val="000B3D52"/>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DA1"/>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72E"/>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4E6"/>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3FE9"/>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2C05"/>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3B6C"/>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90E"/>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62B"/>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9E4"/>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1FE4"/>
    <w:rsid w:val="002F2030"/>
    <w:rsid w:val="002F3877"/>
    <w:rsid w:val="002F3C6F"/>
    <w:rsid w:val="002F43B1"/>
    <w:rsid w:val="002F4B40"/>
    <w:rsid w:val="002F4FAA"/>
    <w:rsid w:val="002F57F8"/>
    <w:rsid w:val="002F5BE6"/>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6AF"/>
    <w:rsid w:val="003359C3"/>
    <w:rsid w:val="003362BF"/>
    <w:rsid w:val="003366E5"/>
    <w:rsid w:val="003372EF"/>
    <w:rsid w:val="00337E16"/>
    <w:rsid w:val="003400B6"/>
    <w:rsid w:val="00340413"/>
    <w:rsid w:val="00340DF0"/>
    <w:rsid w:val="00341F34"/>
    <w:rsid w:val="00342E0D"/>
    <w:rsid w:val="00343242"/>
    <w:rsid w:val="0034332B"/>
    <w:rsid w:val="00343BBA"/>
    <w:rsid w:val="00343C92"/>
    <w:rsid w:val="00343CA7"/>
    <w:rsid w:val="00343E28"/>
    <w:rsid w:val="00344395"/>
    <w:rsid w:val="00344F2F"/>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267"/>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ED9"/>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402"/>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4A3"/>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609E"/>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7FA"/>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13F"/>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9E9"/>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0B6C"/>
    <w:rsid w:val="0050173C"/>
    <w:rsid w:val="005025D5"/>
    <w:rsid w:val="005047A0"/>
    <w:rsid w:val="00504994"/>
    <w:rsid w:val="00504C16"/>
    <w:rsid w:val="00504CE3"/>
    <w:rsid w:val="00504E23"/>
    <w:rsid w:val="00505132"/>
    <w:rsid w:val="00505D35"/>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B81"/>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57C45"/>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1A19"/>
    <w:rsid w:val="005C2DE5"/>
    <w:rsid w:val="005C36E8"/>
    <w:rsid w:val="005C3EFA"/>
    <w:rsid w:val="005C41A8"/>
    <w:rsid w:val="005C4584"/>
    <w:rsid w:val="005C4614"/>
    <w:rsid w:val="005C471A"/>
    <w:rsid w:val="005C5532"/>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8D5"/>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8A0"/>
    <w:rsid w:val="005F7BBE"/>
    <w:rsid w:val="006001B6"/>
    <w:rsid w:val="0060084A"/>
    <w:rsid w:val="00600FE9"/>
    <w:rsid w:val="00601058"/>
    <w:rsid w:val="0060145A"/>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3F88"/>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792"/>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7CA"/>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3A3"/>
    <w:rsid w:val="00667586"/>
    <w:rsid w:val="00670BBE"/>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2EF6"/>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202"/>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8FD"/>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2A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A8F"/>
    <w:rsid w:val="00782B81"/>
    <w:rsid w:val="00782EE8"/>
    <w:rsid w:val="00784360"/>
    <w:rsid w:val="007858FE"/>
    <w:rsid w:val="00785B9E"/>
    <w:rsid w:val="0078647A"/>
    <w:rsid w:val="00786BF6"/>
    <w:rsid w:val="0078704E"/>
    <w:rsid w:val="00787158"/>
    <w:rsid w:val="0079003A"/>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EC9"/>
    <w:rsid w:val="00797816"/>
    <w:rsid w:val="00797BBB"/>
    <w:rsid w:val="007A06B3"/>
    <w:rsid w:val="007A0A2C"/>
    <w:rsid w:val="007A0D7E"/>
    <w:rsid w:val="007A1B7A"/>
    <w:rsid w:val="007A2977"/>
    <w:rsid w:val="007A2C9C"/>
    <w:rsid w:val="007A360E"/>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6C1"/>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750"/>
    <w:rsid w:val="00817041"/>
    <w:rsid w:val="00817091"/>
    <w:rsid w:val="008172A6"/>
    <w:rsid w:val="008178E3"/>
    <w:rsid w:val="00817D16"/>
    <w:rsid w:val="00817D9C"/>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57D3D"/>
    <w:rsid w:val="0086011D"/>
    <w:rsid w:val="00860D48"/>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23ED"/>
    <w:rsid w:val="008D4091"/>
    <w:rsid w:val="008D4255"/>
    <w:rsid w:val="008D4C71"/>
    <w:rsid w:val="008D5150"/>
    <w:rsid w:val="008D72AD"/>
    <w:rsid w:val="008E0757"/>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487"/>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8E8"/>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2F1"/>
    <w:rsid w:val="009F734F"/>
    <w:rsid w:val="009F7664"/>
    <w:rsid w:val="00A009E2"/>
    <w:rsid w:val="00A009F0"/>
    <w:rsid w:val="00A01488"/>
    <w:rsid w:val="00A01876"/>
    <w:rsid w:val="00A01A1F"/>
    <w:rsid w:val="00A01F9F"/>
    <w:rsid w:val="00A037E2"/>
    <w:rsid w:val="00A051C8"/>
    <w:rsid w:val="00A059F7"/>
    <w:rsid w:val="00A06334"/>
    <w:rsid w:val="00A0671C"/>
    <w:rsid w:val="00A0736A"/>
    <w:rsid w:val="00A075DC"/>
    <w:rsid w:val="00A07EBA"/>
    <w:rsid w:val="00A10079"/>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8D"/>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690"/>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A81"/>
    <w:rsid w:val="00A62BB4"/>
    <w:rsid w:val="00A62F06"/>
    <w:rsid w:val="00A63AB2"/>
    <w:rsid w:val="00A63B40"/>
    <w:rsid w:val="00A65196"/>
    <w:rsid w:val="00A66783"/>
    <w:rsid w:val="00A66D60"/>
    <w:rsid w:val="00A6758A"/>
    <w:rsid w:val="00A67819"/>
    <w:rsid w:val="00A67D43"/>
    <w:rsid w:val="00A725BC"/>
    <w:rsid w:val="00A727B6"/>
    <w:rsid w:val="00A73373"/>
    <w:rsid w:val="00A73B29"/>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627"/>
    <w:rsid w:val="00A84968"/>
    <w:rsid w:val="00A84A68"/>
    <w:rsid w:val="00A84E1D"/>
    <w:rsid w:val="00A84F53"/>
    <w:rsid w:val="00A85976"/>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BB2"/>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71"/>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5E40"/>
    <w:rsid w:val="00B466EE"/>
    <w:rsid w:val="00B4686D"/>
    <w:rsid w:val="00B47688"/>
    <w:rsid w:val="00B4788A"/>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0C0"/>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2AD"/>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218"/>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995"/>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2C21"/>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1439"/>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AB8"/>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DAD"/>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2407"/>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9B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71F"/>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CF7FA1"/>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68B"/>
    <w:rsid w:val="00D17D07"/>
    <w:rsid w:val="00D200FC"/>
    <w:rsid w:val="00D2069C"/>
    <w:rsid w:val="00D20BB1"/>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7C"/>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717"/>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A1F"/>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0E62"/>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48F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20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BDF"/>
    <w:rsid w:val="00E25DC0"/>
    <w:rsid w:val="00E25FF1"/>
    <w:rsid w:val="00E262E6"/>
    <w:rsid w:val="00E27418"/>
    <w:rsid w:val="00E30C58"/>
    <w:rsid w:val="00E30EC7"/>
    <w:rsid w:val="00E316D8"/>
    <w:rsid w:val="00E31E59"/>
    <w:rsid w:val="00E32996"/>
    <w:rsid w:val="00E32EF7"/>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582C"/>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17B"/>
    <w:rsid w:val="00EF12DE"/>
    <w:rsid w:val="00EF1CEA"/>
    <w:rsid w:val="00EF214F"/>
    <w:rsid w:val="00EF21FA"/>
    <w:rsid w:val="00EF327D"/>
    <w:rsid w:val="00EF32A6"/>
    <w:rsid w:val="00EF3919"/>
    <w:rsid w:val="00EF40D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2C1"/>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AEF"/>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39AD"/>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5C40"/>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59968508">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1260762">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486" TargetMode="External"/><Relationship Id="rId18"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01"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00" TargetMode="External"/><Relationship Id="rId2" Type="http://schemas.openxmlformats.org/officeDocument/2006/relationships/customXml" Target="../customXml/item1.xml"/><Relationship Id="rId16" Type="http://schemas.openxmlformats.org/officeDocument/2006/relationships/hyperlink" Target="http://portal.3gpp.org/ngppapp/DownloadTDoc.aspx?contributionUid=RP-232487" TargetMode="External"/><Relationship Id="rId20"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ortal.3gpp.org/ngppapp/DownloadTDoc.aspx?contributionUid=RP-232486"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1" TargetMode="External"/><Relationship Id="rId22" Type="http://schemas.openxmlformats.org/officeDocument/2006/relationships/hyperlink" Target="http://portal.3gpp.org/ngppapp/DownloadTDoc.aspx?contributionUid=RP-2325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6</Pages>
  <Words>15415</Words>
  <Characters>87872</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103081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Carolyn Taylor</cp:lastModifiedBy>
  <cp:revision>86</cp:revision>
  <cp:lastPrinted>2019-01-18T19:05:00Z</cp:lastPrinted>
  <dcterms:created xsi:type="dcterms:W3CDTF">2022-03-16T10:02:00Z</dcterms:created>
  <dcterms:modified xsi:type="dcterms:W3CDTF">2025-06-25T14:30:00Z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